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B880EB4" w14:textId="77777777" w:rsidR="005A1A67" w:rsidRPr="002004D6" w:rsidRDefault="005A1A67" w:rsidP="005A1A67">
      <w:pPr>
        <w:pStyle w:val="IndexHeading1"/>
        <w:spacing w:after="0" w:line="240" w:lineRule="auto"/>
        <w:ind w:left="1278" w:hanging="1278"/>
        <w:outlineLvl w:val="0"/>
        <w:rPr>
          <w:rFonts w:ascii="Angsana New" w:hAnsi="Angsana New"/>
          <w:b w:val="0"/>
          <w:bCs/>
          <w:sz w:val="28"/>
          <w:szCs w:val="28"/>
          <w:lang w:bidi="th-TH"/>
        </w:rPr>
      </w:pPr>
      <w:bookmarkStart w:id="0" w:name="_GoBack"/>
      <w:bookmarkEnd w:id="0"/>
      <w:r w:rsidRPr="002004D6">
        <w:rPr>
          <w:rFonts w:ascii="Angsana New" w:hAnsi="Angsana New"/>
          <w:b w:val="0"/>
          <w:bCs/>
          <w:sz w:val="28"/>
          <w:szCs w:val="28"/>
          <w:cs/>
          <w:lang w:bidi="th-TH"/>
        </w:rPr>
        <w:t>หมายเหตุ</w:t>
      </w:r>
      <w:r w:rsidRPr="002004D6">
        <w:rPr>
          <w:rFonts w:ascii="Angsana New" w:hAnsi="Angsana New"/>
          <w:b w:val="0"/>
          <w:bCs/>
          <w:sz w:val="28"/>
          <w:szCs w:val="28"/>
          <w:lang w:bidi="th-TH"/>
        </w:rPr>
        <w:tab/>
      </w:r>
      <w:r w:rsidRPr="002004D6">
        <w:rPr>
          <w:rFonts w:ascii="Angsana New" w:hAnsi="Angsana New"/>
          <w:b w:val="0"/>
          <w:bCs/>
          <w:sz w:val="28"/>
          <w:szCs w:val="28"/>
          <w:cs/>
          <w:lang w:bidi="th-TH"/>
        </w:rPr>
        <w:t>สารบัญ</w:t>
      </w:r>
    </w:p>
    <w:p w14:paraId="2DA91896" w14:textId="77777777" w:rsidR="009839E6" w:rsidRPr="002004D6" w:rsidRDefault="009839E6" w:rsidP="009839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/>
        <w:rPr>
          <w:rFonts w:ascii="Angsana New" w:hAnsi="Angsana New"/>
          <w:sz w:val="28"/>
          <w:szCs w:val="28"/>
        </w:rPr>
      </w:pPr>
    </w:p>
    <w:p w14:paraId="08C22464" w14:textId="77777777" w:rsidR="00BE6589" w:rsidRPr="002004D6" w:rsidRDefault="00BE6589" w:rsidP="00BE6589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28"/>
          <w:szCs w:val="28"/>
        </w:rPr>
      </w:pPr>
      <w:r w:rsidRPr="002004D6">
        <w:rPr>
          <w:rFonts w:ascii="Angsana New" w:hAnsi="Angsana New"/>
          <w:sz w:val="28"/>
          <w:szCs w:val="28"/>
          <w:cs/>
        </w:rPr>
        <w:t>เกณฑ์การจัดทำงบการเงิ</w:t>
      </w:r>
      <w:r w:rsidRPr="002004D6">
        <w:rPr>
          <w:rFonts w:ascii="Angsana New" w:hAnsi="Angsana New" w:hint="cs"/>
          <w:sz w:val="28"/>
          <w:szCs w:val="28"/>
          <w:cs/>
        </w:rPr>
        <w:t>นระหว่างกาล</w:t>
      </w:r>
    </w:p>
    <w:p w14:paraId="1AFAB81E" w14:textId="77777777" w:rsidR="00BE6589" w:rsidRPr="00763C82" w:rsidRDefault="00BE6589" w:rsidP="00BE6589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28"/>
          <w:szCs w:val="28"/>
        </w:rPr>
      </w:pPr>
      <w:r w:rsidRPr="00763C82">
        <w:rPr>
          <w:rFonts w:ascii="Angsana New" w:hAnsi="Angsana New"/>
          <w:sz w:val="28"/>
          <w:szCs w:val="28"/>
          <w:cs/>
        </w:rPr>
        <w:t>บุคคลหรือกิจการที่เกี่ยวข้องกัน</w:t>
      </w:r>
    </w:p>
    <w:p w14:paraId="3292CE51" w14:textId="77777777" w:rsidR="00BE6589" w:rsidRPr="00763C82" w:rsidRDefault="00BE6589" w:rsidP="00BE6589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28"/>
          <w:szCs w:val="28"/>
        </w:rPr>
      </w:pPr>
      <w:r w:rsidRPr="00763C82">
        <w:rPr>
          <w:rFonts w:ascii="Angsana New" w:hAnsi="Angsana New" w:hint="cs"/>
          <w:sz w:val="28"/>
          <w:szCs w:val="28"/>
          <w:cs/>
        </w:rPr>
        <w:t>ที่ดิน อาคารและอุปกรณ์</w:t>
      </w:r>
    </w:p>
    <w:p w14:paraId="4501BD50" w14:textId="77777777" w:rsidR="00BE6589" w:rsidRPr="00763C82" w:rsidRDefault="00BE6589" w:rsidP="00BE6589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28"/>
          <w:szCs w:val="28"/>
        </w:rPr>
      </w:pPr>
      <w:r w:rsidRPr="00763C82">
        <w:rPr>
          <w:rFonts w:ascii="Angsana New" w:hAnsi="Angsana New" w:hint="cs"/>
          <w:sz w:val="28"/>
          <w:szCs w:val="28"/>
          <w:cs/>
        </w:rPr>
        <w:t>หนี้สินที่มีภาระดอกเบี้ย</w:t>
      </w:r>
    </w:p>
    <w:p w14:paraId="6EC86F44" w14:textId="77777777" w:rsidR="00BE6589" w:rsidRPr="00763C82" w:rsidRDefault="00BE6589" w:rsidP="00BE6589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28"/>
          <w:szCs w:val="28"/>
        </w:rPr>
      </w:pPr>
      <w:r w:rsidRPr="00763C82">
        <w:rPr>
          <w:rFonts w:ascii="Angsana New" w:hAnsi="Angsana New" w:hint="cs"/>
          <w:sz w:val="28"/>
          <w:szCs w:val="28"/>
          <w:cs/>
        </w:rPr>
        <w:t>ส่วนงานดำเนินงานและการจำแนกรายได้</w:t>
      </w:r>
    </w:p>
    <w:p w14:paraId="1A616F4E" w14:textId="042FD932" w:rsidR="00BE6589" w:rsidRPr="00763C82" w:rsidRDefault="00BE6589" w:rsidP="00BE6589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28"/>
          <w:szCs w:val="28"/>
        </w:rPr>
      </w:pPr>
      <w:r w:rsidRPr="00763C82">
        <w:rPr>
          <w:rFonts w:ascii="Angsana New" w:hAnsi="Angsana New"/>
          <w:sz w:val="28"/>
          <w:szCs w:val="28"/>
          <w:cs/>
          <w:lang w:val="th-TH"/>
        </w:rPr>
        <w:t>ภาษีเงินได้</w:t>
      </w:r>
    </w:p>
    <w:p w14:paraId="3AAC11F4" w14:textId="74023D47" w:rsidR="0093325F" w:rsidRPr="00763C82" w:rsidRDefault="0093325F" w:rsidP="00BE6589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28"/>
          <w:szCs w:val="28"/>
        </w:rPr>
      </w:pPr>
      <w:r w:rsidRPr="00763C82">
        <w:rPr>
          <w:rFonts w:ascii="Angsana New" w:hAnsi="Angsana New" w:hint="cs"/>
          <w:sz w:val="28"/>
          <w:szCs w:val="28"/>
          <w:cs/>
          <w:lang w:val="th-TH"/>
        </w:rPr>
        <w:t>เงินปันผล</w:t>
      </w:r>
    </w:p>
    <w:p w14:paraId="26F7B085" w14:textId="77777777" w:rsidR="00BE6589" w:rsidRPr="00763C82" w:rsidRDefault="00BE6589" w:rsidP="00BE6589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28"/>
          <w:szCs w:val="28"/>
        </w:rPr>
      </w:pPr>
      <w:r w:rsidRPr="00763C82">
        <w:rPr>
          <w:rFonts w:ascii="Angsana New" w:hAnsi="Angsana New" w:hint="cs"/>
          <w:sz w:val="28"/>
          <w:szCs w:val="28"/>
          <w:cs/>
        </w:rPr>
        <w:t>เครื่องมือทางการเงิน</w:t>
      </w:r>
    </w:p>
    <w:p w14:paraId="073BA61A" w14:textId="77777777" w:rsidR="00BE6589" w:rsidRPr="00763C82" w:rsidRDefault="00BE6589" w:rsidP="00BE6589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28"/>
          <w:szCs w:val="28"/>
        </w:rPr>
      </w:pPr>
      <w:r w:rsidRPr="00763C82">
        <w:rPr>
          <w:rFonts w:ascii="Angsana New" w:hAnsi="Angsana New"/>
          <w:sz w:val="28"/>
          <w:szCs w:val="28"/>
          <w:cs/>
        </w:rPr>
        <w:t>ภาระผูกพันกับกิจการที่ไม่เกี่ยวข้องกัน</w:t>
      </w:r>
    </w:p>
    <w:p w14:paraId="245E5FBF" w14:textId="7898F566" w:rsidR="00EA193F" w:rsidRPr="00763C82" w:rsidRDefault="00BE6589" w:rsidP="00B2231E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28"/>
          <w:szCs w:val="28"/>
        </w:rPr>
      </w:pPr>
      <w:r w:rsidRPr="00763C82">
        <w:rPr>
          <w:rFonts w:ascii="Angsana New" w:hAnsi="Angsana New" w:hint="cs"/>
          <w:sz w:val="28"/>
          <w:szCs w:val="28"/>
          <w:cs/>
        </w:rPr>
        <w:t>หนี้สินที่อาจเกิดขึ้น</w:t>
      </w:r>
    </w:p>
    <w:p w14:paraId="24B078F0" w14:textId="4CB344E5" w:rsidR="008F23EB" w:rsidRPr="009553F5" w:rsidRDefault="00B27B3B" w:rsidP="009553F5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28"/>
          <w:szCs w:val="28"/>
        </w:rPr>
      </w:pPr>
      <w:r w:rsidRPr="002004D6">
        <w:rPr>
          <w:rFonts w:ascii="Angsana New" w:hAnsi="Angsana New" w:hint="cs"/>
          <w:sz w:val="28"/>
          <w:szCs w:val="28"/>
          <w:cs/>
        </w:rPr>
        <w:t>เหตุการณ์ภายหลังรอบระยะเวลารายงาน</w:t>
      </w:r>
    </w:p>
    <w:p w14:paraId="49992AB8" w14:textId="77777777" w:rsidR="008F23EB" w:rsidRPr="002004D6" w:rsidRDefault="008F23EB" w:rsidP="008F23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/>
        <w:rPr>
          <w:rFonts w:ascii="Angsana New" w:hAnsi="Angsana New"/>
          <w:sz w:val="28"/>
          <w:szCs w:val="28"/>
        </w:rPr>
      </w:pPr>
    </w:p>
    <w:p w14:paraId="1F0B458A" w14:textId="77777777" w:rsidR="00B27B3B" w:rsidRPr="002004D6" w:rsidRDefault="00B27B3B" w:rsidP="00B27B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/>
        <w:rPr>
          <w:rFonts w:ascii="Angsana New" w:hAnsi="Angsana New"/>
          <w:sz w:val="28"/>
          <w:szCs w:val="28"/>
        </w:rPr>
      </w:pPr>
    </w:p>
    <w:p w14:paraId="6D4C5A22" w14:textId="77777777" w:rsidR="00BE6589" w:rsidRPr="002004D6" w:rsidRDefault="00A84411" w:rsidP="00BE65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sz w:val="28"/>
          <w:szCs w:val="28"/>
        </w:rPr>
      </w:pPr>
      <w:r w:rsidRPr="002004D6">
        <w:rPr>
          <w:rFonts w:ascii="Angsana New" w:hAnsi="Angsana New"/>
          <w:sz w:val="30"/>
          <w:szCs w:val="30"/>
          <w:cs/>
        </w:rPr>
        <w:br w:type="page"/>
      </w:r>
      <w:r w:rsidR="00BE6589" w:rsidRPr="002004D6">
        <w:rPr>
          <w:rFonts w:asciiTheme="majorBidi" w:hAnsiTheme="majorBidi" w:cstheme="majorBidi"/>
          <w:sz w:val="28"/>
          <w:szCs w:val="28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  <w:r w:rsidR="00BE6589" w:rsidRPr="002004D6">
        <w:rPr>
          <w:rFonts w:asciiTheme="majorBidi" w:hAnsiTheme="majorBidi" w:cstheme="majorBidi"/>
          <w:sz w:val="28"/>
          <w:szCs w:val="28"/>
        </w:rPr>
        <w:t xml:space="preserve"> </w:t>
      </w:r>
    </w:p>
    <w:p w14:paraId="252AAF6F" w14:textId="77777777" w:rsidR="00BE6589" w:rsidRPr="002004D6" w:rsidRDefault="00BE6589" w:rsidP="00BE65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198EA25" w14:textId="3426B023" w:rsidR="00BE6589" w:rsidRPr="002004D6" w:rsidRDefault="00BE6589" w:rsidP="00BE65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004D6">
        <w:rPr>
          <w:rFonts w:asciiTheme="majorBidi" w:hAnsiTheme="majorBidi" w:cstheme="majorBidi"/>
          <w:sz w:val="28"/>
          <w:szCs w:val="28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Pr="002004D6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7312BE" w:rsidRPr="00224E5F">
        <w:rPr>
          <w:rFonts w:asciiTheme="majorBidi" w:hAnsiTheme="majorBidi" w:cstheme="majorBidi"/>
          <w:sz w:val="28"/>
          <w:szCs w:val="28"/>
        </w:rPr>
        <w:t>1</w:t>
      </w:r>
      <w:r w:rsidR="00994FBB">
        <w:rPr>
          <w:rFonts w:asciiTheme="majorBidi" w:hAnsiTheme="majorBidi" w:cstheme="majorBidi"/>
          <w:sz w:val="28"/>
          <w:szCs w:val="28"/>
        </w:rPr>
        <w:t>4</w:t>
      </w:r>
      <w:r w:rsidR="00C57B52" w:rsidRPr="00560C4E">
        <w:rPr>
          <w:rFonts w:asciiTheme="majorBidi" w:hAnsiTheme="majorBidi" w:cstheme="majorBidi"/>
          <w:sz w:val="30"/>
          <w:szCs w:val="30"/>
        </w:rPr>
        <w:t xml:space="preserve"> </w:t>
      </w:r>
      <w:r w:rsidR="00B8289D" w:rsidRPr="00B8289D">
        <w:rPr>
          <w:rFonts w:asciiTheme="majorBidi" w:hAnsiTheme="majorBidi" w:cstheme="majorBidi" w:hint="cs"/>
          <w:sz w:val="28"/>
          <w:szCs w:val="28"/>
          <w:cs/>
        </w:rPr>
        <w:t>พฤศจิกายน</w:t>
      </w:r>
      <w:r w:rsidR="005065F7" w:rsidRPr="00B8289D">
        <w:rPr>
          <w:rFonts w:asciiTheme="majorBidi" w:hAnsiTheme="majorBidi" w:cstheme="majorBidi"/>
          <w:sz w:val="28"/>
          <w:szCs w:val="28"/>
        </w:rPr>
        <w:t xml:space="preserve"> </w:t>
      </w:r>
      <w:r w:rsidR="005065F7" w:rsidRPr="00684FFF">
        <w:rPr>
          <w:rFonts w:asciiTheme="majorBidi" w:hAnsiTheme="majorBidi" w:cstheme="majorBidi"/>
          <w:sz w:val="28"/>
          <w:szCs w:val="28"/>
        </w:rPr>
        <w:t>2565</w:t>
      </w:r>
      <w:r w:rsidRPr="00684FFF">
        <w:rPr>
          <w:rFonts w:asciiTheme="majorBidi" w:hAnsiTheme="majorBidi" w:cstheme="majorBidi"/>
          <w:sz w:val="28"/>
          <w:szCs w:val="28"/>
        </w:rPr>
        <w:t xml:space="preserve"> </w:t>
      </w:r>
    </w:p>
    <w:p w14:paraId="00C86B67" w14:textId="125B8FD2" w:rsidR="001C41B1" w:rsidRPr="002004D6" w:rsidRDefault="001C41B1" w:rsidP="00BE65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E984F29" w14:textId="77777777" w:rsidR="00CF0EEB" w:rsidRPr="002004D6" w:rsidRDefault="002E164A" w:rsidP="003278EF">
      <w:pPr>
        <w:pStyle w:val="index"/>
        <w:numPr>
          <w:ilvl w:val="0"/>
          <w:numId w:val="19"/>
        </w:numPr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rtl/>
          <w:cs/>
          <w:lang w:val="th-TH"/>
        </w:rPr>
      </w:pPr>
      <w:r w:rsidRPr="002004D6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t>เก</w:t>
      </w:r>
      <w:r w:rsidR="008559AE" w:rsidRPr="002004D6">
        <w:rPr>
          <w:rFonts w:asciiTheme="majorBidi" w:hAnsiTheme="majorBidi" w:cstheme="majorBidi"/>
          <w:b/>
          <w:bCs/>
          <w:sz w:val="30"/>
          <w:szCs w:val="30"/>
          <w:cs/>
          <w:lang w:val="th-TH" w:bidi="th-TH"/>
        </w:rPr>
        <w:t>ณฑ์การจัดทำงบการเงินระหว่างกาล</w:t>
      </w:r>
    </w:p>
    <w:p w14:paraId="4421B51B" w14:textId="77777777" w:rsidR="00CF0EEB" w:rsidRPr="002004D6" w:rsidRDefault="00CF0EEB" w:rsidP="00CF0E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  <w:lang w:bidi="ar-SA"/>
        </w:rPr>
      </w:pPr>
    </w:p>
    <w:p w14:paraId="61991C11" w14:textId="6893880F" w:rsidR="00BE6589" w:rsidRPr="002004D6" w:rsidRDefault="00BE6589" w:rsidP="00BE65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28"/>
          <w:szCs w:val="28"/>
        </w:rPr>
      </w:pPr>
      <w:r w:rsidRPr="002004D6">
        <w:rPr>
          <w:rFonts w:ascii="Angsana New" w:hAnsi="Angsana New"/>
          <w:sz w:val="28"/>
          <w:szCs w:val="28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2004D6">
        <w:rPr>
          <w:rFonts w:ascii="Angsana New" w:hAnsi="Angsana New"/>
          <w:sz w:val="28"/>
          <w:szCs w:val="28"/>
        </w:rPr>
        <w:t xml:space="preserve">34 </w:t>
      </w:r>
      <w:r w:rsidRPr="002004D6">
        <w:rPr>
          <w:rFonts w:ascii="Angsana New" w:hAnsi="Angsana New"/>
          <w:sz w:val="28"/>
          <w:szCs w:val="28"/>
          <w:cs/>
        </w:rPr>
        <w:t>เรื่อง</w:t>
      </w:r>
      <w:r w:rsidRPr="002004D6">
        <w:rPr>
          <w:rFonts w:ascii="Angsana New" w:hAnsi="Angsana New"/>
          <w:sz w:val="28"/>
          <w:szCs w:val="28"/>
        </w:rPr>
        <w:br/>
      </w:r>
      <w:r w:rsidRPr="002004D6">
        <w:rPr>
          <w:rFonts w:ascii="Angsana New" w:hAnsi="Angsana New"/>
          <w:i/>
          <w:iCs/>
          <w:sz w:val="28"/>
          <w:szCs w:val="28"/>
          <w:cs/>
        </w:rPr>
        <w:t>การรายงานทางการเงินระหว่างกาล</w:t>
      </w:r>
      <w:r w:rsidRPr="002004D6">
        <w:rPr>
          <w:rFonts w:ascii="Angsana New" w:hAnsi="Angsana New"/>
          <w:sz w:val="28"/>
          <w:szCs w:val="28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Pr="002004D6">
        <w:rPr>
          <w:rFonts w:ascii="Angsana New" w:hAnsi="Angsana New"/>
          <w:color w:val="FF0000"/>
          <w:sz w:val="28"/>
          <w:szCs w:val="28"/>
          <w:cs/>
        </w:rPr>
        <w:t xml:space="preserve"> </w:t>
      </w:r>
      <w:r w:rsidRPr="002004D6">
        <w:rPr>
          <w:rFonts w:ascii="Angsana New" w:hAnsi="Angsana New"/>
          <w:sz w:val="28"/>
          <w:szCs w:val="28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2004D6">
        <w:rPr>
          <w:rFonts w:ascii="Angsana New" w:hAnsi="Angsana New"/>
          <w:sz w:val="28"/>
          <w:szCs w:val="28"/>
        </w:rPr>
        <w:t xml:space="preserve"> </w:t>
      </w:r>
      <w:r w:rsidR="00CB06E1" w:rsidRPr="002004D6">
        <w:rPr>
          <w:rFonts w:ascii="Angsana New" w:hAnsi="Angsana New" w:hint="cs"/>
          <w:sz w:val="28"/>
          <w:szCs w:val="28"/>
          <w:cs/>
        </w:rPr>
        <w:t xml:space="preserve"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</w:t>
      </w:r>
      <w:r w:rsidR="00CB06E1" w:rsidRPr="00DE5419">
        <w:rPr>
          <w:rFonts w:ascii="Angsana New" w:hAnsi="Angsana New" w:hint="cs"/>
          <w:sz w:val="28"/>
          <w:szCs w:val="28"/>
          <w:cs/>
        </w:rPr>
        <w:t>ดังนั้นการอ่านงบการเงินระหว่างกาลนี้จึงควรอ่านควบคู่กับงบการเงินของบริษัท</w:t>
      </w:r>
      <w:r w:rsidR="00CD2092" w:rsidRPr="00DE5419">
        <w:rPr>
          <w:rFonts w:ascii="Angsana New" w:hAnsi="Angsana New"/>
          <w:sz w:val="28"/>
          <w:szCs w:val="28"/>
        </w:rPr>
        <w:t xml:space="preserve"> </w:t>
      </w:r>
      <w:r w:rsidR="00CD2092" w:rsidRPr="00DE5419">
        <w:rPr>
          <w:rFonts w:ascii="Angsana New" w:hAnsi="Angsana New" w:hint="cs"/>
          <w:sz w:val="28"/>
          <w:szCs w:val="28"/>
          <w:cs/>
        </w:rPr>
        <w:t>สุรพลฟู้ดส์ จำกัด</w:t>
      </w:r>
      <w:r w:rsidR="00F41BE3" w:rsidRPr="00DE5419">
        <w:rPr>
          <w:rFonts w:ascii="Angsana New" w:hAnsi="Angsana New" w:hint="cs"/>
          <w:sz w:val="28"/>
          <w:szCs w:val="28"/>
          <w:cs/>
        </w:rPr>
        <w:t xml:space="preserve"> </w:t>
      </w:r>
      <w:r w:rsidR="00CD2092" w:rsidRPr="00DE5419">
        <w:rPr>
          <w:rFonts w:ascii="Angsana New" w:hAnsi="Angsana New"/>
          <w:sz w:val="28"/>
          <w:szCs w:val="28"/>
        </w:rPr>
        <w:t>(</w:t>
      </w:r>
      <w:r w:rsidR="00CD2092" w:rsidRPr="00DE5419">
        <w:rPr>
          <w:rFonts w:ascii="Angsana New" w:hAnsi="Angsana New" w:hint="cs"/>
          <w:sz w:val="28"/>
          <w:szCs w:val="28"/>
          <w:cs/>
        </w:rPr>
        <w:t>มหาชน</w:t>
      </w:r>
      <w:r w:rsidR="00CD2092" w:rsidRPr="00DE5419">
        <w:rPr>
          <w:rFonts w:ascii="Angsana New" w:hAnsi="Angsana New"/>
          <w:sz w:val="28"/>
          <w:szCs w:val="28"/>
        </w:rPr>
        <w:t xml:space="preserve">) </w:t>
      </w:r>
      <w:r w:rsidR="00CB06E1" w:rsidRPr="00DE5419">
        <w:rPr>
          <w:rFonts w:ascii="Angsana New" w:hAnsi="Angsana New" w:hint="cs"/>
          <w:sz w:val="28"/>
          <w:szCs w:val="28"/>
          <w:cs/>
        </w:rPr>
        <w:t>และบริษัทย่อย</w:t>
      </w:r>
      <w:r w:rsidR="00CD2092" w:rsidRPr="00DE5419">
        <w:rPr>
          <w:rFonts w:ascii="Angsana New" w:hAnsi="Angsana New"/>
          <w:sz w:val="28"/>
          <w:szCs w:val="28"/>
        </w:rPr>
        <w:t>(</w:t>
      </w:r>
      <w:r w:rsidR="00321B04">
        <w:rPr>
          <w:rFonts w:ascii="Angsana New" w:hAnsi="Angsana New"/>
          <w:sz w:val="28"/>
          <w:szCs w:val="28"/>
        </w:rPr>
        <w:t>“</w:t>
      </w:r>
      <w:r w:rsidR="00CD2092" w:rsidRPr="00DE5419">
        <w:rPr>
          <w:rFonts w:ascii="Angsana New" w:hAnsi="Angsana New" w:hint="cs"/>
          <w:sz w:val="28"/>
          <w:szCs w:val="28"/>
          <w:cs/>
        </w:rPr>
        <w:t>กลุ่มบริษัท</w:t>
      </w:r>
      <w:r w:rsidR="00321B04">
        <w:rPr>
          <w:rFonts w:ascii="Angsana New" w:hAnsi="Angsana New"/>
          <w:sz w:val="28"/>
          <w:szCs w:val="28"/>
        </w:rPr>
        <w:t>”</w:t>
      </w:r>
      <w:r w:rsidR="00CD2092" w:rsidRPr="00DE5419">
        <w:rPr>
          <w:rFonts w:ascii="Angsana New" w:hAnsi="Angsana New"/>
          <w:sz w:val="28"/>
          <w:szCs w:val="28"/>
        </w:rPr>
        <w:t>)</w:t>
      </w:r>
      <w:r w:rsidR="00F41BE3" w:rsidRPr="00DE5419">
        <w:rPr>
          <w:rFonts w:ascii="Angsana New" w:hAnsi="Angsana New"/>
          <w:sz w:val="28"/>
          <w:szCs w:val="28"/>
        </w:rPr>
        <w:t xml:space="preserve"> </w:t>
      </w:r>
      <w:r w:rsidR="00F41BE3" w:rsidRPr="00DE5419">
        <w:rPr>
          <w:rFonts w:ascii="Angsana New" w:hAnsi="Angsana New" w:hint="cs"/>
          <w:sz w:val="28"/>
          <w:szCs w:val="28"/>
          <w:cs/>
        </w:rPr>
        <w:t xml:space="preserve">และของเฉพาะบริษัท สุรพลฟู้ดส์ จำกัด </w:t>
      </w:r>
      <w:r w:rsidR="00F41BE3" w:rsidRPr="00DE5419">
        <w:rPr>
          <w:rFonts w:ascii="Angsana New" w:hAnsi="Angsana New"/>
          <w:sz w:val="28"/>
          <w:szCs w:val="28"/>
        </w:rPr>
        <w:t>(</w:t>
      </w:r>
      <w:r w:rsidR="00F41BE3" w:rsidRPr="00DE5419">
        <w:rPr>
          <w:rFonts w:ascii="Angsana New" w:hAnsi="Angsana New" w:hint="cs"/>
          <w:sz w:val="28"/>
          <w:szCs w:val="28"/>
          <w:cs/>
        </w:rPr>
        <w:t>มหาชน</w:t>
      </w:r>
      <w:r w:rsidR="00F41BE3" w:rsidRPr="00DE5419">
        <w:rPr>
          <w:rFonts w:ascii="Angsana New" w:hAnsi="Angsana New"/>
          <w:sz w:val="28"/>
          <w:szCs w:val="28"/>
        </w:rPr>
        <w:t>) (</w:t>
      </w:r>
      <w:r w:rsidR="00321B04">
        <w:rPr>
          <w:rFonts w:ascii="Angsana New" w:hAnsi="Angsana New"/>
          <w:sz w:val="28"/>
          <w:szCs w:val="28"/>
        </w:rPr>
        <w:t>“</w:t>
      </w:r>
      <w:r w:rsidR="00F41BE3" w:rsidRPr="00DE5419">
        <w:rPr>
          <w:rFonts w:ascii="Angsana New" w:hAnsi="Angsana New" w:hint="cs"/>
          <w:sz w:val="28"/>
          <w:szCs w:val="28"/>
          <w:cs/>
        </w:rPr>
        <w:t>บริษัท</w:t>
      </w:r>
      <w:r w:rsidR="00321B04">
        <w:rPr>
          <w:rFonts w:ascii="Angsana New" w:hAnsi="Angsana New"/>
          <w:sz w:val="28"/>
          <w:szCs w:val="28"/>
        </w:rPr>
        <w:t>”</w:t>
      </w:r>
      <w:r w:rsidR="00F41BE3" w:rsidRPr="00DE5419">
        <w:rPr>
          <w:rFonts w:ascii="Angsana New" w:hAnsi="Angsana New"/>
          <w:sz w:val="28"/>
          <w:szCs w:val="28"/>
        </w:rPr>
        <w:t>)</w:t>
      </w:r>
      <w:r w:rsidR="00F41BE3" w:rsidRPr="00DE5419">
        <w:rPr>
          <w:rFonts w:ascii="Angsana New" w:hAnsi="Angsana New" w:hint="cs"/>
          <w:sz w:val="28"/>
          <w:szCs w:val="28"/>
          <w:cs/>
        </w:rPr>
        <w:t xml:space="preserve"> </w:t>
      </w:r>
      <w:r w:rsidR="00CB06E1" w:rsidRPr="00DE5419">
        <w:rPr>
          <w:rFonts w:ascii="Angsana New" w:hAnsi="Angsana New" w:hint="cs"/>
          <w:sz w:val="28"/>
          <w:szCs w:val="28"/>
          <w:cs/>
        </w:rPr>
        <w:t>สำหรับปีสิ้นสุดวันที่</w:t>
      </w:r>
      <w:r w:rsidR="00DE5419" w:rsidRPr="00DE5419">
        <w:rPr>
          <w:rFonts w:ascii="Angsana New" w:hAnsi="Angsana New" w:hint="cs"/>
          <w:sz w:val="28"/>
          <w:szCs w:val="28"/>
          <w:cs/>
        </w:rPr>
        <w:t xml:space="preserve"> </w:t>
      </w:r>
      <w:r w:rsidR="00CB06E1" w:rsidRPr="00DE5419">
        <w:rPr>
          <w:rFonts w:ascii="Angsana New" w:hAnsi="Angsana New" w:hint="cs"/>
          <w:sz w:val="28"/>
          <w:szCs w:val="28"/>
        </w:rPr>
        <w:t xml:space="preserve">31 </w:t>
      </w:r>
      <w:r w:rsidR="00CB06E1" w:rsidRPr="00DE5419">
        <w:rPr>
          <w:rFonts w:ascii="Angsana New" w:hAnsi="Angsana New" w:hint="cs"/>
          <w:sz w:val="28"/>
          <w:szCs w:val="28"/>
          <w:cs/>
        </w:rPr>
        <w:t>ธันวาคม</w:t>
      </w:r>
      <w:r w:rsidR="00CB06E1" w:rsidRPr="00DE5419">
        <w:rPr>
          <w:rFonts w:ascii="Angsana New" w:hAnsi="Angsana New" w:hint="cs"/>
          <w:sz w:val="28"/>
          <w:szCs w:val="28"/>
        </w:rPr>
        <w:t xml:space="preserve"> 256</w:t>
      </w:r>
      <w:r w:rsidR="004F312E" w:rsidRPr="00DE5419">
        <w:rPr>
          <w:rFonts w:ascii="Angsana New" w:hAnsi="Angsana New"/>
          <w:sz w:val="28"/>
          <w:szCs w:val="28"/>
        </w:rPr>
        <w:t>4</w:t>
      </w:r>
      <w:r w:rsidR="00CB06E1" w:rsidRPr="002004D6">
        <w:rPr>
          <w:rFonts w:ascii="Angsana New" w:hAnsi="Angsana New" w:hint="cs"/>
          <w:sz w:val="28"/>
          <w:szCs w:val="28"/>
          <w:cs/>
        </w:rPr>
        <w:t xml:space="preserve"> </w:t>
      </w:r>
      <w:r w:rsidR="00CB06E1" w:rsidRPr="002004D6">
        <w:rPr>
          <w:rFonts w:ascii="Angsana New" w:hAnsi="Angsana New" w:hint="cs"/>
          <w:sz w:val="28"/>
          <w:szCs w:val="28"/>
        </w:rPr>
        <w:t xml:space="preserve"> </w:t>
      </w:r>
    </w:p>
    <w:p w14:paraId="5839C39C" w14:textId="77777777" w:rsidR="00A33382" w:rsidRPr="002004D6" w:rsidRDefault="00A33382" w:rsidP="002944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4EB7C653" w14:textId="4D90B0BE" w:rsidR="00BE6589" w:rsidRPr="002004D6" w:rsidRDefault="00BE6589" w:rsidP="00BE65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 w:right="-27"/>
        <w:jc w:val="thaiDistribute"/>
        <w:rPr>
          <w:rFonts w:ascii="Angsana New" w:hAnsi="Angsana New"/>
          <w:sz w:val="28"/>
          <w:szCs w:val="28"/>
        </w:rPr>
      </w:pPr>
      <w:r w:rsidRPr="002004D6">
        <w:rPr>
          <w:rFonts w:ascii="Angsana New" w:hAnsi="Angsana New"/>
          <w:sz w:val="28"/>
          <w:szCs w:val="28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</w:t>
      </w:r>
      <w:r w:rsidRPr="002004D6">
        <w:rPr>
          <w:rFonts w:ascii="Angsana New" w:hAnsi="Angsana New"/>
          <w:sz w:val="28"/>
          <w:szCs w:val="28"/>
        </w:rPr>
        <w:br/>
      </w:r>
      <w:r w:rsidRPr="002004D6">
        <w:rPr>
          <w:rFonts w:ascii="Angsana New" w:hAnsi="Angsana New"/>
          <w:sz w:val="28"/>
          <w:szCs w:val="28"/>
          <w:cs/>
        </w:rPr>
        <w:t>การบัญชีขอ</w:t>
      </w:r>
      <w:r w:rsidRPr="002004D6">
        <w:rPr>
          <w:rFonts w:ascii="Angsana New" w:hAnsi="Angsana New" w:hint="cs"/>
          <w:sz w:val="28"/>
          <w:szCs w:val="28"/>
          <w:cs/>
        </w:rPr>
        <w:t>ง</w:t>
      </w:r>
      <w:r w:rsidRPr="002004D6">
        <w:rPr>
          <w:rFonts w:ascii="Angsana New" w:hAnsi="Angsana New"/>
          <w:sz w:val="28"/>
          <w:szCs w:val="28"/>
          <w:cs/>
        </w:rPr>
        <w:t>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</w:t>
      </w:r>
      <w:r w:rsidRPr="002004D6">
        <w:rPr>
          <w:rFonts w:ascii="Angsana New" w:hAnsi="Angsana New" w:hint="cs"/>
          <w:sz w:val="28"/>
          <w:szCs w:val="28"/>
          <w:cs/>
        </w:rPr>
        <w:t>ไว้</w:t>
      </w:r>
      <w:r w:rsidRPr="002004D6">
        <w:rPr>
          <w:rFonts w:ascii="Angsana New" w:hAnsi="Angsana New"/>
          <w:sz w:val="28"/>
          <w:szCs w:val="28"/>
          <w:cs/>
        </w:rPr>
        <w:t>ในงบการเงิน</w:t>
      </w:r>
      <w:r w:rsidR="00FC6D08" w:rsidRPr="002004D6">
        <w:rPr>
          <w:rFonts w:ascii="Angsana New" w:hAnsi="Angsana New"/>
          <w:sz w:val="28"/>
          <w:szCs w:val="28"/>
        </w:rPr>
        <w:br/>
      </w:r>
      <w:r w:rsidRPr="002004D6">
        <w:rPr>
          <w:rFonts w:ascii="Angsana New" w:hAnsi="Angsana New"/>
          <w:sz w:val="28"/>
          <w:szCs w:val="28"/>
          <w:cs/>
        </w:rPr>
        <w:t xml:space="preserve">สำหรับปีสิ้นสุดวันที่ </w:t>
      </w:r>
      <w:r w:rsidRPr="002004D6">
        <w:rPr>
          <w:rFonts w:ascii="Angsana New" w:hAnsi="Angsana New"/>
          <w:sz w:val="28"/>
          <w:szCs w:val="28"/>
        </w:rPr>
        <w:t xml:space="preserve">31 </w:t>
      </w:r>
      <w:r w:rsidRPr="002004D6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2004D6">
        <w:rPr>
          <w:rFonts w:ascii="Angsana New" w:hAnsi="Angsana New"/>
          <w:sz w:val="28"/>
          <w:szCs w:val="28"/>
        </w:rPr>
        <w:t>256</w:t>
      </w:r>
      <w:r w:rsidR="004F312E" w:rsidRPr="002004D6">
        <w:rPr>
          <w:rFonts w:ascii="Angsana New" w:hAnsi="Angsana New"/>
          <w:sz w:val="28"/>
          <w:szCs w:val="28"/>
        </w:rPr>
        <w:t>4</w:t>
      </w:r>
    </w:p>
    <w:p w14:paraId="1EC1B80A" w14:textId="77777777" w:rsidR="00F17CEC" w:rsidRPr="002004D6" w:rsidRDefault="00F17CEC" w:rsidP="00CA6B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 w:right="-27"/>
        <w:jc w:val="thaiDistribute"/>
        <w:rPr>
          <w:rFonts w:ascii="Angsana New" w:hAnsi="Angsana New"/>
          <w:sz w:val="28"/>
          <w:szCs w:val="28"/>
          <w:cs/>
        </w:rPr>
      </w:pPr>
    </w:p>
    <w:p w14:paraId="2CD5C56C" w14:textId="29877733" w:rsidR="00B907E7" w:rsidRPr="002004D6" w:rsidRDefault="0082420D" w:rsidP="0082420D">
      <w:pPr>
        <w:pStyle w:val="index"/>
        <w:numPr>
          <w:ilvl w:val="0"/>
          <w:numId w:val="19"/>
        </w:numPr>
        <w:spacing w:after="0" w:line="240" w:lineRule="atLeast"/>
        <w:ind w:left="450" w:hanging="450"/>
        <w:outlineLvl w:val="0"/>
        <w:rPr>
          <w:rFonts w:asciiTheme="majorBidi" w:hAnsiTheme="majorBidi" w:cstheme="majorBidi"/>
          <w:b/>
          <w:bCs/>
          <w:sz w:val="30"/>
          <w:szCs w:val="30"/>
          <w:cs/>
          <w:lang w:val="th-TH" w:bidi="th-TH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  <w:lang w:val="th-TH" w:bidi="th-TH"/>
        </w:rPr>
        <w:t xml:space="preserve"> </w:t>
      </w:r>
      <w:r w:rsidR="00B907E7" w:rsidRPr="002004D6">
        <w:rPr>
          <w:rFonts w:asciiTheme="majorBidi" w:hAnsiTheme="majorBidi" w:cstheme="majorBidi"/>
          <w:b/>
          <w:bCs/>
          <w:sz w:val="30"/>
          <w:szCs w:val="30"/>
          <w:cs/>
          <w:lang w:val="th-TH" w:bidi="th-TH"/>
        </w:rPr>
        <w:t>บุคคลหรือกิจการที่เกี่ยวข้องกัน</w:t>
      </w:r>
    </w:p>
    <w:p w14:paraId="24AA612A" w14:textId="77777777" w:rsidR="004F312E" w:rsidRPr="002004D6" w:rsidRDefault="004F312E" w:rsidP="00BE6589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028AB517" w14:textId="2F0A716F" w:rsidR="00BF1DB1" w:rsidRPr="007312BE" w:rsidRDefault="007312BE" w:rsidP="00BF1D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7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7312BE">
        <w:rPr>
          <w:rFonts w:asciiTheme="majorBidi" w:hAnsiTheme="majorBidi" w:cstheme="majorBidi" w:hint="cs"/>
          <w:b/>
          <w:sz w:val="28"/>
          <w:szCs w:val="28"/>
          <w:cs/>
        </w:rPr>
        <w:t xml:space="preserve">รายการที่สำคัญกับบุคคลหรือกิจการที่เกี่ยวข้องกันสำหรับงวดเก้าเดือนสิ้นสุดวันที่ </w:t>
      </w:r>
      <w:r w:rsidRPr="00EE3384">
        <w:rPr>
          <w:rFonts w:asciiTheme="majorBidi" w:hAnsiTheme="majorBidi" w:cstheme="majorBidi"/>
          <w:bCs/>
          <w:sz w:val="28"/>
          <w:szCs w:val="28"/>
        </w:rPr>
        <w:t>30</w:t>
      </w:r>
      <w:r w:rsidRPr="007312BE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7312BE">
        <w:rPr>
          <w:rFonts w:asciiTheme="majorBidi" w:hAnsiTheme="majorBidi" w:cstheme="majorBidi" w:hint="cs"/>
          <w:b/>
          <w:sz w:val="28"/>
          <w:szCs w:val="28"/>
          <w:cs/>
        </w:rPr>
        <w:t>กันยายน มีดังนี้</w:t>
      </w:r>
    </w:p>
    <w:p w14:paraId="3EAE7C20" w14:textId="77777777" w:rsidR="007312BE" w:rsidRPr="008522C5" w:rsidRDefault="007312BE" w:rsidP="00BF1D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7"/>
        <w:jc w:val="thaiDistribute"/>
        <w:rPr>
          <w:rFonts w:asciiTheme="majorBidi" w:hAnsiTheme="majorBidi" w:cstheme="majorBidi"/>
          <w:b/>
          <w:sz w:val="28"/>
          <w:szCs w:val="28"/>
          <w:highlight w:val="yellow"/>
          <w:cs/>
        </w:rPr>
      </w:pPr>
    </w:p>
    <w:tbl>
      <w:tblPr>
        <w:tblW w:w="924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062"/>
        <w:gridCol w:w="243"/>
        <w:gridCol w:w="1035"/>
        <w:gridCol w:w="270"/>
        <w:gridCol w:w="1080"/>
        <w:gridCol w:w="270"/>
        <w:gridCol w:w="1053"/>
      </w:tblGrid>
      <w:tr w:rsidR="00BF1DB1" w:rsidRPr="006F6C88" w14:paraId="177BAF19" w14:textId="77777777" w:rsidTr="004F0989">
        <w:trPr>
          <w:trHeight w:hRule="exact" w:val="374"/>
          <w:tblHeader/>
        </w:trPr>
        <w:tc>
          <w:tcPr>
            <w:tcW w:w="4230" w:type="dxa"/>
          </w:tcPr>
          <w:p w14:paraId="1E51E915" w14:textId="40B64F2B" w:rsidR="00BF1DB1" w:rsidRPr="006F6C88" w:rsidRDefault="00BF1DB1" w:rsidP="004F0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3"/>
          </w:tcPr>
          <w:p w14:paraId="4767872C" w14:textId="77777777" w:rsidR="00BF1DB1" w:rsidRPr="006F6C88" w:rsidRDefault="00BF1DB1" w:rsidP="004F0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9B98AD5" w14:textId="77777777" w:rsidR="00BF1DB1" w:rsidRPr="006F6C88" w:rsidRDefault="00BF1DB1" w:rsidP="004F0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03" w:type="dxa"/>
            <w:gridSpan w:val="3"/>
          </w:tcPr>
          <w:p w14:paraId="0E100425" w14:textId="77777777" w:rsidR="00BF1DB1" w:rsidRPr="006F6C88" w:rsidRDefault="00BF1DB1" w:rsidP="004F0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F1DB1" w:rsidRPr="006F6C88" w14:paraId="1C78FD7D" w14:textId="77777777" w:rsidTr="004F0989">
        <w:trPr>
          <w:trHeight w:hRule="exact" w:val="374"/>
          <w:tblHeader/>
        </w:trPr>
        <w:tc>
          <w:tcPr>
            <w:tcW w:w="4230" w:type="dxa"/>
          </w:tcPr>
          <w:p w14:paraId="7EF919A3" w14:textId="2D07F279" w:rsidR="00BF1DB1" w:rsidRPr="006F6C88" w:rsidRDefault="00BF1DB1" w:rsidP="00BF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62" w:type="dxa"/>
          </w:tcPr>
          <w:p w14:paraId="35596DF6" w14:textId="249B6115" w:rsidR="00BF1DB1" w:rsidRPr="006F6C88" w:rsidRDefault="00BF1DB1" w:rsidP="00BF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43" w:type="dxa"/>
          </w:tcPr>
          <w:p w14:paraId="42DC5800" w14:textId="77777777" w:rsidR="00BF1DB1" w:rsidRPr="006F6C88" w:rsidRDefault="00BF1DB1" w:rsidP="00BF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14:paraId="1A28C57A" w14:textId="1F73A6A9" w:rsidR="00BF1DB1" w:rsidRPr="006F6C88" w:rsidRDefault="00BF1DB1" w:rsidP="00BF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292CAC1E" w14:textId="77777777" w:rsidR="00BF1DB1" w:rsidRPr="006F6C88" w:rsidRDefault="00BF1DB1" w:rsidP="00BF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31D3C9B9" w14:textId="0E3D12A6" w:rsidR="00BF1DB1" w:rsidRPr="006F6C88" w:rsidRDefault="00BF1DB1" w:rsidP="00BF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24EE9B58" w14:textId="77777777" w:rsidR="00BF1DB1" w:rsidRPr="006F6C88" w:rsidRDefault="00BF1DB1" w:rsidP="00BF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70CA5057" w14:textId="3C6AA424" w:rsidR="00BF1DB1" w:rsidRPr="006F6C88" w:rsidRDefault="00BF1DB1" w:rsidP="00BF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BF1DB1" w:rsidRPr="006F6C88" w14:paraId="09E971E4" w14:textId="77777777" w:rsidTr="004F0989">
        <w:trPr>
          <w:trHeight w:hRule="exact" w:val="374"/>
          <w:tblHeader/>
        </w:trPr>
        <w:tc>
          <w:tcPr>
            <w:tcW w:w="4230" w:type="dxa"/>
          </w:tcPr>
          <w:p w14:paraId="68A15CD4" w14:textId="77777777" w:rsidR="00BF1DB1" w:rsidRPr="006F6C88" w:rsidRDefault="00BF1DB1" w:rsidP="004F0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013" w:type="dxa"/>
            <w:gridSpan w:val="7"/>
          </w:tcPr>
          <w:p w14:paraId="1173289B" w14:textId="77777777" w:rsidR="00BF1DB1" w:rsidRPr="006F6C88" w:rsidRDefault="00BF1DB1" w:rsidP="004F0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F1DB1" w:rsidRPr="006F6C88" w14:paraId="01C9A71A" w14:textId="77777777" w:rsidTr="004F0989">
        <w:trPr>
          <w:trHeight w:hRule="exact" w:val="374"/>
          <w:tblHeader/>
        </w:trPr>
        <w:tc>
          <w:tcPr>
            <w:tcW w:w="4230" w:type="dxa"/>
          </w:tcPr>
          <w:p w14:paraId="5BC2F86A" w14:textId="77777777" w:rsidR="00BF1DB1" w:rsidRPr="006F6C88" w:rsidRDefault="00BF1DB1" w:rsidP="004F0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62" w:type="dxa"/>
          </w:tcPr>
          <w:p w14:paraId="61C0EA60" w14:textId="77777777" w:rsidR="00BF1DB1" w:rsidRPr="006F6C88" w:rsidRDefault="00BF1DB1" w:rsidP="004F0989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40EC45FB" w14:textId="77777777" w:rsidR="00BF1DB1" w:rsidRPr="006F6C88" w:rsidRDefault="00BF1DB1" w:rsidP="004F0989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14:paraId="4345979C" w14:textId="77777777" w:rsidR="00BF1DB1" w:rsidRPr="006F6C88" w:rsidRDefault="00BF1DB1" w:rsidP="004F0989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FD604F3" w14:textId="77777777" w:rsidR="00BF1DB1" w:rsidRPr="006F6C88" w:rsidRDefault="00BF1DB1" w:rsidP="004F0989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088D0D8" w14:textId="77777777" w:rsidR="00BF1DB1" w:rsidRPr="006F6C88" w:rsidRDefault="00BF1DB1" w:rsidP="004F0989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BC0BDE5" w14:textId="77777777" w:rsidR="00BF1DB1" w:rsidRPr="006F6C88" w:rsidRDefault="00BF1DB1" w:rsidP="004F0989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7C41C258" w14:textId="77777777" w:rsidR="00BF1DB1" w:rsidRPr="006F6C88" w:rsidRDefault="00BF1DB1" w:rsidP="004F0989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F1DB1" w:rsidRPr="006F6C88" w14:paraId="13ED07AF" w14:textId="77777777" w:rsidTr="004F0989">
        <w:trPr>
          <w:trHeight w:hRule="exact" w:val="374"/>
        </w:trPr>
        <w:tc>
          <w:tcPr>
            <w:tcW w:w="4230" w:type="dxa"/>
          </w:tcPr>
          <w:p w14:paraId="301C511C" w14:textId="77777777" w:rsidR="00BF1DB1" w:rsidRPr="006F6C88" w:rsidRDefault="00BF1DB1" w:rsidP="00BF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ขายวัตถุดิบและสินค้า</w:t>
            </w:r>
          </w:p>
        </w:tc>
        <w:tc>
          <w:tcPr>
            <w:tcW w:w="1062" w:type="dxa"/>
          </w:tcPr>
          <w:p w14:paraId="49606FA6" w14:textId="5452A962" w:rsidR="00BF1DB1" w:rsidRPr="006F6C88" w:rsidRDefault="00B278B3" w:rsidP="00BF1DB1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13A800EF" w14:textId="77777777" w:rsidR="00BF1DB1" w:rsidRPr="006F6C88" w:rsidRDefault="00BF1DB1" w:rsidP="00BF1DB1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14:paraId="2F388B32" w14:textId="77777777" w:rsidR="00BF1DB1" w:rsidRPr="006F6C88" w:rsidRDefault="00BF1DB1" w:rsidP="00BF1DB1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740C3C0" w14:textId="77777777" w:rsidR="00BF1DB1" w:rsidRPr="006F6C88" w:rsidRDefault="00BF1DB1" w:rsidP="00BF1DB1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7AA25445" w14:textId="37E7D7E8" w:rsidR="00BF1DB1" w:rsidRPr="006F6C88" w:rsidRDefault="00B278B3" w:rsidP="00BF1DB1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218,370</w:t>
            </w:r>
          </w:p>
        </w:tc>
        <w:tc>
          <w:tcPr>
            <w:tcW w:w="270" w:type="dxa"/>
          </w:tcPr>
          <w:p w14:paraId="4087CBC2" w14:textId="77777777" w:rsidR="00BF1DB1" w:rsidRPr="006F6C88" w:rsidRDefault="00BF1DB1" w:rsidP="00BF1DB1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34A0B282" w14:textId="0CAFA52F" w:rsidR="00BF1DB1" w:rsidRPr="006F6C88" w:rsidRDefault="00BF1DB1" w:rsidP="00BF1DB1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164,052</w:t>
            </w:r>
          </w:p>
        </w:tc>
      </w:tr>
      <w:tr w:rsidR="00BF1DB1" w:rsidRPr="006F6C88" w14:paraId="4780D2A6" w14:textId="77777777" w:rsidTr="004F0989">
        <w:trPr>
          <w:trHeight w:hRule="exact" w:val="374"/>
        </w:trPr>
        <w:tc>
          <w:tcPr>
            <w:tcW w:w="4230" w:type="dxa"/>
          </w:tcPr>
          <w:p w14:paraId="074C91FB" w14:textId="77777777" w:rsidR="00BF1DB1" w:rsidRPr="006F6C88" w:rsidRDefault="00BF1DB1" w:rsidP="00BF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062" w:type="dxa"/>
          </w:tcPr>
          <w:p w14:paraId="1F88EFA6" w14:textId="081E8229" w:rsidR="00BF1DB1" w:rsidRPr="006F6C88" w:rsidRDefault="00132FCF" w:rsidP="00BF1DB1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635E8640" w14:textId="77777777" w:rsidR="00BF1DB1" w:rsidRPr="006F6C88" w:rsidRDefault="00BF1DB1" w:rsidP="00BF1DB1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14:paraId="3C512203" w14:textId="77777777" w:rsidR="00BF1DB1" w:rsidRPr="006F6C88" w:rsidRDefault="00BF1DB1" w:rsidP="00BF1DB1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F92A1FD" w14:textId="77777777" w:rsidR="00BF1DB1" w:rsidRPr="006F6C88" w:rsidRDefault="00BF1DB1" w:rsidP="00BF1DB1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75D12AC" w14:textId="380FBBB5" w:rsidR="00BF1DB1" w:rsidRPr="006F6C88" w:rsidRDefault="00792DA5" w:rsidP="00BF1DB1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228,939</w:t>
            </w:r>
          </w:p>
        </w:tc>
        <w:tc>
          <w:tcPr>
            <w:tcW w:w="270" w:type="dxa"/>
          </w:tcPr>
          <w:p w14:paraId="18A206F6" w14:textId="77777777" w:rsidR="00BF1DB1" w:rsidRPr="006F6C88" w:rsidRDefault="00BF1DB1" w:rsidP="00BF1DB1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1AF1C0DE" w14:textId="1FE1E760" w:rsidR="00BF1DB1" w:rsidRPr="006F6C88" w:rsidRDefault="00BF1DB1" w:rsidP="00BF1DB1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257,665</w:t>
            </w:r>
          </w:p>
        </w:tc>
      </w:tr>
      <w:tr w:rsidR="00BF1DB1" w:rsidRPr="006F6C88" w14:paraId="3BB1CC3F" w14:textId="77777777" w:rsidTr="004F0989">
        <w:trPr>
          <w:trHeight w:hRule="exact" w:val="374"/>
        </w:trPr>
        <w:tc>
          <w:tcPr>
            <w:tcW w:w="4230" w:type="dxa"/>
          </w:tcPr>
          <w:p w14:paraId="341E0784" w14:textId="77777777" w:rsidR="00BF1DB1" w:rsidRPr="006F6C88" w:rsidRDefault="00BF1DB1" w:rsidP="00BF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รายได้จากการให้ความช่วยเหลือ</w:t>
            </w:r>
          </w:p>
        </w:tc>
        <w:tc>
          <w:tcPr>
            <w:tcW w:w="1062" w:type="dxa"/>
          </w:tcPr>
          <w:p w14:paraId="7F132B4A" w14:textId="77777777" w:rsidR="00BF1DB1" w:rsidRPr="006F6C88" w:rsidRDefault="00BF1DB1" w:rsidP="00BF1DB1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3" w:type="dxa"/>
          </w:tcPr>
          <w:p w14:paraId="1D70BC02" w14:textId="77777777" w:rsidR="00BF1DB1" w:rsidRPr="006F6C88" w:rsidRDefault="00BF1DB1" w:rsidP="00BF1DB1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14:paraId="08E9519A" w14:textId="77777777" w:rsidR="00BF1DB1" w:rsidRPr="006F6C88" w:rsidRDefault="00BF1DB1" w:rsidP="00BF1DB1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9EC2F3F" w14:textId="77777777" w:rsidR="00BF1DB1" w:rsidRPr="006F6C88" w:rsidRDefault="00BF1DB1" w:rsidP="00BF1DB1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4DD8DD4" w14:textId="77777777" w:rsidR="00BF1DB1" w:rsidRPr="006F6C88" w:rsidRDefault="00BF1DB1" w:rsidP="00BF1DB1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296E74A" w14:textId="77777777" w:rsidR="00BF1DB1" w:rsidRPr="006F6C88" w:rsidRDefault="00BF1DB1" w:rsidP="00BF1DB1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2233E3AB" w14:textId="77777777" w:rsidR="00BF1DB1" w:rsidRPr="006F6C88" w:rsidRDefault="00BF1DB1" w:rsidP="00BF1DB1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BF1DB1" w:rsidRPr="006F6C88" w14:paraId="1FB615BC" w14:textId="77777777" w:rsidTr="004F0989">
        <w:trPr>
          <w:trHeight w:hRule="exact" w:val="374"/>
        </w:trPr>
        <w:tc>
          <w:tcPr>
            <w:tcW w:w="4230" w:type="dxa"/>
          </w:tcPr>
          <w:p w14:paraId="2EF55E69" w14:textId="77777777" w:rsidR="00BF1DB1" w:rsidRPr="006F6C88" w:rsidRDefault="00BF1DB1" w:rsidP="00BF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ด้านการจัดการ การขายและการตลาด</w:t>
            </w:r>
          </w:p>
        </w:tc>
        <w:tc>
          <w:tcPr>
            <w:tcW w:w="1062" w:type="dxa"/>
          </w:tcPr>
          <w:p w14:paraId="1633AD9A" w14:textId="5ACD1153" w:rsidR="00BF1DB1" w:rsidRPr="006F6C88" w:rsidRDefault="00132FCF" w:rsidP="00BF1DB1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57979D0C" w14:textId="77777777" w:rsidR="00BF1DB1" w:rsidRPr="006F6C88" w:rsidRDefault="00BF1DB1" w:rsidP="00BF1DB1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14:paraId="6E70C6B9" w14:textId="77777777" w:rsidR="00BF1DB1" w:rsidRPr="006F6C88" w:rsidRDefault="00BF1DB1" w:rsidP="00BF1DB1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784A096" w14:textId="77777777" w:rsidR="00BF1DB1" w:rsidRPr="006F6C88" w:rsidRDefault="00BF1DB1" w:rsidP="00BF1DB1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611A496" w14:textId="35FAC47F" w:rsidR="00BF1DB1" w:rsidRPr="006F6C88" w:rsidRDefault="00A31F42" w:rsidP="00BF1DB1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24,416</w:t>
            </w:r>
          </w:p>
        </w:tc>
        <w:tc>
          <w:tcPr>
            <w:tcW w:w="270" w:type="dxa"/>
          </w:tcPr>
          <w:p w14:paraId="5DE3DF57" w14:textId="77777777" w:rsidR="00BF1DB1" w:rsidRPr="006F6C88" w:rsidRDefault="00BF1DB1" w:rsidP="00BF1DB1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09FBE613" w14:textId="25C7C135" w:rsidR="00BF1DB1" w:rsidRPr="006F6C88" w:rsidRDefault="00BF1DB1" w:rsidP="00BF1DB1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25,745</w:t>
            </w:r>
          </w:p>
        </w:tc>
      </w:tr>
      <w:tr w:rsidR="00BF1DB1" w:rsidRPr="006F6C88" w14:paraId="0CAB9254" w14:textId="77777777" w:rsidTr="004F0989">
        <w:trPr>
          <w:trHeight w:hRule="exact" w:val="374"/>
        </w:trPr>
        <w:tc>
          <w:tcPr>
            <w:tcW w:w="4230" w:type="dxa"/>
          </w:tcPr>
          <w:p w14:paraId="276C94EE" w14:textId="77777777" w:rsidR="00BF1DB1" w:rsidRPr="006F6C88" w:rsidRDefault="00BF1DB1" w:rsidP="00BF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รายได้จากการค้ำประกัน</w:t>
            </w:r>
          </w:p>
        </w:tc>
        <w:tc>
          <w:tcPr>
            <w:tcW w:w="1062" w:type="dxa"/>
          </w:tcPr>
          <w:p w14:paraId="0B9A3AD1" w14:textId="36DF10CA" w:rsidR="00BF1DB1" w:rsidRPr="006F6C88" w:rsidRDefault="000524E7" w:rsidP="00BF1DB1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36CF1AED" w14:textId="77777777" w:rsidR="00BF1DB1" w:rsidRPr="006F6C88" w:rsidRDefault="00BF1DB1" w:rsidP="00BF1DB1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35" w:type="dxa"/>
          </w:tcPr>
          <w:p w14:paraId="4248B603" w14:textId="77777777" w:rsidR="00BF1DB1" w:rsidRPr="006F6C88" w:rsidRDefault="00BF1DB1" w:rsidP="00BF1DB1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A7B689A" w14:textId="77777777" w:rsidR="00BF1DB1" w:rsidRPr="006F6C88" w:rsidRDefault="00BF1DB1" w:rsidP="00BF1DB1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B68E224" w14:textId="05114FA5" w:rsidR="00BF1DB1" w:rsidRPr="006F6C88" w:rsidRDefault="000524E7" w:rsidP="00BF1DB1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5,423</w:t>
            </w:r>
          </w:p>
        </w:tc>
        <w:tc>
          <w:tcPr>
            <w:tcW w:w="270" w:type="dxa"/>
          </w:tcPr>
          <w:p w14:paraId="31B86535" w14:textId="77777777" w:rsidR="00BF1DB1" w:rsidRPr="006F6C88" w:rsidRDefault="00BF1DB1" w:rsidP="00BF1DB1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0A0F6BE9" w14:textId="29E5B476" w:rsidR="00BF1DB1" w:rsidRPr="006F6C88" w:rsidRDefault="00BF1DB1" w:rsidP="00BF1DB1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5,104</w:t>
            </w:r>
          </w:p>
        </w:tc>
      </w:tr>
      <w:tr w:rsidR="00BF1DB1" w:rsidRPr="006F6C88" w14:paraId="72B4F65B" w14:textId="77777777" w:rsidTr="004F0989">
        <w:trPr>
          <w:trHeight w:hRule="exact" w:val="374"/>
        </w:trPr>
        <w:tc>
          <w:tcPr>
            <w:tcW w:w="4230" w:type="dxa"/>
          </w:tcPr>
          <w:p w14:paraId="2D195B56" w14:textId="77777777" w:rsidR="00BF1DB1" w:rsidRPr="006F6C88" w:rsidRDefault="00BF1DB1" w:rsidP="00BF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รายได้ค่าฝากสินค้า</w:t>
            </w:r>
          </w:p>
        </w:tc>
        <w:tc>
          <w:tcPr>
            <w:tcW w:w="1062" w:type="dxa"/>
          </w:tcPr>
          <w:p w14:paraId="40D1BC46" w14:textId="0D69F0FA" w:rsidR="00BF1DB1" w:rsidRPr="006F6C88" w:rsidRDefault="00E43C27" w:rsidP="00BF1DB1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49308E97" w14:textId="77777777" w:rsidR="00BF1DB1" w:rsidRPr="006F6C88" w:rsidRDefault="00BF1DB1" w:rsidP="00BF1DB1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35" w:type="dxa"/>
          </w:tcPr>
          <w:p w14:paraId="66DB036E" w14:textId="77777777" w:rsidR="00BF1DB1" w:rsidRPr="006F6C88" w:rsidRDefault="00BF1DB1" w:rsidP="00BF1DB1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B1F8539" w14:textId="77777777" w:rsidR="00BF1DB1" w:rsidRPr="006F6C88" w:rsidRDefault="00BF1DB1" w:rsidP="00BF1DB1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346DBFD" w14:textId="0D338B0C" w:rsidR="00BF1DB1" w:rsidRPr="006F6C88" w:rsidRDefault="00E43C27" w:rsidP="00BF1DB1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892</w:t>
            </w:r>
          </w:p>
        </w:tc>
        <w:tc>
          <w:tcPr>
            <w:tcW w:w="270" w:type="dxa"/>
          </w:tcPr>
          <w:p w14:paraId="50722B30" w14:textId="77777777" w:rsidR="00BF1DB1" w:rsidRPr="006F6C88" w:rsidRDefault="00BF1DB1" w:rsidP="00BF1DB1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46EFA5B5" w14:textId="43044091" w:rsidR="00BF1DB1" w:rsidRPr="006F6C88" w:rsidRDefault="00BF1DB1" w:rsidP="00BF1DB1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1,050</w:t>
            </w:r>
          </w:p>
        </w:tc>
      </w:tr>
      <w:tr w:rsidR="00BF1DB1" w:rsidRPr="006F6C88" w14:paraId="4D105C1A" w14:textId="77777777" w:rsidTr="004F0989">
        <w:trPr>
          <w:trHeight w:hRule="exact" w:val="374"/>
        </w:trPr>
        <w:tc>
          <w:tcPr>
            <w:tcW w:w="4230" w:type="dxa"/>
          </w:tcPr>
          <w:p w14:paraId="235BE697" w14:textId="77777777" w:rsidR="00BF1DB1" w:rsidRPr="006F6C88" w:rsidRDefault="00BF1DB1" w:rsidP="00BF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062" w:type="dxa"/>
          </w:tcPr>
          <w:p w14:paraId="17A9E721" w14:textId="4E65921B" w:rsidR="00BF1DB1" w:rsidRPr="006F6C88" w:rsidRDefault="00685DB9" w:rsidP="00BF1DB1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6C14A046" w14:textId="77777777" w:rsidR="00BF1DB1" w:rsidRPr="006F6C88" w:rsidRDefault="00BF1DB1" w:rsidP="00BF1DB1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35" w:type="dxa"/>
          </w:tcPr>
          <w:p w14:paraId="6E557B9D" w14:textId="77777777" w:rsidR="00BF1DB1" w:rsidRPr="006F6C88" w:rsidRDefault="00BF1DB1" w:rsidP="00BF1DB1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0741C50" w14:textId="77777777" w:rsidR="00BF1DB1" w:rsidRPr="006F6C88" w:rsidRDefault="00BF1DB1" w:rsidP="00BF1DB1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16F00A7" w14:textId="5BA44F88" w:rsidR="00BF1DB1" w:rsidRPr="006F6C88" w:rsidRDefault="008F1106" w:rsidP="00BF1DB1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585</w:t>
            </w:r>
          </w:p>
        </w:tc>
        <w:tc>
          <w:tcPr>
            <w:tcW w:w="270" w:type="dxa"/>
          </w:tcPr>
          <w:p w14:paraId="7A78ED77" w14:textId="77777777" w:rsidR="00BF1DB1" w:rsidRPr="006F6C88" w:rsidRDefault="00BF1DB1" w:rsidP="00BF1DB1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0C3AF687" w14:textId="199DA4DF" w:rsidR="00BF1DB1" w:rsidRPr="006F6C88" w:rsidRDefault="00BF1DB1" w:rsidP="00BF1DB1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585</w:t>
            </w:r>
          </w:p>
        </w:tc>
      </w:tr>
      <w:tr w:rsidR="00BF1DB1" w:rsidRPr="006F6C88" w14:paraId="698FCC80" w14:textId="77777777" w:rsidTr="004F0989">
        <w:trPr>
          <w:trHeight w:hRule="exact" w:val="374"/>
        </w:trPr>
        <w:tc>
          <w:tcPr>
            <w:tcW w:w="4230" w:type="dxa"/>
          </w:tcPr>
          <w:p w14:paraId="07AA4118" w14:textId="77777777" w:rsidR="00BF1DB1" w:rsidRPr="006F6C88" w:rsidRDefault="00BF1DB1" w:rsidP="00BF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รายได้ค่าขนส่ง</w:t>
            </w:r>
          </w:p>
        </w:tc>
        <w:tc>
          <w:tcPr>
            <w:tcW w:w="1062" w:type="dxa"/>
          </w:tcPr>
          <w:p w14:paraId="298FDB8F" w14:textId="50129FED" w:rsidR="00BF1DB1" w:rsidRPr="006F6C88" w:rsidRDefault="007F11FA" w:rsidP="00BF1DB1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0EE6CC60" w14:textId="77777777" w:rsidR="00BF1DB1" w:rsidRPr="006F6C88" w:rsidRDefault="00BF1DB1" w:rsidP="00BF1DB1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35" w:type="dxa"/>
          </w:tcPr>
          <w:p w14:paraId="473B4708" w14:textId="77777777" w:rsidR="00BF1DB1" w:rsidRPr="006F6C88" w:rsidRDefault="00BF1DB1" w:rsidP="00BF1DB1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820D4AC" w14:textId="77777777" w:rsidR="00BF1DB1" w:rsidRPr="006F6C88" w:rsidRDefault="00BF1DB1" w:rsidP="00BF1DB1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E8BB15D" w14:textId="48E1D4E6" w:rsidR="00BF1DB1" w:rsidRPr="00B47514" w:rsidRDefault="00C64EAD" w:rsidP="00BF1DB1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  <w:r w:rsidRPr="00C64EA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134</w:t>
            </w:r>
          </w:p>
        </w:tc>
        <w:tc>
          <w:tcPr>
            <w:tcW w:w="270" w:type="dxa"/>
          </w:tcPr>
          <w:p w14:paraId="401FFF52" w14:textId="77777777" w:rsidR="00BF1DB1" w:rsidRPr="00B47514" w:rsidRDefault="00BF1DB1" w:rsidP="00BF1DB1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53" w:type="dxa"/>
          </w:tcPr>
          <w:p w14:paraId="2692D205" w14:textId="2E33F6D3" w:rsidR="00BF1DB1" w:rsidRPr="006F6C88" w:rsidRDefault="00BF1DB1" w:rsidP="00BF1DB1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0CB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481</w:t>
            </w:r>
          </w:p>
        </w:tc>
      </w:tr>
      <w:tr w:rsidR="00BF1DB1" w:rsidRPr="006F6C88" w14:paraId="16DCB1B7" w14:textId="77777777" w:rsidTr="004F0989">
        <w:trPr>
          <w:trHeight w:hRule="exact" w:val="374"/>
        </w:trPr>
        <w:tc>
          <w:tcPr>
            <w:tcW w:w="4230" w:type="dxa"/>
          </w:tcPr>
          <w:p w14:paraId="4CA53DAA" w14:textId="77777777" w:rsidR="00BF1DB1" w:rsidRPr="006F6C88" w:rsidRDefault="00BF1DB1" w:rsidP="00BF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lastRenderedPageBreak/>
              <w:t>รายได้ค่าบริการ</w:t>
            </w:r>
          </w:p>
        </w:tc>
        <w:tc>
          <w:tcPr>
            <w:tcW w:w="1062" w:type="dxa"/>
          </w:tcPr>
          <w:p w14:paraId="7A3B8390" w14:textId="009263EF" w:rsidR="00BF1DB1" w:rsidRPr="006F6C88" w:rsidRDefault="00E63D43" w:rsidP="00BF1DB1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58331F3A" w14:textId="77777777" w:rsidR="00BF1DB1" w:rsidRPr="006F6C88" w:rsidRDefault="00BF1DB1" w:rsidP="00BF1DB1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35" w:type="dxa"/>
          </w:tcPr>
          <w:p w14:paraId="3C41CDE9" w14:textId="77777777" w:rsidR="00BF1DB1" w:rsidRPr="006F6C88" w:rsidRDefault="00BF1DB1" w:rsidP="00BF1DB1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3853551" w14:textId="77777777" w:rsidR="00BF1DB1" w:rsidRPr="006F6C88" w:rsidRDefault="00BF1DB1" w:rsidP="00BF1DB1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85B3DD0" w14:textId="3E97C875" w:rsidR="00BF1DB1" w:rsidRPr="009E12DA" w:rsidRDefault="00C957CD" w:rsidP="00BF1DB1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614</w:t>
            </w:r>
          </w:p>
        </w:tc>
        <w:tc>
          <w:tcPr>
            <w:tcW w:w="270" w:type="dxa"/>
          </w:tcPr>
          <w:p w14:paraId="0F5F4927" w14:textId="77777777" w:rsidR="00BF1DB1" w:rsidRPr="006F6C88" w:rsidRDefault="00BF1DB1" w:rsidP="00BF1DB1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558628EB" w14:textId="40340073" w:rsidR="00BF1DB1" w:rsidRPr="006F6C88" w:rsidRDefault="00BF1DB1" w:rsidP="00BF1DB1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573</w:t>
            </w:r>
          </w:p>
        </w:tc>
      </w:tr>
      <w:tr w:rsidR="00BF1DB1" w:rsidRPr="006F6C88" w14:paraId="24644373" w14:textId="77777777" w:rsidTr="004F0989">
        <w:trPr>
          <w:trHeight w:hRule="exact" w:val="374"/>
        </w:trPr>
        <w:tc>
          <w:tcPr>
            <w:tcW w:w="4230" w:type="dxa"/>
          </w:tcPr>
          <w:p w14:paraId="2B9A7400" w14:textId="77777777" w:rsidR="00BF1DB1" w:rsidRPr="006F6C88" w:rsidRDefault="00BF1DB1" w:rsidP="00BF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062" w:type="dxa"/>
          </w:tcPr>
          <w:p w14:paraId="5F60F884" w14:textId="573AB4E1" w:rsidR="00BF1DB1" w:rsidRPr="006F6C88" w:rsidRDefault="004158CC" w:rsidP="00BF1DB1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262ADBF6" w14:textId="77777777" w:rsidR="00BF1DB1" w:rsidRPr="006F6C88" w:rsidRDefault="00BF1DB1" w:rsidP="00BF1DB1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35" w:type="dxa"/>
          </w:tcPr>
          <w:p w14:paraId="55453772" w14:textId="77777777" w:rsidR="00BF1DB1" w:rsidRPr="006F6C88" w:rsidRDefault="00BF1DB1" w:rsidP="00BF1DB1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B6CEA67" w14:textId="77777777" w:rsidR="00BF1DB1" w:rsidRPr="006F6C88" w:rsidRDefault="00BF1DB1" w:rsidP="00BF1DB1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C695106" w14:textId="312E8E7D" w:rsidR="00BF1DB1" w:rsidRPr="006F6C88" w:rsidRDefault="00416302" w:rsidP="00BF1DB1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3,610</w:t>
            </w:r>
          </w:p>
        </w:tc>
        <w:tc>
          <w:tcPr>
            <w:tcW w:w="270" w:type="dxa"/>
          </w:tcPr>
          <w:p w14:paraId="6F564AB0" w14:textId="77777777" w:rsidR="00BF1DB1" w:rsidRPr="006F6C88" w:rsidRDefault="00BF1DB1" w:rsidP="00BF1DB1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5C7C3759" w14:textId="35D9848B" w:rsidR="00BF1DB1" w:rsidRPr="006F6C88" w:rsidRDefault="00BF1DB1" w:rsidP="00BF1DB1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2,393</w:t>
            </w:r>
          </w:p>
        </w:tc>
      </w:tr>
      <w:tr w:rsidR="007312BE" w:rsidRPr="006F6C88" w14:paraId="32BCF1F6" w14:textId="77777777" w:rsidTr="004F0989">
        <w:trPr>
          <w:trHeight w:hRule="exact" w:val="374"/>
        </w:trPr>
        <w:tc>
          <w:tcPr>
            <w:tcW w:w="4230" w:type="dxa"/>
          </w:tcPr>
          <w:p w14:paraId="48B6D60B" w14:textId="03A10C10" w:rsidR="007312BE" w:rsidRPr="006F6C88" w:rsidRDefault="007312BE" w:rsidP="00BF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062" w:type="dxa"/>
          </w:tcPr>
          <w:p w14:paraId="293E3AEA" w14:textId="1286C00C" w:rsidR="007312BE" w:rsidRPr="006F6C88" w:rsidRDefault="00A5442C" w:rsidP="00BF1DB1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5366F175" w14:textId="77777777" w:rsidR="007312BE" w:rsidRPr="006F6C88" w:rsidRDefault="007312BE" w:rsidP="00BF1DB1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35" w:type="dxa"/>
          </w:tcPr>
          <w:p w14:paraId="2F49F62A" w14:textId="5458853F" w:rsidR="007312BE" w:rsidRPr="006F6C88" w:rsidRDefault="007312BE" w:rsidP="00BF1DB1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37568DF" w14:textId="77777777" w:rsidR="007312BE" w:rsidRPr="006F6C88" w:rsidRDefault="007312BE" w:rsidP="00BF1DB1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A451506" w14:textId="3649F98B" w:rsidR="007312BE" w:rsidRPr="006F6C88" w:rsidRDefault="00D462B3" w:rsidP="00BF1DB1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1,251</w:t>
            </w:r>
          </w:p>
        </w:tc>
        <w:tc>
          <w:tcPr>
            <w:tcW w:w="270" w:type="dxa"/>
          </w:tcPr>
          <w:p w14:paraId="17442AC6" w14:textId="77777777" w:rsidR="007312BE" w:rsidRPr="006F6C88" w:rsidRDefault="007312BE" w:rsidP="00BF1DB1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2D29AC1F" w14:textId="62FCAE02" w:rsidR="007312BE" w:rsidRDefault="007312BE" w:rsidP="007312BE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BF1DB1" w:rsidRPr="006F6C88" w14:paraId="56BC5331" w14:textId="77777777" w:rsidTr="004F0989">
        <w:trPr>
          <w:trHeight w:hRule="exact" w:val="374"/>
        </w:trPr>
        <w:tc>
          <w:tcPr>
            <w:tcW w:w="4230" w:type="dxa"/>
          </w:tcPr>
          <w:p w14:paraId="357C5EC1" w14:textId="77777777" w:rsidR="00BF1DB1" w:rsidRPr="006F6C88" w:rsidRDefault="00BF1DB1" w:rsidP="00BF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ซื้อวัตถุดิบและสินค้า</w:t>
            </w:r>
          </w:p>
        </w:tc>
        <w:tc>
          <w:tcPr>
            <w:tcW w:w="1062" w:type="dxa"/>
          </w:tcPr>
          <w:p w14:paraId="7F4BF2FE" w14:textId="0C42EB51" w:rsidR="00BF1DB1" w:rsidRPr="006F6C88" w:rsidRDefault="00A228A1" w:rsidP="00BF1DB1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1FB5F528" w14:textId="77777777" w:rsidR="00BF1DB1" w:rsidRPr="006F6C88" w:rsidRDefault="00BF1DB1" w:rsidP="00BF1DB1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35" w:type="dxa"/>
          </w:tcPr>
          <w:p w14:paraId="228AD52D" w14:textId="77777777" w:rsidR="00BF1DB1" w:rsidRPr="006F6C88" w:rsidRDefault="00BF1DB1" w:rsidP="00BF1DB1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320EA6D" w14:textId="77777777" w:rsidR="00BF1DB1" w:rsidRPr="006F6C88" w:rsidRDefault="00BF1DB1" w:rsidP="00BF1DB1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0CE3196" w14:textId="098D4955" w:rsidR="00BF1DB1" w:rsidRPr="00C76E37" w:rsidRDefault="00A228A1" w:rsidP="00BF1DB1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5,009</w:t>
            </w:r>
          </w:p>
        </w:tc>
        <w:tc>
          <w:tcPr>
            <w:tcW w:w="270" w:type="dxa"/>
          </w:tcPr>
          <w:p w14:paraId="61512719" w14:textId="77777777" w:rsidR="00BF1DB1" w:rsidRPr="00C76E37" w:rsidRDefault="00BF1DB1" w:rsidP="00BF1DB1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0155E199" w14:textId="4C44BE81" w:rsidR="00BF1DB1" w:rsidRPr="006F6C88" w:rsidRDefault="00BF1DB1" w:rsidP="00BF1DB1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76E3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13,100</w:t>
            </w:r>
          </w:p>
        </w:tc>
      </w:tr>
      <w:tr w:rsidR="00BF1DB1" w:rsidRPr="006F6C88" w14:paraId="59B5B24D" w14:textId="77777777" w:rsidTr="004F0989">
        <w:trPr>
          <w:trHeight w:hRule="exact" w:val="374"/>
        </w:trPr>
        <w:tc>
          <w:tcPr>
            <w:tcW w:w="4230" w:type="dxa"/>
          </w:tcPr>
          <w:p w14:paraId="11D069E1" w14:textId="77777777" w:rsidR="00BF1DB1" w:rsidRPr="006F6C88" w:rsidRDefault="00BF1DB1" w:rsidP="00BF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ค่า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ใช้จ่ายอื่น</w:t>
            </w:r>
          </w:p>
        </w:tc>
        <w:tc>
          <w:tcPr>
            <w:tcW w:w="1062" w:type="dxa"/>
          </w:tcPr>
          <w:p w14:paraId="037A8AF9" w14:textId="015F0D9E" w:rsidR="00BF1DB1" w:rsidRPr="006F6C88" w:rsidRDefault="00A66AD8" w:rsidP="00BF1DB1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0F3228B5" w14:textId="77777777" w:rsidR="00BF1DB1" w:rsidRPr="006F6C88" w:rsidRDefault="00BF1DB1" w:rsidP="00BF1DB1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35" w:type="dxa"/>
          </w:tcPr>
          <w:p w14:paraId="12506EB7" w14:textId="77777777" w:rsidR="00BF1DB1" w:rsidRPr="006F6C88" w:rsidRDefault="00BF1DB1" w:rsidP="00BF1DB1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2B4167B" w14:textId="77777777" w:rsidR="00BF1DB1" w:rsidRPr="006F6C88" w:rsidRDefault="00BF1DB1" w:rsidP="00BF1DB1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1CF48C5" w14:textId="39A4C67A" w:rsidR="00BF1DB1" w:rsidRPr="00B47514" w:rsidRDefault="00A66AD8" w:rsidP="00BF1DB1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val="en-US" w:bidi="th-TH"/>
              </w:rPr>
            </w:pPr>
            <w:r w:rsidRPr="00A66AD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208</w:t>
            </w:r>
          </w:p>
        </w:tc>
        <w:tc>
          <w:tcPr>
            <w:tcW w:w="270" w:type="dxa"/>
          </w:tcPr>
          <w:p w14:paraId="48279079" w14:textId="77777777" w:rsidR="00BF1DB1" w:rsidRPr="006F6C88" w:rsidRDefault="00BF1DB1" w:rsidP="00BF1DB1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30DE42CE" w14:textId="23EE0C68" w:rsidR="00BF1DB1" w:rsidRPr="006F6C88" w:rsidRDefault="00BF1DB1" w:rsidP="00BF1DB1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454C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97</w:t>
            </w:r>
          </w:p>
        </w:tc>
      </w:tr>
      <w:tr w:rsidR="00BF1DB1" w:rsidRPr="000E66A1" w14:paraId="27378FAE" w14:textId="77777777" w:rsidTr="004F0989">
        <w:trPr>
          <w:trHeight w:hRule="exact" w:val="245"/>
        </w:trPr>
        <w:tc>
          <w:tcPr>
            <w:tcW w:w="4230" w:type="dxa"/>
          </w:tcPr>
          <w:p w14:paraId="2A86092B" w14:textId="77777777" w:rsidR="00BF1DB1" w:rsidRPr="000E66A1" w:rsidRDefault="00BF1DB1" w:rsidP="00BF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62" w:type="dxa"/>
          </w:tcPr>
          <w:p w14:paraId="731A7E40" w14:textId="77777777" w:rsidR="00BF1DB1" w:rsidRPr="000E66A1" w:rsidRDefault="00BF1DB1" w:rsidP="00BF1DB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3" w:type="dxa"/>
          </w:tcPr>
          <w:p w14:paraId="5A6A4FF7" w14:textId="77777777" w:rsidR="00BF1DB1" w:rsidRPr="000E66A1" w:rsidRDefault="00BF1DB1" w:rsidP="00BF1DB1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35" w:type="dxa"/>
          </w:tcPr>
          <w:p w14:paraId="3B8A942B" w14:textId="77777777" w:rsidR="00BF1DB1" w:rsidRPr="000E66A1" w:rsidRDefault="00BF1DB1" w:rsidP="00BF1DB1">
            <w:pPr>
              <w:tabs>
                <w:tab w:val="clear" w:pos="907"/>
                <w:tab w:val="left" w:pos="819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4E62FC81" w14:textId="77777777" w:rsidR="00BF1DB1" w:rsidRPr="000E66A1" w:rsidRDefault="00BF1DB1" w:rsidP="00BF1DB1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80" w:type="dxa"/>
          </w:tcPr>
          <w:p w14:paraId="467DB442" w14:textId="77777777" w:rsidR="00BF1DB1" w:rsidRPr="000E66A1" w:rsidRDefault="00BF1DB1" w:rsidP="00BF1DB1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70" w:type="dxa"/>
          </w:tcPr>
          <w:p w14:paraId="5F79282F" w14:textId="77777777" w:rsidR="00BF1DB1" w:rsidRPr="000E66A1" w:rsidRDefault="00BF1DB1" w:rsidP="00BF1DB1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53" w:type="dxa"/>
          </w:tcPr>
          <w:p w14:paraId="4607759B" w14:textId="77777777" w:rsidR="00BF1DB1" w:rsidRPr="000E66A1" w:rsidRDefault="00BF1DB1" w:rsidP="00BF1DB1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</w:tr>
      <w:tr w:rsidR="00BF1DB1" w:rsidRPr="006F6C88" w14:paraId="564569AD" w14:textId="77777777" w:rsidTr="004F0989">
        <w:trPr>
          <w:trHeight w:hRule="exact" w:val="374"/>
        </w:trPr>
        <w:tc>
          <w:tcPr>
            <w:tcW w:w="4230" w:type="dxa"/>
          </w:tcPr>
          <w:p w14:paraId="198FCDEC" w14:textId="77777777" w:rsidR="00BF1DB1" w:rsidRPr="006F6C88" w:rsidRDefault="00BF1DB1" w:rsidP="00BF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062" w:type="dxa"/>
          </w:tcPr>
          <w:p w14:paraId="3CDB83B1" w14:textId="77777777" w:rsidR="00BF1DB1" w:rsidRPr="006F6C88" w:rsidRDefault="00BF1DB1" w:rsidP="00BF1DB1">
            <w:pPr>
              <w:pStyle w:val="acctfourfigures"/>
              <w:tabs>
                <w:tab w:val="clear" w:pos="765"/>
                <w:tab w:val="decimal" w:pos="477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3" w:type="dxa"/>
          </w:tcPr>
          <w:p w14:paraId="4C57F68A" w14:textId="77777777" w:rsidR="00BF1DB1" w:rsidRPr="006F6C88" w:rsidRDefault="00BF1DB1" w:rsidP="00BF1DB1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14:paraId="6599F2C8" w14:textId="77777777" w:rsidR="00BF1DB1" w:rsidRPr="006F6C88" w:rsidRDefault="00BF1DB1" w:rsidP="00BF1DB1">
            <w:pPr>
              <w:pStyle w:val="acctfourfigures"/>
              <w:tabs>
                <w:tab w:val="clear" w:pos="765"/>
                <w:tab w:val="decimal" w:pos="477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5E03DD03" w14:textId="77777777" w:rsidR="00BF1DB1" w:rsidRPr="006F6C88" w:rsidRDefault="00BF1DB1" w:rsidP="00BF1DB1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542ADAE" w14:textId="77777777" w:rsidR="00BF1DB1" w:rsidRPr="006F6C88" w:rsidRDefault="00BF1DB1" w:rsidP="00BF1DB1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7A0DD422" w14:textId="77777777" w:rsidR="00BF1DB1" w:rsidRPr="006F6C88" w:rsidRDefault="00BF1DB1" w:rsidP="00BF1DB1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7F901A14" w14:textId="77777777" w:rsidR="00BF1DB1" w:rsidRPr="006F6C88" w:rsidRDefault="00BF1DB1" w:rsidP="00BF1DB1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BF1DB1" w:rsidRPr="006F6C88" w14:paraId="34328AB8" w14:textId="77777777" w:rsidTr="004F0989">
        <w:trPr>
          <w:trHeight w:hRule="exact" w:val="374"/>
        </w:trPr>
        <w:tc>
          <w:tcPr>
            <w:tcW w:w="4230" w:type="dxa"/>
          </w:tcPr>
          <w:p w14:paraId="3FF3E7CA" w14:textId="77777777" w:rsidR="00BF1DB1" w:rsidRPr="006F6C88" w:rsidRDefault="00BF1DB1" w:rsidP="00BF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062" w:type="dxa"/>
          </w:tcPr>
          <w:p w14:paraId="0B101756" w14:textId="459F0121" w:rsidR="00BF1DB1" w:rsidRPr="006F6C88" w:rsidRDefault="00134D7C" w:rsidP="00BF1DB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84</w:t>
            </w:r>
          </w:p>
        </w:tc>
        <w:tc>
          <w:tcPr>
            <w:tcW w:w="243" w:type="dxa"/>
          </w:tcPr>
          <w:p w14:paraId="035C07C0" w14:textId="77777777" w:rsidR="00BF1DB1" w:rsidRPr="006F6C88" w:rsidRDefault="00BF1DB1" w:rsidP="00BF1DB1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</w:tcPr>
          <w:p w14:paraId="7CA20B7E" w14:textId="64EA69F3" w:rsidR="00BF1DB1" w:rsidRPr="006F6C88" w:rsidRDefault="00BF1DB1" w:rsidP="00BF1DB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84</w:t>
            </w:r>
          </w:p>
        </w:tc>
        <w:tc>
          <w:tcPr>
            <w:tcW w:w="270" w:type="dxa"/>
          </w:tcPr>
          <w:p w14:paraId="6F9FCA32" w14:textId="77777777" w:rsidR="00BF1DB1" w:rsidRPr="006F6C88" w:rsidRDefault="00BF1DB1" w:rsidP="00BF1DB1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601CCFE1" w14:textId="452F0B08" w:rsidR="00BF1DB1" w:rsidRPr="006F6C88" w:rsidRDefault="00134D7C" w:rsidP="00BF1DB1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4C5FE459" w14:textId="77777777" w:rsidR="00BF1DB1" w:rsidRPr="006F6C88" w:rsidRDefault="00BF1DB1" w:rsidP="00BF1DB1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15C7FC9B" w14:textId="111BD976" w:rsidR="00BF1DB1" w:rsidRPr="006F6C88" w:rsidRDefault="00BF1DB1" w:rsidP="00BF1DB1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BF1DB1" w:rsidRPr="00271BB9" w14:paraId="06033817" w14:textId="77777777" w:rsidTr="004F0989">
        <w:trPr>
          <w:trHeight w:hRule="exact" w:val="245"/>
        </w:trPr>
        <w:tc>
          <w:tcPr>
            <w:tcW w:w="4230" w:type="dxa"/>
          </w:tcPr>
          <w:p w14:paraId="12008878" w14:textId="77777777" w:rsidR="00BF1DB1" w:rsidRPr="00271BB9" w:rsidRDefault="00BF1DB1" w:rsidP="00BF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62" w:type="dxa"/>
          </w:tcPr>
          <w:p w14:paraId="39800BFB" w14:textId="77777777" w:rsidR="00BF1DB1" w:rsidRPr="00271BB9" w:rsidRDefault="00BF1DB1" w:rsidP="00BF1DB1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43" w:type="dxa"/>
          </w:tcPr>
          <w:p w14:paraId="0058725B" w14:textId="77777777" w:rsidR="00BF1DB1" w:rsidRPr="00271BB9" w:rsidRDefault="00BF1DB1" w:rsidP="00BF1DB1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35" w:type="dxa"/>
            <w:shd w:val="clear" w:color="auto" w:fill="auto"/>
          </w:tcPr>
          <w:p w14:paraId="5C27BC30" w14:textId="77777777" w:rsidR="00BF1DB1" w:rsidRPr="00271BB9" w:rsidRDefault="00BF1DB1" w:rsidP="00BF1DB1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7B6B60F1" w14:textId="77777777" w:rsidR="00BF1DB1" w:rsidRPr="00271BB9" w:rsidRDefault="00BF1DB1" w:rsidP="00BF1DB1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80" w:type="dxa"/>
          </w:tcPr>
          <w:p w14:paraId="6172EE2B" w14:textId="77777777" w:rsidR="00BF1DB1" w:rsidRPr="00271BB9" w:rsidRDefault="00BF1DB1" w:rsidP="00BF1DB1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1127C1C3" w14:textId="77777777" w:rsidR="00BF1DB1" w:rsidRPr="00271BB9" w:rsidRDefault="00BF1DB1" w:rsidP="00BF1DB1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53" w:type="dxa"/>
          </w:tcPr>
          <w:p w14:paraId="3D411D06" w14:textId="77777777" w:rsidR="00BF1DB1" w:rsidRPr="00271BB9" w:rsidRDefault="00BF1DB1" w:rsidP="00BF1DB1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</w:tr>
      <w:tr w:rsidR="00BF1DB1" w:rsidRPr="006F6C88" w14:paraId="6D0070AC" w14:textId="77777777" w:rsidTr="004F0989">
        <w:trPr>
          <w:trHeight w:hRule="exact" w:val="374"/>
        </w:trPr>
        <w:tc>
          <w:tcPr>
            <w:tcW w:w="4230" w:type="dxa"/>
          </w:tcPr>
          <w:p w14:paraId="448B73B7" w14:textId="77777777" w:rsidR="00BF1DB1" w:rsidRPr="006F6C88" w:rsidRDefault="00BF1DB1" w:rsidP="00BF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062" w:type="dxa"/>
          </w:tcPr>
          <w:p w14:paraId="34E31783" w14:textId="77777777" w:rsidR="00BF1DB1" w:rsidRPr="006F6C88" w:rsidRDefault="00BF1DB1" w:rsidP="00BF1DB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3" w:type="dxa"/>
          </w:tcPr>
          <w:p w14:paraId="0709C2E0" w14:textId="77777777" w:rsidR="00BF1DB1" w:rsidRPr="006F6C88" w:rsidRDefault="00BF1DB1" w:rsidP="00BF1DB1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</w:tcPr>
          <w:p w14:paraId="1C85CD64" w14:textId="77777777" w:rsidR="00BF1DB1" w:rsidRPr="006F6C88" w:rsidRDefault="00BF1DB1" w:rsidP="00BF1DB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42529C7" w14:textId="77777777" w:rsidR="00BF1DB1" w:rsidRPr="006F6C88" w:rsidRDefault="00BF1DB1" w:rsidP="00BF1DB1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0C096D4" w14:textId="77777777" w:rsidR="00BF1DB1" w:rsidRPr="006F6C88" w:rsidRDefault="00BF1DB1" w:rsidP="00BF1DB1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67670D31" w14:textId="77777777" w:rsidR="00BF1DB1" w:rsidRPr="006F6C88" w:rsidRDefault="00BF1DB1" w:rsidP="00BF1DB1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77720A42" w14:textId="77777777" w:rsidR="00BF1DB1" w:rsidRPr="006F6C88" w:rsidRDefault="00BF1DB1" w:rsidP="00BF1DB1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BF1DB1" w:rsidRPr="006F6C88" w14:paraId="61E0BA55" w14:textId="77777777" w:rsidTr="004F0989">
        <w:trPr>
          <w:trHeight w:hRule="exact" w:val="374"/>
        </w:trPr>
        <w:tc>
          <w:tcPr>
            <w:tcW w:w="4230" w:type="dxa"/>
          </w:tcPr>
          <w:p w14:paraId="44EF6980" w14:textId="77777777" w:rsidR="00BF1DB1" w:rsidRPr="006F6C88" w:rsidRDefault="00BF1DB1" w:rsidP="00BF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1062" w:type="dxa"/>
          </w:tcPr>
          <w:p w14:paraId="2FAF2672" w14:textId="77777777" w:rsidR="00BF1DB1" w:rsidRPr="006F6C88" w:rsidRDefault="00BF1DB1" w:rsidP="00BF1DB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3" w:type="dxa"/>
          </w:tcPr>
          <w:p w14:paraId="6D62C02C" w14:textId="77777777" w:rsidR="00BF1DB1" w:rsidRPr="006F6C88" w:rsidRDefault="00BF1DB1" w:rsidP="00BF1DB1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</w:tcPr>
          <w:p w14:paraId="0073533F" w14:textId="77777777" w:rsidR="00BF1DB1" w:rsidRPr="006F6C88" w:rsidRDefault="00BF1DB1" w:rsidP="00BF1DB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34D43B8" w14:textId="77777777" w:rsidR="00BF1DB1" w:rsidRPr="006F6C88" w:rsidRDefault="00BF1DB1" w:rsidP="00BF1DB1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62BCDA7" w14:textId="77777777" w:rsidR="00BF1DB1" w:rsidRPr="006F6C88" w:rsidRDefault="00BF1DB1" w:rsidP="00BF1DB1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797D3C82" w14:textId="77777777" w:rsidR="00BF1DB1" w:rsidRPr="006F6C88" w:rsidRDefault="00BF1DB1" w:rsidP="00BF1DB1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548733F2" w14:textId="77777777" w:rsidR="00BF1DB1" w:rsidRPr="006F6C88" w:rsidRDefault="00BF1DB1" w:rsidP="00BF1DB1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BF1DB1" w:rsidRPr="006F6C88" w14:paraId="568B0850" w14:textId="77777777" w:rsidTr="004F0989">
        <w:trPr>
          <w:trHeight w:hRule="exact" w:val="416"/>
        </w:trPr>
        <w:tc>
          <w:tcPr>
            <w:tcW w:w="4230" w:type="dxa"/>
          </w:tcPr>
          <w:p w14:paraId="05592C8B" w14:textId="77777777" w:rsidR="00BF1DB1" w:rsidRPr="006F6C88" w:rsidRDefault="00BF1DB1" w:rsidP="00BF1DB1">
            <w:pPr>
              <w:tabs>
                <w:tab w:val="clear" w:pos="227"/>
              </w:tabs>
              <w:spacing w:line="240" w:lineRule="auto"/>
              <w:ind w:left="252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062" w:type="dxa"/>
          </w:tcPr>
          <w:p w14:paraId="490E85EB" w14:textId="1DBD0777" w:rsidR="00BF1DB1" w:rsidRPr="006F6C88" w:rsidRDefault="00A0561B" w:rsidP="00BF1DB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21,430</w:t>
            </w:r>
          </w:p>
        </w:tc>
        <w:tc>
          <w:tcPr>
            <w:tcW w:w="243" w:type="dxa"/>
          </w:tcPr>
          <w:p w14:paraId="4D3475C4" w14:textId="77777777" w:rsidR="00BF1DB1" w:rsidRPr="006F6C88" w:rsidRDefault="00BF1DB1" w:rsidP="00BF1DB1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14:paraId="7096C188" w14:textId="70EADB2F" w:rsidR="00BF1DB1" w:rsidRPr="006F6C88" w:rsidRDefault="00BF1DB1" w:rsidP="00BF1DB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20,985</w:t>
            </w:r>
          </w:p>
        </w:tc>
        <w:tc>
          <w:tcPr>
            <w:tcW w:w="270" w:type="dxa"/>
          </w:tcPr>
          <w:p w14:paraId="628B7CBC" w14:textId="77777777" w:rsidR="00BF1DB1" w:rsidRPr="006F6C88" w:rsidRDefault="00BF1DB1" w:rsidP="00BF1DB1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C3D1BBB" w14:textId="4048AF90" w:rsidR="00BF1DB1" w:rsidRPr="006F6C88" w:rsidRDefault="00A0561B" w:rsidP="0045656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</w:t>
            </w:r>
            <w:r w:rsidR="00A64E2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090</w:t>
            </w:r>
          </w:p>
        </w:tc>
        <w:tc>
          <w:tcPr>
            <w:tcW w:w="270" w:type="dxa"/>
          </w:tcPr>
          <w:p w14:paraId="6F5D89D5" w14:textId="77777777" w:rsidR="00BF1DB1" w:rsidRPr="006F6C88" w:rsidRDefault="00BF1DB1" w:rsidP="00BF1DB1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727D935B" w14:textId="5CEFFA92" w:rsidR="00BF1DB1" w:rsidRPr="006F6C88" w:rsidRDefault="00BF1DB1" w:rsidP="00BF1DB1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18,645</w:t>
            </w:r>
          </w:p>
        </w:tc>
      </w:tr>
      <w:tr w:rsidR="00BF1DB1" w:rsidRPr="006F6C88" w14:paraId="004540D5" w14:textId="77777777" w:rsidTr="004F0989">
        <w:trPr>
          <w:trHeight w:hRule="exact" w:val="374"/>
        </w:trPr>
        <w:tc>
          <w:tcPr>
            <w:tcW w:w="4230" w:type="dxa"/>
          </w:tcPr>
          <w:p w14:paraId="2ECAC173" w14:textId="77777777" w:rsidR="00BF1DB1" w:rsidRPr="006F6C88" w:rsidRDefault="00BF1DB1" w:rsidP="00BF1DB1">
            <w:pPr>
              <w:tabs>
                <w:tab w:val="clear" w:pos="227"/>
              </w:tabs>
              <w:spacing w:line="240" w:lineRule="auto"/>
              <w:ind w:left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336C3132" w14:textId="0F73B412" w:rsidR="00BF1DB1" w:rsidRPr="006F6C88" w:rsidRDefault="00456564" w:rsidP="00BF1DB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370</w:t>
            </w:r>
          </w:p>
        </w:tc>
        <w:tc>
          <w:tcPr>
            <w:tcW w:w="243" w:type="dxa"/>
          </w:tcPr>
          <w:p w14:paraId="58A80B87" w14:textId="77777777" w:rsidR="00BF1DB1" w:rsidRPr="006F6C88" w:rsidRDefault="00BF1DB1" w:rsidP="00BF1DB1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14:paraId="41CF1502" w14:textId="5C83A2A0" w:rsidR="00BF1DB1" w:rsidRPr="006F6C88" w:rsidRDefault="00BF1DB1" w:rsidP="00BF1DB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355</w:t>
            </w:r>
          </w:p>
        </w:tc>
        <w:tc>
          <w:tcPr>
            <w:tcW w:w="270" w:type="dxa"/>
          </w:tcPr>
          <w:p w14:paraId="4065B4D5" w14:textId="77777777" w:rsidR="00BF1DB1" w:rsidRPr="006F6C88" w:rsidRDefault="00BF1DB1" w:rsidP="00BF1DB1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8D737AF" w14:textId="0FF5FF0A" w:rsidR="00BF1DB1" w:rsidRPr="006F6C88" w:rsidRDefault="005142E2" w:rsidP="00BF1DB1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4565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370</w:t>
            </w:r>
          </w:p>
        </w:tc>
        <w:tc>
          <w:tcPr>
            <w:tcW w:w="270" w:type="dxa"/>
          </w:tcPr>
          <w:p w14:paraId="137FE20F" w14:textId="77777777" w:rsidR="00BF1DB1" w:rsidRPr="006F6C88" w:rsidRDefault="00BF1DB1" w:rsidP="00BF1DB1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14:paraId="2C1016BE" w14:textId="49F7D34E" w:rsidR="00BF1DB1" w:rsidRPr="006F6C88" w:rsidRDefault="00BF1DB1" w:rsidP="00BF1DB1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355</w:t>
            </w:r>
          </w:p>
        </w:tc>
      </w:tr>
      <w:tr w:rsidR="00BF1DB1" w:rsidRPr="006F6C88" w14:paraId="206D48DD" w14:textId="77777777" w:rsidTr="004F0989">
        <w:trPr>
          <w:trHeight w:hRule="exact" w:val="374"/>
        </w:trPr>
        <w:tc>
          <w:tcPr>
            <w:tcW w:w="4230" w:type="dxa"/>
          </w:tcPr>
          <w:p w14:paraId="7BD4DBA1" w14:textId="77777777" w:rsidR="00BF1DB1" w:rsidRPr="006F6C88" w:rsidRDefault="00BF1DB1" w:rsidP="00BF1DB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รวมค่าตอบแทนผู้บริหารสำคัญ</w:t>
            </w: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2FFAAECB" w14:textId="3F2D2D3E" w:rsidR="00BF1DB1" w:rsidRPr="006F6C88" w:rsidRDefault="00E56927" w:rsidP="00BF1DB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21,800</w:t>
            </w:r>
          </w:p>
        </w:tc>
        <w:tc>
          <w:tcPr>
            <w:tcW w:w="243" w:type="dxa"/>
          </w:tcPr>
          <w:p w14:paraId="3F107AFC" w14:textId="77777777" w:rsidR="00BF1DB1" w:rsidRPr="006F6C88" w:rsidRDefault="00BF1DB1" w:rsidP="00BF1DB1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14:paraId="764AFC32" w14:textId="1F5CE875" w:rsidR="00BF1DB1" w:rsidRPr="006F6C88" w:rsidRDefault="00BF1DB1" w:rsidP="00BF1DB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21,340</w:t>
            </w:r>
          </w:p>
        </w:tc>
        <w:tc>
          <w:tcPr>
            <w:tcW w:w="270" w:type="dxa"/>
          </w:tcPr>
          <w:p w14:paraId="35BA0486" w14:textId="77777777" w:rsidR="00BF1DB1" w:rsidRPr="006F6C88" w:rsidRDefault="00BF1DB1" w:rsidP="00BF1DB1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C4C53FC" w14:textId="46534A18" w:rsidR="00BF1DB1" w:rsidRPr="006F6C88" w:rsidRDefault="00456564" w:rsidP="00BF1DB1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19,460</w:t>
            </w:r>
          </w:p>
        </w:tc>
        <w:tc>
          <w:tcPr>
            <w:tcW w:w="270" w:type="dxa"/>
          </w:tcPr>
          <w:p w14:paraId="573EB314" w14:textId="77777777" w:rsidR="00BF1DB1" w:rsidRPr="006F6C88" w:rsidRDefault="00BF1DB1" w:rsidP="00BF1DB1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</w:tcPr>
          <w:p w14:paraId="1B68D983" w14:textId="0E906020" w:rsidR="00BF1DB1" w:rsidRPr="006F6C88" w:rsidRDefault="00BF1DB1" w:rsidP="00BF1DB1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19,000</w:t>
            </w:r>
          </w:p>
        </w:tc>
      </w:tr>
      <w:tr w:rsidR="00BF1DB1" w:rsidRPr="00CA2F0D" w14:paraId="2F0957C4" w14:textId="77777777" w:rsidTr="004F0989">
        <w:trPr>
          <w:trHeight w:hRule="exact" w:val="275"/>
        </w:trPr>
        <w:tc>
          <w:tcPr>
            <w:tcW w:w="4230" w:type="dxa"/>
          </w:tcPr>
          <w:p w14:paraId="1B910AB2" w14:textId="77777777" w:rsidR="00BF1DB1" w:rsidRPr="00CA2F0D" w:rsidRDefault="00BF1DB1" w:rsidP="00BF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26542249" w14:textId="77777777" w:rsidR="00BF1DB1" w:rsidRPr="00CA2F0D" w:rsidRDefault="00BF1DB1" w:rsidP="00BF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04B41946" w14:textId="77777777" w:rsidR="00BF1DB1" w:rsidRPr="00CA2F0D" w:rsidRDefault="00BF1DB1" w:rsidP="00BF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0C3A423D" w14:textId="77777777" w:rsidR="00BF1DB1" w:rsidRPr="00CA2F0D" w:rsidRDefault="00BF1DB1" w:rsidP="00BF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320BCD4B" w14:textId="77777777" w:rsidR="00BF1DB1" w:rsidRPr="00CA2F0D" w:rsidRDefault="00BF1DB1" w:rsidP="00BF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09CF7364" w14:textId="77777777" w:rsidR="00BF1DB1" w:rsidRPr="00CA2F0D" w:rsidRDefault="00BF1DB1" w:rsidP="00BF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768A7F31" w14:textId="77777777" w:rsidR="00BF1DB1" w:rsidRPr="00CA2F0D" w:rsidRDefault="00BF1DB1" w:rsidP="00BF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3A3E8006" w14:textId="77777777" w:rsidR="00BF1DB1" w:rsidRPr="00CA2F0D" w:rsidRDefault="00BF1DB1" w:rsidP="00BF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0AC23E86" w14:textId="77777777" w:rsidR="00BF1DB1" w:rsidRPr="00CA2F0D" w:rsidRDefault="00BF1DB1" w:rsidP="00BF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58E55413" w14:textId="77777777" w:rsidR="00BF1DB1" w:rsidRPr="00CA2F0D" w:rsidRDefault="00BF1DB1" w:rsidP="00BF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70D73BFC" w14:textId="77777777" w:rsidR="00BF1DB1" w:rsidRPr="00CA2F0D" w:rsidRDefault="00BF1DB1" w:rsidP="00BF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A2F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62" w:type="dxa"/>
            <w:tcBorders>
              <w:top w:val="double" w:sz="4" w:space="0" w:color="auto"/>
            </w:tcBorders>
          </w:tcPr>
          <w:p w14:paraId="0C251FA5" w14:textId="77777777" w:rsidR="00BF1DB1" w:rsidRPr="00CA2F0D" w:rsidRDefault="00BF1DB1" w:rsidP="00BF1DB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3" w:type="dxa"/>
          </w:tcPr>
          <w:p w14:paraId="073BC267" w14:textId="77777777" w:rsidR="00BF1DB1" w:rsidRPr="00CA2F0D" w:rsidRDefault="00BF1DB1" w:rsidP="00BF1DB1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  <w:tcBorders>
              <w:top w:val="double" w:sz="4" w:space="0" w:color="auto"/>
            </w:tcBorders>
          </w:tcPr>
          <w:p w14:paraId="1A9DAB82" w14:textId="77777777" w:rsidR="00BF1DB1" w:rsidRPr="00CA2F0D" w:rsidRDefault="00BF1DB1" w:rsidP="00BF1DB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DC955A5" w14:textId="77777777" w:rsidR="00BF1DB1" w:rsidRPr="00CA2F0D" w:rsidRDefault="00BF1DB1" w:rsidP="00BF1DB1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1FE7765B" w14:textId="77777777" w:rsidR="00BF1DB1" w:rsidRPr="00CA2F0D" w:rsidRDefault="00BF1DB1" w:rsidP="00BF1DB1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0DB44B9E" w14:textId="77777777" w:rsidR="00BF1DB1" w:rsidRPr="00CA2F0D" w:rsidRDefault="00BF1DB1" w:rsidP="00BF1DB1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double" w:sz="4" w:space="0" w:color="auto"/>
            </w:tcBorders>
          </w:tcPr>
          <w:p w14:paraId="58C5959C" w14:textId="77777777" w:rsidR="00BF1DB1" w:rsidRPr="00CA2F0D" w:rsidRDefault="00BF1DB1" w:rsidP="00BF1DB1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BF1DB1" w:rsidRPr="006F6C88" w14:paraId="09B28942" w14:textId="77777777" w:rsidTr="004F0989">
        <w:trPr>
          <w:trHeight w:hRule="exact" w:val="374"/>
        </w:trPr>
        <w:tc>
          <w:tcPr>
            <w:tcW w:w="4230" w:type="dxa"/>
          </w:tcPr>
          <w:p w14:paraId="1478C8BB" w14:textId="77777777" w:rsidR="00BF1DB1" w:rsidRPr="006F6C88" w:rsidRDefault="00BF1DB1" w:rsidP="00BF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062" w:type="dxa"/>
            <w:shd w:val="clear" w:color="auto" w:fill="auto"/>
          </w:tcPr>
          <w:p w14:paraId="78B96F31" w14:textId="77777777" w:rsidR="00BF1DB1" w:rsidRPr="006F6C88" w:rsidRDefault="00BF1DB1" w:rsidP="00BF1DB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3" w:type="dxa"/>
          </w:tcPr>
          <w:p w14:paraId="7CEBB304" w14:textId="77777777" w:rsidR="00BF1DB1" w:rsidRPr="006F6C88" w:rsidRDefault="00BF1DB1" w:rsidP="00BF1DB1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</w:tcPr>
          <w:p w14:paraId="793FA958" w14:textId="77777777" w:rsidR="00BF1DB1" w:rsidRPr="006F6C88" w:rsidRDefault="00BF1DB1" w:rsidP="00BF1DB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A508FC7" w14:textId="77777777" w:rsidR="00BF1DB1" w:rsidRPr="006F6C88" w:rsidRDefault="00BF1DB1" w:rsidP="00BF1DB1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FA8940B" w14:textId="77777777" w:rsidR="00BF1DB1" w:rsidRPr="006F6C88" w:rsidRDefault="00BF1DB1" w:rsidP="00BF1DB1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2144402A" w14:textId="77777777" w:rsidR="00BF1DB1" w:rsidRPr="006F6C88" w:rsidRDefault="00BF1DB1" w:rsidP="00BF1DB1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525E60C0" w14:textId="77777777" w:rsidR="00BF1DB1" w:rsidRPr="006F6C88" w:rsidRDefault="00BF1DB1" w:rsidP="00BF1DB1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BF1DB1" w:rsidRPr="006F6C88" w14:paraId="7A33FF87" w14:textId="77777777" w:rsidTr="004F0989">
        <w:trPr>
          <w:trHeight w:hRule="exact" w:val="374"/>
        </w:trPr>
        <w:tc>
          <w:tcPr>
            <w:tcW w:w="4230" w:type="dxa"/>
          </w:tcPr>
          <w:p w14:paraId="214864D9" w14:textId="77777777" w:rsidR="00BF1DB1" w:rsidRPr="006F6C88" w:rsidRDefault="00BF1DB1" w:rsidP="00BF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ขาย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วัตถุดิบและ</w:t>
            </w: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</w:t>
            </w:r>
          </w:p>
        </w:tc>
        <w:tc>
          <w:tcPr>
            <w:tcW w:w="1062" w:type="dxa"/>
            <w:shd w:val="clear" w:color="auto" w:fill="auto"/>
          </w:tcPr>
          <w:p w14:paraId="71519153" w14:textId="387485F0" w:rsidR="00BF1DB1" w:rsidRPr="006F6C88" w:rsidRDefault="008D2F47" w:rsidP="00BF1DB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3,300,201</w:t>
            </w:r>
          </w:p>
        </w:tc>
        <w:tc>
          <w:tcPr>
            <w:tcW w:w="243" w:type="dxa"/>
          </w:tcPr>
          <w:p w14:paraId="61411BB4" w14:textId="77777777" w:rsidR="00BF1DB1" w:rsidRPr="006F6C88" w:rsidRDefault="00BF1DB1" w:rsidP="00BF1DB1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</w:tcPr>
          <w:p w14:paraId="19D0C0A7" w14:textId="416F02C0" w:rsidR="00BF1DB1" w:rsidRPr="006F6C88" w:rsidRDefault="00BF1DB1" w:rsidP="00BF1DB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3,285,102</w:t>
            </w:r>
          </w:p>
        </w:tc>
        <w:tc>
          <w:tcPr>
            <w:tcW w:w="270" w:type="dxa"/>
          </w:tcPr>
          <w:p w14:paraId="787B8E99" w14:textId="77777777" w:rsidR="00BF1DB1" w:rsidRPr="006F6C88" w:rsidRDefault="00BF1DB1" w:rsidP="00BF1DB1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71A6BCF" w14:textId="7B50424E" w:rsidR="00BF1DB1" w:rsidRPr="006F6C88" w:rsidRDefault="008D2F47" w:rsidP="00BF1DB1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80,972</w:t>
            </w:r>
          </w:p>
        </w:tc>
        <w:tc>
          <w:tcPr>
            <w:tcW w:w="270" w:type="dxa"/>
          </w:tcPr>
          <w:p w14:paraId="0BA6B127" w14:textId="77777777" w:rsidR="00BF1DB1" w:rsidRPr="006F6C88" w:rsidRDefault="00BF1DB1" w:rsidP="00BF1DB1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14E6ED8D" w14:textId="32C2D49D" w:rsidR="00BF1DB1" w:rsidRPr="006F6C88" w:rsidRDefault="00BF1DB1" w:rsidP="00BF1DB1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71,221</w:t>
            </w:r>
          </w:p>
        </w:tc>
      </w:tr>
      <w:tr w:rsidR="00BF1DB1" w:rsidRPr="006F6C88" w14:paraId="5BF7B5EE" w14:textId="77777777" w:rsidTr="004F0989">
        <w:trPr>
          <w:trHeight w:hRule="exact" w:val="374"/>
        </w:trPr>
        <w:tc>
          <w:tcPr>
            <w:tcW w:w="4230" w:type="dxa"/>
          </w:tcPr>
          <w:p w14:paraId="37DEDEEC" w14:textId="77777777" w:rsidR="00BF1DB1" w:rsidRPr="006F6C88" w:rsidRDefault="00BF1DB1" w:rsidP="00BF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ซื้อวัตถุดิบและสินค้า</w:t>
            </w:r>
          </w:p>
        </w:tc>
        <w:tc>
          <w:tcPr>
            <w:tcW w:w="1062" w:type="dxa"/>
            <w:shd w:val="clear" w:color="auto" w:fill="auto"/>
          </w:tcPr>
          <w:p w14:paraId="7C1AC764" w14:textId="61E42F77" w:rsidR="00BF1DB1" w:rsidRPr="006F6C88" w:rsidRDefault="0007749A" w:rsidP="00BF1DB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45,686</w:t>
            </w:r>
          </w:p>
        </w:tc>
        <w:tc>
          <w:tcPr>
            <w:tcW w:w="243" w:type="dxa"/>
          </w:tcPr>
          <w:p w14:paraId="2A60485B" w14:textId="77777777" w:rsidR="00BF1DB1" w:rsidRPr="006F6C88" w:rsidRDefault="00BF1DB1" w:rsidP="00BF1DB1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5" w:type="dxa"/>
          </w:tcPr>
          <w:p w14:paraId="4AC49CCE" w14:textId="7BDA6C5E" w:rsidR="00BF1DB1" w:rsidRPr="006F6C88" w:rsidRDefault="00BF1DB1" w:rsidP="00BF1DB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17,112</w:t>
            </w:r>
          </w:p>
        </w:tc>
        <w:tc>
          <w:tcPr>
            <w:tcW w:w="270" w:type="dxa"/>
          </w:tcPr>
          <w:p w14:paraId="73C06B31" w14:textId="77777777" w:rsidR="00BF1DB1" w:rsidRPr="006F6C88" w:rsidRDefault="00BF1DB1" w:rsidP="00BF1DB1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37DD2745" w14:textId="6F78F1E2" w:rsidR="00BF1DB1" w:rsidRPr="006F6C88" w:rsidRDefault="00683DC8" w:rsidP="00BF1DB1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99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A384E45" w14:textId="77777777" w:rsidR="00BF1DB1" w:rsidRPr="006F6C88" w:rsidRDefault="00BF1DB1" w:rsidP="00BF1DB1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3" w:type="dxa"/>
          </w:tcPr>
          <w:p w14:paraId="1D1F7C7E" w14:textId="77777777" w:rsidR="00BF1DB1" w:rsidRPr="006F6C88" w:rsidRDefault="00BF1DB1" w:rsidP="00BF1DB1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99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F1DB1" w:rsidRPr="006F6C88" w14:paraId="647E8423" w14:textId="77777777" w:rsidTr="004F0989">
        <w:trPr>
          <w:trHeight w:hRule="exact" w:val="374"/>
        </w:trPr>
        <w:tc>
          <w:tcPr>
            <w:tcW w:w="4230" w:type="dxa"/>
          </w:tcPr>
          <w:p w14:paraId="490B423A" w14:textId="77777777" w:rsidR="00BF1DB1" w:rsidRPr="006F6C88" w:rsidRDefault="00BF1DB1" w:rsidP="00BF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ค่าความช่วยเหลือด้านเทคนิค</w:t>
            </w:r>
          </w:p>
        </w:tc>
        <w:tc>
          <w:tcPr>
            <w:tcW w:w="1062" w:type="dxa"/>
            <w:shd w:val="clear" w:color="auto" w:fill="auto"/>
          </w:tcPr>
          <w:p w14:paraId="4FF891F2" w14:textId="7AF70BBE" w:rsidR="00BF1DB1" w:rsidRPr="006F6C88" w:rsidRDefault="00145E75" w:rsidP="00BF1DB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12,477</w:t>
            </w:r>
          </w:p>
        </w:tc>
        <w:tc>
          <w:tcPr>
            <w:tcW w:w="243" w:type="dxa"/>
          </w:tcPr>
          <w:p w14:paraId="0E03D9D1" w14:textId="77777777" w:rsidR="00BF1DB1" w:rsidRPr="006F6C88" w:rsidRDefault="00BF1DB1" w:rsidP="00BF1DB1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</w:tcPr>
          <w:p w14:paraId="44C7E5CA" w14:textId="0A28BE35" w:rsidR="00BF1DB1" w:rsidRPr="006F6C88" w:rsidRDefault="00BF1DB1" w:rsidP="00BF1DB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13,062</w:t>
            </w:r>
          </w:p>
        </w:tc>
        <w:tc>
          <w:tcPr>
            <w:tcW w:w="270" w:type="dxa"/>
          </w:tcPr>
          <w:p w14:paraId="43C75F6F" w14:textId="77777777" w:rsidR="00BF1DB1" w:rsidRPr="006F6C88" w:rsidRDefault="00BF1DB1" w:rsidP="00BF1DB1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2A4F220" w14:textId="7589DBF1" w:rsidR="00BF1DB1" w:rsidRPr="006F6C88" w:rsidRDefault="00145E75" w:rsidP="00BF1DB1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99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CE9966F" w14:textId="77777777" w:rsidR="00BF1DB1" w:rsidRPr="006F6C88" w:rsidRDefault="00BF1DB1" w:rsidP="00BF1DB1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483CEDE0" w14:textId="77777777" w:rsidR="00BF1DB1" w:rsidRPr="006F6C88" w:rsidRDefault="00BF1DB1" w:rsidP="00BF1DB1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99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F1DB1" w:rsidRPr="006F6C88" w14:paraId="198D01F7" w14:textId="77777777" w:rsidTr="004F0989">
        <w:trPr>
          <w:trHeight w:hRule="exact" w:val="374"/>
        </w:trPr>
        <w:tc>
          <w:tcPr>
            <w:tcW w:w="4230" w:type="dxa"/>
          </w:tcPr>
          <w:p w14:paraId="64A023C8" w14:textId="77777777" w:rsidR="00BF1DB1" w:rsidRPr="006F6C88" w:rsidRDefault="00BF1DB1" w:rsidP="00BF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ค่าความช่วยเหลือด้านบริการจัดการ</w:t>
            </w:r>
          </w:p>
        </w:tc>
        <w:tc>
          <w:tcPr>
            <w:tcW w:w="1062" w:type="dxa"/>
            <w:shd w:val="clear" w:color="auto" w:fill="auto"/>
          </w:tcPr>
          <w:p w14:paraId="6E898D2A" w14:textId="1B6ACF68" w:rsidR="00BF1DB1" w:rsidRPr="006F6C88" w:rsidRDefault="007E704E" w:rsidP="00BF1DB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2,991</w:t>
            </w:r>
          </w:p>
        </w:tc>
        <w:tc>
          <w:tcPr>
            <w:tcW w:w="243" w:type="dxa"/>
          </w:tcPr>
          <w:p w14:paraId="2DF97879" w14:textId="77777777" w:rsidR="00BF1DB1" w:rsidRPr="006F6C88" w:rsidRDefault="00BF1DB1" w:rsidP="00BF1DB1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</w:tcPr>
          <w:p w14:paraId="568F894E" w14:textId="555A160A" w:rsidR="00BF1DB1" w:rsidRPr="006F6C88" w:rsidRDefault="00BF1DB1" w:rsidP="00BF1DB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3,311</w:t>
            </w:r>
          </w:p>
        </w:tc>
        <w:tc>
          <w:tcPr>
            <w:tcW w:w="270" w:type="dxa"/>
          </w:tcPr>
          <w:p w14:paraId="5B935CE3" w14:textId="77777777" w:rsidR="00BF1DB1" w:rsidRPr="006F6C88" w:rsidRDefault="00BF1DB1" w:rsidP="00BF1DB1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F5F4B5A" w14:textId="6BA39308" w:rsidR="00BF1DB1" w:rsidRPr="006F6C88" w:rsidRDefault="007E704E" w:rsidP="00BF1DB1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99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5DAA232" w14:textId="77777777" w:rsidR="00BF1DB1" w:rsidRPr="006F6C88" w:rsidRDefault="00BF1DB1" w:rsidP="00BF1DB1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6F8D4495" w14:textId="77777777" w:rsidR="00BF1DB1" w:rsidRPr="006F6C88" w:rsidRDefault="00BF1DB1" w:rsidP="00BF1DB1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99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F1DB1" w:rsidRPr="006F6C88" w14:paraId="3613C55E" w14:textId="77777777" w:rsidTr="004F0989">
        <w:trPr>
          <w:trHeight w:hRule="exact" w:val="374"/>
        </w:trPr>
        <w:tc>
          <w:tcPr>
            <w:tcW w:w="4230" w:type="dxa"/>
            <w:shd w:val="clear" w:color="auto" w:fill="auto"/>
          </w:tcPr>
          <w:p w14:paraId="519121B1" w14:textId="77777777" w:rsidR="00BF1DB1" w:rsidRPr="006F6C88" w:rsidRDefault="00BF1DB1" w:rsidP="00BF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</w:t>
            </w:r>
          </w:p>
        </w:tc>
        <w:tc>
          <w:tcPr>
            <w:tcW w:w="1062" w:type="dxa"/>
            <w:shd w:val="clear" w:color="auto" w:fill="auto"/>
          </w:tcPr>
          <w:p w14:paraId="47C66FA6" w14:textId="1C34C7D4" w:rsidR="00BF1DB1" w:rsidRPr="006F6C88" w:rsidRDefault="00381545" w:rsidP="0038154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1,34</w:t>
            </w:r>
            <w:r w:rsidR="005147E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243" w:type="dxa"/>
            <w:shd w:val="clear" w:color="auto" w:fill="auto"/>
          </w:tcPr>
          <w:p w14:paraId="22B5FFCF" w14:textId="77777777" w:rsidR="00BF1DB1" w:rsidRPr="006F6C88" w:rsidRDefault="00BF1DB1" w:rsidP="00BF1DB1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  <w:shd w:val="clear" w:color="auto" w:fill="auto"/>
          </w:tcPr>
          <w:p w14:paraId="3B236D22" w14:textId="7A00C598" w:rsidR="00BF1DB1" w:rsidRPr="006F6C88" w:rsidRDefault="00212B40" w:rsidP="00212B4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1,348</w:t>
            </w:r>
          </w:p>
        </w:tc>
        <w:tc>
          <w:tcPr>
            <w:tcW w:w="270" w:type="dxa"/>
            <w:shd w:val="clear" w:color="auto" w:fill="auto"/>
          </w:tcPr>
          <w:p w14:paraId="591E8F63" w14:textId="77777777" w:rsidR="00BF1DB1" w:rsidRPr="006F6C88" w:rsidRDefault="00BF1DB1" w:rsidP="00BF1DB1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46FA13C" w14:textId="2865BE43" w:rsidR="00BF1DB1" w:rsidRPr="006F6C88" w:rsidRDefault="00B67BA1" w:rsidP="00BF1DB1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99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9892D39" w14:textId="77777777" w:rsidR="00BF1DB1" w:rsidRPr="006F6C88" w:rsidRDefault="00BF1DB1" w:rsidP="00BF1DB1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shd w:val="clear" w:color="auto" w:fill="auto"/>
          </w:tcPr>
          <w:p w14:paraId="2E98C6EA" w14:textId="77777777" w:rsidR="00BF1DB1" w:rsidRPr="006F6C88" w:rsidRDefault="00BF1DB1" w:rsidP="00BF1DB1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99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F1DB1" w:rsidRPr="006F6C88" w14:paraId="1B950E2E" w14:textId="77777777" w:rsidTr="004F0989">
        <w:trPr>
          <w:trHeight w:hRule="exact" w:val="374"/>
        </w:trPr>
        <w:tc>
          <w:tcPr>
            <w:tcW w:w="4230" w:type="dxa"/>
            <w:shd w:val="clear" w:color="auto" w:fill="auto"/>
          </w:tcPr>
          <w:p w14:paraId="2F877021" w14:textId="77777777" w:rsidR="00BF1DB1" w:rsidRPr="006F6C88" w:rsidRDefault="00BF1DB1" w:rsidP="00BF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062" w:type="dxa"/>
            <w:shd w:val="clear" w:color="auto" w:fill="auto"/>
          </w:tcPr>
          <w:p w14:paraId="79E578AD" w14:textId="1DBBCA89" w:rsidR="00BF1DB1" w:rsidRPr="006F6C88" w:rsidRDefault="00BA79A3" w:rsidP="00BF1DB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447</w:t>
            </w:r>
          </w:p>
        </w:tc>
        <w:tc>
          <w:tcPr>
            <w:tcW w:w="243" w:type="dxa"/>
            <w:shd w:val="clear" w:color="auto" w:fill="auto"/>
          </w:tcPr>
          <w:p w14:paraId="73538B1E" w14:textId="77777777" w:rsidR="00BF1DB1" w:rsidRPr="006F6C88" w:rsidRDefault="00BF1DB1" w:rsidP="00BF1DB1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  <w:shd w:val="clear" w:color="auto" w:fill="auto"/>
          </w:tcPr>
          <w:p w14:paraId="670CEAEB" w14:textId="1EC31746" w:rsidR="00BF1DB1" w:rsidRPr="006F6C88" w:rsidRDefault="00BF1DB1" w:rsidP="00BF1DB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447</w:t>
            </w:r>
          </w:p>
        </w:tc>
        <w:tc>
          <w:tcPr>
            <w:tcW w:w="270" w:type="dxa"/>
            <w:shd w:val="clear" w:color="auto" w:fill="auto"/>
          </w:tcPr>
          <w:p w14:paraId="759D1E4C" w14:textId="77777777" w:rsidR="00BF1DB1" w:rsidRPr="006F6C88" w:rsidRDefault="00BF1DB1" w:rsidP="00BF1DB1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7A03D27" w14:textId="6240D1E6" w:rsidR="00BF1DB1" w:rsidRPr="006F6C88" w:rsidRDefault="00B67BA1" w:rsidP="00BF1DB1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99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956B83D" w14:textId="77777777" w:rsidR="00BF1DB1" w:rsidRPr="006F6C88" w:rsidRDefault="00BF1DB1" w:rsidP="00BF1DB1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shd w:val="clear" w:color="auto" w:fill="auto"/>
          </w:tcPr>
          <w:p w14:paraId="1EE6E968" w14:textId="77777777" w:rsidR="00BF1DB1" w:rsidRPr="006F6C88" w:rsidRDefault="00BF1DB1" w:rsidP="00BF1DB1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99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312BE" w:rsidRPr="006F6C88" w14:paraId="6E60211E" w14:textId="77777777" w:rsidTr="004F0989">
        <w:trPr>
          <w:trHeight w:hRule="exact" w:val="374"/>
        </w:trPr>
        <w:tc>
          <w:tcPr>
            <w:tcW w:w="4230" w:type="dxa"/>
            <w:shd w:val="clear" w:color="auto" w:fill="auto"/>
          </w:tcPr>
          <w:p w14:paraId="64F48ABD" w14:textId="4AD01B2E" w:rsidR="007312BE" w:rsidRPr="006F6C88" w:rsidRDefault="007312BE" w:rsidP="00BF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062" w:type="dxa"/>
            <w:shd w:val="clear" w:color="auto" w:fill="auto"/>
          </w:tcPr>
          <w:p w14:paraId="147B6DE6" w14:textId="38001CAD" w:rsidR="007312BE" w:rsidRPr="006F6C88" w:rsidRDefault="001F0C71" w:rsidP="00BF1DB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1,219</w:t>
            </w:r>
          </w:p>
        </w:tc>
        <w:tc>
          <w:tcPr>
            <w:tcW w:w="243" w:type="dxa"/>
            <w:shd w:val="clear" w:color="auto" w:fill="auto"/>
          </w:tcPr>
          <w:p w14:paraId="5E33BFFC" w14:textId="77777777" w:rsidR="007312BE" w:rsidRPr="006F6C88" w:rsidRDefault="007312BE" w:rsidP="00BF1DB1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  <w:shd w:val="clear" w:color="auto" w:fill="auto"/>
          </w:tcPr>
          <w:p w14:paraId="0258FF91" w14:textId="1C0C0B6C" w:rsidR="007312BE" w:rsidRDefault="005A5E33" w:rsidP="007312B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</w:t>
            </w:r>
            <w:r w:rsidR="009320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2B510910" w14:textId="77777777" w:rsidR="007312BE" w:rsidRPr="006F6C88" w:rsidRDefault="007312BE" w:rsidP="00BF1DB1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ED564CF" w14:textId="6BC16248" w:rsidR="007312BE" w:rsidRPr="006F6C88" w:rsidRDefault="00B67BA1" w:rsidP="00BF1DB1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99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B893A4F" w14:textId="77777777" w:rsidR="007312BE" w:rsidRPr="006F6C88" w:rsidRDefault="007312BE" w:rsidP="00BF1DB1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shd w:val="clear" w:color="auto" w:fill="auto"/>
          </w:tcPr>
          <w:p w14:paraId="1A8EABC3" w14:textId="650CF4F2" w:rsidR="007312BE" w:rsidRDefault="007312BE" w:rsidP="00BF1DB1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9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0CCC9957" w14:textId="77777777" w:rsidR="003E7C26" w:rsidRDefault="003E7C26" w:rsidP="009F29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 w:right="-27"/>
        <w:jc w:val="thaiDistribute"/>
        <w:rPr>
          <w:rFonts w:ascii="Angsana New" w:hAnsi="Angsana New"/>
          <w:sz w:val="28"/>
          <w:szCs w:val="28"/>
        </w:rPr>
      </w:pPr>
    </w:p>
    <w:p w14:paraId="5C3BC690" w14:textId="3248996D" w:rsidR="004F312E" w:rsidRPr="002004D6" w:rsidRDefault="004F312E" w:rsidP="004F31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  <w:lang w:eastAsia="ja-JP"/>
        </w:rPr>
      </w:pPr>
      <w:r w:rsidRPr="002004D6">
        <w:rPr>
          <w:rFonts w:asciiTheme="majorBidi" w:hAnsiTheme="majorBidi" w:cstheme="majorBidi"/>
          <w:sz w:val="28"/>
          <w:szCs w:val="28"/>
          <w:cs/>
          <w:lang w:eastAsia="ja-JP"/>
        </w:rPr>
        <w:t>บริษัทย่อยแห่งหนึ่ง</w:t>
      </w:r>
      <w:r w:rsidRPr="002004D6">
        <w:rPr>
          <w:rFonts w:asciiTheme="majorBidi" w:hAnsiTheme="majorBidi" w:cstheme="majorBidi"/>
          <w:sz w:val="28"/>
          <w:szCs w:val="28"/>
          <w:lang w:eastAsia="ja-JP"/>
        </w:rPr>
        <w:t xml:space="preserve"> </w:t>
      </w:r>
      <w:r w:rsidRPr="002004D6">
        <w:rPr>
          <w:rFonts w:asciiTheme="majorBidi" w:hAnsiTheme="majorBidi" w:cstheme="majorBidi"/>
          <w:spacing w:val="6"/>
          <w:sz w:val="28"/>
          <w:szCs w:val="28"/>
        </w:rPr>
        <w:t>(</w:t>
      </w:r>
      <w:r w:rsidRPr="002004D6">
        <w:rPr>
          <w:rFonts w:asciiTheme="majorBidi" w:hAnsiTheme="majorBidi" w:cstheme="majorBidi"/>
          <w:spacing w:val="6"/>
          <w:sz w:val="28"/>
          <w:szCs w:val="28"/>
          <w:cs/>
        </w:rPr>
        <w:t>บริษัท สุรพลนิชิเรฟู้ดส์ จำกัด)</w:t>
      </w:r>
      <w:r w:rsidRPr="002004D6">
        <w:rPr>
          <w:rFonts w:asciiTheme="majorBidi" w:hAnsiTheme="majorBidi" w:cstheme="majorBidi"/>
          <w:spacing w:val="6"/>
          <w:sz w:val="28"/>
          <w:szCs w:val="28"/>
        </w:rPr>
        <w:t xml:space="preserve"> </w:t>
      </w:r>
      <w:r w:rsidRPr="002004D6">
        <w:rPr>
          <w:rFonts w:asciiTheme="majorBidi" w:hAnsiTheme="majorBidi" w:cstheme="majorBidi"/>
          <w:sz w:val="28"/>
          <w:szCs w:val="28"/>
          <w:cs/>
          <w:lang w:eastAsia="ja-JP"/>
        </w:rPr>
        <w:t>ได้ประกาศจ่ายเงินปันผลในเดือน</w:t>
      </w:r>
      <w:r w:rsidRPr="002004D6">
        <w:rPr>
          <w:rFonts w:asciiTheme="majorBidi" w:hAnsiTheme="majorBidi" w:cstheme="majorBidi" w:hint="cs"/>
          <w:sz w:val="28"/>
          <w:szCs w:val="28"/>
          <w:cs/>
          <w:lang w:eastAsia="ja-JP"/>
        </w:rPr>
        <w:t>กุมภาพันธ์</w:t>
      </w:r>
      <w:r w:rsidRPr="002004D6">
        <w:rPr>
          <w:rFonts w:asciiTheme="majorBidi" w:hAnsiTheme="majorBidi" w:cstheme="majorBidi"/>
          <w:sz w:val="28"/>
          <w:szCs w:val="28"/>
          <w:cs/>
          <w:lang w:eastAsia="ja-JP"/>
        </w:rPr>
        <w:t xml:space="preserve"> </w:t>
      </w:r>
      <w:r w:rsidRPr="002004D6">
        <w:rPr>
          <w:rFonts w:asciiTheme="majorBidi" w:hAnsiTheme="majorBidi" w:cstheme="majorBidi"/>
          <w:sz w:val="28"/>
          <w:szCs w:val="28"/>
          <w:lang w:eastAsia="ja-JP"/>
        </w:rPr>
        <w:t xml:space="preserve">2565 </w:t>
      </w:r>
      <w:r w:rsidRPr="002004D6">
        <w:rPr>
          <w:rFonts w:asciiTheme="majorBidi" w:hAnsiTheme="majorBidi" w:cstheme="majorBidi"/>
          <w:sz w:val="28"/>
          <w:szCs w:val="28"/>
          <w:cs/>
          <w:lang w:eastAsia="ja-JP"/>
        </w:rPr>
        <w:t>เป็นจำนวนเงินทั้งสิ้น</w:t>
      </w:r>
      <w:r w:rsidR="007B2679" w:rsidRPr="002004D6">
        <w:rPr>
          <w:rFonts w:asciiTheme="majorBidi" w:hAnsiTheme="majorBidi" w:cstheme="majorBidi"/>
          <w:sz w:val="28"/>
          <w:szCs w:val="28"/>
          <w:lang w:eastAsia="ja-JP"/>
        </w:rPr>
        <w:t xml:space="preserve"> 46</w:t>
      </w:r>
      <w:r w:rsidR="00AC586C">
        <w:rPr>
          <w:rFonts w:asciiTheme="majorBidi" w:hAnsiTheme="majorBidi" w:cstheme="majorBidi"/>
          <w:sz w:val="28"/>
          <w:szCs w:val="28"/>
          <w:lang w:eastAsia="ja-JP"/>
        </w:rPr>
        <w:t>7</w:t>
      </w:r>
      <w:r w:rsidR="007B2679" w:rsidRPr="002004D6">
        <w:rPr>
          <w:rFonts w:asciiTheme="majorBidi" w:hAnsiTheme="majorBidi" w:cstheme="majorBidi"/>
          <w:sz w:val="28"/>
          <w:szCs w:val="28"/>
          <w:lang w:eastAsia="ja-JP"/>
        </w:rPr>
        <w:t>.</w:t>
      </w:r>
      <w:r w:rsidR="00AC586C">
        <w:rPr>
          <w:rFonts w:asciiTheme="majorBidi" w:hAnsiTheme="majorBidi" w:cstheme="majorBidi"/>
          <w:sz w:val="28"/>
          <w:szCs w:val="28"/>
          <w:lang w:eastAsia="ja-JP"/>
        </w:rPr>
        <w:t>2</w:t>
      </w:r>
      <w:r w:rsidRPr="002004D6">
        <w:rPr>
          <w:rFonts w:asciiTheme="majorBidi" w:hAnsiTheme="majorBidi" w:cstheme="majorBidi"/>
          <w:sz w:val="28"/>
          <w:szCs w:val="28"/>
          <w:lang w:eastAsia="ja-JP"/>
        </w:rPr>
        <w:t xml:space="preserve"> </w:t>
      </w:r>
      <w:r w:rsidRPr="002004D6">
        <w:rPr>
          <w:rFonts w:asciiTheme="majorBidi" w:hAnsiTheme="majorBidi" w:cstheme="majorBidi"/>
          <w:sz w:val="28"/>
          <w:szCs w:val="28"/>
          <w:cs/>
          <w:lang w:eastAsia="ja-JP"/>
        </w:rPr>
        <w:t>ล้านบาท</w:t>
      </w:r>
      <w:r w:rsidRPr="002004D6">
        <w:rPr>
          <w:rFonts w:asciiTheme="majorBidi" w:hAnsiTheme="majorBidi" w:cstheme="majorBidi"/>
          <w:sz w:val="28"/>
          <w:szCs w:val="28"/>
          <w:lang w:eastAsia="ja-JP"/>
        </w:rPr>
        <w:t xml:space="preserve"> </w:t>
      </w:r>
      <w:r w:rsidRPr="002004D6">
        <w:rPr>
          <w:rFonts w:asciiTheme="majorBidi" w:hAnsiTheme="majorBidi" w:cstheme="majorBidi"/>
          <w:sz w:val="28"/>
          <w:szCs w:val="28"/>
          <w:cs/>
          <w:lang w:eastAsia="ja-JP"/>
        </w:rPr>
        <w:t>โดยจ่ายให้กับบริษัทเป็นจำนวนเงิน</w:t>
      </w:r>
      <w:r w:rsidRPr="002004D6">
        <w:rPr>
          <w:rFonts w:asciiTheme="majorBidi" w:hAnsiTheme="majorBidi" w:cstheme="majorBidi"/>
          <w:sz w:val="28"/>
          <w:szCs w:val="28"/>
          <w:lang w:eastAsia="ja-JP"/>
        </w:rPr>
        <w:t xml:space="preserve"> </w:t>
      </w:r>
      <w:r w:rsidR="0038641F" w:rsidRPr="002004D6">
        <w:rPr>
          <w:rFonts w:asciiTheme="majorBidi" w:hAnsiTheme="majorBidi" w:cstheme="majorBidi"/>
          <w:sz w:val="28"/>
          <w:szCs w:val="28"/>
          <w:lang w:eastAsia="ja-JP"/>
        </w:rPr>
        <w:t>22</w:t>
      </w:r>
      <w:r w:rsidR="00AC586C">
        <w:rPr>
          <w:rFonts w:asciiTheme="majorBidi" w:hAnsiTheme="majorBidi" w:cstheme="majorBidi"/>
          <w:sz w:val="28"/>
          <w:szCs w:val="28"/>
          <w:lang w:eastAsia="ja-JP"/>
        </w:rPr>
        <w:t>8</w:t>
      </w:r>
      <w:r w:rsidR="0038641F" w:rsidRPr="002004D6">
        <w:rPr>
          <w:rFonts w:asciiTheme="majorBidi" w:hAnsiTheme="majorBidi" w:cstheme="majorBidi"/>
          <w:sz w:val="28"/>
          <w:szCs w:val="28"/>
          <w:lang w:eastAsia="ja-JP"/>
        </w:rPr>
        <w:t>.</w:t>
      </w:r>
      <w:r w:rsidR="00AC586C">
        <w:rPr>
          <w:rFonts w:asciiTheme="majorBidi" w:hAnsiTheme="majorBidi" w:cstheme="majorBidi"/>
          <w:sz w:val="28"/>
          <w:szCs w:val="28"/>
          <w:lang w:eastAsia="ja-JP"/>
        </w:rPr>
        <w:t>9</w:t>
      </w:r>
      <w:r w:rsidRPr="002004D6">
        <w:rPr>
          <w:rFonts w:asciiTheme="majorBidi" w:hAnsiTheme="majorBidi" w:cstheme="majorBidi"/>
          <w:sz w:val="28"/>
          <w:szCs w:val="28"/>
          <w:lang w:eastAsia="ja-JP"/>
        </w:rPr>
        <w:t xml:space="preserve"> </w:t>
      </w:r>
      <w:r w:rsidRPr="002004D6">
        <w:rPr>
          <w:rFonts w:asciiTheme="majorBidi" w:hAnsiTheme="majorBidi" w:cstheme="majorBidi"/>
          <w:sz w:val="28"/>
          <w:szCs w:val="28"/>
          <w:cs/>
          <w:lang w:eastAsia="ja-JP"/>
        </w:rPr>
        <w:t>ล้านบาท และจ่ายให้กับส่วนได้เสียที่ไม่มีอำนาจควบคุมเป็นจำนวนเงิน</w:t>
      </w:r>
      <w:r w:rsidRPr="002004D6">
        <w:rPr>
          <w:rFonts w:asciiTheme="majorBidi" w:hAnsiTheme="majorBidi" w:cstheme="majorBidi"/>
          <w:sz w:val="28"/>
          <w:szCs w:val="28"/>
          <w:lang w:eastAsia="ja-JP"/>
        </w:rPr>
        <w:t xml:space="preserve"> </w:t>
      </w:r>
      <w:r w:rsidR="0038641F" w:rsidRPr="002004D6">
        <w:rPr>
          <w:rFonts w:asciiTheme="majorBidi" w:hAnsiTheme="majorBidi" w:cstheme="majorBidi"/>
          <w:sz w:val="28"/>
          <w:szCs w:val="28"/>
          <w:lang w:eastAsia="ja-JP"/>
        </w:rPr>
        <w:t>238.3</w:t>
      </w:r>
      <w:r w:rsidRPr="002004D6">
        <w:rPr>
          <w:rFonts w:asciiTheme="majorBidi" w:hAnsiTheme="majorBidi" w:cstheme="majorBidi"/>
          <w:sz w:val="28"/>
          <w:szCs w:val="28"/>
          <w:lang w:eastAsia="ja-JP"/>
        </w:rPr>
        <w:t xml:space="preserve"> </w:t>
      </w:r>
      <w:r w:rsidRPr="002004D6">
        <w:rPr>
          <w:rFonts w:asciiTheme="majorBidi" w:hAnsiTheme="majorBidi" w:cstheme="majorBidi"/>
          <w:sz w:val="28"/>
          <w:szCs w:val="28"/>
          <w:cs/>
          <w:lang w:eastAsia="ja-JP"/>
        </w:rPr>
        <w:t xml:space="preserve">ล้านบาท ในเดือนมีนาคม </w:t>
      </w:r>
      <w:r w:rsidRPr="002004D6">
        <w:rPr>
          <w:rFonts w:asciiTheme="majorBidi" w:hAnsiTheme="majorBidi" w:cstheme="majorBidi"/>
          <w:sz w:val="28"/>
          <w:szCs w:val="28"/>
          <w:lang w:eastAsia="ja-JP"/>
        </w:rPr>
        <w:t>2565</w:t>
      </w:r>
    </w:p>
    <w:p w14:paraId="3DDFB089" w14:textId="77777777" w:rsidR="004F312E" w:rsidRPr="002004D6" w:rsidRDefault="004F312E" w:rsidP="004F31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  <w:lang w:eastAsia="ja-JP"/>
        </w:rPr>
      </w:pPr>
    </w:p>
    <w:p w14:paraId="49843E80" w14:textId="4A71EAEC" w:rsidR="004F312E" w:rsidRPr="002004D6" w:rsidRDefault="004F312E" w:rsidP="004F31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  <w:lang w:eastAsia="ja-JP"/>
        </w:rPr>
      </w:pPr>
      <w:r w:rsidRPr="002004D6">
        <w:rPr>
          <w:rFonts w:asciiTheme="majorBidi" w:hAnsiTheme="majorBidi" w:cstheme="majorBidi"/>
          <w:sz w:val="28"/>
          <w:szCs w:val="28"/>
          <w:cs/>
          <w:lang w:eastAsia="ja-JP"/>
        </w:rPr>
        <w:t>บริษัทย่อยแห่งหนึ่ง</w:t>
      </w:r>
      <w:r w:rsidRPr="002004D6">
        <w:rPr>
          <w:rFonts w:asciiTheme="majorBidi" w:hAnsiTheme="majorBidi" w:cstheme="majorBidi"/>
          <w:sz w:val="28"/>
          <w:szCs w:val="28"/>
          <w:lang w:eastAsia="ja-JP"/>
        </w:rPr>
        <w:t xml:space="preserve"> </w:t>
      </w:r>
      <w:r w:rsidRPr="002004D6">
        <w:rPr>
          <w:rFonts w:asciiTheme="majorBidi" w:hAnsiTheme="majorBidi" w:cstheme="majorBidi"/>
          <w:spacing w:val="6"/>
          <w:sz w:val="28"/>
          <w:szCs w:val="28"/>
        </w:rPr>
        <w:t>(</w:t>
      </w:r>
      <w:r w:rsidRPr="002004D6">
        <w:rPr>
          <w:rFonts w:asciiTheme="majorBidi" w:hAnsiTheme="majorBidi" w:cstheme="majorBidi"/>
          <w:spacing w:val="6"/>
          <w:sz w:val="28"/>
          <w:szCs w:val="28"/>
          <w:cs/>
        </w:rPr>
        <w:t>บริษัท สุรพลนิชิเรฟู้ดส์ จำกัด)</w:t>
      </w:r>
      <w:r w:rsidRPr="002004D6">
        <w:rPr>
          <w:rFonts w:asciiTheme="majorBidi" w:hAnsiTheme="majorBidi" w:cstheme="majorBidi"/>
          <w:spacing w:val="6"/>
          <w:sz w:val="28"/>
          <w:szCs w:val="28"/>
        </w:rPr>
        <w:t xml:space="preserve"> </w:t>
      </w:r>
      <w:r w:rsidRPr="002004D6">
        <w:rPr>
          <w:rFonts w:asciiTheme="majorBidi" w:hAnsiTheme="majorBidi" w:cstheme="majorBidi"/>
          <w:sz w:val="28"/>
          <w:szCs w:val="28"/>
          <w:cs/>
          <w:lang w:eastAsia="ja-JP"/>
        </w:rPr>
        <w:t>ได้ประกาศจ่ายเงินปันผลในเดือน</w:t>
      </w:r>
      <w:r w:rsidRPr="002004D6">
        <w:rPr>
          <w:rFonts w:asciiTheme="majorBidi" w:hAnsiTheme="majorBidi" w:cstheme="majorBidi" w:hint="cs"/>
          <w:sz w:val="28"/>
          <w:szCs w:val="28"/>
          <w:cs/>
          <w:lang w:eastAsia="ja-JP"/>
        </w:rPr>
        <w:t>กุมภาพันธ์</w:t>
      </w:r>
      <w:r w:rsidRPr="002004D6">
        <w:rPr>
          <w:rFonts w:asciiTheme="majorBidi" w:hAnsiTheme="majorBidi" w:cstheme="majorBidi"/>
          <w:sz w:val="28"/>
          <w:szCs w:val="28"/>
          <w:cs/>
          <w:lang w:eastAsia="ja-JP"/>
        </w:rPr>
        <w:t xml:space="preserve"> </w:t>
      </w:r>
      <w:r w:rsidRPr="002004D6">
        <w:rPr>
          <w:rFonts w:asciiTheme="majorBidi" w:hAnsiTheme="majorBidi" w:cstheme="majorBidi"/>
          <w:sz w:val="28"/>
          <w:szCs w:val="28"/>
          <w:lang w:eastAsia="ja-JP"/>
        </w:rPr>
        <w:t xml:space="preserve">2564 </w:t>
      </w:r>
      <w:r w:rsidRPr="002004D6">
        <w:rPr>
          <w:rFonts w:asciiTheme="majorBidi" w:hAnsiTheme="majorBidi" w:cstheme="majorBidi"/>
          <w:sz w:val="28"/>
          <w:szCs w:val="28"/>
          <w:cs/>
          <w:lang w:eastAsia="ja-JP"/>
        </w:rPr>
        <w:t>เป็นจำนวนเงินทั้งสิ้น</w:t>
      </w:r>
      <w:r w:rsidRPr="002004D6">
        <w:rPr>
          <w:rFonts w:asciiTheme="majorBidi" w:hAnsiTheme="majorBidi" w:cstheme="majorBidi"/>
          <w:sz w:val="28"/>
          <w:szCs w:val="28"/>
          <w:lang w:eastAsia="ja-JP"/>
        </w:rPr>
        <w:t xml:space="preserve"> 525.9 </w:t>
      </w:r>
      <w:r w:rsidRPr="002004D6">
        <w:rPr>
          <w:rFonts w:asciiTheme="majorBidi" w:hAnsiTheme="majorBidi" w:cstheme="majorBidi"/>
          <w:sz w:val="28"/>
          <w:szCs w:val="28"/>
          <w:cs/>
          <w:lang w:eastAsia="ja-JP"/>
        </w:rPr>
        <w:t>ล้านบาท</w:t>
      </w:r>
      <w:r w:rsidRPr="002004D6">
        <w:rPr>
          <w:rFonts w:asciiTheme="majorBidi" w:hAnsiTheme="majorBidi" w:cstheme="majorBidi"/>
          <w:sz w:val="28"/>
          <w:szCs w:val="28"/>
          <w:lang w:eastAsia="ja-JP"/>
        </w:rPr>
        <w:t xml:space="preserve"> </w:t>
      </w:r>
      <w:r w:rsidRPr="002004D6">
        <w:rPr>
          <w:rFonts w:asciiTheme="majorBidi" w:hAnsiTheme="majorBidi" w:cstheme="majorBidi"/>
          <w:sz w:val="28"/>
          <w:szCs w:val="28"/>
          <w:cs/>
          <w:lang w:eastAsia="ja-JP"/>
        </w:rPr>
        <w:t>โดยจ่ายให้กับบริษัทเป็นจำนวนเงิน</w:t>
      </w:r>
      <w:r w:rsidRPr="002004D6">
        <w:rPr>
          <w:rFonts w:asciiTheme="majorBidi" w:hAnsiTheme="majorBidi" w:cstheme="majorBidi"/>
          <w:sz w:val="28"/>
          <w:szCs w:val="28"/>
          <w:lang w:eastAsia="ja-JP"/>
        </w:rPr>
        <w:t xml:space="preserve"> 257.7 </w:t>
      </w:r>
      <w:r w:rsidRPr="002004D6">
        <w:rPr>
          <w:rFonts w:asciiTheme="majorBidi" w:hAnsiTheme="majorBidi" w:cstheme="majorBidi"/>
          <w:sz w:val="28"/>
          <w:szCs w:val="28"/>
          <w:cs/>
          <w:lang w:eastAsia="ja-JP"/>
        </w:rPr>
        <w:t>ล้านบาท และจ่ายให้กับส่วนได้เสียที่ไม่มีอำนาจควบคุมเป็นจำนวนเงิน</w:t>
      </w:r>
      <w:r w:rsidRPr="002004D6">
        <w:rPr>
          <w:rFonts w:asciiTheme="majorBidi" w:hAnsiTheme="majorBidi" w:cstheme="majorBidi"/>
          <w:sz w:val="28"/>
          <w:szCs w:val="28"/>
          <w:lang w:eastAsia="ja-JP"/>
        </w:rPr>
        <w:t xml:space="preserve"> 268.2 </w:t>
      </w:r>
      <w:r w:rsidRPr="002004D6">
        <w:rPr>
          <w:rFonts w:asciiTheme="majorBidi" w:hAnsiTheme="majorBidi" w:cstheme="majorBidi"/>
          <w:sz w:val="28"/>
          <w:szCs w:val="28"/>
          <w:cs/>
          <w:lang w:eastAsia="ja-JP"/>
        </w:rPr>
        <w:t xml:space="preserve">ล้านบาท ในเดือนมีนาคม </w:t>
      </w:r>
      <w:r w:rsidRPr="002004D6">
        <w:rPr>
          <w:rFonts w:asciiTheme="majorBidi" w:hAnsiTheme="majorBidi" w:cstheme="majorBidi"/>
          <w:sz w:val="28"/>
          <w:szCs w:val="28"/>
          <w:lang w:eastAsia="ja-JP"/>
        </w:rPr>
        <w:t xml:space="preserve">2564 </w:t>
      </w:r>
    </w:p>
    <w:p w14:paraId="6B824137" w14:textId="6AD28F1F" w:rsidR="004F312E" w:rsidRPr="002004D6" w:rsidRDefault="004F312E" w:rsidP="004F312E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2004D6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BF1DB1">
        <w:rPr>
          <w:rFonts w:asciiTheme="majorBidi" w:hAnsiTheme="majorBidi" w:cstheme="majorBidi"/>
          <w:sz w:val="28"/>
          <w:szCs w:val="28"/>
        </w:rPr>
        <w:t xml:space="preserve">30 </w:t>
      </w:r>
      <w:r w:rsidR="00BF1DB1">
        <w:rPr>
          <w:rFonts w:asciiTheme="majorBidi" w:hAnsiTheme="majorBidi" w:cstheme="majorBidi" w:hint="cs"/>
          <w:sz w:val="28"/>
          <w:szCs w:val="28"/>
          <w:cs/>
        </w:rPr>
        <w:t>กันยายน</w:t>
      </w:r>
      <w:r w:rsidRPr="002004D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2004D6">
        <w:rPr>
          <w:rFonts w:asciiTheme="majorBidi" w:hAnsiTheme="majorBidi" w:cstheme="majorBidi"/>
          <w:sz w:val="28"/>
          <w:szCs w:val="28"/>
        </w:rPr>
        <w:t>256</w:t>
      </w:r>
      <w:r w:rsidR="00CC3CE0" w:rsidRPr="002004D6">
        <w:rPr>
          <w:rFonts w:asciiTheme="majorBidi" w:hAnsiTheme="majorBidi" w:cstheme="majorBidi"/>
          <w:sz w:val="28"/>
          <w:szCs w:val="28"/>
        </w:rPr>
        <w:t>5</w:t>
      </w:r>
      <w:r w:rsidRPr="002004D6">
        <w:rPr>
          <w:rFonts w:asciiTheme="majorBidi" w:hAnsiTheme="majorBidi" w:cstheme="majorBidi"/>
          <w:sz w:val="28"/>
          <w:szCs w:val="28"/>
          <w:cs/>
        </w:rPr>
        <w:t xml:space="preserve"> บริษัทมีภาระผูกพันในการจ่ายซื้อเงินลงทุนในบริษัทย่อยแห่งหนึ่ง (บริษัท จันทบุรีมารีนฟาร์ม </w:t>
      </w:r>
      <w:r w:rsidRPr="002004D6">
        <w:rPr>
          <w:rFonts w:asciiTheme="majorBidi" w:hAnsiTheme="majorBidi" w:cstheme="majorBidi"/>
          <w:sz w:val="28"/>
          <w:szCs w:val="28"/>
          <w:cs/>
        </w:rPr>
        <w:lastRenderedPageBreak/>
        <w:t>จำกัด) ที่ยังไม่ได้เรียกชำระเป็นจำนวนเงินรวม</w:t>
      </w:r>
      <w:r w:rsidR="007D4DB0">
        <w:rPr>
          <w:rFonts w:asciiTheme="majorBidi" w:hAnsiTheme="majorBidi" w:cstheme="majorBidi"/>
          <w:sz w:val="28"/>
          <w:szCs w:val="28"/>
        </w:rPr>
        <w:t xml:space="preserve"> 6.8</w:t>
      </w:r>
      <w:r w:rsidRPr="002004D6">
        <w:rPr>
          <w:rFonts w:asciiTheme="majorBidi" w:hAnsiTheme="majorBidi" w:cstheme="majorBidi"/>
          <w:sz w:val="28"/>
          <w:szCs w:val="28"/>
        </w:rPr>
        <w:t xml:space="preserve"> </w:t>
      </w:r>
      <w:r w:rsidRPr="002004D6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Pr="002004D6">
        <w:rPr>
          <w:rFonts w:asciiTheme="majorBidi" w:hAnsiTheme="majorBidi" w:cstheme="majorBidi"/>
          <w:sz w:val="28"/>
          <w:szCs w:val="28"/>
        </w:rPr>
        <w:t xml:space="preserve"> </w:t>
      </w:r>
      <w:r w:rsidRPr="002004D6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Pr="002004D6">
        <w:rPr>
          <w:rFonts w:asciiTheme="majorBidi" w:hAnsiTheme="majorBidi" w:cstheme="majorBidi"/>
          <w:i/>
          <w:iCs/>
          <w:sz w:val="28"/>
          <w:szCs w:val="28"/>
        </w:rPr>
        <w:t xml:space="preserve">31 </w:t>
      </w:r>
      <w:r w:rsidRPr="002004D6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ธันวาคม </w:t>
      </w:r>
      <w:r w:rsidRPr="002004D6">
        <w:rPr>
          <w:rFonts w:asciiTheme="majorBidi" w:hAnsiTheme="majorBidi" w:cstheme="majorBidi"/>
          <w:i/>
          <w:iCs/>
          <w:sz w:val="28"/>
          <w:szCs w:val="28"/>
        </w:rPr>
        <w:t xml:space="preserve">2564: 6.8 </w:t>
      </w:r>
      <w:r w:rsidRPr="002004D6">
        <w:rPr>
          <w:rFonts w:asciiTheme="majorBidi" w:hAnsiTheme="majorBidi" w:cstheme="majorBidi"/>
          <w:i/>
          <w:iCs/>
          <w:sz w:val="28"/>
          <w:szCs w:val="28"/>
          <w:cs/>
        </w:rPr>
        <w:t>ล้านบาท)</w:t>
      </w:r>
      <w:r w:rsidRPr="002004D6">
        <w:rPr>
          <w:rFonts w:asciiTheme="majorBidi" w:hAnsiTheme="majorBidi" w:cstheme="majorBidi"/>
          <w:i/>
          <w:iCs/>
          <w:sz w:val="28"/>
          <w:szCs w:val="28"/>
        </w:rPr>
        <w:tab/>
      </w:r>
    </w:p>
    <w:p w14:paraId="5C6545A1" w14:textId="41DC651A" w:rsidR="003F7D59" w:rsidRPr="002004D6" w:rsidRDefault="003F7D59" w:rsidP="00C81F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0"/>
          <w:szCs w:val="20"/>
        </w:rPr>
      </w:pPr>
    </w:p>
    <w:p w14:paraId="24A3481C" w14:textId="7FA040E3" w:rsidR="004F312E" w:rsidRPr="002004D6" w:rsidRDefault="004F312E" w:rsidP="004F31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2004D6">
        <w:rPr>
          <w:rFonts w:asciiTheme="majorBidi" w:hAnsiTheme="majorBidi" w:cstheme="majorBidi"/>
          <w:sz w:val="28"/>
          <w:szCs w:val="28"/>
          <w:cs/>
        </w:rPr>
        <w:t xml:space="preserve">ยอดคงเหลือกับกิจการที่เกี่ยวข้องกัน ณ วันที่ </w:t>
      </w:r>
      <w:r w:rsidR="00BF1DB1">
        <w:rPr>
          <w:rFonts w:asciiTheme="majorBidi" w:hAnsiTheme="majorBidi" w:cstheme="majorBidi"/>
          <w:sz w:val="28"/>
          <w:szCs w:val="28"/>
        </w:rPr>
        <w:t xml:space="preserve">30 </w:t>
      </w:r>
      <w:r w:rsidR="00BF1DB1">
        <w:rPr>
          <w:rFonts w:asciiTheme="majorBidi" w:hAnsiTheme="majorBidi" w:cstheme="majorBidi" w:hint="cs"/>
          <w:sz w:val="28"/>
          <w:szCs w:val="28"/>
          <w:cs/>
        </w:rPr>
        <w:t>กันยายน</w:t>
      </w:r>
      <w:r w:rsidR="003E7C26">
        <w:rPr>
          <w:rFonts w:asciiTheme="majorBidi" w:hAnsiTheme="majorBidi" w:cstheme="majorBidi"/>
          <w:sz w:val="28"/>
          <w:szCs w:val="28"/>
        </w:rPr>
        <w:t xml:space="preserve"> </w:t>
      </w:r>
      <w:r w:rsidRPr="002004D6">
        <w:rPr>
          <w:rFonts w:asciiTheme="majorBidi" w:hAnsiTheme="majorBidi" w:cstheme="majorBidi"/>
          <w:sz w:val="28"/>
          <w:szCs w:val="28"/>
        </w:rPr>
        <w:t xml:space="preserve">2565 </w:t>
      </w:r>
      <w:r w:rsidRPr="002004D6">
        <w:rPr>
          <w:rFonts w:asciiTheme="majorBidi" w:hAnsiTheme="majorBidi" w:cstheme="majorBidi"/>
          <w:sz w:val="28"/>
          <w:szCs w:val="28"/>
          <w:cs/>
        </w:rPr>
        <w:t>และ</w:t>
      </w:r>
      <w:r w:rsidRPr="002004D6">
        <w:rPr>
          <w:rFonts w:asciiTheme="majorBidi" w:hAnsiTheme="majorBidi" w:cstheme="majorBidi"/>
          <w:sz w:val="28"/>
          <w:szCs w:val="28"/>
        </w:rPr>
        <w:t xml:space="preserve"> 31</w:t>
      </w:r>
      <w:r w:rsidRPr="002004D6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Pr="002004D6">
        <w:rPr>
          <w:rFonts w:asciiTheme="majorBidi" w:hAnsiTheme="majorBidi" w:cstheme="majorBidi"/>
          <w:sz w:val="28"/>
          <w:szCs w:val="28"/>
        </w:rPr>
        <w:t>2564</w:t>
      </w:r>
      <w:r w:rsidRPr="002004D6">
        <w:rPr>
          <w:rFonts w:asciiTheme="majorBidi" w:hAnsiTheme="majorBidi" w:cstheme="majorBidi"/>
          <w:sz w:val="28"/>
          <w:szCs w:val="28"/>
          <w:cs/>
        </w:rPr>
        <w:t xml:space="preserve"> มีดังนี้</w:t>
      </w:r>
    </w:p>
    <w:p w14:paraId="5B23BF52" w14:textId="77777777" w:rsidR="004F312E" w:rsidRPr="002004D6" w:rsidRDefault="004F312E" w:rsidP="00C81F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0"/>
          <w:szCs w:val="2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170"/>
        <w:gridCol w:w="236"/>
        <w:gridCol w:w="1114"/>
        <w:gridCol w:w="270"/>
        <w:gridCol w:w="990"/>
        <w:gridCol w:w="243"/>
        <w:gridCol w:w="27"/>
        <w:gridCol w:w="1170"/>
      </w:tblGrid>
      <w:tr w:rsidR="003F7D59" w:rsidRPr="002004D6" w14:paraId="21D90682" w14:textId="77777777" w:rsidTr="004F312E">
        <w:trPr>
          <w:tblHeader/>
        </w:trPr>
        <w:tc>
          <w:tcPr>
            <w:tcW w:w="3960" w:type="dxa"/>
          </w:tcPr>
          <w:p w14:paraId="342D293A" w14:textId="0830E034" w:rsidR="003F7D59" w:rsidRPr="002004D6" w:rsidRDefault="003F7D59" w:rsidP="004B6EC1">
            <w:pPr>
              <w:pStyle w:val="Heading2"/>
              <w:keepNext w:val="0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20" w:type="dxa"/>
            <w:gridSpan w:val="3"/>
          </w:tcPr>
          <w:p w14:paraId="43935396" w14:textId="77777777" w:rsidR="003F7D59" w:rsidRPr="002004D6" w:rsidRDefault="003F7D59" w:rsidP="004B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04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5FA8035" w14:textId="77777777" w:rsidR="003F7D59" w:rsidRPr="002004D6" w:rsidRDefault="003F7D59" w:rsidP="004B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4"/>
          </w:tcPr>
          <w:p w14:paraId="76151524" w14:textId="77777777" w:rsidR="003F7D59" w:rsidRPr="002004D6" w:rsidRDefault="003F7D59" w:rsidP="004B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</w:t>
            </w:r>
            <w:r w:rsidR="00DA7D5C" w:rsidRPr="002004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</w:t>
            </w:r>
          </w:p>
        </w:tc>
      </w:tr>
      <w:tr w:rsidR="004F312E" w:rsidRPr="002004D6" w14:paraId="29755DA8" w14:textId="77777777" w:rsidTr="004F312E">
        <w:trPr>
          <w:tblHeader/>
        </w:trPr>
        <w:tc>
          <w:tcPr>
            <w:tcW w:w="3960" w:type="dxa"/>
          </w:tcPr>
          <w:p w14:paraId="1DDB6998" w14:textId="77777777" w:rsidR="004F312E" w:rsidRPr="002004D6" w:rsidRDefault="004F312E" w:rsidP="004F3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56EA0D3" w14:textId="37F21E9A" w:rsidR="004F312E" w:rsidRPr="002004D6" w:rsidRDefault="00BF1DB1" w:rsidP="004F3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36" w:type="dxa"/>
          </w:tcPr>
          <w:p w14:paraId="001C5F66" w14:textId="77777777" w:rsidR="004F312E" w:rsidRPr="002004D6" w:rsidRDefault="004F312E" w:rsidP="004F3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5B848DFD" w14:textId="77777777" w:rsidR="004F312E" w:rsidRPr="002004D6" w:rsidRDefault="004F312E" w:rsidP="004F3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004D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07481D20" w14:textId="77777777" w:rsidR="004F312E" w:rsidRPr="002004D6" w:rsidRDefault="004F312E" w:rsidP="004F3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7491F9F0" w14:textId="6B367ABF" w:rsidR="004F312E" w:rsidRPr="002004D6" w:rsidRDefault="00BF1DB1" w:rsidP="004F3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0" w:type="dxa"/>
            <w:gridSpan w:val="2"/>
          </w:tcPr>
          <w:p w14:paraId="1F2E5790" w14:textId="77777777" w:rsidR="004F312E" w:rsidRPr="002004D6" w:rsidRDefault="004F312E" w:rsidP="004F3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FE1EE07" w14:textId="77777777" w:rsidR="004F312E" w:rsidRPr="002004D6" w:rsidRDefault="004F312E" w:rsidP="004F3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004D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4F312E" w:rsidRPr="002004D6" w14:paraId="1095349D" w14:textId="77777777" w:rsidTr="004F312E">
        <w:trPr>
          <w:tblHeader/>
        </w:trPr>
        <w:tc>
          <w:tcPr>
            <w:tcW w:w="3960" w:type="dxa"/>
          </w:tcPr>
          <w:p w14:paraId="1696CB14" w14:textId="45433693" w:rsidR="004F312E" w:rsidRPr="002004D6" w:rsidRDefault="004F312E" w:rsidP="004F3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31F977F6" w14:textId="6700F0A0" w:rsidR="004F312E" w:rsidRPr="002004D6" w:rsidRDefault="004F312E" w:rsidP="004F3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36" w:type="dxa"/>
          </w:tcPr>
          <w:p w14:paraId="4A7BECF6" w14:textId="77777777" w:rsidR="004F312E" w:rsidRPr="002004D6" w:rsidRDefault="004F312E" w:rsidP="004F3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0F3E75FB" w14:textId="120A12CD" w:rsidR="004F312E" w:rsidRPr="002004D6" w:rsidRDefault="004F312E" w:rsidP="004F3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6A40E523" w14:textId="77777777" w:rsidR="004F312E" w:rsidRPr="002004D6" w:rsidRDefault="004F312E" w:rsidP="004F3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56A37071" w14:textId="3D96C2F3" w:rsidR="004F312E" w:rsidRPr="002004D6" w:rsidRDefault="004F312E" w:rsidP="004F3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70" w:type="dxa"/>
            <w:gridSpan w:val="2"/>
          </w:tcPr>
          <w:p w14:paraId="571D7B23" w14:textId="77777777" w:rsidR="004F312E" w:rsidRPr="002004D6" w:rsidRDefault="004F312E" w:rsidP="004F3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109D09F" w14:textId="3456832C" w:rsidR="004F312E" w:rsidRPr="002004D6" w:rsidRDefault="004F312E" w:rsidP="004F3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D27A81" w:rsidRPr="002004D6" w14:paraId="33602747" w14:textId="77777777" w:rsidTr="0083395B">
        <w:trPr>
          <w:trHeight w:val="403"/>
        </w:trPr>
        <w:tc>
          <w:tcPr>
            <w:tcW w:w="3960" w:type="dxa"/>
          </w:tcPr>
          <w:p w14:paraId="47101E23" w14:textId="77777777" w:rsidR="00D27A81" w:rsidRPr="002004D6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220" w:type="dxa"/>
            <w:gridSpan w:val="8"/>
          </w:tcPr>
          <w:p w14:paraId="5060F9E8" w14:textId="77777777" w:rsidR="00D27A81" w:rsidRPr="002004D6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E7843" w:rsidRPr="002004D6" w14:paraId="4F2582D4" w14:textId="77777777" w:rsidTr="0083395B">
        <w:trPr>
          <w:trHeight w:val="403"/>
        </w:trPr>
        <w:tc>
          <w:tcPr>
            <w:tcW w:w="3960" w:type="dxa"/>
          </w:tcPr>
          <w:p w14:paraId="471DDCDC" w14:textId="3E916D69" w:rsidR="00BE7843" w:rsidRPr="002004D6" w:rsidRDefault="00BE7843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5220" w:type="dxa"/>
            <w:gridSpan w:val="8"/>
          </w:tcPr>
          <w:p w14:paraId="5FAEC76D" w14:textId="77777777" w:rsidR="00BE7843" w:rsidRPr="002004D6" w:rsidRDefault="00BE7843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AE7E35" w:rsidRPr="002004D6" w14:paraId="6A79C27A" w14:textId="77777777" w:rsidTr="0083395B">
        <w:trPr>
          <w:trHeight w:val="371"/>
        </w:trPr>
        <w:tc>
          <w:tcPr>
            <w:tcW w:w="3960" w:type="dxa"/>
          </w:tcPr>
          <w:p w14:paraId="0ACF9B26" w14:textId="77777777" w:rsidR="00AE7E35" w:rsidRPr="002004D6" w:rsidRDefault="00AE7E35" w:rsidP="00AE7E35">
            <w:pPr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597FB7CD" w14:textId="0D0E7AD6" w:rsidR="00AE7E35" w:rsidRPr="002004D6" w:rsidRDefault="006E0792" w:rsidP="00AE7E35">
            <w:pPr>
              <w:pStyle w:val="acctfourfigures"/>
              <w:tabs>
                <w:tab w:val="clear" w:pos="765"/>
                <w:tab w:val="decimal" w:pos="516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3BB19C1" w14:textId="77777777" w:rsidR="00AE7E35" w:rsidRPr="002004D6" w:rsidRDefault="00AE7E35" w:rsidP="00AE7E35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0BD7B245" w14:textId="77777777" w:rsidR="00AE7E35" w:rsidRPr="002004D6" w:rsidRDefault="00AE7E35" w:rsidP="00AE7E35">
            <w:pPr>
              <w:pStyle w:val="acctfourfigures"/>
              <w:tabs>
                <w:tab w:val="clear" w:pos="765"/>
                <w:tab w:val="decimal" w:pos="562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CDEBA89" w14:textId="77777777" w:rsidR="00AE7E35" w:rsidRPr="002004D6" w:rsidRDefault="00AE7E35" w:rsidP="00AE7E35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7A6FFD3" w14:textId="58B98841" w:rsidR="00AE7E35" w:rsidRPr="002004D6" w:rsidRDefault="006E0792" w:rsidP="00AE7E35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49,521</w:t>
            </w:r>
          </w:p>
        </w:tc>
        <w:tc>
          <w:tcPr>
            <w:tcW w:w="243" w:type="dxa"/>
          </w:tcPr>
          <w:p w14:paraId="1CB1046A" w14:textId="77777777" w:rsidR="00AE7E35" w:rsidRPr="002004D6" w:rsidRDefault="00AE7E35" w:rsidP="00AE7E35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  <w:gridSpan w:val="2"/>
          </w:tcPr>
          <w:p w14:paraId="4E032A47" w14:textId="0FF8EA66" w:rsidR="00AE7E35" w:rsidRPr="002004D6" w:rsidRDefault="00AE7E35" w:rsidP="00AE7E35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47,447</w:t>
            </w:r>
          </w:p>
        </w:tc>
      </w:tr>
      <w:tr w:rsidR="00AE7E35" w:rsidRPr="002004D6" w14:paraId="3DB5DABC" w14:textId="77777777" w:rsidTr="0083395B">
        <w:trPr>
          <w:trHeight w:val="335"/>
        </w:trPr>
        <w:tc>
          <w:tcPr>
            <w:tcW w:w="3960" w:type="dxa"/>
          </w:tcPr>
          <w:p w14:paraId="5C26B69C" w14:textId="77777777" w:rsidR="00AE7E35" w:rsidRPr="002004D6" w:rsidRDefault="00AE7E35" w:rsidP="00AE7E35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43854EA" w14:textId="504E3313" w:rsidR="00AE7E35" w:rsidRPr="002004D6" w:rsidRDefault="006E0792" w:rsidP="00AE7E35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206,441</w:t>
            </w:r>
          </w:p>
        </w:tc>
        <w:tc>
          <w:tcPr>
            <w:tcW w:w="236" w:type="dxa"/>
          </w:tcPr>
          <w:p w14:paraId="101E7179" w14:textId="77777777" w:rsidR="00AE7E35" w:rsidRPr="002004D6" w:rsidRDefault="00AE7E35" w:rsidP="00AE7E35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7AF3E7F9" w14:textId="361A05B1" w:rsidR="00AE7E35" w:rsidRPr="002004D6" w:rsidRDefault="00AE7E35" w:rsidP="00AE7E35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</w:rPr>
              <w:t>181,433</w:t>
            </w:r>
          </w:p>
        </w:tc>
        <w:tc>
          <w:tcPr>
            <w:tcW w:w="270" w:type="dxa"/>
          </w:tcPr>
          <w:p w14:paraId="7A17446C" w14:textId="77777777" w:rsidR="00AE7E35" w:rsidRPr="002004D6" w:rsidRDefault="00AE7E35" w:rsidP="00AE7E35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9A8E4EF" w14:textId="71AD589E" w:rsidR="00AE7E35" w:rsidRPr="002004D6" w:rsidRDefault="006E0792" w:rsidP="00AE7E35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9,45</w:t>
            </w:r>
            <w:r w:rsidR="00C90AE9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43" w:type="dxa"/>
          </w:tcPr>
          <w:p w14:paraId="0F638EDA" w14:textId="77777777" w:rsidR="00AE7E35" w:rsidRPr="002004D6" w:rsidRDefault="00AE7E35" w:rsidP="00AE7E35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  <w:gridSpan w:val="2"/>
            <w:tcBorders>
              <w:bottom w:val="single" w:sz="4" w:space="0" w:color="auto"/>
            </w:tcBorders>
          </w:tcPr>
          <w:p w14:paraId="796BF57E" w14:textId="5B4501AD" w:rsidR="00AE7E35" w:rsidRPr="002004D6" w:rsidRDefault="00AE7E35" w:rsidP="00AE7E35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</w:rPr>
              <w:t>6,944</w:t>
            </w:r>
          </w:p>
        </w:tc>
      </w:tr>
      <w:tr w:rsidR="00AE7E35" w:rsidRPr="002004D6" w14:paraId="321D50FD" w14:textId="77777777" w:rsidTr="004835DB">
        <w:trPr>
          <w:trHeight w:val="403"/>
        </w:trPr>
        <w:tc>
          <w:tcPr>
            <w:tcW w:w="3960" w:type="dxa"/>
          </w:tcPr>
          <w:p w14:paraId="049530CC" w14:textId="77777777" w:rsidR="00AE7E35" w:rsidRPr="002004D6" w:rsidRDefault="00AE7E35" w:rsidP="00AE7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04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A7DB50F" w14:textId="1CC6BB47" w:rsidR="00AE7E35" w:rsidRPr="002004D6" w:rsidRDefault="006E0792" w:rsidP="00AE7E35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206,441</w:t>
            </w:r>
          </w:p>
        </w:tc>
        <w:tc>
          <w:tcPr>
            <w:tcW w:w="236" w:type="dxa"/>
          </w:tcPr>
          <w:p w14:paraId="7397EE11" w14:textId="77777777" w:rsidR="00AE7E35" w:rsidRPr="002004D6" w:rsidRDefault="00AE7E35" w:rsidP="00AE7E35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2694F86A" w14:textId="1F5925E7" w:rsidR="00AE7E35" w:rsidRPr="002004D6" w:rsidRDefault="00AE7E35" w:rsidP="00AE7E35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181,433</w:t>
            </w:r>
          </w:p>
        </w:tc>
        <w:tc>
          <w:tcPr>
            <w:tcW w:w="270" w:type="dxa"/>
          </w:tcPr>
          <w:p w14:paraId="3C0AC643" w14:textId="77777777" w:rsidR="00AE7E35" w:rsidRPr="002004D6" w:rsidRDefault="00AE7E35" w:rsidP="00AE7E35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464C452" w14:textId="4B034474" w:rsidR="00AE7E35" w:rsidRPr="002004D6" w:rsidRDefault="006E0792" w:rsidP="00AE7E35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58,97</w:t>
            </w:r>
            <w:r w:rsidR="00C90A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43" w:type="dxa"/>
          </w:tcPr>
          <w:p w14:paraId="28CC384F" w14:textId="77777777" w:rsidR="00AE7E35" w:rsidRPr="002004D6" w:rsidRDefault="00AE7E35" w:rsidP="00AE7E35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D990338" w14:textId="015E33A7" w:rsidR="00AE7E35" w:rsidRPr="002004D6" w:rsidRDefault="00AE7E35" w:rsidP="00AE7E35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54,391</w:t>
            </w:r>
          </w:p>
        </w:tc>
      </w:tr>
    </w:tbl>
    <w:p w14:paraId="29B8C4FD" w14:textId="77777777" w:rsidR="00DC0C5E" w:rsidRPr="002004D6" w:rsidRDefault="00DC0C5E" w:rsidP="006752FD">
      <w:pPr>
        <w:spacing w:line="240" w:lineRule="auto"/>
        <w:rPr>
          <w:rFonts w:asciiTheme="majorBidi" w:hAnsiTheme="majorBidi" w:cstheme="majorBidi"/>
          <w:sz w:val="20"/>
          <w:szCs w:val="20"/>
        </w:rPr>
      </w:pPr>
      <w:r w:rsidRPr="002004D6">
        <w:rPr>
          <w:rFonts w:asciiTheme="majorBidi" w:hAnsiTheme="majorBidi" w:cstheme="majorBidi"/>
          <w:sz w:val="28"/>
          <w:szCs w:val="28"/>
        </w:rPr>
        <w:tab/>
      </w:r>
    </w:p>
    <w:p w14:paraId="3069F7E6" w14:textId="4231108B" w:rsidR="00610C5A" w:rsidRPr="002004D6" w:rsidRDefault="00DC0C5E" w:rsidP="00DC0C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004D6">
        <w:rPr>
          <w:rFonts w:asciiTheme="majorBidi" w:hAnsiTheme="majorBidi" w:cstheme="majorBidi"/>
          <w:sz w:val="28"/>
          <w:szCs w:val="28"/>
          <w:cs/>
        </w:rPr>
        <w:t xml:space="preserve">โดยปกติระยะเวลาการให้สินเชื่อแก่กิจการที่เกี่ยวข้องของกลุ่มบริษัทมีระยะเวลา </w:t>
      </w:r>
      <w:r w:rsidRPr="002004D6">
        <w:rPr>
          <w:rFonts w:asciiTheme="majorBidi" w:hAnsiTheme="majorBidi" w:cstheme="majorBidi"/>
          <w:sz w:val="28"/>
          <w:szCs w:val="28"/>
        </w:rPr>
        <w:t xml:space="preserve">30 </w:t>
      </w:r>
      <w:r w:rsidRPr="002004D6">
        <w:rPr>
          <w:rFonts w:asciiTheme="majorBidi" w:hAnsiTheme="majorBidi" w:cstheme="majorBidi"/>
          <w:sz w:val="28"/>
          <w:szCs w:val="28"/>
          <w:cs/>
        </w:rPr>
        <w:t xml:space="preserve">วัน </w:t>
      </w:r>
    </w:p>
    <w:p w14:paraId="6F547890" w14:textId="77777777" w:rsidR="007A0E53" w:rsidRPr="002004D6" w:rsidRDefault="007A0E53" w:rsidP="00DC0C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170"/>
        <w:gridCol w:w="236"/>
        <w:gridCol w:w="1114"/>
        <w:gridCol w:w="270"/>
        <w:gridCol w:w="990"/>
        <w:gridCol w:w="270"/>
        <w:gridCol w:w="1170"/>
      </w:tblGrid>
      <w:tr w:rsidR="00B4632A" w:rsidRPr="002004D6" w14:paraId="2FAE0A82" w14:textId="77777777" w:rsidTr="00C057D7">
        <w:trPr>
          <w:tblHeader/>
        </w:trPr>
        <w:tc>
          <w:tcPr>
            <w:tcW w:w="3960" w:type="dxa"/>
          </w:tcPr>
          <w:p w14:paraId="09BDA669" w14:textId="7BE0C728" w:rsidR="00B4632A" w:rsidRPr="002004D6" w:rsidRDefault="00B4632A" w:rsidP="00171086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20" w:type="dxa"/>
            <w:gridSpan w:val="3"/>
          </w:tcPr>
          <w:p w14:paraId="4BA5B2D5" w14:textId="77777777" w:rsidR="00B4632A" w:rsidRPr="002004D6" w:rsidRDefault="00B4632A" w:rsidP="00171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04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ECA610F" w14:textId="77777777" w:rsidR="00B4632A" w:rsidRPr="002004D6" w:rsidRDefault="00B4632A" w:rsidP="00171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</w:tcPr>
          <w:p w14:paraId="24FA4176" w14:textId="77777777" w:rsidR="00B4632A" w:rsidRPr="002004D6" w:rsidRDefault="00B4632A" w:rsidP="00171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F312E" w:rsidRPr="002004D6" w14:paraId="3766457B" w14:textId="77777777" w:rsidTr="00C057D7">
        <w:trPr>
          <w:tblHeader/>
        </w:trPr>
        <w:tc>
          <w:tcPr>
            <w:tcW w:w="3960" w:type="dxa"/>
          </w:tcPr>
          <w:p w14:paraId="42D5F15F" w14:textId="77777777" w:rsidR="004F312E" w:rsidRPr="002004D6" w:rsidRDefault="004F312E" w:rsidP="004F3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499A2AE" w14:textId="6C87C385" w:rsidR="004F312E" w:rsidRPr="002004D6" w:rsidRDefault="00BF1DB1" w:rsidP="004F3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36" w:type="dxa"/>
          </w:tcPr>
          <w:p w14:paraId="3502A688" w14:textId="77777777" w:rsidR="004F312E" w:rsidRPr="002004D6" w:rsidRDefault="004F312E" w:rsidP="004F3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41BB8786" w14:textId="1F8EE384" w:rsidR="004F312E" w:rsidRPr="002004D6" w:rsidRDefault="004F312E" w:rsidP="004F3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004D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524AEA88" w14:textId="77777777" w:rsidR="004F312E" w:rsidRPr="002004D6" w:rsidRDefault="004F312E" w:rsidP="004F3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1F144EDB" w14:textId="3BA47304" w:rsidR="004F312E" w:rsidRPr="002004D6" w:rsidRDefault="00BF1DB1" w:rsidP="004F3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0" w:type="dxa"/>
          </w:tcPr>
          <w:p w14:paraId="6921ED2A" w14:textId="77777777" w:rsidR="004F312E" w:rsidRPr="002004D6" w:rsidRDefault="004F312E" w:rsidP="004F3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5945AA5" w14:textId="22D2C449" w:rsidR="004F312E" w:rsidRPr="002004D6" w:rsidRDefault="004F312E" w:rsidP="004F3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004D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4F312E" w:rsidRPr="002004D6" w14:paraId="42A5F56E" w14:textId="77777777" w:rsidTr="00C057D7">
        <w:trPr>
          <w:tblHeader/>
        </w:trPr>
        <w:tc>
          <w:tcPr>
            <w:tcW w:w="3960" w:type="dxa"/>
          </w:tcPr>
          <w:p w14:paraId="69845BD8" w14:textId="102C4A51" w:rsidR="004F312E" w:rsidRPr="002004D6" w:rsidRDefault="004F312E" w:rsidP="004F3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15C45758" w14:textId="28A8C412" w:rsidR="004F312E" w:rsidRPr="002004D6" w:rsidRDefault="004F312E" w:rsidP="004F3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36" w:type="dxa"/>
          </w:tcPr>
          <w:p w14:paraId="285797B2" w14:textId="77777777" w:rsidR="004F312E" w:rsidRPr="002004D6" w:rsidRDefault="004F312E" w:rsidP="004F3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43636181" w14:textId="7CA2DEBB" w:rsidR="004F312E" w:rsidRPr="002004D6" w:rsidRDefault="004F312E" w:rsidP="004F3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56A06389" w14:textId="77777777" w:rsidR="004F312E" w:rsidRPr="002004D6" w:rsidRDefault="004F312E" w:rsidP="004F3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62175828" w14:textId="4A2DDD46" w:rsidR="004F312E" w:rsidRPr="002004D6" w:rsidRDefault="004F312E" w:rsidP="004F3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349DEB1F" w14:textId="77777777" w:rsidR="004F312E" w:rsidRPr="002004D6" w:rsidRDefault="004F312E" w:rsidP="004F3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951D004" w14:textId="676D9FD0" w:rsidR="004F312E" w:rsidRPr="002004D6" w:rsidRDefault="004F312E" w:rsidP="004F3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D27A81" w:rsidRPr="002004D6" w14:paraId="2EA8EE8E" w14:textId="77777777" w:rsidTr="00C057D7">
        <w:trPr>
          <w:tblHeader/>
        </w:trPr>
        <w:tc>
          <w:tcPr>
            <w:tcW w:w="3960" w:type="dxa"/>
          </w:tcPr>
          <w:p w14:paraId="73C55DD7" w14:textId="77777777" w:rsidR="00D27A81" w:rsidRPr="002004D6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220" w:type="dxa"/>
            <w:gridSpan w:val="7"/>
          </w:tcPr>
          <w:p w14:paraId="75ADFBFC" w14:textId="77777777" w:rsidR="00D27A81" w:rsidRPr="002004D6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B7D4C" w:rsidRPr="002004D6" w14:paraId="0752306D" w14:textId="77777777" w:rsidTr="00C057D7">
        <w:tc>
          <w:tcPr>
            <w:tcW w:w="3960" w:type="dxa"/>
          </w:tcPr>
          <w:p w14:paraId="77C3BD74" w14:textId="0E2BBB01" w:rsidR="00FB7D4C" w:rsidRPr="002004D6" w:rsidRDefault="00FB7D4C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5220" w:type="dxa"/>
            <w:gridSpan w:val="7"/>
          </w:tcPr>
          <w:p w14:paraId="2B4814C9" w14:textId="77777777" w:rsidR="00FB7D4C" w:rsidRPr="002004D6" w:rsidRDefault="00FB7D4C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3068FD" w:rsidRPr="002004D6" w14:paraId="0DAD4A83" w14:textId="77777777" w:rsidTr="00C057D7">
        <w:trPr>
          <w:trHeight w:val="227"/>
        </w:trPr>
        <w:tc>
          <w:tcPr>
            <w:tcW w:w="3960" w:type="dxa"/>
          </w:tcPr>
          <w:p w14:paraId="21D488BE" w14:textId="77777777" w:rsidR="003068FD" w:rsidRPr="002004D6" w:rsidRDefault="003068FD" w:rsidP="003068FD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718E9B9D" w14:textId="55700756" w:rsidR="003068FD" w:rsidRPr="002004D6" w:rsidRDefault="003068FD" w:rsidP="003068FD">
            <w:pPr>
              <w:pStyle w:val="acctfourfigures"/>
              <w:tabs>
                <w:tab w:val="clear" w:pos="765"/>
                <w:tab w:val="decimal" w:pos="509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6F4D7E4" w14:textId="77777777" w:rsidR="003068FD" w:rsidRPr="002004D6" w:rsidRDefault="003068FD" w:rsidP="003068FD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7A0AF10F" w14:textId="77777777" w:rsidR="003068FD" w:rsidRPr="002004D6" w:rsidRDefault="003068FD" w:rsidP="003068FD">
            <w:pPr>
              <w:pStyle w:val="acctfourfigures"/>
              <w:tabs>
                <w:tab w:val="clear" w:pos="765"/>
                <w:tab w:val="decimal" w:pos="559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0CEC53D" w14:textId="77777777" w:rsidR="003068FD" w:rsidRPr="002004D6" w:rsidRDefault="003068FD" w:rsidP="003068FD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67716124" w14:textId="6E95C23E" w:rsidR="003068FD" w:rsidRPr="002004D6" w:rsidRDefault="003068FD" w:rsidP="003068FD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1,514</w:t>
            </w:r>
          </w:p>
        </w:tc>
        <w:tc>
          <w:tcPr>
            <w:tcW w:w="270" w:type="dxa"/>
          </w:tcPr>
          <w:p w14:paraId="03A893D3" w14:textId="77777777" w:rsidR="003068FD" w:rsidRPr="002004D6" w:rsidRDefault="003068FD" w:rsidP="003068FD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753BAEC9" w14:textId="0CB05B7D" w:rsidR="003068FD" w:rsidRPr="002004D6" w:rsidRDefault="003068FD" w:rsidP="003068FD">
            <w:pPr>
              <w:pStyle w:val="acctfourfigures"/>
              <w:tabs>
                <w:tab w:val="clear" w:pos="765"/>
                <w:tab w:val="decimal" w:pos="891"/>
              </w:tabs>
              <w:spacing w:line="400" w:lineRule="exact"/>
              <w:ind w:left="-108" w:firstLine="1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004D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1,392</w:t>
            </w:r>
          </w:p>
        </w:tc>
      </w:tr>
      <w:tr w:rsidR="003068FD" w:rsidRPr="002004D6" w14:paraId="70038AE4" w14:textId="77777777" w:rsidTr="007A4820">
        <w:trPr>
          <w:trHeight w:hRule="exact" w:val="428"/>
        </w:trPr>
        <w:tc>
          <w:tcPr>
            <w:tcW w:w="3960" w:type="dxa"/>
          </w:tcPr>
          <w:p w14:paraId="3831C6D9" w14:textId="77777777" w:rsidR="003068FD" w:rsidRPr="002004D6" w:rsidRDefault="003068FD" w:rsidP="0030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"/>
                <w:szCs w:val="2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68A638D0" w14:textId="77777777" w:rsidR="003068FD" w:rsidRPr="002004D6" w:rsidRDefault="003068FD" w:rsidP="003068FD">
            <w:pPr>
              <w:pStyle w:val="acctfourfigures"/>
              <w:tabs>
                <w:tab w:val="clear" w:pos="765"/>
                <w:tab w:val="decimal" w:pos="509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236" w:type="dxa"/>
          </w:tcPr>
          <w:p w14:paraId="4BDE766D" w14:textId="77777777" w:rsidR="003068FD" w:rsidRPr="002004D6" w:rsidRDefault="003068FD" w:rsidP="003068FD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</w:tcPr>
          <w:p w14:paraId="30721EE5" w14:textId="77777777" w:rsidR="003068FD" w:rsidRPr="002004D6" w:rsidRDefault="003068FD" w:rsidP="003068FD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Theme="majorBidi" w:hAnsiTheme="majorBidi" w:cstheme="majorBidi"/>
                <w:sz w:val="2"/>
                <w:szCs w:val="2"/>
                <w:lang w:val="en-US" w:bidi="th-TH"/>
              </w:rPr>
            </w:pPr>
          </w:p>
        </w:tc>
        <w:tc>
          <w:tcPr>
            <w:tcW w:w="270" w:type="dxa"/>
          </w:tcPr>
          <w:p w14:paraId="2518153A" w14:textId="77777777" w:rsidR="003068FD" w:rsidRPr="002004D6" w:rsidRDefault="003068FD" w:rsidP="003068FD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27F32A56" w14:textId="77777777" w:rsidR="003068FD" w:rsidRPr="002004D6" w:rsidRDefault="003068FD" w:rsidP="003068FD">
            <w:pPr>
              <w:pStyle w:val="acctfourfigures"/>
              <w:tabs>
                <w:tab w:val="clear" w:pos="765"/>
                <w:tab w:val="decimal" w:pos="774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sz w:val="2"/>
                <w:szCs w:val="2"/>
                <w:lang w:val="en-US" w:bidi="th-TH"/>
              </w:rPr>
            </w:pPr>
          </w:p>
        </w:tc>
        <w:tc>
          <w:tcPr>
            <w:tcW w:w="270" w:type="dxa"/>
          </w:tcPr>
          <w:p w14:paraId="36ABFE08" w14:textId="77777777" w:rsidR="003068FD" w:rsidRPr="002004D6" w:rsidRDefault="003068FD" w:rsidP="003068FD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sz w:val="2"/>
                <w:szCs w:val="2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7F3D5C1C" w14:textId="77777777" w:rsidR="003068FD" w:rsidRPr="002004D6" w:rsidRDefault="003068FD" w:rsidP="003068FD">
            <w:pPr>
              <w:pStyle w:val="acctfourfigures"/>
              <w:tabs>
                <w:tab w:val="clear" w:pos="765"/>
                <w:tab w:val="decimal" w:pos="891"/>
              </w:tabs>
              <w:spacing w:line="400" w:lineRule="exact"/>
              <w:ind w:left="-108" w:firstLine="179"/>
              <w:rPr>
                <w:rFonts w:asciiTheme="majorBidi" w:hAnsiTheme="majorBidi" w:cstheme="majorBidi"/>
                <w:sz w:val="2"/>
                <w:szCs w:val="2"/>
                <w:lang w:val="en-US" w:bidi="th-TH"/>
              </w:rPr>
            </w:pPr>
          </w:p>
        </w:tc>
      </w:tr>
      <w:tr w:rsidR="003068FD" w:rsidRPr="002004D6" w14:paraId="1888159F" w14:textId="77777777" w:rsidTr="00C057D7">
        <w:trPr>
          <w:trHeight w:val="403"/>
        </w:trPr>
        <w:tc>
          <w:tcPr>
            <w:tcW w:w="3960" w:type="dxa"/>
          </w:tcPr>
          <w:p w14:paraId="333376EC" w14:textId="6E19E520" w:rsidR="003068FD" w:rsidRPr="002004D6" w:rsidRDefault="003068FD" w:rsidP="0030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04D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170" w:type="dxa"/>
          </w:tcPr>
          <w:p w14:paraId="58661952" w14:textId="77777777" w:rsidR="003068FD" w:rsidRPr="002004D6" w:rsidRDefault="003068FD" w:rsidP="003068FD">
            <w:pPr>
              <w:pStyle w:val="acctfourfigures"/>
              <w:tabs>
                <w:tab w:val="clear" w:pos="765"/>
                <w:tab w:val="decimal" w:pos="509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5FE6339B" w14:textId="77777777" w:rsidR="003068FD" w:rsidRPr="002004D6" w:rsidRDefault="003068FD" w:rsidP="003068FD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1D56B2D4" w14:textId="77777777" w:rsidR="003068FD" w:rsidRPr="002004D6" w:rsidRDefault="003068FD" w:rsidP="003068FD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217299D" w14:textId="77777777" w:rsidR="003068FD" w:rsidRPr="002004D6" w:rsidRDefault="003068FD" w:rsidP="003068FD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6DA42128" w14:textId="77777777" w:rsidR="003068FD" w:rsidRPr="002004D6" w:rsidRDefault="003068FD" w:rsidP="003068FD">
            <w:pPr>
              <w:pStyle w:val="acctfourfigures"/>
              <w:tabs>
                <w:tab w:val="clear" w:pos="765"/>
                <w:tab w:val="decimal" w:pos="774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C98F36B" w14:textId="77777777" w:rsidR="003068FD" w:rsidRPr="002004D6" w:rsidRDefault="003068FD" w:rsidP="003068FD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22BF1B53" w14:textId="77777777" w:rsidR="003068FD" w:rsidRPr="002004D6" w:rsidRDefault="003068FD" w:rsidP="003068FD">
            <w:pPr>
              <w:pStyle w:val="acctfourfigures"/>
              <w:tabs>
                <w:tab w:val="clear" w:pos="765"/>
                <w:tab w:val="decimal" w:pos="891"/>
              </w:tabs>
              <w:spacing w:line="400" w:lineRule="exact"/>
              <w:ind w:left="-108" w:firstLine="1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3068FD" w:rsidRPr="002004D6" w14:paraId="165E8D7F" w14:textId="77777777" w:rsidTr="00C057D7">
        <w:trPr>
          <w:trHeight w:val="403"/>
        </w:trPr>
        <w:tc>
          <w:tcPr>
            <w:tcW w:w="3960" w:type="dxa"/>
          </w:tcPr>
          <w:p w14:paraId="7D3A1BF3" w14:textId="3D58E8FC" w:rsidR="003068FD" w:rsidRPr="002004D6" w:rsidRDefault="003068FD" w:rsidP="0030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04D6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94F4193" w14:textId="47562DC9" w:rsidR="003068FD" w:rsidRPr="002004D6" w:rsidRDefault="003068FD" w:rsidP="003068FD">
            <w:pPr>
              <w:pStyle w:val="acctfourfigures"/>
              <w:tabs>
                <w:tab w:val="clear" w:pos="765"/>
                <w:tab w:val="decimal" w:pos="509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867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0936777" w14:textId="77777777" w:rsidR="003068FD" w:rsidRPr="002004D6" w:rsidRDefault="003068FD" w:rsidP="003068FD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</w:tcPr>
          <w:p w14:paraId="21F50983" w14:textId="284948DF" w:rsidR="003068FD" w:rsidRPr="002004D6" w:rsidRDefault="003068FD" w:rsidP="003068FD">
            <w:pPr>
              <w:pStyle w:val="acctfourfigures"/>
              <w:tabs>
                <w:tab w:val="clear" w:pos="765"/>
                <w:tab w:val="decimal" w:pos="552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004D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07AB2CB" w14:textId="77777777" w:rsidR="003068FD" w:rsidRPr="002004D6" w:rsidRDefault="003068FD" w:rsidP="003068FD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0E29E52C" w14:textId="057A2C24" w:rsidR="003068FD" w:rsidRPr="002004D6" w:rsidRDefault="003068FD" w:rsidP="003068FD">
            <w:pPr>
              <w:pStyle w:val="acctfourfigures"/>
              <w:tabs>
                <w:tab w:val="clear" w:pos="765"/>
                <w:tab w:val="decimal" w:pos="891"/>
              </w:tabs>
              <w:spacing w:line="400" w:lineRule="exact"/>
              <w:ind w:left="-108" w:firstLine="1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18</w:t>
            </w:r>
            <w:r w:rsidR="00031B1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,950</w:t>
            </w:r>
          </w:p>
        </w:tc>
        <w:tc>
          <w:tcPr>
            <w:tcW w:w="270" w:type="dxa"/>
          </w:tcPr>
          <w:p w14:paraId="78499123" w14:textId="77777777" w:rsidR="003068FD" w:rsidRPr="002004D6" w:rsidRDefault="003068FD" w:rsidP="003068FD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951E8D9" w14:textId="0C14C33C" w:rsidR="003068FD" w:rsidRPr="002004D6" w:rsidRDefault="003068FD" w:rsidP="003068FD">
            <w:pPr>
              <w:pStyle w:val="acctfourfigures"/>
              <w:tabs>
                <w:tab w:val="clear" w:pos="765"/>
                <w:tab w:val="decimal" w:pos="891"/>
              </w:tabs>
              <w:spacing w:line="400" w:lineRule="exact"/>
              <w:ind w:left="-108" w:firstLine="1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004D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179,690</w:t>
            </w:r>
          </w:p>
        </w:tc>
      </w:tr>
      <w:tr w:rsidR="003068FD" w:rsidRPr="002004D6" w14:paraId="1DEA665F" w14:textId="77777777" w:rsidTr="00546772">
        <w:trPr>
          <w:trHeight w:hRule="exact" w:val="245"/>
        </w:trPr>
        <w:tc>
          <w:tcPr>
            <w:tcW w:w="3960" w:type="dxa"/>
          </w:tcPr>
          <w:p w14:paraId="454DFB95" w14:textId="77777777" w:rsidR="003068FD" w:rsidRPr="002004D6" w:rsidRDefault="003068FD" w:rsidP="0030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5BB96330" w14:textId="77777777" w:rsidR="003068FD" w:rsidRPr="002004D6" w:rsidRDefault="003068FD" w:rsidP="003068FD">
            <w:pPr>
              <w:pStyle w:val="acctfourfigures"/>
              <w:tabs>
                <w:tab w:val="clear" w:pos="765"/>
                <w:tab w:val="decimal" w:pos="509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236" w:type="dxa"/>
          </w:tcPr>
          <w:p w14:paraId="721EFD07" w14:textId="77777777" w:rsidR="003068FD" w:rsidRPr="002004D6" w:rsidRDefault="003068FD" w:rsidP="003068FD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</w:tcPr>
          <w:p w14:paraId="29DDF885" w14:textId="77777777" w:rsidR="003068FD" w:rsidRPr="002004D6" w:rsidRDefault="003068FD" w:rsidP="003068FD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12"/>
                <w:szCs w:val="12"/>
                <w:lang w:val="en-US" w:bidi="th-TH"/>
              </w:rPr>
            </w:pPr>
          </w:p>
        </w:tc>
        <w:tc>
          <w:tcPr>
            <w:tcW w:w="270" w:type="dxa"/>
          </w:tcPr>
          <w:p w14:paraId="4393CD46" w14:textId="77777777" w:rsidR="003068FD" w:rsidRPr="002004D6" w:rsidRDefault="003068FD" w:rsidP="003068FD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1836D0CC" w14:textId="77777777" w:rsidR="003068FD" w:rsidRPr="002004D6" w:rsidRDefault="003068FD" w:rsidP="003068FD">
            <w:pPr>
              <w:pStyle w:val="acctfourfigures"/>
              <w:tabs>
                <w:tab w:val="clear" w:pos="765"/>
                <w:tab w:val="decimal" w:pos="774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12"/>
                <w:szCs w:val="12"/>
                <w:lang w:val="en-US" w:bidi="th-TH"/>
              </w:rPr>
            </w:pPr>
          </w:p>
        </w:tc>
        <w:tc>
          <w:tcPr>
            <w:tcW w:w="270" w:type="dxa"/>
          </w:tcPr>
          <w:p w14:paraId="09F4D7D6" w14:textId="77777777" w:rsidR="003068FD" w:rsidRPr="002004D6" w:rsidRDefault="003068FD" w:rsidP="003068FD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1108E94A" w14:textId="77777777" w:rsidR="003068FD" w:rsidRPr="002004D6" w:rsidRDefault="003068FD" w:rsidP="003068FD">
            <w:pPr>
              <w:pStyle w:val="acctfourfigures"/>
              <w:tabs>
                <w:tab w:val="clear" w:pos="765"/>
                <w:tab w:val="decimal" w:pos="891"/>
              </w:tabs>
              <w:spacing w:line="400" w:lineRule="exact"/>
              <w:ind w:left="-108" w:firstLine="179"/>
              <w:rPr>
                <w:rFonts w:asciiTheme="majorBidi" w:hAnsiTheme="majorBidi" w:cstheme="majorBidi"/>
                <w:b/>
                <w:bCs/>
                <w:sz w:val="12"/>
                <w:szCs w:val="12"/>
                <w:lang w:val="en-US" w:bidi="th-TH"/>
              </w:rPr>
            </w:pPr>
          </w:p>
        </w:tc>
      </w:tr>
      <w:tr w:rsidR="003068FD" w:rsidRPr="002004D6" w14:paraId="2AFA0928" w14:textId="77777777" w:rsidTr="00C057D7">
        <w:trPr>
          <w:trHeight w:val="403"/>
        </w:trPr>
        <w:tc>
          <w:tcPr>
            <w:tcW w:w="3960" w:type="dxa"/>
          </w:tcPr>
          <w:p w14:paraId="4DB642ED" w14:textId="075B4A58" w:rsidR="003068FD" w:rsidRPr="002004D6" w:rsidRDefault="003068FD" w:rsidP="0030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04D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170" w:type="dxa"/>
          </w:tcPr>
          <w:p w14:paraId="64325E3B" w14:textId="77777777" w:rsidR="003068FD" w:rsidRPr="002004D6" w:rsidRDefault="003068FD" w:rsidP="003068FD">
            <w:pPr>
              <w:pStyle w:val="acctfourfigures"/>
              <w:tabs>
                <w:tab w:val="clear" w:pos="765"/>
                <w:tab w:val="decimal" w:pos="509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B55D8FE" w14:textId="77777777" w:rsidR="003068FD" w:rsidRPr="002004D6" w:rsidRDefault="003068FD" w:rsidP="003068FD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27728721" w14:textId="77777777" w:rsidR="003068FD" w:rsidRPr="002004D6" w:rsidRDefault="003068FD" w:rsidP="003068FD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FB6C464" w14:textId="77777777" w:rsidR="003068FD" w:rsidRPr="002004D6" w:rsidRDefault="003068FD" w:rsidP="003068FD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51993480" w14:textId="77777777" w:rsidR="003068FD" w:rsidRPr="002004D6" w:rsidRDefault="003068FD" w:rsidP="003068FD">
            <w:pPr>
              <w:pStyle w:val="acctfourfigures"/>
              <w:tabs>
                <w:tab w:val="clear" w:pos="765"/>
                <w:tab w:val="decimal" w:pos="774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D7FFC38" w14:textId="77777777" w:rsidR="003068FD" w:rsidRPr="002004D6" w:rsidRDefault="003068FD" w:rsidP="003068FD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31FBFBDD" w14:textId="77777777" w:rsidR="003068FD" w:rsidRPr="002004D6" w:rsidRDefault="003068FD" w:rsidP="003068FD">
            <w:pPr>
              <w:pStyle w:val="acctfourfigures"/>
              <w:tabs>
                <w:tab w:val="clear" w:pos="765"/>
                <w:tab w:val="decimal" w:pos="891"/>
              </w:tabs>
              <w:spacing w:line="400" w:lineRule="exact"/>
              <w:ind w:left="-108" w:firstLine="1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3068FD" w:rsidRPr="002004D6" w14:paraId="472A4FBE" w14:textId="77777777" w:rsidTr="00C057D7">
        <w:trPr>
          <w:trHeight w:val="403"/>
        </w:trPr>
        <w:tc>
          <w:tcPr>
            <w:tcW w:w="3960" w:type="dxa"/>
          </w:tcPr>
          <w:p w14:paraId="12A17595" w14:textId="35044861" w:rsidR="003068FD" w:rsidRPr="002004D6" w:rsidRDefault="003068FD" w:rsidP="0030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57289797" w14:textId="691C2AA1" w:rsidR="003068FD" w:rsidRPr="002004D6" w:rsidRDefault="00E8092C" w:rsidP="003068FD">
            <w:pPr>
              <w:pStyle w:val="acctfourfigures"/>
              <w:tabs>
                <w:tab w:val="clear" w:pos="765"/>
                <w:tab w:val="decimal" w:pos="509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B4C5A1D" w14:textId="77777777" w:rsidR="003068FD" w:rsidRPr="002004D6" w:rsidRDefault="003068FD" w:rsidP="003068FD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4B29F7B5" w14:textId="50D17A4F" w:rsidR="003068FD" w:rsidRPr="002004D6" w:rsidRDefault="003068FD" w:rsidP="003068FD">
            <w:pPr>
              <w:pStyle w:val="acctfourfigures"/>
              <w:tabs>
                <w:tab w:val="clear" w:pos="765"/>
                <w:tab w:val="decimal" w:pos="509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410A72F" w14:textId="77777777" w:rsidR="003068FD" w:rsidRPr="002004D6" w:rsidRDefault="003068FD" w:rsidP="003068FD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2DEA740B" w14:textId="041DD954" w:rsidR="003068FD" w:rsidRPr="002004D6" w:rsidRDefault="00E8092C" w:rsidP="003068FD">
            <w:pPr>
              <w:pStyle w:val="acctfourfigures"/>
              <w:tabs>
                <w:tab w:val="clear" w:pos="765"/>
                <w:tab w:val="decimal" w:pos="517"/>
              </w:tabs>
              <w:spacing w:line="400" w:lineRule="exact"/>
              <w:ind w:left="-108" w:right="66" w:firstLine="1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67285CB" w14:textId="77777777" w:rsidR="003068FD" w:rsidRPr="002004D6" w:rsidRDefault="003068FD" w:rsidP="003068FD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42836E46" w14:textId="3CC723C0" w:rsidR="003068FD" w:rsidRPr="002004D6" w:rsidRDefault="003068FD" w:rsidP="003068FD">
            <w:pPr>
              <w:pStyle w:val="acctfourfigures"/>
              <w:tabs>
                <w:tab w:val="clear" w:pos="765"/>
                <w:tab w:val="decimal" w:pos="891"/>
              </w:tabs>
              <w:spacing w:line="400" w:lineRule="exact"/>
              <w:ind w:left="-108" w:firstLine="1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348</w:t>
            </w:r>
          </w:p>
        </w:tc>
      </w:tr>
      <w:tr w:rsidR="003068FD" w:rsidRPr="002004D6" w14:paraId="40753D20" w14:textId="77777777" w:rsidTr="00AE7E35">
        <w:trPr>
          <w:trHeight w:val="403"/>
        </w:trPr>
        <w:tc>
          <w:tcPr>
            <w:tcW w:w="3960" w:type="dxa"/>
          </w:tcPr>
          <w:p w14:paraId="0E5FB02F" w14:textId="00597B32" w:rsidR="003068FD" w:rsidRPr="002004D6" w:rsidRDefault="003068FD" w:rsidP="0030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7F6B359" w14:textId="63871378" w:rsidR="003068FD" w:rsidRPr="002004D6" w:rsidRDefault="00E8092C" w:rsidP="003068FD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5,451</w:t>
            </w:r>
          </w:p>
        </w:tc>
        <w:tc>
          <w:tcPr>
            <w:tcW w:w="236" w:type="dxa"/>
          </w:tcPr>
          <w:p w14:paraId="1E4B209F" w14:textId="77777777" w:rsidR="003068FD" w:rsidRPr="002004D6" w:rsidRDefault="003068FD" w:rsidP="003068FD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432F2B95" w14:textId="0F4E18CC" w:rsidR="003068FD" w:rsidRPr="002004D6" w:rsidRDefault="003068FD" w:rsidP="003068FD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1,395</w:t>
            </w:r>
          </w:p>
        </w:tc>
        <w:tc>
          <w:tcPr>
            <w:tcW w:w="270" w:type="dxa"/>
          </w:tcPr>
          <w:p w14:paraId="03A7D956" w14:textId="77777777" w:rsidR="003068FD" w:rsidRPr="002004D6" w:rsidRDefault="003068FD" w:rsidP="003068FD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949626D" w14:textId="08271EC5" w:rsidR="003068FD" w:rsidRPr="002004D6" w:rsidRDefault="00E8092C" w:rsidP="003068FD">
            <w:pPr>
              <w:pStyle w:val="acctfourfigures"/>
              <w:tabs>
                <w:tab w:val="clear" w:pos="765"/>
                <w:tab w:val="decimal" w:pos="516"/>
              </w:tabs>
              <w:spacing w:line="400" w:lineRule="exact"/>
              <w:ind w:left="-108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F51D38D" w14:textId="77777777" w:rsidR="003068FD" w:rsidRPr="002004D6" w:rsidRDefault="003068FD" w:rsidP="003068FD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312DADE7" w14:textId="3EB345CE" w:rsidR="003068FD" w:rsidRPr="002004D6" w:rsidRDefault="003068FD" w:rsidP="003068FD">
            <w:pPr>
              <w:pStyle w:val="acctfourfigures"/>
              <w:tabs>
                <w:tab w:val="clear" w:pos="765"/>
                <w:tab w:val="decimal" w:pos="610"/>
              </w:tabs>
              <w:spacing w:line="400" w:lineRule="exact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3068FD" w:rsidRPr="002004D6" w14:paraId="459403D5" w14:textId="77777777" w:rsidTr="00C057D7">
        <w:trPr>
          <w:trHeight w:val="403"/>
        </w:trPr>
        <w:tc>
          <w:tcPr>
            <w:tcW w:w="3960" w:type="dxa"/>
          </w:tcPr>
          <w:p w14:paraId="6336519B" w14:textId="03D7EB5C" w:rsidR="003068FD" w:rsidRPr="002004D6" w:rsidRDefault="003068FD" w:rsidP="0030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04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5E57FE0" w14:textId="4878D448" w:rsidR="003068FD" w:rsidRPr="002004D6" w:rsidRDefault="00E8092C" w:rsidP="003068FD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5,451</w:t>
            </w:r>
          </w:p>
        </w:tc>
        <w:tc>
          <w:tcPr>
            <w:tcW w:w="236" w:type="dxa"/>
          </w:tcPr>
          <w:p w14:paraId="406782AD" w14:textId="77777777" w:rsidR="003068FD" w:rsidRPr="002004D6" w:rsidRDefault="003068FD" w:rsidP="003068FD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5E0CF991" w14:textId="4219F365" w:rsidR="003068FD" w:rsidRPr="002004D6" w:rsidRDefault="003068FD" w:rsidP="003068FD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004D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1,395</w:t>
            </w:r>
          </w:p>
        </w:tc>
        <w:tc>
          <w:tcPr>
            <w:tcW w:w="270" w:type="dxa"/>
          </w:tcPr>
          <w:p w14:paraId="32CF1DE5" w14:textId="77777777" w:rsidR="003068FD" w:rsidRPr="002004D6" w:rsidRDefault="003068FD" w:rsidP="003068FD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EBABB73" w14:textId="5FD42855" w:rsidR="003068FD" w:rsidRPr="002004D6" w:rsidRDefault="00E8092C" w:rsidP="003068FD">
            <w:pPr>
              <w:pStyle w:val="acctfourfigures"/>
              <w:tabs>
                <w:tab w:val="clear" w:pos="765"/>
                <w:tab w:val="decimal" w:pos="509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CB5FBC6" w14:textId="77777777" w:rsidR="003068FD" w:rsidRPr="002004D6" w:rsidRDefault="003068FD" w:rsidP="003068FD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C88C255" w14:textId="7E89CD7E" w:rsidR="003068FD" w:rsidRPr="002004D6" w:rsidRDefault="003068FD" w:rsidP="003068FD">
            <w:pPr>
              <w:pStyle w:val="acctfourfigures"/>
              <w:tabs>
                <w:tab w:val="clear" w:pos="765"/>
                <w:tab w:val="decimal" w:pos="891"/>
              </w:tabs>
              <w:spacing w:line="400" w:lineRule="exact"/>
              <w:ind w:left="-108" w:firstLine="1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004D6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348</w:t>
            </w:r>
          </w:p>
        </w:tc>
      </w:tr>
      <w:tr w:rsidR="003068FD" w:rsidRPr="002004D6" w14:paraId="43C03C67" w14:textId="77777777" w:rsidTr="00546772">
        <w:trPr>
          <w:trHeight w:hRule="exact" w:val="245"/>
        </w:trPr>
        <w:tc>
          <w:tcPr>
            <w:tcW w:w="3960" w:type="dxa"/>
          </w:tcPr>
          <w:p w14:paraId="52066EBF" w14:textId="77777777" w:rsidR="003068FD" w:rsidRPr="002004D6" w:rsidRDefault="003068FD" w:rsidP="0030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5BD38088" w14:textId="77777777" w:rsidR="003068FD" w:rsidRPr="002004D6" w:rsidRDefault="003068FD" w:rsidP="003068FD">
            <w:pPr>
              <w:pStyle w:val="acctfourfigures"/>
              <w:tabs>
                <w:tab w:val="clear" w:pos="765"/>
                <w:tab w:val="decimal" w:pos="509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36" w:type="dxa"/>
          </w:tcPr>
          <w:p w14:paraId="5BF6D7DE" w14:textId="77777777" w:rsidR="003068FD" w:rsidRPr="002004D6" w:rsidRDefault="003068FD" w:rsidP="003068FD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</w:tcPr>
          <w:p w14:paraId="27C44028" w14:textId="77777777" w:rsidR="003068FD" w:rsidRPr="002004D6" w:rsidRDefault="003068FD" w:rsidP="003068FD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270" w:type="dxa"/>
          </w:tcPr>
          <w:p w14:paraId="2EDE1693" w14:textId="77777777" w:rsidR="003068FD" w:rsidRPr="002004D6" w:rsidRDefault="003068FD" w:rsidP="003068FD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1914C94A" w14:textId="77777777" w:rsidR="003068FD" w:rsidRPr="002004D6" w:rsidRDefault="003068FD" w:rsidP="003068FD">
            <w:pPr>
              <w:pStyle w:val="acctfourfigures"/>
              <w:tabs>
                <w:tab w:val="clear" w:pos="765"/>
                <w:tab w:val="decimal" w:pos="774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270" w:type="dxa"/>
          </w:tcPr>
          <w:p w14:paraId="4D7AE516" w14:textId="77777777" w:rsidR="003068FD" w:rsidRPr="002004D6" w:rsidRDefault="003068FD" w:rsidP="003068FD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7EB36896" w14:textId="77777777" w:rsidR="003068FD" w:rsidRPr="002004D6" w:rsidRDefault="003068FD" w:rsidP="003068FD">
            <w:pPr>
              <w:pStyle w:val="acctfourfigures"/>
              <w:tabs>
                <w:tab w:val="clear" w:pos="765"/>
                <w:tab w:val="decimal" w:pos="891"/>
              </w:tabs>
              <w:spacing w:line="400" w:lineRule="exact"/>
              <w:ind w:left="-108" w:firstLine="179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</w:tr>
      <w:tr w:rsidR="003068FD" w:rsidRPr="002004D6" w14:paraId="2373C4DF" w14:textId="77777777" w:rsidTr="00C057D7">
        <w:trPr>
          <w:trHeight w:val="403"/>
        </w:trPr>
        <w:tc>
          <w:tcPr>
            <w:tcW w:w="3960" w:type="dxa"/>
          </w:tcPr>
          <w:p w14:paraId="20EED18D" w14:textId="1CB6547D" w:rsidR="003068FD" w:rsidRPr="002004D6" w:rsidRDefault="003068FD" w:rsidP="0030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04D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170" w:type="dxa"/>
          </w:tcPr>
          <w:p w14:paraId="04E9DF26" w14:textId="77777777" w:rsidR="003068FD" w:rsidRPr="002004D6" w:rsidRDefault="003068FD" w:rsidP="003068FD">
            <w:pPr>
              <w:pStyle w:val="acctfourfigures"/>
              <w:tabs>
                <w:tab w:val="clear" w:pos="765"/>
                <w:tab w:val="decimal" w:pos="509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B226EE0" w14:textId="77777777" w:rsidR="003068FD" w:rsidRPr="002004D6" w:rsidRDefault="003068FD" w:rsidP="003068FD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13045873" w14:textId="77777777" w:rsidR="003068FD" w:rsidRPr="002004D6" w:rsidRDefault="003068FD" w:rsidP="003068FD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8C1FBC9" w14:textId="77777777" w:rsidR="003068FD" w:rsidRPr="002004D6" w:rsidRDefault="003068FD" w:rsidP="003068FD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34E516DA" w14:textId="77777777" w:rsidR="003068FD" w:rsidRPr="002004D6" w:rsidRDefault="003068FD" w:rsidP="003068FD">
            <w:pPr>
              <w:pStyle w:val="acctfourfigures"/>
              <w:tabs>
                <w:tab w:val="clear" w:pos="765"/>
                <w:tab w:val="decimal" w:pos="774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3AA71F3" w14:textId="77777777" w:rsidR="003068FD" w:rsidRPr="002004D6" w:rsidRDefault="003068FD" w:rsidP="003068FD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4CE25F6D" w14:textId="77777777" w:rsidR="003068FD" w:rsidRPr="002004D6" w:rsidRDefault="003068FD" w:rsidP="003068FD">
            <w:pPr>
              <w:pStyle w:val="acctfourfigures"/>
              <w:tabs>
                <w:tab w:val="clear" w:pos="765"/>
                <w:tab w:val="decimal" w:pos="891"/>
              </w:tabs>
              <w:spacing w:line="400" w:lineRule="exact"/>
              <w:ind w:left="-108" w:firstLine="1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3068FD" w:rsidRPr="002004D6" w14:paraId="12006FBF" w14:textId="77777777" w:rsidTr="00C057D7">
        <w:trPr>
          <w:trHeight w:val="403"/>
        </w:trPr>
        <w:tc>
          <w:tcPr>
            <w:tcW w:w="3960" w:type="dxa"/>
          </w:tcPr>
          <w:p w14:paraId="04B4E067" w14:textId="589511BF" w:rsidR="003068FD" w:rsidRPr="002004D6" w:rsidRDefault="003068FD" w:rsidP="0030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2A11831F" w14:textId="0C480888" w:rsidR="003068FD" w:rsidRPr="002004D6" w:rsidRDefault="00E8092C" w:rsidP="003068FD">
            <w:pPr>
              <w:pStyle w:val="acctfourfigures"/>
              <w:tabs>
                <w:tab w:val="clear" w:pos="765"/>
                <w:tab w:val="decimal" w:pos="609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CDFFC79" w14:textId="77777777" w:rsidR="003068FD" w:rsidRPr="002004D6" w:rsidRDefault="003068FD" w:rsidP="003068FD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37E5A159" w14:textId="77ABA0C3" w:rsidR="003068FD" w:rsidRPr="002004D6" w:rsidRDefault="003068FD" w:rsidP="003068FD">
            <w:pPr>
              <w:pStyle w:val="acctfourfigures"/>
              <w:tabs>
                <w:tab w:val="clear" w:pos="765"/>
                <w:tab w:val="decimal" w:pos="509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F6BA2AD" w14:textId="77777777" w:rsidR="003068FD" w:rsidRPr="002004D6" w:rsidRDefault="003068FD" w:rsidP="003068FD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5F4CD4C3" w14:textId="2A574A2E" w:rsidR="003068FD" w:rsidRPr="002004D6" w:rsidRDefault="00E8092C" w:rsidP="003068FD">
            <w:pPr>
              <w:pStyle w:val="acctfourfigures"/>
              <w:tabs>
                <w:tab w:val="clear" w:pos="765"/>
                <w:tab w:val="decimal" w:pos="787"/>
              </w:tabs>
              <w:spacing w:line="360" w:lineRule="exact"/>
              <w:ind w:left="-108" w:right="6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109</w:t>
            </w:r>
          </w:p>
        </w:tc>
        <w:tc>
          <w:tcPr>
            <w:tcW w:w="270" w:type="dxa"/>
          </w:tcPr>
          <w:p w14:paraId="218B17E1" w14:textId="77777777" w:rsidR="003068FD" w:rsidRPr="002004D6" w:rsidRDefault="003068FD" w:rsidP="003068FD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701FE0D0" w14:textId="017EE16B" w:rsidR="003068FD" w:rsidRPr="002004D6" w:rsidRDefault="003068FD" w:rsidP="003068FD">
            <w:pPr>
              <w:pStyle w:val="acctfourfigures"/>
              <w:tabs>
                <w:tab w:val="clear" w:pos="765"/>
                <w:tab w:val="decimal" w:pos="891"/>
              </w:tabs>
              <w:spacing w:line="400" w:lineRule="exact"/>
              <w:ind w:left="-108" w:firstLine="1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</w:t>
            </w:r>
          </w:p>
        </w:tc>
      </w:tr>
      <w:tr w:rsidR="003068FD" w:rsidRPr="002004D6" w14:paraId="434A7F3D" w14:textId="77777777" w:rsidTr="00C057D7">
        <w:trPr>
          <w:trHeight w:val="403"/>
        </w:trPr>
        <w:tc>
          <w:tcPr>
            <w:tcW w:w="3960" w:type="dxa"/>
          </w:tcPr>
          <w:p w14:paraId="04B0F681" w14:textId="7364B4DA" w:rsidR="003068FD" w:rsidRPr="002004D6" w:rsidRDefault="003068FD" w:rsidP="0030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13ED7255" w14:textId="0C3320D2" w:rsidR="003068FD" w:rsidRPr="002004D6" w:rsidRDefault="00E8092C" w:rsidP="003068FD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15,887</w:t>
            </w:r>
          </w:p>
        </w:tc>
        <w:tc>
          <w:tcPr>
            <w:tcW w:w="236" w:type="dxa"/>
          </w:tcPr>
          <w:p w14:paraId="1747D497" w14:textId="77777777" w:rsidR="003068FD" w:rsidRPr="002004D6" w:rsidRDefault="003068FD" w:rsidP="003068FD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39B350B0" w14:textId="0E4362DC" w:rsidR="003068FD" w:rsidRPr="002004D6" w:rsidRDefault="003068FD" w:rsidP="003068FD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21,113</w:t>
            </w:r>
          </w:p>
        </w:tc>
        <w:tc>
          <w:tcPr>
            <w:tcW w:w="270" w:type="dxa"/>
          </w:tcPr>
          <w:p w14:paraId="2F2B53BE" w14:textId="77777777" w:rsidR="003068FD" w:rsidRPr="002004D6" w:rsidRDefault="003068FD" w:rsidP="003068FD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C3877C4" w14:textId="5E74AD63" w:rsidR="003068FD" w:rsidRPr="002004D6" w:rsidRDefault="00E8092C" w:rsidP="003068FD">
            <w:pPr>
              <w:pStyle w:val="acctfourfigures"/>
              <w:tabs>
                <w:tab w:val="clear" w:pos="765"/>
                <w:tab w:val="decimal" w:pos="516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D576895" w14:textId="77777777" w:rsidR="003068FD" w:rsidRPr="002004D6" w:rsidRDefault="003068FD" w:rsidP="003068FD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D53CF74" w14:textId="7B9A6DCE" w:rsidR="003068FD" w:rsidRPr="002004D6" w:rsidRDefault="003068FD" w:rsidP="003068FD">
            <w:pPr>
              <w:pStyle w:val="acctfourfigures"/>
              <w:tabs>
                <w:tab w:val="clear" w:pos="765"/>
                <w:tab w:val="decimal" w:pos="610"/>
              </w:tabs>
              <w:spacing w:line="400" w:lineRule="exact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3068FD" w:rsidRPr="002004D6" w14:paraId="5398FD8F" w14:textId="77777777" w:rsidTr="00C057D7">
        <w:trPr>
          <w:trHeight w:val="403"/>
        </w:trPr>
        <w:tc>
          <w:tcPr>
            <w:tcW w:w="3960" w:type="dxa"/>
          </w:tcPr>
          <w:p w14:paraId="2F342990" w14:textId="0BA65F40" w:rsidR="003068FD" w:rsidRPr="002004D6" w:rsidRDefault="003068FD" w:rsidP="0030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04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F2B32EE" w14:textId="4AD65542" w:rsidR="003068FD" w:rsidRPr="002004D6" w:rsidRDefault="00E8092C" w:rsidP="003068FD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15,887</w:t>
            </w:r>
          </w:p>
        </w:tc>
        <w:tc>
          <w:tcPr>
            <w:tcW w:w="236" w:type="dxa"/>
          </w:tcPr>
          <w:p w14:paraId="374DC873" w14:textId="77777777" w:rsidR="003068FD" w:rsidRPr="002004D6" w:rsidRDefault="003068FD" w:rsidP="003068FD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3E0FC483" w14:textId="4A345BE0" w:rsidR="003068FD" w:rsidRPr="002004D6" w:rsidRDefault="003068FD" w:rsidP="003068FD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004D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21,113</w:t>
            </w:r>
          </w:p>
        </w:tc>
        <w:tc>
          <w:tcPr>
            <w:tcW w:w="270" w:type="dxa"/>
          </w:tcPr>
          <w:p w14:paraId="7DF29C2B" w14:textId="77777777" w:rsidR="003068FD" w:rsidRPr="002004D6" w:rsidRDefault="003068FD" w:rsidP="003068FD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F5E21DE" w14:textId="4707AB6B" w:rsidR="003068FD" w:rsidRPr="002004D6" w:rsidRDefault="00E8092C" w:rsidP="003068FD">
            <w:pPr>
              <w:pStyle w:val="acctfourfigures"/>
              <w:tabs>
                <w:tab w:val="clear" w:pos="765"/>
                <w:tab w:val="decimal" w:pos="787"/>
              </w:tabs>
              <w:spacing w:line="360" w:lineRule="exact"/>
              <w:ind w:left="-108" w:right="6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109</w:t>
            </w:r>
          </w:p>
        </w:tc>
        <w:tc>
          <w:tcPr>
            <w:tcW w:w="270" w:type="dxa"/>
            <w:vAlign w:val="center"/>
          </w:tcPr>
          <w:p w14:paraId="3946326B" w14:textId="77777777" w:rsidR="003068FD" w:rsidRPr="002004D6" w:rsidRDefault="003068FD" w:rsidP="003068FD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508F482" w14:textId="6E7370EB" w:rsidR="003068FD" w:rsidRPr="002004D6" w:rsidRDefault="003068FD" w:rsidP="003068FD">
            <w:pPr>
              <w:pStyle w:val="acctfourfigures"/>
              <w:tabs>
                <w:tab w:val="clear" w:pos="765"/>
                <w:tab w:val="decimal" w:pos="891"/>
              </w:tabs>
              <w:spacing w:line="400" w:lineRule="exact"/>
              <w:ind w:left="-108" w:firstLine="1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004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</w:t>
            </w:r>
          </w:p>
        </w:tc>
      </w:tr>
      <w:tr w:rsidR="003068FD" w:rsidRPr="002004D6" w14:paraId="252B2669" w14:textId="77777777" w:rsidTr="00C057D7">
        <w:trPr>
          <w:trHeight w:val="403"/>
        </w:trPr>
        <w:tc>
          <w:tcPr>
            <w:tcW w:w="3960" w:type="dxa"/>
          </w:tcPr>
          <w:p w14:paraId="363832D4" w14:textId="7EEA2ABB" w:rsidR="003068FD" w:rsidRPr="002004D6" w:rsidRDefault="003068FD" w:rsidP="0030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04D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หนี้สินตามสัญญาเช่า</w:t>
            </w:r>
            <w:r w:rsidRPr="002004D6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</w:tcPr>
          <w:p w14:paraId="2502D226" w14:textId="77777777" w:rsidR="003068FD" w:rsidRPr="002004D6" w:rsidRDefault="003068FD" w:rsidP="003068FD">
            <w:pPr>
              <w:pStyle w:val="acctfourfigures"/>
              <w:tabs>
                <w:tab w:val="clear" w:pos="765"/>
                <w:tab w:val="decimal" w:pos="509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844BB31" w14:textId="77777777" w:rsidR="003068FD" w:rsidRPr="002004D6" w:rsidRDefault="003068FD" w:rsidP="003068FD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7FCE3A43" w14:textId="77777777" w:rsidR="003068FD" w:rsidRPr="002004D6" w:rsidRDefault="003068FD" w:rsidP="003068FD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59E1919" w14:textId="77777777" w:rsidR="003068FD" w:rsidRPr="002004D6" w:rsidRDefault="003068FD" w:rsidP="003068FD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3D359831" w14:textId="77777777" w:rsidR="003068FD" w:rsidRPr="002004D6" w:rsidRDefault="003068FD" w:rsidP="003068FD">
            <w:pPr>
              <w:pStyle w:val="acctfourfigures"/>
              <w:tabs>
                <w:tab w:val="clear" w:pos="765"/>
                <w:tab w:val="decimal" w:pos="774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C1C6DE9" w14:textId="77777777" w:rsidR="003068FD" w:rsidRPr="002004D6" w:rsidRDefault="003068FD" w:rsidP="003068FD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79B162E0" w14:textId="77777777" w:rsidR="003068FD" w:rsidRPr="002004D6" w:rsidRDefault="003068FD" w:rsidP="003068FD">
            <w:pPr>
              <w:pStyle w:val="acctfourfigures"/>
              <w:tabs>
                <w:tab w:val="clear" w:pos="765"/>
                <w:tab w:val="decimal" w:pos="891"/>
              </w:tabs>
              <w:spacing w:line="400" w:lineRule="exact"/>
              <w:ind w:left="-108" w:firstLine="1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3068FD" w:rsidRPr="002004D6" w14:paraId="202A4202" w14:textId="77777777" w:rsidTr="00C057D7">
        <w:trPr>
          <w:trHeight w:val="403"/>
        </w:trPr>
        <w:tc>
          <w:tcPr>
            <w:tcW w:w="3960" w:type="dxa"/>
          </w:tcPr>
          <w:p w14:paraId="0A1CE8EA" w14:textId="44F8AE0D" w:rsidR="003068FD" w:rsidRPr="002004D6" w:rsidRDefault="003068FD" w:rsidP="0030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cs/>
              </w:rPr>
              <w:lastRenderedPageBreak/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center"/>
          </w:tcPr>
          <w:p w14:paraId="12200212" w14:textId="38309E2B" w:rsidR="003068FD" w:rsidRPr="002004D6" w:rsidRDefault="003068FD" w:rsidP="003068FD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149</w:t>
            </w:r>
          </w:p>
        </w:tc>
        <w:tc>
          <w:tcPr>
            <w:tcW w:w="236" w:type="dxa"/>
          </w:tcPr>
          <w:p w14:paraId="70FC34B1" w14:textId="77777777" w:rsidR="003068FD" w:rsidRPr="002004D6" w:rsidRDefault="003068FD" w:rsidP="003068FD">
            <w:pPr>
              <w:pStyle w:val="acctfourfigures"/>
              <w:tabs>
                <w:tab w:val="clear" w:pos="765"/>
                <w:tab w:val="decimal" w:pos="864"/>
              </w:tabs>
              <w:spacing w:line="360" w:lineRule="exact"/>
              <w:ind w:right="-12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</w:tcPr>
          <w:p w14:paraId="167E676F" w14:textId="1C98BD73" w:rsidR="003068FD" w:rsidRPr="002004D6" w:rsidRDefault="003068FD" w:rsidP="003068FD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004D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1,474</w:t>
            </w:r>
          </w:p>
        </w:tc>
        <w:tc>
          <w:tcPr>
            <w:tcW w:w="270" w:type="dxa"/>
          </w:tcPr>
          <w:p w14:paraId="0A52CDFE" w14:textId="77777777" w:rsidR="003068FD" w:rsidRPr="002004D6" w:rsidRDefault="003068FD" w:rsidP="003068FD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25B53363" w14:textId="6DCC16A6" w:rsidR="003068FD" w:rsidRPr="002004D6" w:rsidRDefault="003068FD" w:rsidP="003068FD">
            <w:pPr>
              <w:pStyle w:val="acctfourfigures"/>
              <w:tabs>
                <w:tab w:val="clear" w:pos="765"/>
                <w:tab w:val="decimal" w:pos="517"/>
              </w:tabs>
              <w:spacing w:line="400" w:lineRule="exact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3811397" w14:textId="77777777" w:rsidR="003068FD" w:rsidRPr="002004D6" w:rsidRDefault="003068FD" w:rsidP="003068FD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9D94B4A" w14:textId="252C8F46" w:rsidR="003068FD" w:rsidRPr="002004D6" w:rsidRDefault="003068FD" w:rsidP="003068FD">
            <w:pPr>
              <w:pStyle w:val="acctfourfigures"/>
              <w:tabs>
                <w:tab w:val="clear" w:pos="765"/>
                <w:tab w:val="decimal" w:pos="610"/>
              </w:tabs>
              <w:spacing w:line="400" w:lineRule="exact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004D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</w:tr>
      <w:tr w:rsidR="003068FD" w:rsidRPr="002004D6" w14:paraId="466EC0CA" w14:textId="77777777" w:rsidTr="006F5213">
        <w:tc>
          <w:tcPr>
            <w:tcW w:w="3960" w:type="dxa"/>
          </w:tcPr>
          <w:p w14:paraId="0526C7E1" w14:textId="77777777" w:rsidR="003068FD" w:rsidRPr="002004D6" w:rsidRDefault="003068FD" w:rsidP="0030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3BCEB730" w14:textId="77777777" w:rsidR="003068FD" w:rsidRPr="002004D6" w:rsidRDefault="003068FD" w:rsidP="003068FD">
            <w:pPr>
              <w:pStyle w:val="acctfourfigures"/>
              <w:tabs>
                <w:tab w:val="clear" w:pos="765"/>
                <w:tab w:val="decimal" w:pos="509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4568BFA" w14:textId="77777777" w:rsidR="003068FD" w:rsidRPr="002004D6" w:rsidRDefault="003068FD" w:rsidP="003068FD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</w:tcPr>
          <w:p w14:paraId="074499A4" w14:textId="77777777" w:rsidR="003068FD" w:rsidRPr="002004D6" w:rsidRDefault="003068FD" w:rsidP="003068FD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DC6D54F" w14:textId="77777777" w:rsidR="003068FD" w:rsidRPr="002004D6" w:rsidRDefault="003068FD" w:rsidP="003068FD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7FF22265" w14:textId="77777777" w:rsidR="003068FD" w:rsidRPr="002004D6" w:rsidRDefault="003068FD" w:rsidP="003068FD">
            <w:pPr>
              <w:pStyle w:val="acctfourfigures"/>
              <w:tabs>
                <w:tab w:val="clear" w:pos="765"/>
                <w:tab w:val="decimal" w:pos="774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71E6FB6" w14:textId="77777777" w:rsidR="003068FD" w:rsidRPr="002004D6" w:rsidRDefault="003068FD" w:rsidP="003068FD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35B045B3" w14:textId="77777777" w:rsidR="003068FD" w:rsidRPr="002004D6" w:rsidRDefault="003068FD" w:rsidP="003068FD">
            <w:pPr>
              <w:pStyle w:val="acctfourfigures"/>
              <w:tabs>
                <w:tab w:val="clear" w:pos="765"/>
                <w:tab w:val="decimal" w:pos="891"/>
              </w:tabs>
              <w:spacing w:line="400" w:lineRule="exact"/>
              <w:ind w:left="-108" w:firstLine="1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3068FD" w:rsidRPr="002004D6" w14:paraId="344A053B" w14:textId="77777777" w:rsidTr="00C057D7">
        <w:trPr>
          <w:trHeight w:val="403"/>
        </w:trPr>
        <w:tc>
          <w:tcPr>
            <w:tcW w:w="3960" w:type="dxa"/>
          </w:tcPr>
          <w:p w14:paraId="6FBB82DA" w14:textId="07A20A25" w:rsidR="003068FD" w:rsidRPr="002004D6" w:rsidRDefault="003068FD" w:rsidP="0030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04D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1170" w:type="dxa"/>
          </w:tcPr>
          <w:p w14:paraId="0797D584" w14:textId="77777777" w:rsidR="003068FD" w:rsidRPr="002004D6" w:rsidRDefault="003068FD" w:rsidP="003068FD">
            <w:pPr>
              <w:pStyle w:val="acctfourfigures"/>
              <w:tabs>
                <w:tab w:val="clear" w:pos="765"/>
                <w:tab w:val="decimal" w:pos="509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6E6E737" w14:textId="77777777" w:rsidR="003068FD" w:rsidRPr="002004D6" w:rsidRDefault="003068FD" w:rsidP="003068FD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43412703" w14:textId="77777777" w:rsidR="003068FD" w:rsidRPr="002004D6" w:rsidRDefault="003068FD" w:rsidP="003068FD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582657F" w14:textId="77777777" w:rsidR="003068FD" w:rsidRPr="002004D6" w:rsidRDefault="003068FD" w:rsidP="003068FD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667C96F2" w14:textId="77777777" w:rsidR="003068FD" w:rsidRPr="002004D6" w:rsidRDefault="003068FD" w:rsidP="003068FD">
            <w:pPr>
              <w:pStyle w:val="acctfourfigures"/>
              <w:tabs>
                <w:tab w:val="clear" w:pos="765"/>
                <w:tab w:val="decimal" w:pos="774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4B7ABA3" w14:textId="77777777" w:rsidR="003068FD" w:rsidRPr="002004D6" w:rsidRDefault="003068FD" w:rsidP="003068FD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2540715F" w14:textId="77777777" w:rsidR="003068FD" w:rsidRPr="002004D6" w:rsidRDefault="003068FD" w:rsidP="003068FD">
            <w:pPr>
              <w:pStyle w:val="acctfourfigures"/>
              <w:tabs>
                <w:tab w:val="clear" w:pos="765"/>
                <w:tab w:val="decimal" w:pos="891"/>
              </w:tabs>
              <w:spacing w:line="400" w:lineRule="exact"/>
              <w:ind w:left="-108" w:firstLine="1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3068FD" w:rsidRPr="002004D6" w14:paraId="6F526975" w14:textId="77777777" w:rsidTr="00AE7E35">
        <w:trPr>
          <w:trHeight w:val="403"/>
        </w:trPr>
        <w:tc>
          <w:tcPr>
            <w:tcW w:w="3960" w:type="dxa"/>
          </w:tcPr>
          <w:p w14:paraId="6267D138" w14:textId="71F4320E" w:rsidR="003068FD" w:rsidRPr="002004D6" w:rsidRDefault="003068FD" w:rsidP="0030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  <w:r w:rsidRPr="002004D6">
              <w:rPr>
                <w:rFonts w:asciiTheme="majorBidi" w:hAnsiTheme="majorBidi" w:cstheme="majorBidi" w:hint="cs"/>
                <w:sz w:val="28"/>
                <w:szCs w:val="28"/>
                <w:cs/>
              </w:rPr>
              <w:t>ร่วม</w:t>
            </w:r>
          </w:p>
        </w:tc>
        <w:tc>
          <w:tcPr>
            <w:tcW w:w="1170" w:type="dxa"/>
          </w:tcPr>
          <w:p w14:paraId="43D247CE" w14:textId="7AA9132C" w:rsidR="003068FD" w:rsidRPr="002004D6" w:rsidRDefault="003068FD" w:rsidP="003068FD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5,000</w:t>
            </w:r>
          </w:p>
        </w:tc>
        <w:tc>
          <w:tcPr>
            <w:tcW w:w="236" w:type="dxa"/>
          </w:tcPr>
          <w:p w14:paraId="75198A57" w14:textId="77777777" w:rsidR="003068FD" w:rsidRPr="002004D6" w:rsidRDefault="003068FD" w:rsidP="003068FD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bottom w:val="nil"/>
            </w:tcBorders>
          </w:tcPr>
          <w:p w14:paraId="6FDD2A02" w14:textId="434C8F3D" w:rsidR="003068FD" w:rsidRPr="002004D6" w:rsidRDefault="003068FD" w:rsidP="003068FD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5,000</w:t>
            </w:r>
          </w:p>
        </w:tc>
        <w:tc>
          <w:tcPr>
            <w:tcW w:w="270" w:type="dxa"/>
          </w:tcPr>
          <w:p w14:paraId="12A1790E" w14:textId="77777777" w:rsidR="003068FD" w:rsidRPr="002004D6" w:rsidRDefault="003068FD" w:rsidP="003068FD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57ADB7F8" w14:textId="435186D4" w:rsidR="003068FD" w:rsidRPr="002004D6" w:rsidRDefault="003068FD" w:rsidP="003068FD">
            <w:pPr>
              <w:pStyle w:val="acctfourfigures"/>
              <w:tabs>
                <w:tab w:val="clear" w:pos="765"/>
                <w:tab w:val="decimal" w:pos="516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E77938A" w14:textId="77777777" w:rsidR="003068FD" w:rsidRPr="002004D6" w:rsidRDefault="003068FD" w:rsidP="003068FD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0C63E4EF" w14:textId="430287BD" w:rsidR="003068FD" w:rsidRPr="002004D6" w:rsidRDefault="003068FD" w:rsidP="003068FD">
            <w:pPr>
              <w:pStyle w:val="acctfourfigures"/>
              <w:tabs>
                <w:tab w:val="clear" w:pos="765"/>
                <w:tab w:val="decimal" w:pos="610"/>
              </w:tabs>
              <w:spacing w:line="400" w:lineRule="exact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3068FD" w:rsidRPr="002004D6" w14:paraId="027FD75F" w14:textId="77777777" w:rsidTr="004C7607">
        <w:trPr>
          <w:trHeight w:val="403"/>
        </w:trPr>
        <w:tc>
          <w:tcPr>
            <w:tcW w:w="3960" w:type="dxa"/>
          </w:tcPr>
          <w:p w14:paraId="3A722FC8" w14:textId="7BFDA0A6" w:rsidR="003068FD" w:rsidRPr="002004D6" w:rsidRDefault="003068FD" w:rsidP="0030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99FF0A9" w14:textId="39283969" w:rsidR="003068FD" w:rsidRPr="002004D6" w:rsidRDefault="003068FD" w:rsidP="003068FD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17,750</w:t>
            </w:r>
          </w:p>
        </w:tc>
        <w:tc>
          <w:tcPr>
            <w:tcW w:w="236" w:type="dxa"/>
          </w:tcPr>
          <w:p w14:paraId="17E0578B" w14:textId="77777777" w:rsidR="003068FD" w:rsidRPr="002004D6" w:rsidRDefault="003068FD" w:rsidP="003068FD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148B224D" w14:textId="6B1FF126" w:rsidR="003068FD" w:rsidRPr="002004D6" w:rsidRDefault="003068FD" w:rsidP="003068FD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17,750</w:t>
            </w:r>
          </w:p>
        </w:tc>
        <w:tc>
          <w:tcPr>
            <w:tcW w:w="270" w:type="dxa"/>
          </w:tcPr>
          <w:p w14:paraId="38AF9D4B" w14:textId="77777777" w:rsidR="003068FD" w:rsidRPr="002004D6" w:rsidRDefault="003068FD" w:rsidP="003068FD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4321E5D" w14:textId="498DD31E" w:rsidR="003068FD" w:rsidRPr="002004D6" w:rsidRDefault="003068FD" w:rsidP="003068FD">
            <w:pPr>
              <w:pStyle w:val="acctfourfigures"/>
              <w:tabs>
                <w:tab w:val="clear" w:pos="765"/>
                <w:tab w:val="decimal" w:pos="516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1C3A0A3" w14:textId="77777777" w:rsidR="003068FD" w:rsidRPr="002004D6" w:rsidRDefault="003068FD" w:rsidP="003068FD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8F678A9" w14:textId="531E24B1" w:rsidR="003068FD" w:rsidRPr="002004D6" w:rsidRDefault="003068FD" w:rsidP="003068FD">
            <w:pPr>
              <w:pStyle w:val="acctfourfigures"/>
              <w:tabs>
                <w:tab w:val="clear" w:pos="765"/>
                <w:tab w:val="decimal" w:pos="610"/>
              </w:tabs>
              <w:spacing w:line="400" w:lineRule="exact"/>
              <w:ind w:lef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3068FD" w:rsidRPr="002004D6" w14:paraId="207B9DA8" w14:textId="77777777" w:rsidTr="004C7607">
        <w:trPr>
          <w:trHeight w:val="403"/>
        </w:trPr>
        <w:tc>
          <w:tcPr>
            <w:tcW w:w="3960" w:type="dxa"/>
          </w:tcPr>
          <w:p w14:paraId="68FC8360" w14:textId="0DF868E9" w:rsidR="003068FD" w:rsidRPr="002004D6" w:rsidRDefault="003068FD" w:rsidP="0030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004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A48E6F9" w14:textId="706B2500" w:rsidR="003068FD" w:rsidRPr="002004D6" w:rsidRDefault="003068FD" w:rsidP="003068FD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22,750</w:t>
            </w:r>
          </w:p>
        </w:tc>
        <w:tc>
          <w:tcPr>
            <w:tcW w:w="236" w:type="dxa"/>
          </w:tcPr>
          <w:p w14:paraId="19D1A3EB" w14:textId="77777777" w:rsidR="003068FD" w:rsidRPr="002004D6" w:rsidRDefault="003068FD" w:rsidP="003068FD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1A8A3076" w14:textId="43731E6A" w:rsidR="003068FD" w:rsidRPr="002004D6" w:rsidRDefault="003068FD" w:rsidP="003068FD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004D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22,750</w:t>
            </w:r>
          </w:p>
        </w:tc>
        <w:tc>
          <w:tcPr>
            <w:tcW w:w="270" w:type="dxa"/>
          </w:tcPr>
          <w:p w14:paraId="4271DA49" w14:textId="77777777" w:rsidR="003068FD" w:rsidRPr="002004D6" w:rsidRDefault="003068FD" w:rsidP="003068FD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4CFFDEF" w14:textId="60E906A1" w:rsidR="003068FD" w:rsidRPr="002004D6" w:rsidRDefault="003068FD" w:rsidP="003068FD">
            <w:pPr>
              <w:pStyle w:val="acctfourfigures"/>
              <w:tabs>
                <w:tab w:val="clear" w:pos="765"/>
                <w:tab w:val="decimal" w:pos="516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A4D8460" w14:textId="77777777" w:rsidR="003068FD" w:rsidRPr="002004D6" w:rsidRDefault="003068FD" w:rsidP="003068FD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ADC4CCF" w14:textId="46727BA2" w:rsidR="003068FD" w:rsidRPr="002004D6" w:rsidRDefault="003068FD" w:rsidP="003068FD">
            <w:pPr>
              <w:pStyle w:val="acctfourfigures"/>
              <w:tabs>
                <w:tab w:val="clear" w:pos="765"/>
                <w:tab w:val="decimal" w:pos="610"/>
              </w:tabs>
              <w:spacing w:line="400" w:lineRule="exact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004D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</w:tr>
    </w:tbl>
    <w:p w14:paraId="25108535" w14:textId="2D9E5175" w:rsidR="000E66A1" w:rsidRPr="002004D6" w:rsidRDefault="000E66A1" w:rsidP="000E66A1">
      <w:pPr>
        <w:pStyle w:val="index"/>
        <w:tabs>
          <w:tab w:val="clear" w:pos="1134"/>
        </w:tabs>
        <w:spacing w:after="0" w:line="240" w:lineRule="atLeast"/>
        <w:ind w:left="540" w:firstLine="0"/>
        <w:outlineLvl w:val="0"/>
        <w:rPr>
          <w:rFonts w:asciiTheme="majorBidi" w:hAnsiTheme="majorBidi" w:cstheme="majorBidi"/>
          <w:b/>
          <w:bCs/>
          <w:sz w:val="30"/>
          <w:szCs w:val="30"/>
          <w:rtl/>
          <w:cs/>
          <w:lang w:val="en-US"/>
        </w:rPr>
      </w:pPr>
    </w:p>
    <w:p w14:paraId="166BD137" w14:textId="0C1D035E" w:rsidR="009D4FE6" w:rsidRPr="002004D6" w:rsidRDefault="009D4FE6" w:rsidP="009D4FE6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rPr>
          <w:rFonts w:ascii="Angsana New" w:hAnsi="Angsana New"/>
          <w:i/>
          <w:iCs/>
          <w:sz w:val="28"/>
          <w:szCs w:val="28"/>
        </w:rPr>
      </w:pPr>
      <w:r w:rsidRPr="002004D6">
        <w:rPr>
          <w:rFonts w:ascii="Angsana New" w:hAnsi="Angsana New"/>
          <w:i/>
          <w:iCs/>
          <w:sz w:val="28"/>
          <w:szCs w:val="28"/>
        </w:rPr>
        <w:tab/>
      </w:r>
      <w:r w:rsidRPr="002004D6">
        <w:rPr>
          <w:rFonts w:ascii="Angsana New" w:hAnsi="Angsana New" w:hint="cs"/>
          <w:i/>
          <w:iCs/>
          <w:sz w:val="28"/>
          <w:szCs w:val="28"/>
          <w:cs/>
        </w:rPr>
        <w:t xml:space="preserve">สัญญาสำคัญที่ทำกับกิจการที่เกี่ยวข้องกัน  </w:t>
      </w:r>
    </w:p>
    <w:p w14:paraId="70D2D2C6" w14:textId="4AE5CAFA" w:rsidR="000A44A9" w:rsidRDefault="000A44A9" w:rsidP="00816A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6CA8C5D7" w14:textId="67393C46" w:rsidR="00DD7E58" w:rsidRDefault="00DD7E58" w:rsidP="00816A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ในเดือนกรกฏาคม </w:t>
      </w:r>
      <w:r>
        <w:rPr>
          <w:rFonts w:asciiTheme="majorBidi" w:hAnsiTheme="majorBidi" w:cstheme="majorBidi"/>
          <w:spacing w:val="-2"/>
          <w:sz w:val="28"/>
          <w:szCs w:val="28"/>
        </w:rPr>
        <w:t xml:space="preserve">2565 </w:t>
      </w:r>
      <w:r>
        <w:rPr>
          <w:rFonts w:asciiTheme="majorBidi" w:hAnsiTheme="majorBidi" w:cstheme="majorBidi" w:hint="cs"/>
          <w:spacing w:val="-2"/>
          <w:sz w:val="28"/>
          <w:szCs w:val="28"/>
          <w:cs/>
        </w:rPr>
        <w:t>บริษัทได้ทำบันทึกข้อตกลงขยายระยะเวลาชำระเงินต้นคืนกับบริษัทย่อยแห่งหนึ่ง เพื่อเปลี่ยน</w:t>
      </w:r>
      <w:r w:rsidR="002C64CA">
        <w:rPr>
          <w:rFonts w:asciiTheme="majorBidi" w:hAnsiTheme="majorBidi" w:cstheme="majorBidi" w:hint="cs"/>
          <w:spacing w:val="-2"/>
          <w:sz w:val="28"/>
          <w:szCs w:val="28"/>
          <w:cs/>
        </w:rPr>
        <w:t>แปลง</w:t>
      </w:r>
      <w:r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กำหนดการรับชำระคืนเงินกู้จากภายในวันที่ </w:t>
      </w:r>
      <w:r>
        <w:rPr>
          <w:rFonts w:asciiTheme="majorBidi" w:hAnsiTheme="majorBidi" w:cstheme="majorBidi"/>
          <w:spacing w:val="-2"/>
          <w:sz w:val="28"/>
          <w:szCs w:val="28"/>
        </w:rPr>
        <w:t xml:space="preserve">23 </w:t>
      </w:r>
      <w:r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กรกฎาคม </w:t>
      </w:r>
      <w:r>
        <w:rPr>
          <w:rFonts w:asciiTheme="majorBidi" w:hAnsiTheme="majorBidi" w:cstheme="majorBidi"/>
          <w:spacing w:val="-2"/>
          <w:sz w:val="28"/>
          <w:szCs w:val="28"/>
        </w:rPr>
        <w:t xml:space="preserve">2565 </w:t>
      </w:r>
      <w:r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เป็นภายในวันที่ </w:t>
      </w:r>
      <w:r>
        <w:rPr>
          <w:rFonts w:asciiTheme="majorBidi" w:hAnsiTheme="majorBidi" w:cstheme="majorBidi"/>
          <w:spacing w:val="-2"/>
          <w:sz w:val="28"/>
          <w:szCs w:val="28"/>
        </w:rPr>
        <w:t xml:space="preserve">23 </w:t>
      </w:r>
      <w:r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กรกฎาคม </w:t>
      </w:r>
      <w:r>
        <w:rPr>
          <w:rFonts w:asciiTheme="majorBidi" w:hAnsiTheme="majorBidi" w:cstheme="majorBidi"/>
          <w:spacing w:val="-2"/>
          <w:sz w:val="28"/>
          <w:szCs w:val="28"/>
        </w:rPr>
        <w:t xml:space="preserve">2567 </w:t>
      </w:r>
      <w:r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ณ วันที่ </w:t>
      </w:r>
      <w:r>
        <w:rPr>
          <w:rFonts w:asciiTheme="majorBidi" w:hAnsiTheme="majorBidi" w:cstheme="majorBidi"/>
          <w:spacing w:val="-2"/>
          <w:sz w:val="28"/>
          <w:szCs w:val="28"/>
        </w:rPr>
        <w:t xml:space="preserve">30 </w:t>
      </w:r>
      <w:r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กันยายน </w:t>
      </w:r>
      <w:r>
        <w:rPr>
          <w:rFonts w:asciiTheme="majorBidi" w:hAnsiTheme="majorBidi" w:cstheme="majorBidi"/>
          <w:spacing w:val="-2"/>
          <w:sz w:val="28"/>
          <w:szCs w:val="28"/>
        </w:rPr>
        <w:t xml:space="preserve">2565 </w:t>
      </w:r>
      <w:r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บริษัทย่อยดังกล่าวเบิกเงินกู้ยืมจากบริษัทจำนวน </w:t>
      </w:r>
      <w:r>
        <w:rPr>
          <w:rFonts w:asciiTheme="majorBidi" w:hAnsiTheme="majorBidi" w:cstheme="majorBidi"/>
          <w:spacing w:val="-2"/>
          <w:sz w:val="28"/>
          <w:szCs w:val="28"/>
        </w:rPr>
        <w:t xml:space="preserve">53.25 </w:t>
      </w:r>
      <w:r>
        <w:rPr>
          <w:rFonts w:asciiTheme="majorBidi" w:hAnsiTheme="majorBidi" w:cstheme="majorBidi" w:hint="cs"/>
          <w:spacing w:val="-2"/>
          <w:sz w:val="28"/>
          <w:szCs w:val="28"/>
          <w:cs/>
        </w:rPr>
        <w:t>ล้านบาท</w:t>
      </w:r>
    </w:p>
    <w:p w14:paraId="19CA4464" w14:textId="7FAE6693" w:rsidR="00EE28DD" w:rsidRDefault="00EE28DD" w:rsidP="00816A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</w:p>
    <w:p w14:paraId="776295FE" w14:textId="7B65B263" w:rsidR="00EE28DD" w:rsidRDefault="00EE28DD" w:rsidP="00EE28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ในเดือนกรกฏาคม </w:t>
      </w:r>
      <w:r>
        <w:rPr>
          <w:rFonts w:asciiTheme="majorBidi" w:hAnsiTheme="majorBidi" w:cstheme="majorBidi"/>
          <w:spacing w:val="-2"/>
          <w:sz w:val="28"/>
          <w:szCs w:val="28"/>
        </w:rPr>
        <w:t xml:space="preserve">2565 </w:t>
      </w:r>
      <w:r>
        <w:rPr>
          <w:rFonts w:asciiTheme="majorBidi" w:hAnsiTheme="majorBidi" w:cstheme="majorBidi" w:hint="cs"/>
          <w:spacing w:val="-2"/>
          <w:sz w:val="28"/>
          <w:szCs w:val="28"/>
          <w:cs/>
        </w:rPr>
        <w:t>บริษัทย่อยแห่งหนึ่งได้ทำบันทึกข้อตกลงขยายระยะเวลาชำระเงินต้นคืนกับ</w:t>
      </w:r>
      <w:r w:rsidR="00210543">
        <w:rPr>
          <w:rFonts w:asciiTheme="majorBidi" w:hAnsiTheme="majorBidi" w:cstheme="majorBidi" w:hint="cs"/>
          <w:spacing w:val="-2"/>
          <w:sz w:val="28"/>
          <w:szCs w:val="28"/>
          <w:cs/>
        </w:rPr>
        <w:t>บริษัท</w:t>
      </w:r>
      <w:r w:rsidR="002F7B61">
        <w:rPr>
          <w:rFonts w:asciiTheme="majorBidi" w:hAnsiTheme="majorBidi" w:cstheme="majorBidi" w:hint="cs"/>
          <w:spacing w:val="-2"/>
          <w:sz w:val="28"/>
          <w:szCs w:val="28"/>
          <w:cs/>
        </w:rPr>
        <w:t>ที่เกี่ยวข้องกัน</w:t>
      </w:r>
      <w:r w:rsidR="002631A3">
        <w:rPr>
          <w:rFonts w:asciiTheme="majorBidi" w:hAnsiTheme="majorBidi" w:cstheme="majorBidi" w:hint="cs"/>
          <w:spacing w:val="-2"/>
          <w:sz w:val="28"/>
          <w:szCs w:val="28"/>
          <w:cs/>
        </w:rPr>
        <w:t>หลายแห่ง</w:t>
      </w:r>
      <w:r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เพื่อเปลี่ยนแปลงกำหนดการรับชำระคืนเงินกู้จากภายในเดือนกรกฎาคม </w:t>
      </w:r>
      <w:r>
        <w:rPr>
          <w:rFonts w:asciiTheme="majorBidi" w:hAnsiTheme="majorBidi" w:cstheme="majorBidi"/>
          <w:spacing w:val="-2"/>
          <w:sz w:val="28"/>
          <w:szCs w:val="28"/>
        </w:rPr>
        <w:t xml:space="preserve">2565 </w:t>
      </w:r>
      <w:r>
        <w:rPr>
          <w:rFonts w:asciiTheme="majorBidi" w:hAnsiTheme="majorBidi" w:cstheme="majorBidi" w:hint="cs"/>
          <w:spacing w:val="-2"/>
          <w:sz w:val="28"/>
          <w:szCs w:val="28"/>
          <w:cs/>
        </w:rPr>
        <w:t>เป็นภายใน</w:t>
      </w:r>
      <w:r w:rsidR="002631A3">
        <w:rPr>
          <w:rFonts w:asciiTheme="majorBidi" w:hAnsiTheme="majorBidi" w:cstheme="majorBidi" w:hint="cs"/>
          <w:spacing w:val="-2"/>
          <w:sz w:val="28"/>
          <w:szCs w:val="28"/>
          <w:cs/>
        </w:rPr>
        <w:t>เดือน</w:t>
      </w:r>
      <w:r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กรกฎาคม </w:t>
      </w:r>
      <w:r>
        <w:rPr>
          <w:rFonts w:asciiTheme="majorBidi" w:hAnsiTheme="majorBidi" w:cstheme="majorBidi"/>
          <w:spacing w:val="-2"/>
          <w:sz w:val="28"/>
          <w:szCs w:val="28"/>
        </w:rPr>
        <w:t>2567</w:t>
      </w:r>
      <w:r w:rsidR="002F7B61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</w:t>
      </w:r>
      <w:r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ณ วันที่ </w:t>
      </w:r>
      <w:r>
        <w:rPr>
          <w:rFonts w:asciiTheme="majorBidi" w:hAnsiTheme="majorBidi" w:cstheme="majorBidi"/>
          <w:spacing w:val="-2"/>
          <w:sz w:val="28"/>
          <w:szCs w:val="28"/>
        </w:rPr>
        <w:t xml:space="preserve">30 </w:t>
      </w:r>
      <w:r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กันยายน </w:t>
      </w:r>
      <w:r>
        <w:rPr>
          <w:rFonts w:asciiTheme="majorBidi" w:hAnsiTheme="majorBidi" w:cstheme="majorBidi"/>
          <w:spacing w:val="-2"/>
          <w:sz w:val="28"/>
          <w:szCs w:val="28"/>
        </w:rPr>
        <w:t xml:space="preserve">2565 </w:t>
      </w:r>
      <w:r>
        <w:rPr>
          <w:rFonts w:asciiTheme="majorBidi" w:hAnsiTheme="majorBidi" w:cstheme="majorBidi" w:hint="cs"/>
          <w:spacing w:val="-2"/>
          <w:sz w:val="28"/>
          <w:szCs w:val="28"/>
          <w:cs/>
        </w:rPr>
        <w:t>บริษัทย่อยดังกล่าวเบิกเงินกู้ยืมจาก</w:t>
      </w:r>
      <w:r w:rsidR="00210543">
        <w:rPr>
          <w:rFonts w:asciiTheme="majorBidi" w:hAnsiTheme="majorBidi" w:cstheme="majorBidi" w:hint="cs"/>
          <w:spacing w:val="-2"/>
          <w:sz w:val="28"/>
          <w:szCs w:val="28"/>
          <w:cs/>
        </w:rPr>
        <w:t>บริษัทที่เกี่ยวข้องกัน</w:t>
      </w:r>
      <w:r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จำนวน </w:t>
      </w:r>
      <w:r>
        <w:rPr>
          <w:rFonts w:asciiTheme="majorBidi" w:hAnsiTheme="majorBidi" w:cstheme="majorBidi"/>
          <w:spacing w:val="-2"/>
          <w:sz w:val="28"/>
          <w:szCs w:val="28"/>
        </w:rPr>
        <w:t xml:space="preserve">17.75 </w:t>
      </w:r>
      <w:r>
        <w:rPr>
          <w:rFonts w:asciiTheme="majorBidi" w:hAnsiTheme="majorBidi" w:cstheme="majorBidi" w:hint="cs"/>
          <w:spacing w:val="-2"/>
          <w:sz w:val="28"/>
          <w:szCs w:val="28"/>
          <w:cs/>
        </w:rPr>
        <w:t>ล้านบาท</w:t>
      </w:r>
    </w:p>
    <w:p w14:paraId="11B07CBA" w14:textId="77777777" w:rsidR="00DD7E58" w:rsidRPr="002004D6" w:rsidRDefault="00DD7E58" w:rsidP="00816A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76E1216D" w14:textId="24258828" w:rsidR="000A44A9" w:rsidRPr="002004D6" w:rsidRDefault="000A44A9" w:rsidP="000A4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pacing w:val="-2"/>
          <w:sz w:val="28"/>
          <w:szCs w:val="28"/>
          <w:cs/>
        </w:rPr>
      </w:pPr>
      <w:r w:rsidRPr="002004D6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ในเดือนสิงหาคม </w:t>
      </w:r>
      <w:r w:rsidRPr="002004D6">
        <w:rPr>
          <w:rFonts w:asciiTheme="majorBidi" w:hAnsiTheme="majorBidi" w:cstheme="majorBidi"/>
          <w:spacing w:val="-2"/>
          <w:sz w:val="28"/>
          <w:szCs w:val="28"/>
        </w:rPr>
        <w:t xml:space="preserve">2564 </w:t>
      </w:r>
      <w:r w:rsidRPr="002004D6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บริษัทได้ทำสัญญาเงินให้กู้ยืมระยะยาวแก่บริษัทย่อยแห่งหนึ่ง เงินกู้ยืมดังกล่าวมีอัตราดอกเบี้ยอ้างอิงกับอัตราดอกเบี้ยเงินกู้ยืมขั้นต่ำ </w:t>
      </w:r>
      <w:r w:rsidRPr="002004D6">
        <w:rPr>
          <w:rFonts w:asciiTheme="majorBidi" w:hAnsiTheme="majorBidi" w:cstheme="majorBidi"/>
          <w:spacing w:val="-2"/>
          <w:sz w:val="28"/>
          <w:szCs w:val="28"/>
        </w:rPr>
        <w:t xml:space="preserve">(MLR) </w:t>
      </w:r>
      <w:r w:rsidRPr="002004D6">
        <w:rPr>
          <w:rFonts w:asciiTheme="majorBidi" w:hAnsiTheme="majorBidi" w:cstheme="majorBidi" w:hint="cs"/>
          <w:spacing w:val="-2"/>
          <w:sz w:val="28"/>
          <w:szCs w:val="28"/>
          <w:cs/>
        </w:rPr>
        <w:t>ตามที่ระบุไว้ในสัญญา</w:t>
      </w:r>
      <w:r w:rsidR="00186220" w:rsidRPr="002004D6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และมี</w:t>
      </w:r>
      <w:r w:rsidRPr="002004D6">
        <w:rPr>
          <w:rFonts w:asciiTheme="majorBidi" w:hAnsiTheme="majorBidi" w:cstheme="majorBidi" w:hint="cs"/>
          <w:spacing w:val="-2"/>
          <w:sz w:val="28"/>
          <w:szCs w:val="28"/>
          <w:cs/>
        </w:rPr>
        <w:t>กำหนดชำระ</w:t>
      </w:r>
      <w:r w:rsidR="00186220" w:rsidRPr="002004D6">
        <w:rPr>
          <w:rFonts w:asciiTheme="majorBidi" w:hAnsiTheme="majorBidi" w:cstheme="majorBidi" w:hint="cs"/>
          <w:spacing w:val="-2"/>
          <w:sz w:val="28"/>
          <w:szCs w:val="28"/>
          <w:cs/>
        </w:rPr>
        <w:t>ดอกเบี้ย</w:t>
      </w:r>
      <w:r w:rsidRPr="002004D6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เป็นรายเดือน </w:t>
      </w:r>
      <w:r w:rsidR="00F85189" w:rsidRPr="002004D6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ต่อมาในเดือนมกราคม </w:t>
      </w:r>
      <w:r w:rsidR="00F85189" w:rsidRPr="002004D6">
        <w:rPr>
          <w:rFonts w:asciiTheme="majorBidi" w:hAnsiTheme="majorBidi" w:cstheme="majorBidi"/>
          <w:spacing w:val="-2"/>
          <w:sz w:val="28"/>
          <w:szCs w:val="28"/>
        </w:rPr>
        <w:t xml:space="preserve">2565 </w:t>
      </w:r>
      <w:r w:rsidR="00F85189" w:rsidRPr="002004D6">
        <w:rPr>
          <w:rFonts w:asciiTheme="majorBidi" w:hAnsiTheme="majorBidi" w:cstheme="majorBidi" w:hint="cs"/>
          <w:spacing w:val="-2"/>
          <w:sz w:val="28"/>
          <w:szCs w:val="28"/>
          <w:cs/>
        </w:rPr>
        <w:t>บริษัทได้ทำ</w:t>
      </w:r>
      <w:r w:rsidR="00186220" w:rsidRPr="002004D6">
        <w:rPr>
          <w:rFonts w:asciiTheme="majorBidi" w:hAnsiTheme="majorBidi" w:cstheme="majorBidi" w:hint="cs"/>
          <w:spacing w:val="-2"/>
          <w:sz w:val="28"/>
          <w:szCs w:val="28"/>
          <w:cs/>
        </w:rPr>
        <w:t>บันทึกแนบท้าย</w:t>
      </w:r>
      <w:r w:rsidR="00F85189" w:rsidRPr="002004D6">
        <w:rPr>
          <w:rFonts w:asciiTheme="majorBidi" w:hAnsiTheme="majorBidi" w:cstheme="majorBidi" w:hint="cs"/>
          <w:spacing w:val="-2"/>
          <w:sz w:val="28"/>
          <w:szCs w:val="28"/>
          <w:cs/>
        </w:rPr>
        <w:t>สัญญาเพิ่มเติมกับบริษัทย่อยดังกล่าว</w:t>
      </w:r>
      <w:r w:rsidR="00186220" w:rsidRPr="002004D6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</w:t>
      </w:r>
      <w:r w:rsidR="00F85189" w:rsidRPr="002004D6">
        <w:rPr>
          <w:rFonts w:asciiTheme="majorBidi" w:hAnsiTheme="majorBidi" w:cstheme="majorBidi" w:hint="cs"/>
          <w:spacing w:val="-2"/>
          <w:sz w:val="28"/>
          <w:szCs w:val="28"/>
          <w:cs/>
        </w:rPr>
        <w:t>ซึ่งมีเงื่อนไขว่า</w:t>
      </w:r>
      <w:r w:rsidR="00186220" w:rsidRPr="002004D6">
        <w:rPr>
          <w:rFonts w:asciiTheme="majorBidi" w:hAnsiTheme="majorBidi" w:cstheme="majorBidi" w:hint="cs"/>
          <w:spacing w:val="-2"/>
          <w:sz w:val="28"/>
          <w:szCs w:val="28"/>
          <w:cs/>
        </w:rPr>
        <w:t>บริษัทย่อยดังกล่าวจะเริ่มชำระเงินกู้</w:t>
      </w:r>
      <w:r w:rsidR="009275CE" w:rsidRPr="002004D6">
        <w:rPr>
          <w:rFonts w:asciiTheme="majorBidi" w:hAnsiTheme="majorBidi" w:cstheme="majorBidi" w:hint="cs"/>
          <w:spacing w:val="-2"/>
          <w:sz w:val="28"/>
          <w:szCs w:val="28"/>
          <w:cs/>
        </w:rPr>
        <w:t>ยืม</w:t>
      </w:r>
      <w:r w:rsidR="00186220" w:rsidRPr="002004D6">
        <w:rPr>
          <w:rFonts w:asciiTheme="majorBidi" w:hAnsiTheme="majorBidi" w:cstheme="majorBidi" w:hint="cs"/>
          <w:spacing w:val="-2"/>
          <w:sz w:val="28"/>
          <w:szCs w:val="28"/>
          <w:cs/>
        </w:rPr>
        <w:t>คงเหลือให้กับบริษัทในเดือนถัดไป</w:t>
      </w:r>
      <w:r w:rsidR="009275CE" w:rsidRPr="002004D6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</w:t>
      </w:r>
      <w:r w:rsidR="00186220" w:rsidRPr="002004D6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นับจากเดือนที่ชำระหนี้ให้กับสถาบันการเงินแห่งหนึ่งเสร็จสิ้นครบถ้วนทั้งหมด </w:t>
      </w:r>
      <w:r w:rsidR="009275CE" w:rsidRPr="002004D6">
        <w:rPr>
          <w:rFonts w:asciiTheme="majorBidi" w:hAnsiTheme="majorBidi" w:cstheme="majorBidi" w:hint="cs"/>
          <w:spacing w:val="-2"/>
          <w:sz w:val="28"/>
          <w:szCs w:val="28"/>
          <w:cs/>
        </w:rPr>
        <w:t>และ</w:t>
      </w:r>
      <w:r w:rsidR="00186220" w:rsidRPr="002004D6">
        <w:rPr>
          <w:rFonts w:asciiTheme="majorBidi" w:hAnsiTheme="majorBidi" w:cstheme="majorBidi" w:hint="cs"/>
          <w:spacing w:val="-2"/>
          <w:sz w:val="28"/>
          <w:szCs w:val="28"/>
          <w:cs/>
        </w:rPr>
        <w:t>กำหนดให้ชำระคืนเงินต้นเป็นรายเดือนตามจำนวนที่ระบุไว้ในเอกสารแนบท้ายสัญญา</w:t>
      </w:r>
      <w:r w:rsidR="00186220" w:rsidRPr="002004D6">
        <w:rPr>
          <w:rFonts w:asciiTheme="majorBidi" w:hAnsiTheme="majorBidi" w:hint="cs"/>
          <w:sz w:val="28"/>
          <w:szCs w:val="28"/>
          <w:cs/>
        </w:rPr>
        <w:t xml:space="preserve"> </w:t>
      </w:r>
      <w:r w:rsidR="00186220" w:rsidRPr="002004D6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ณ วันที่ </w:t>
      </w:r>
      <w:r w:rsidR="00BF1DB1">
        <w:rPr>
          <w:rFonts w:asciiTheme="majorBidi" w:hAnsiTheme="majorBidi" w:cstheme="majorBidi"/>
          <w:sz w:val="28"/>
          <w:szCs w:val="28"/>
        </w:rPr>
        <w:t xml:space="preserve">30 </w:t>
      </w:r>
      <w:r w:rsidR="00BF1DB1">
        <w:rPr>
          <w:rFonts w:asciiTheme="majorBidi" w:hAnsiTheme="majorBidi" w:cstheme="majorBidi" w:hint="cs"/>
          <w:sz w:val="28"/>
          <w:szCs w:val="28"/>
          <w:cs/>
        </w:rPr>
        <w:t>กันยายน</w:t>
      </w:r>
      <w:r w:rsidR="00186220" w:rsidRPr="002004D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186220" w:rsidRPr="002004D6">
        <w:rPr>
          <w:rFonts w:asciiTheme="majorBidi" w:hAnsiTheme="majorBidi" w:cstheme="majorBidi"/>
          <w:spacing w:val="-2"/>
          <w:sz w:val="28"/>
          <w:szCs w:val="28"/>
        </w:rPr>
        <w:t xml:space="preserve">2565 </w:t>
      </w:r>
      <w:r w:rsidR="00186220" w:rsidRPr="002004D6">
        <w:rPr>
          <w:rFonts w:asciiTheme="majorBidi" w:hAnsiTheme="majorBidi" w:cstheme="majorBidi" w:hint="cs"/>
          <w:spacing w:val="-2"/>
          <w:sz w:val="28"/>
          <w:szCs w:val="28"/>
          <w:cs/>
        </w:rPr>
        <w:t>บริษัทย่อยดังกล่าวเบิกเงินกู้ยืมระยะยาวจากบริษัทจำนวน</w:t>
      </w:r>
      <w:r w:rsidR="00186220" w:rsidRPr="002004D6">
        <w:rPr>
          <w:rFonts w:asciiTheme="majorBidi" w:hAnsiTheme="majorBidi" w:cstheme="majorBidi"/>
          <w:spacing w:val="-2"/>
          <w:sz w:val="28"/>
          <w:szCs w:val="28"/>
        </w:rPr>
        <w:t xml:space="preserve"> 80 </w:t>
      </w:r>
      <w:r w:rsidR="00186220" w:rsidRPr="002004D6">
        <w:rPr>
          <w:rFonts w:asciiTheme="majorBidi" w:hAnsiTheme="majorBidi" w:cstheme="majorBidi" w:hint="cs"/>
          <w:spacing w:val="-2"/>
          <w:sz w:val="28"/>
          <w:szCs w:val="28"/>
          <w:cs/>
        </w:rPr>
        <w:t>ล้านบาท</w:t>
      </w:r>
    </w:p>
    <w:p w14:paraId="3202D957" w14:textId="77777777" w:rsidR="00CA7E17" w:rsidRPr="002004D6" w:rsidRDefault="00CA7E17" w:rsidP="000A4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pacing w:val="-2"/>
          <w:sz w:val="20"/>
          <w:szCs w:val="20"/>
          <w:cs/>
        </w:rPr>
      </w:pPr>
    </w:p>
    <w:p w14:paraId="2FA4BC72" w14:textId="77777777" w:rsidR="002F7B61" w:rsidRDefault="002F7B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1AD72431" w14:textId="775915C2" w:rsidR="000C6EEE" w:rsidRPr="002004D6" w:rsidRDefault="000C6EEE" w:rsidP="00EE1DAF">
      <w:pPr>
        <w:pStyle w:val="index"/>
        <w:numPr>
          <w:ilvl w:val="0"/>
          <w:numId w:val="19"/>
        </w:numPr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  <w:r w:rsidRPr="002004D6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lastRenderedPageBreak/>
        <w:t>ที่ดิน อาคารและอุปกรณ์</w:t>
      </w:r>
    </w:p>
    <w:p w14:paraId="1F4AF58F" w14:textId="77777777" w:rsidR="007F6EA9" w:rsidRDefault="007F6EA9" w:rsidP="007F6EA9">
      <w:pPr>
        <w:pStyle w:val="index"/>
        <w:tabs>
          <w:tab w:val="clear" w:pos="1134"/>
        </w:tabs>
        <w:spacing w:after="0" w:line="240" w:lineRule="auto"/>
        <w:outlineLvl w:val="0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</w:p>
    <w:tbl>
      <w:tblPr>
        <w:tblW w:w="9178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950"/>
        <w:gridCol w:w="1440"/>
        <w:gridCol w:w="1350"/>
        <w:gridCol w:w="180"/>
        <w:gridCol w:w="1258"/>
      </w:tblGrid>
      <w:tr w:rsidR="007F6EA9" w:rsidRPr="000B7B5A" w14:paraId="31A27776" w14:textId="77777777" w:rsidTr="006C17B2">
        <w:trPr>
          <w:cantSplit/>
          <w:tblHeader/>
        </w:trPr>
        <w:tc>
          <w:tcPr>
            <w:tcW w:w="4950" w:type="dxa"/>
            <w:vAlign w:val="bottom"/>
          </w:tcPr>
          <w:p w14:paraId="19BB42B9" w14:textId="05C3AEAA" w:rsidR="007F6EA9" w:rsidRPr="000B7B5A" w:rsidRDefault="00BF1DB1" w:rsidP="006C17B2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yellow"/>
                <w:lang w:val="en-US" w:bidi="th-TH"/>
              </w:rPr>
            </w:pPr>
            <w:r w:rsidRPr="000B7B5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เก้า</w:t>
            </w:r>
            <w:r w:rsidRPr="000B7B5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เดือนสิ้นสุดวันที่ </w:t>
            </w:r>
            <w:r w:rsidRPr="000B7B5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30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กันยายน</w:t>
            </w:r>
            <w:r w:rsidR="007F6EA9" w:rsidRPr="000B7B5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 </w:t>
            </w:r>
            <w:r w:rsidR="007F6EA9" w:rsidRPr="000B7B5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256</w:t>
            </w:r>
            <w:r w:rsidR="007F6EA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440" w:type="dxa"/>
            <w:vAlign w:val="bottom"/>
          </w:tcPr>
          <w:p w14:paraId="3FFB6988" w14:textId="77777777" w:rsidR="007F6EA9" w:rsidRPr="000B7B5A" w:rsidRDefault="007F6EA9" w:rsidP="006C17B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28"/>
                <w:szCs w:val="28"/>
                <w:highlight w:val="cyan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2B0C5455" w14:textId="77777777" w:rsidR="007F6EA9" w:rsidRPr="000B7B5A" w:rsidRDefault="007F6EA9" w:rsidP="006C1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7B5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180" w:type="dxa"/>
            <w:vAlign w:val="bottom"/>
          </w:tcPr>
          <w:p w14:paraId="130C1720" w14:textId="77777777" w:rsidR="007F6EA9" w:rsidRPr="000B7B5A" w:rsidRDefault="007F6EA9" w:rsidP="006C17B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258" w:type="dxa"/>
            <w:vAlign w:val="bottom"/>
          </w:tcPr>
          <w:p w14:paraId="51DFDCB9" w14:textId="77777777" w:rsidR="007F6EA9" w:rsidRPr="000B7B5A" w:rsidRDefault="007F6EA9" w:rsidP="006C17B2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0B7B5A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</w:t>
            </w:r>
          </w:p>
          <w:p w14:paraId="14238498" w14:textId="77777777" w:rsidR="007F6EA9" w:rsidRPr="000B7B5A" w:rsidRDefault="007F6EA9" w:rsidP="006C17B2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  <w:r w:rsidRPr="000B7B5A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 xml:space="preserve">เฉพาะกิจการ </w:t>
            </w:r>
          </w:p>
        </w:tc>
      </w:tr>
      <w:tr w:rsidR="007F6EA9" w:rsidRPr="000B7B5A" w14:paraId="673CBA30" w14:textId="77777777" w:rsidTr="006C17B2">
        <w:trPr>
          <w:cantSplit/>
        </w:trPr>
        <w:tc>
          <w:tcPr>
            <w:tcW w:w="4950" w:type="dxa"/>
          </w:tcPr>
          <w:p w14:paraId="40CDC534" w14:textId="77777777" w:rsidR="007F6EA9" w:rsidRPr="000B7B5A" w:rsidRDefault="007F6EA9" w:rsidP="006C17B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440" w:type="dxa"/>
          </w:tcPr>
          <w:p w14:paraId="311345D7" w14:textId="77777777" w:rsidR="007F6EA9" w:rsidRPr="000B7B5A" w:rsidRDefault="007F6EA9" w:rsidP="006C17B2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88" w:type="dxa"/>
            <w:gridSpan w:val="3"/>
          </w:tcPr>
          <w:p w14:paraId="4B6B1CCD" w14:textId="77777777" w:rsidR="007F6EA9" w:rsidRPr="000B7B5A" w:rsidRDefault="007F6EA9" w:rsidP="006C17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0B7B5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0B7B5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7F6EA9" w:rsidRPr="000B7B5A" w14:paraId="497D5590" w14:textId="77777777" w:rsidTr="006C17B2">
        <w:trPr>
          <w:cantSplit/>
        </w:trPr>
        <w:tc>
          <w:tcPr>
            <w:tcW w:w="4950" w:type="dxa"/>
          </w:tcPr>
          <w:p w14:paraId="1FBFBBD9" w14:textId="77777777" w:rsidR="007F6EA9" w:rsidRPr="00524434" w:rsidRDefault="007F6EA9" w:rsidP="006C17B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4434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ซื้อสินทรัพย์ - ราคาทุน</w:t>
            </w:r>
          </w:p>
        </w:tc>
        <w:tc>
          <w:tcPr>
            <w:tcW w:w="1440" w:type="dxa"/>
          </w:tcPr>
          <w:p w14:paraId="199649B4" w14:textId="77777777" w:rsidR="007F6EA9" w:rsidRPr="000B7B5A" w:rsidRDefault="007F6EA9" w:rsidP="006C17B2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35963803" w14:textId="3D6B1D8D" w:rsidR="007F6EA9" w:rsidRPr="00B5570B" w:rsidRDefault="008F6919" w:rsidP="007F6EA9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A94BA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1,4</w:t>
            </w:r>
            <w:r w:rsidR="000913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44</w:t>
            </w:r>
          </w:p>
        </w:tc>
        <w:tc>
          <w:tcPr>
            <w:tcW w:w="180" w:type="dxa"/>
          </w:tcPr>
          <w:p w14:paraId="5EEF98B7" w14:textId="77777777" w:rsidR="007F6EA9" w:rsidRPr="00B5570B" w:rsidRDefault="007F6EA9" w:rsidP="007F6EA9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</w:tcPr>
          <w:p w14:paraId="28C28537" w14:textId="32BA9C59" w:rsidR="007F6EA9" w:rsidRPr="00B5570B" w:rsidRDefault="008F6919" w:rsidP="007F6EA9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48,029</w:t>
            </w:r>
          </w:p>
        </w:tc>
      </w:tr>
      <w:tr w:rsidR="007F6EA9" w:rsidRPr="000B7B5A" w14:paraId="7B81FD0E" w14:textId="77777777" w:rsidTr="006C17B2">
        <w:trPr>
          <w:cantSplit/>
        </w:trPr>
        <w:tc>
          <w:tcPr>
            <w:tcW w:w="4950" w:type="dxa"/>
          </w:tcPr>
          <w:p w14:paraId="68485332" w14:textId="77777777" w:rsidR="007F6EA9" w:rsidRPr="00524434" w:rsidRDefault="007F6EA9" w:rsidP="006C17B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โอนสินทรัพย์สิทธิการใช้ไปยังสินทรัพย์ </w:t>
            </w:r>
            <w:r w:rsidRPr="00524434">
              <w:rPr>
                <w:rFonts w:asciiTheme="majorBidi" w:hAnsiTheme="majorBidi" w:cstheme="majorBidi"/>
                <w:sz w:val="28"/>
                <w:szCs w:val="28"/>
                <w:cs/>
              </w:rPr>
              <w:t>- ราคาตามบัญชีสุทธิ</w:t>
            </w:r>
          </w:p>
        </w:tc>
        <w:tc>
          <w:tcPr>
            <w:tcW w:w="1440" w:type="dxa"/>
          </w:tcPr>
          <w:p w14:paraId="39AC95DB" w14:textId="77777777" w:rsidR="007F6EA9" w:rsidRPr="000B7B5A" w:rsidRDefault="007F6EA9" w:rsidP="006C17B2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2CFDD398" w14:textId="284B2E25" w:rsidR="007F6EA9" w:rsidRPr="00B5570B" w:rsidRDefault="008F6919" w:rsidP="007F6EA9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993</w:t>
            </w:r>
          </w:p>
        </w:tc>
        <w:tc>
          <w:tcPr>
            <w:tcW w:w="180" w:type="dxa"/>
          </w:tcPr>
          <w:p w14:paraId="20AB2A50" w14:textId="77777777" w:rsidR="007F6EA9" w:rsidRPr="00B5570B" w:rsidRDefault="007F6EA9" w:rsidP="007F6EA9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</w:tcPr>
          <w:p w14:paraId="61830C76" w14:textId="66DBD3BB" w:rsidR="007F6EA9" w:rsidRPr="00B5570B" w:rsidRDefault="008F6919" w:rsidP="007F6EA9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269</w:t>
            </w:r>
          </w:p>
        </w:tc>
      </w:tr>
      <w:tr w:rsidR="007F6EA9" w:rsidRPr="000B7B5A" w14:paraId="1B57377E" w14:textId="77777777" w:rsidTr="006C17B2">
        <w:trPr>
          <w:cantSplit/>
        </w:trPr>
        <w:tc>
          <w:tcPr>
            <w:tcW w:w="4950" w:type="dxa"/>
          </w:tcPr>
          <w:p w14:paraId="44D5FB65" w14:textId="77777777" w:rsidR="007F6EA9" w:rsidRPr="00524434" w:rsidRDefault="007F6EA9" w:rsidP="006C17B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4434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1440" w:type="dxa"/>
          </w:tcPr>
          <w:p w14:paraId="601A2E87" w14:textId="77777777" w:rsidR="007F6EA9" w:rsidRPr="000B7B5A" w:rsidRDefault="007F6EA9" w:rsidP="006C17B2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6777CCE7" w14:textId="157581BA" w:rsidR="007F6EA9" w:rsidRPr="00B5570B" w:rsidRDefault="008F6919" w:rsidP="007F6EA9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</w:t>
            </w:r>
            <w:r w:rsidR="00E12989">
              <w:rPr>
                <w:rFonts w:asciiTheme="majorBidi" w:hAnsiTheme="majorBidi" w:cstheme="majorBidi"/>
                <w:sz w:val="28"/>
                <w:szCs w:val="28"/>
              </w:rPr>
              <w:t>77</w:t>
            </w:r>
          </w:p>
        </w:tc>
        <w:tc>
          <w:tcPr>
            <w:tcW w:w="180" w:type="dxa"/>
          </w:tcPr>
          <w:p w14:paraId="79FCAE47" w14:textId="77777777" w:rsidR="007F6EA9" w:rsidRPr="00B5570B" w:rsidRDefault="007F6EA9" w:rsidP="007F6EA9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</w:tcPr>
          <w:p w14:paraId="6DB6DD5D" w14:textId="4644F4F2" w:rsidR="007F6EA9" w:rsidRPr="00B5570B" w:rsidRDefault="008F6919" w:rsidP="007F6EA9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373</w:t>
            </w:r>
          </w:p>
        </w:tc>
      </w:tr>
      <w:tr w:rsidR="007F6EA9" w:rsidRPr="000B7B5A" w14:paraId="1E76092E" w14:textId="77777777" w:rsidTr="006C17B2">
        <w:trPr>
          <w:cantSplit/>
        </w:trPr>
        <w:tc>
          <w:tcPr>
            <w:tcW w:w="4950" w:type="dxa"/>
          </w:tcPr>
          <w:p w14:paraId="7BF8963D" w14:textId="77777777" w:rsidR="007F6EA9" w:rsidRPr="00BF7E0D" w:rsidRDefault="007F6EA9" w:rsidP="006C17B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F7E0D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กลับรายการ</w:t>
            </w:r>
            <w:r w:rsidRPr="00BF7E0D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ขาดทุนจากการด้อยค่าเครื่องจักร</w:t>
            </w:r>
          </w:p>
        </w:tc>
        <w:tc>
          <w:tcPr>
            <w:tcW w:w="1440" w:type="dxa"/>
          </w:tcPr>
          <w:p w14:paraId="0AA8AE94" w14:textId="77777777" w:rsidR="007F6EA9" w:rsidRPr="000B7B5A" w:rsidRDefault="007F6EA9" w:rsidP="006C17B2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043E2688" w14:textId="413D2A1E" w:rsidR="007F6EA9" w:rsidRPr="00B5570B" w:rsidRDefault="008F6919" w:rsidP="007F6EA9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977B42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80" w:type="dxa"/>
          </w:tcPr>
          <w:p w14:paraId="5F58DCD0" w14:textId="77777777" w:rsidR="007F6EA9" w:rsidRPr="00B5570B" w:rsidRDefault="007F6EA9" w:rsidP="007F6EA9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</w:tcPr>
          <w:p w14:paraId="6F1BF43F" w14:textId="3954C46E" w:rsidR="007F6EA9" w:rsidRPr="00B5570B" w:rsidRDefault="008F6919" w:rsidP="007F6EA9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</w:t>
            </w:r>
            <w:r w:rsidR="00977B4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</w:tr>
    </w:tbl>
    <w:p w14:paraId="78FA3DA5" w14:textId="77777777" w:rsidR="00BE53F0" w:rsidRDefault="00BE53F0" w:rsidP="005F1526">
      <w:pPr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FE893AD" w14:textId="53518222" w:rsidR="005F1526" w:rsidRDefault="005F1526" w:rsidP="005F1526">
      <w:pPr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004D6">
        <w:rPr>
          <w:rFonts w:asciiTheme="majorBidi" w:hAnsiTheme="majorBidi" w:cstheme="majorBidi" w:hint="cs"/>
          <w:sz w:val="28"/>
          <w:szCs w:val="28"/>
          <w:cs/>
        </w:rPr>
        <w:t>ที่ดินของกลุ่มบริษัทและบริษัทได้ถูกวัดมูลค่าใหม่โดยผู้ประเมินราคาอิสระด้วยวิธีเปรียบเทียบราคาตลาดตามรายงาน</w:t>
      </w:r>
      <w:r w:rsidR="00746280" w:rsidRPr="002004D6">
        <w:rPr>
          <w:rFonts w:asciiTheme="majorBidi" w:hAnsiTheme="majorBidi" w:cstheme="majorBidi"/>
          <w:sz w:val="28"/>
          <w:szCs w:val="28"/>
          <w:cs/>
        </w:rPr>
        <w:br/>
      </w:r>
      <w:r w:rsidRPr="002004D6">
        <w:rPr>
          <w:rFonts w:asciiTheme="majorBidi" w:hAnsiTheme="majorBidi" w:cstheme="majorBidi" w:hint="cs"/>
          <w:sz w:val="28"/>
          <w:szCs w:val="28"/>
          <w:cs/>
        </w:rPr>
        <w:t xml:space="preserve">การประเมินราคาระหว่างวันที่ </w:t>
      </w:r>
      <w:r w:rsidR="00CC5D02" w:rsidRPr="002004D6">
        <w:rPr>
          <w:rFonts w:asciiTheme="majorBidi" w:hAnsiTheme="majorBidi" w:cstheme="majorBidi"/>
          <w:sz w:val="28"/>
          <w:szCs w:val="28"/>
        </w:rPr>
        <w:t>8</w:t>
      </w:r>
      <w:r w:rsidR="00662C96" w:rsidRPr="002004D6">
        <w:rPr>
          <w:rFonts w:asciiTheme="majorBidi" w:hAnsiTheme="majorBidi" w:cstheme="majorBidi"/>
          <w:sz w:val="28"/>
          <w:szCs w:val="28"/>
        </w:rPr>
        <w:t xml:space="preserve"> </w:t>
      </w:r>
      <w:r w:rsidRPr="002004D6">
        <w:rPr>
          <w:rFonts w:asciiTheme="majorBidi" w:hAnsiTheme="majorBidi" w:cstheme="majorBidi" w:hint="cs"/>
          <w:sz w:val="28"/>
          <w:szCs w:val="28"/>
          <w:cs/>
        </w:rPr>
        <w:t xml:space="preserve">ถึง </w:t>
      </w:r>
      <w:r w:rsidRPr="002004D6">
        <w:rPr>
          <w:rFonts w:asciiTheme="majorBidi" w:hAnsiTheme="majorBidi" w:cstheme="majorBidi"/>
          <w:sz w:val="28"/>
          <w:szCs w:val="28"/>
        </w:rPr>
        <w:t xml:space="preserve">14 </w:t>
      </w:r>
      <w:r w:rsidR="00C535A2" w:rsidRPr="002004D6">
        <w:rPr>
          <w:rFonts w:asciiTheme="majorBidi" w:hAnsiTheme="majorBidi" w:cstheme="majorBidi" w:hint="cs"/>
          <w:sz w:val="28"/>
          <w:szCs w:val="28"/>
          <w:cs/>
        </w:rPr>
        <w:t>มิถุนายน</w:t>
      </w:r>
      <w:r w:rsidRPr="002004D6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2004D6">
        <w:rPr>
          <w:rFonts w:asciiTheme="majorBidi" w:hAnsiTheme="majorBidi" w:cstheme="majorBidi"/>
          <w:sz w:val="28"/>
          <w:szCs w:val="28"/>
        </w:rPr>
        <w:t xml:space="preserve">2564 </w:t>
      </w:r>
      <w:r w:rsidRPr="002004D6">
        <w:rPr>
          <w:rFonts w:asciiTheme="majorBidi" w:hAnsiTheme="majorBidi" w:cstheme="majorBidi" w:hint="cs"/>
          <w:sz w:val="28"/>
          <w:szCs w:val="28"/>
          <w:cs/>
        </w:rPr>
        <w:t xml:space="preserve">ซึ่งจัดลำดับมูลค่ายุติธรรมเป็นระดับ </w:t>
      </w:r>
      <w:r w:rsidR="00016175" w:rsidRPr="002004D6">
        <w:rPr>
          <w:rFonts w:asciiTheme="majorBidi" w:hAnsiTheme="majorBidi" w:cstheme="majorBidi"/>
          <w:sz w:val="28"/>
          <w:szCs w:val="28"/>
        </w:rPr>
        <w:t>3</w:t>
      </w:r>
    </w:p>
    <w:p w14:paraId="34F45BEA" w14:textId="77777777" w:rsidR="00DD7E58" w:rsidRPr="002004D6" w:rsidRDefault="00DD7E58" w:rsidP="005F1526">
      <w:pPr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064B0379" w14:textId="4889FF91" w:rsidR="003F7D59" w:rsidRPr="002004D6" w:rsidRDefault="003F7D59" w:rsidP="003278EF">
      <w:pPr>
        <w:pStyle w:val="index"/>
        <w:numPr>
          <w:ilvl w:val="0"/>
          <w:numId w:val="19"/>
        </w:numPr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  <w:r w:rsidRPr="002004D6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t>หนี้สินที่มีภาระดอกเบี้ย</w:t>
      </w:r>
    </w:p>
    <w:p w14:paraId="06D0E073" w14:textId="77777777" w:rsidR="00583ABC" w:rsidRPr="002004D6" w:rsidRDefault="00583ABC" w:rsidP="00583ABC">
      <w:pPr>
        <w:autoSpaceDE w:val="0"/>
        <w:autoSpaceDN w:val="0"/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7637E2FA" w14:textId="166A8BB1" w:rsidR="00D014ED" w:rsidRDefault="006F45B0" w:rsidP="000F56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28"/>
          <w:szCs w:val="28"/>
          <w:cs/>
        </w:rPr>
      </w:pPr>
      <w:r w:rsidRPr="00CF6978">
        <w:rPr>
          <w:rFonts w:asciiTheme="majorBidi" w:hAnsiTheme="majorBidi" w:hint="cs"/>
          <w:sz w:val="28"/>
          <w:szCs w:val="28"/>
          <w:cs/>
        </w:rPr>
        <w:t>ในเดือนมิถุนายน</w:t>
      </w:r>
      <w:r w:rsidR="000F34D9" w:rsidRPr="00CF6978">
        <w:rPr>
          <w:rFonts w:asciiTheme="majorBidi" w:hAnsiTheme="majorBidi" w:hint="cs"/>
          <w:sz w:val="28"/>
          <w:szCs w:val="28"/>
          <w:cs/>
        </w:rPr>
        <w:t xml:space="preserve"> </w:t>
      </w:r>
      <w:r w:rsidR="000F34D9" w:rsidRPr="00CF6978">
        <w:rPr>
          <w:rFonts w:asciiTheme="majorBidi" w:hAnsiTheme="majorBidi"/>
          <w:sz w:val="28"/>
          <w:szCs w:val="28"/>
        </w:rPr>
        <w:t xml:space="preserve">2565 </w:t>
      </w:r>
      <w:r w:rsidRPr="00CF6978">
        <w:rPr>
          <w:rFonts w:asciiTheme="majorBidi" w:hAnsiTheme="majorBidi" w:hint="cs"/>
          <w:sz w:val="28"/>
          <w:szCs w:val="28"/>
          <w:cs/>
        </w:rPr>
        <w:t>บริษัทได้ทำสัญญากู้ยืมเงินระยะยาวจากสถาบันการเงินในประเทศแห่งหนึ่ง</w:t>
      </w:r>
      <w:r w:rsidRPr="00CF6978">
        <w:rPr>
          <w:rFonts w:asciiTheme="majorBidi" w:hAnsiTheme="majorBidi"/>
          <w:sz w:val="28"/>
          <w:szCs w:val="28"/>
          <w:cs/>
        </w:rPr>
        <w:t xml:space="preserve"> </w:t>
      </w:r>
      <w:r w:rsidRPr="00CF6978">
        <w:rPr>
          <w:rFonts w:asciiTheme="majorBidi" w:hAnsiTheme="majorBidi" w:hint="cs"/>
          <w:sz w:val="28"/>
          <w:szCs w:val="28"/>
          <w:cs/>
        </w:rPr>
        <w:t>จำนวน</w:t>
      </w:r>
      <w:r w:rsidRPr="00CF6978">
        <w:rPr>
          <w:rFonts w:asciiTheme="majorBidi" w:hAnsiTheme="majorBidi"/>
          <w:sz w:val="28"/>
          <w:szCs w:val="28"/>
          <w:cs/>
        </w:rPr>
        <w:t xml:space="preserve"> </w:t>
      </w:r>
      <w:r w:rsidR="000F34D9" w:rsidRPr="00CF6978">
        <w:rPr>
          <w:rFonts w:asciiTheme="majorBidi" w:hAnsiTheme="majorBidi"/>
          <w:sz w:val="28"/>
          <w:szCs w:val="28"/>
        </w:rPr>
        <w:t>19.42</w:t>
      </w:r>
      <w:r w:rsidRPr="00CF6978">
        <w:rPr>
          <w:rFonts w:asciiTheme="majorBidi" w:hAnsiTheme="majorBidi"/>
          <w:sz w:val="28"/>
          <w:szCs w:val="28"/>
          <w:cs/>
        </w:rPr>
        <w:t xml:space="preserve"> </w:t>
      </w:r>
      <w:r w:rsidRPr="00CF6978">
        <w:rPr>
          <w:rFonts w:asciiTheme="majorBidi" w:hAnsiTheme="majorBidi" w:hint="cs"/>
          <w:sz w:val="28"/>
          <w:szCs w:val="28"/>
          <w:cs/>
        </w:rPr>
        <w:t>ล้านบาท</w:t>
      </w:r>
      <w:r w:rsidRPr="00CF6978">
        <w:rPr>
          <w:rFonts w:asciiTheme="majorBidi" w:hAnsiTheme="majorBidi"/>
          <w:sz w:val="28"/>
          <w:szCs w:val="28"/>
          <w:cs/>
        </w:rPr>
        <w:t xml:space="preserve"> </w:t>
      </w:r>
      <w:r w:rsidR="000F34D9" w:rsidRPr="00CF6978">
        <w:rPr>
          <w:rFonts w:asciiTheme="majorBidi" w:hAnsiTheme="majorBidi" w:hint="cs"/>
          <w:sz w:val="28"/>
          <w:szCs w:val="28"/>
          <w:cs/>
        </w:rPr>
        <w:t>เงินกู้ยืมดังกล่าวมีอัตราดอกเบี้ยโดยอ้างอิงกับอัตราดอกเบี้ยเงินกู้ยืมขั้นต่ำ</w:t>
      </w:r>
      <w:r w:rsidR="000F34D9" w:rsidRPr="00CF6978">
        <w:rPr>
          <w:rFonts w:asciiTheme="majorBidi" w:hAnsiTheme="majorBidi"/>
          <w:sz w:val="28"/>
          <w:szCs w:val="28"/>
          <w:cs/>
        </w:rPr>
        <w:t xml:space="preserve"> (</w:t>
      </w:r>
      <w:r w:rsidR="000F34D9" w:rsidRPr="00CF6978">
        <w:rPr>
          <w:rFonts w:asciiTheme="majorBidi" w:hAnsiTheme="majorBidi" w:cstheme="majorBidi"/>
          <w:sz w:val="28"/>
          <w:szCs w:val="28"/>
        </w:rPr>
        <w:t xml:space="preserve">MLR) </w:t>
      </w:r>
      <w:r w:rsidR="000F34D9" w:rsidRPr="00CF6978">
        <w:rPr>
          <w:rFonts w:asciiTheme="majorBidi" w:hAnsiTheme="majorBidi" w:hint="cs"/>
          <w:sz w:val="28"/>
          <w:szCs w:val="28"/>
          <w:cs/>
        </w:rPr>
        <w:t>ตามที่ระบุในสัญญาเงินกู้</w:t>
      </w:r>
      <w:r w:rsidR="000F34D9" w:rsidRPr="00CF6978">
        <w:rPr>
          <w:rFonts w:asciiTheme="majorBidi" w:hAnsiTheme="majorBidi"/>
          <w:sz w:val="28"/>
          <w:szCs w:val="28"/>
        </w:rPr>
        <w:t xml:space="preserve"> </w:t>
      </w:r>
      <w:r w:rsidRPr="00CF6978">
        <w:rPr>
          <w:rFonts w:asciiTheme="majorBidi" w:hAnsiTheme="majorBidi" w:hint="cs"/>
          <w:sz w:val="28"/>
          <w:szCs w:val="28"/>
          <w:cs/>
        </w:rPr>
        <w:t>มีกำหนดชำระคืนเงินต้นเป็นรายเดือน</w:t>
      </w:r>
      <w:r w:rsidRPr="00CF6978">
        <w:rPr>
          <w:rFonts w:asciiTheme="majorBidi" w:hAnsiTheme="majorBidi"/>
          <w:sz w:val="28"/>
          <w:szCs w:val="28"/>
          <w:cs/>
        </w:rPr>
        <w:t xml:space="preserve"> </w:t>
      </w:r>
      <w:r w:rsidRPr="00CF6978">
        <w:rPr>
          <w:rFonts w:asciiTheme="majorBidi" w:hAnsiTheme="majorBidi" w:hint="cs"/>
          <w:sz w:val="28"/>
          <w:szCs w:val="28"/>
          <w:cs/>
        </w:rPr>
        <w:t>เริ่มชำระเงินต้นงวดแรก</w:t>
      </w:r>
      <w:r w:rsidR="00CF6978">
        <w:rPr>
          <w:rFonts w:asciiTheme="majorBidi" w:hAnsiTheme="majorBidi" w:hint="cs"/>
          <w:sz w:val="28"/>
          <w:szCs w:val="28"/>
          <w:cs/>
        </w:rPr>
        <w:t>ใน</w:t>
      </w:r>
      <w:r w:rsidRPr="00CF6978">
        <w:rPr>
          <w:rFonts w:asciiTheme="majorBidi" w:hAnsiTheme="majorBidi" w:hint="cs"/>
          <w:sz w:val="28"/>
          <w:szCs w:val="28"/>
          <w:cs/>
        </w:rPr>
        <w:t>เดือนที่</w:t>
      </w:r>
      <w:r w:rsidRPr="00CF6978">
        <w:rPr>
          <w:rFonts w:asciiTheme="majorBidi" w:hAnsiTheme="majorBidi"/>
          <w:sz w:val="28"/>
          <w:szCs w:val="28"/>
          <w:cs/>
        </w:rPr>
        <w:t xml:space="preserve"> </w:t>
      </w:r>
      <w:r w:rsidR="000F34D9" w:rsidRPr="00CF6978">
        <w:rPr>
          <w:rFonts w:asciiTheme="majorBidi" w:hAnsiTheme="majorBidi"/>
          <w:sz w:val="28"/>
          <w:szCs w:val="28"/>
        </w:rPr>
        <w:t>7</w:t>
      </w:r>
      <w:r w:rsidRPr="00CF6978">
        <w:rPr>
          <w:rFonts w:asciiTheme="majorBidi" w:hAnsiTheme="majorBidi"/>
          <w:sz w:val="28"/>
          <w:szCs w:val="28"/>
          <w:cs/>
        </w:rPr>
        <w:t xml:space="preserve"> </w:t>
      </w:r>
      <w:r w:rsidRPr="00CF6978">
        <w:rPr>
          <w:rFonts w:asciiTheme="majorBidi" w:hAnsiTheme="majorBidi" w:hint="cs"/>
          <w:sz w:val="28"/>
          <w:szCs w:val="28"/>
          <w:cs/>
        </w:rPr>
        <w:t>นับแต่เดือนที่มีการเบิกรับเงินกู้งวดแรก</w:t>
      </w:r>
      <w:r w:rsidRPr="00CF6978">
        <w:rPr>
          <w:rFonts w:asciiTheme="majorBidi" w:hAnsiTheme="majorBidi"/>
          <w:sz w:val="28"/>
          <w:szCs w:val="28"/>
          <w:cs/>
        </w:rPr>
        <w:t xml:space="preserve"> </w:t>
      </w:r>
      <w:r w:rsidRPr="00CF6978">
        <w:rPr>
          <w:rFonts w:asciiTheme="majorBidi" w:hAnsiTheme="majorBidi" w:hint="cs"/>
          <w:sz w:val="28"/>
          <w:szCs w:val="28"/>
          <w:cs/>
        </w:rPr>
        <w:t>และกำหนดชำระคืนเงินต้นพร้อมดอกเบี้ยให้เสร็จสิ้นภายใน</w:t>
      </w:r>
      <w:r w:rsidRPr="00CF6978">
        <w:rPr>
          <w:rFonts w:asciiTheme="majorBidi" w:hAnsiTheme="majorBidi"/>
          <w:sz w:val="28"/>
          <w:szCs w:val="28"/>
          <w:cs/>
        </w:rPr>
        <w:t xml:space="preserve"> </w:t>
      </w:r>
      <w:r w:rsidR="000F34D9" w:rsidRPr="00CF6978">
        <w:rPr>
          <w:rFonts w:asciiTheme="majorBidi" w:hAnsiTheme="majorBidi"/>
          <w:sz w:val="28"/>
          <w:szCs w:val="28"/>
        </w:rPr>
        <w:t>96</w:t>
      </w:r>
      <w:r w:rsidRPr="00CF6978">
        <w:rPr>
          <w:rFonts w:asciiTheme="majorBidi" w:hAnsiTheme="majorBidi"/>
          <w:sz w:val="28"/>
          <w:szCs w:val="28"/>
          <w:cs/>
        </w:rPr>
        <w:t xml:space="preserve"> </w:t>
      </w:r>
      <w:r w:rsidRPr="00CF6978">
        <w:rPr>
          <w:rFonts w:asciiTheme="majorBidi" w:hAnsiTheme="majorBidi" w:hint="cs"/>
          <w:sz w:val="28"/>
          <w:szCs w:val="28"/>
          <w:cs/>
        </w:rPr>
        <w:t>เดือนนับแต่เดือนที่มีการเบิกรับเงินกู้</w:t>
      </w:r>
      <w:r w:rsidRPr="00CF6978">
        <w:rPr>
          <w:rFonts w:asciiTheme="majorBidi" w:hAnsiTheme="majorBidi"/>
          <w:sz w:val="28"/>
          <w:szCs w:val="28"/>
          <w:cs/>
        </w:rPr>
        <w:t xml:space="preserve"> </w:t>
      </w:r>
      <w:r w:rsidR="00CF6978" w:rsidRPr="002004D6">
        <w:rPr>
          <w:rFonts w:asciiTheme="majorBidi" w:hAnsiTheme="majorBidi" w:hint="cs"/>
          <w:sz w:val="28"/>
          <w:szCs w:val="28"/>
          <w:cs/>
        </w:rPr>
        <w:t>ส่วนดอกเบี้ยกำหนดชำระเป็นรายเดือน</w:t>
      </w:r>
      <w:r w:rsidRPr="00CF6978">
        <w:rPr>
          <w:rFonts w:asciiTheme="majorBidi" w:hAnsiTheme="majorBidi"/>
          <w:sz w:val="28"/>
          <w:szCs w:val="28"/>
          <w:cs/>
        </w:rPr>
        <w:t xml:space="preserve"> </w:t>
      </w:r>
      <w:r w:rsidRPr="00CF6978">
        <w:rPr>
          <w:rFonts w:asciiTheme="majorBidi" w:hAnsiTheme="majorBidi" w:hint="cs"/>
          <w:sz w:val="28"/>
          <w:szCs w:val="28"/>
          <w:cs/>
        </w:rPr>
        <w:t>โดยจะเริ่มชำระดอกเบี้ยงวดแรก</w:t>
      </w:r>
      <w:r w:rsidRPr="00CF6978">
        <w:rPr>
          <w:rFonts w:asciiTheme="majorBidi" w:hAnsiTheme="majorBidi"/>
          <w:sz w:val="28"/>
          <w:szCs w:val="28"/>
          <w:cs/>
        </w:rPr>
        <w:t xml:space="preserve"> </w:t>
      </w:r>
      <w:r w:rsidRPr="00CF6978">
        <w:rPr>
          <w:rFonts w:asciiTheme="majorBidi" w:hAnsiTheme="majorBidi" w:hint="cs"/>
          <w:sz w:val="28"/>
          <w:szCs w:val="28"/>
          <w:cs/>
        </w:rPr>
        <w:t>ในวันสุดท้ายของเดือนที่มีการเบิกรับเงินกู้</w:t>
      </w:r>
      <w:r w:rsidRPr="00CF6978">
        <w:rPr>
          <w:rFonts w:asciiTheme="majorBidi" w:hAnsiTheme="majorBidi"/>
          <w:sz w:val="28"/>
          <w:szCs w:val="28"/>
          <w:cs/>
        </w:rPr>
        <w:t xml:space="preserve"> </w:t>
      </w:r>
      <w:r w:rsidRPr="00CF6978">
        <w:rPr>
          <w:rFonts w:asciiTheme="majorBidi" w:hAnsiTheme="majorBidi" w:hint="cs"/>
          <w:sz w:val="28"/>
          <w:szCs w:val="28"/>
          <w:cs/>
        </w:rPr>
        <w:t>ทั้งนี้บริษัทต้องปฏิบัติตามเงื่อนไขและข้อกำหนดที่ระบุในสัญญาเงินกู้ยืม</w:t>
      </w:r>
      <w:r w:rsidR="00CF6978">
        <w:rPr>
          <w:rFonts w:asciiTheme="majorBidi" w:hAnsiTheme="majorBidi" w:hint="cs"/>
          <w:sz w:val="28"/>
          <w:szCs w:val="28"/>
          <w:cs/>
        </w:rPr>
        <w:t xml:space="preserve"> ณ วันที่ </w:t>
      </w:r>
      <w:r w:rsidR="00CF6978">
        <w:rPr>
          <w:rFonts w:asciiTheme="majorBidi" w:hAnsiTheme="majorBidi"/>
          <w:sz w:val="28"/>
          <w:szCs w:val="28"/>
        </w:rPr>
        <w:t xml:space="preserve">30 </w:t>
      </w:r>
      <w:r w:rsidR="00CF6978">
        <w:rPr>
          <w:rFonts w:asciiTheme="majorBidi" w:hAnsiTheme="majorBidi" w:hint="cs"/>
          <w:sz w:val="28"/>
          <w:szCs w:val="28"/>
          <w:cs/>
        </w:rPr>
        <w:t xml:space="preserve">กันยายน </w:t>
      </w:r>
      <w:r w:rsidR="00CF6978">
        <w:rPr>
          <w:rFonts w:asciiTheme="majorBidi" w:hAnsiTheme="majorBidi"/>
          <w:sz w:val="28"/>
          <w:szCs w:val="28"/>
        </w:rPr>
        <w:t xml:space="preserve">2565 </w:t>
      </w:r>
      <w:r w:rsidR="00CF6978">
        <w:rPr>
          <w:rFonts w:asciiTheme="majorBidi" w:hAnsiTheme="majorBidi" w:hint="cs"/>
          <w:sz w:val="28"/>
          <w:szCs w:val="28"/>
          <w:cs/>
        </w:rPr>
        <w:t>บริษัทยังไม่ได้เบิกเงินกู้ดังกล่าว</w:t>
      </w:r>
    </w:p>
    <w:p w14:paraId="50592933" w14:textId="77777777" w:rsidR="006F45B0" w:rsidRDefault="006F45B0" w:rsidP="000F56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28"/>
          <w:szCs w:val="28"/>
        </w:rPr>
      </w:pPr>
    </w:p>
    <w:p w14:paraId="4DF38FBC" w14:textId="4E3F8757" w:rsidR="000F5621" w:rsidRPr="002004D6" w:rsidRDefault="000F5621" w:rsidP="000F56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28"/>
          <w:szCs w:val="28"/>
        </w:rPr>
      </w:pPr>
      <w:r w:rsidRPr="002004D6">
        <w:rPr>
          <w:rFonts w:asciiTheme="majorBidi" w:hAnsiTheme="majorBidi" w:hint="cs"/>
          <w:sz w:val="28"/>
          <w:szCs w:val="28"/>
          <w:cs/>
        </w:rPr>
        <w:t>ในเดือนมกราคม</w:t>
      </w:r>
      <w:r w:rsidRPr="002004D6">
        <w:rPr>
          <w:rFonts w:asciiTheme="majorBidi" w:hAnsiTheme="majorBidi"/>
          <w:sz w:val="28"/>
          <w:szCs w:val="28"/>
          <w:cs/>
        </w:rPr>
        <w:t xml:space="preserve"> </w:t>
      </w:r>
      <w:r w:rsidRPr="002004D6">
        <w:rPr>
          <w:rFonts w:asciiTheme="majorBidi" w:hAnsiTheme="majorBidi"/>
          <w:sz w:val="28"/>
          <w:szCs w:val="28"/>
        </w:rPr>
        <w:t xml:space="preserve">2565 </w:t>
      </w:r>
      <w:r w:rsidRPr="002004D6">
        <w:rPr>
          <w:rFonts w:asciiTheme="majorBidi" w:hAnsiTheme="majorBidi" w:hint="cs"/>
          <w:sz w:val="28"/>
          <w:szCs w:val="28"/>
          <w:cs/>
        </w:rPr>
        <w:t>บริษัทย่อยแห่งหนึ่ง</w:t>
      </w:r>
      <w:r w:rsidRPr="002004D6">
        <w:rPr>
          <w:rFonts w:asciiTheme="majorBidi" w:hAnsiTheme="majorBidi"/>
          <w:sz w:val="28"/>
          <w:szCs w:val="28"/>
          <w:cs/>
        </w:rPr>
        <w:t xml:space="preserve"> </w:t>
      </w:r>
      <w:r w:rsidRPr="002004D6">
        <w:rPr>
          <w:rFonts w:asciiTheme="majorBidi" w:hAnsiTheme="majorBidi" w:hint="cs"/>
          <w:sz w:val="28"/>
          <w:szCs w:val="28"/>
          <w:cs/>
        </w:rPr>
        <w:t>ได้ทำสัญญาเงินกู้ยืมระยะยาวกับสถาบันการเงินแห่งหนึ่งโดยมีวงเงิน</w:t>
      </w:r>
      <w:r w:rsidRPr="002004D6">
        <w:rPr>
          <w:rFonts w:asciiTheme="majorBidi" w:hAnsiTheme="majorBidi"/>
          <w:sz w:val="28"/>
          <w:szCs w:val="28"/>
        </w:rPr>
        <w:t xml:space="preserve"> 170</w:t>
      </w:r>
      <w:r w:rsidRPr="002004D6">
        <w:rPr>
          <w:rFonts w:asciiTheme="majorBidi" w:hAnsiTheme="majorBidi"/>
          <w:sz w:val="28"/>
          <w:szCs w:val="28"/>
          <w:cs/>
        </w:rPr>
        <w:t xml:space="preserve"> </w:t>
      </w:r>
      <w:r w:rsidRPr="002004D6">
        <w:rPr>
          <w:rFonts w:asciiTheme="majorBidi" w:hAnsiTheme="majorBidi" w:hint="cs"/>
          <w:sz w:val="28"/>
          <w:szCs w:val="28"/>
          <w:cs/>
        </w:rPr>
        <w:t>ล้านบาท</w:t>
      </w:r>
      <w:r w:rsidRPr="002004D6">
        <w:rPr>
          <w:rFonts w:asciiTheme="majorBidi" w:hAnsiTheme="majorBidi"/>
          <w:sz w:val="28"/>
          <w:szCs w:val="28"/>
          <w:cs/>
        </w:rPr>
        <w:t xml:space="preserve">  </w:t>
      </w:r>
      <w:r w:rsidRPr="002004D6">
        <w:rPr>
          <w:rFonts w:asciiTheme="majorBidi" w:hAnsiTheme="majorBidi" w:hint="cs"/>
          <w:sz w:val="28"/>
          <w:szCs w:val="28"/>
          <w:cs/>
        </w:rPr>
        <w:t>เงินกู้ยืมดังกล่าวมีอัตราดอกเบี้ยโดยอ้างอิงกับอัตราดอกเบี้ยเงินกู้ยืมขั้นต่ำ</w:t>
      </w:r>
      <w:r w:rsidRPr="002004D6">
        <w:rPr>
          <w:rFonts w:asciiTheme="majorBidi" w:hAnsiTheme="majorBidi"/>
          <w:sz w:val="28"/>
          <w:szCs w:val="28"/>
          <w:cs/>
        </w:rPr>
        <w:t xml:space="preserve"> (</w:t>
      </w:r>
      <w:r w:rsidRPr="002004D6">
        <w:rPr>
          <w:rFonts w:asciiTheme="majorBidi" w:hAnsiTheme="majorBidi" w:cstheme="majorBidi"/>
          <w:sz w:val="28"/>
          <w:szCs w:val="28"/>
        </w:rPr>
        <w:t xml:space="preserve">MLR) </w:t>
      </w:r>
      <w:r w:rsidRPr="002004D6">
        <w:rPr>
          <w:rFonts w:asciiTheme="majorBidi" w:hAnsiTheme="majorBidi" w:hint="cs"/>
          <w:sz w:val="28"/>
          <w:szCs w:val="28"/>
          <w:cs/>
        </w:rPr>
        <w:t>ตามที่ระบุในสัญญาเงินกู้</w:t>
      </w:r>
      <w:r w:rsidRPr="002004D6">
        <w:rPr>
          <w:rFonts w:asciiTheme="majorBidi" w:hAnsiTheme="majorBidi"/>
          <w:sz w:val="28"/>
          <w:szCs w:val="28"/>
          <w:cs/>
        </w:rPr>
        <w:t xml:space="preserve"> </w:t>
      </w:r>
      <w:r w:rsidRPr="002004D6">
        <w:rPr>
          <w:rFonts w:asciiTheme="majorBidi" w:hAnsiTheme="majorBidi" w:hint="cs"/>
          <w:sz w:val="28"/>
          <w:szCs w:val="28"/>
          <w:cs/>
        </w:rPr>
        <w:t>มีกำหนดชำระเงินต้นเป็นงวดรายเดือน</w:t>
      </w:r>
      <w:r w:rsidRPr="002004D6">
        <w:rPr>
          <w:rFonts w:asciiTheme="majorBidi" w:hAnsiTheme="majorBidi"/>
          <w:sz w:val="28"/>
          <w:szCs w:val="28"/>
          <w:cs/>
        </w:rPr>
        <w:t xml:space="preserve"> </w:t>
      </w:r>
      <w:r w:rsidRPr="002004D6">
        <w:rPr>
          <w:rFonts w:asciiTheme="majorBidi" w:hAnsiTheme="majorBidi" w:hint="cs"/>
          <w:sz w:val="28"/>
          <w:szCs w:val="28"/>
          <w:cs/>
        </w:rPr>
        <w:t>และมีกำหนดชำระคืนเงินต้นให้เสร็จสิ้นภายในกำหนดเวลา</w:t>
      </w:r>
      <w:r w:rsidRPr="002004D6">
        <w:rPr>
          <w:rFonts w:asciiTheme="majorBidi" w:hAnsiTheme="majorBidi"/>
          <w:sz w:val="28"/>
          <w:szCs w:val="28"/>
          <w:cs/>
        </w:rPr>
        <w:t xml:space="preserve"> </w:t>
      </w:r>
      <w:r w:rsidRPr="002004D6">
        <w:rPr>
          <w:rFonts w:asciiTheme="majorBidi" w:hAnsiTheme="majorBidi"/>
          <w:sz w:val="28"/>
          <w:szCs w:val="28"/>
        </w:rPr>
        <w:t>7</w:t>
      </w:r>
      <w:r w:rsidRPr="002004D6">
        <w:rPr>
          <w:rFonts w:asciiTheme="majorBidi" w:hAnsiTheme="majorBidi"/>
          <w:sz w:val="28"/>
          <w:szCs w:val="28"/>
          <w:cs/>
        </w:rPr>
        <w:t xml:space="preserve"> </w:t>
      </w:r>
      <w:r w:rsidRPr="002004D6">
        <w:rPr>
          <w:rFonts w:asciiTheme="majorBidi" w:hAnsiTheme="majorBidi" w:hint="cs"/>
          <w:sz w:val="28"/>
          <w:szCs w:val="28"/>
          <w:cs/>
        </w:rPr>
        <w:t>ปีนับจากวันที่เบิกรับเงินกู้งวดแรก</w:t>
      </w:r>
      <w:r w:rsidRPr="002004D6">
        <w:rPr>
          <w:rFonts w:asciiTheme="majorBidi" w:hAnsiTheme="majorBidi"/>
          <w:sz w:val="28"/>
          <w:szCs w:val="28"/>
          <w:cs/>
        </w:rPr>
        <w:t xml:space="preserve"> </w:t>
      </w:r>
      <w:r w:rsidRPr="002004D6">
        <w:rPr>
          <w:rFonts w:asciiTheme="majorBidi" w:hAnsiTheme="majorBidi" w:hint="cs"/>
          <w:sz w:val="28"/>
          <w:szCs w:val="28"/>
          <w:cs/>
        </w:rPr>
        <w:t>ส่วนดอกเบี้ยกำหนดชำระเป็นรายเดือน</w:t>
      </w:r>
      <w:r w:rsidRPr="002004D6">
        <w:rPr>
          <w:rFonts w:asciiTheme="majorBidi" w:hAnsiTheme="majorBidi"/>
          <w:sz w:val="28"/>
          <w:szCs w:val="28"/>
          <w:cs/>
        </w:rPr>
        <w:t xml:space="preserve"> </w:t>
      </w:r>
      <w:r w:rsidRPr="002004D6">
        <w:rPr>
          <w:rFonts w:asciiTheme="majorBidi" w:hAnsiTheme="majorBidi" w:hint="cs"/>
          <w:sz w:val="28"/>
          <w:szCs w:val="28"/>
          <w:cs/>
        </w:rPr>
        <w:t>เงินกู้ยืมดังกล่าวค้ำประกันโดยบริษัท</w:t>
      </w:r>
      <w:r w:rsidRPr="002004D6">
        <w:rPr>
          <w:rFonts w:asciiTheme="majorBidi" w:hAnsiTheme="majorBidi"/>
          <w:sz w:val="28"/>
          <w:szCs w:val="28"/>
          <w:cs/>
        </w:rPr>
        <w:t xml:space="preserve"> </w:t>
      </w:r>
      <w:r w:rsidRPr="002004D6">
        <w:rPr>
          <w:rFonts w:asciiTheme="majorBidi" w:hAnsiTheme="majorBidi" w:hint="cs"/>
          <w:sz w:val="28"/>
          <w:szCs w:val="28"/>
          <w:cs/>
        </w:rPr>
        <w:t>และมีเงื่อนไขให้บริษัทดังกล่าวต้องชำระคืนเงินต้นของสัญญาเงินกู้นี้ให้เสร็จสิ้นก่อน</w:t>
      </w:r>
      <w:r w:rsidRPr="002004D6">
        <w:rPr>
          <w:rFonts w:asciiTheme="majorBidi" w:hAnsiTheme="majorBidi"/>
          <w:sz w:val="28"/>
          <w:szCs w:val="28"/>
          <w:cs/>
        </w:rPr>
        <w:t xml:space="preserve"> </w:t>
      </w:r>
      <w:r w:rsidRPr="002004D6">
        <w:rPr>
          <w:rFonts w:asciiTheme="majorBidi" w:hAnsiTheme="majorBidi" w:hint="cs"/>
          <w:sz w:val="28"/>
          <w:szCs w:val="28"/>
          <w:cs/>
        </w:rPr>
        <w:t>จึงจะเริ่มชำระคืนเงินต้นของสัญญากู้ยืมที่บริษัทดังกล่าวทำกับบริษัทได้</w:t>
      </w:r>
    </w:p>
    <w:p w14:paraId="7267DBA7" w14:textId="665A487D" w:rsidR="00E417F1" w:rsidRPr="002004D6" w:rsidRDefault="00E417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1C42101A" w14:textId="77777777" w:rsidR="00D014ED" w:rsidRDefault="00D014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3873B774" w14:textId="711DB8A9" w:rsidR="003F7D59" w:rsidRPr="002004D6" w:rsidRDefault="00C9741B" w:rsidP="00B360FD">
      <w:pPr>
        <w:pStyle w:val="index"/>
        <w:numPr>
          <w:ilvl w:val="0"/>
          <w:numId w:val="19"/>
        </w:numPr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2004D6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lastRenderedPageBreak/>
        <w:t>ส่วนงานดำเนินงาน</w:t>
      </w:r>
      <w:r w:rsidR="00ED213C" w:rsidRPr="002004D6">
        <w:rPr>
          <w:rFonts w:asciiTheme="majorBidi" w:hAnsiTheme="majorBidi" w:cstheme="majorBidi" w:hint="cs"/>
          <w:b/>
          <w:bCs/>
          <w:sz w:val="30"/>
          <w:szCs w:val="30"/>
          <w:cs/>
          <w:lang w:val="en-US" w:bidi="th-TH"/>
        </w:rPr>
        <w:t>และการจำแนกรายได้</w:t>
      </w:r>
    </w:p>
    <w:p w14:paraId="058B9D66" w14:textId="77777777" w:rsidR="00BF1DB1" w:rsidRPr="0042630A" w:rsidRDefault="00BF1DB1" w:rsidP="00BF1DB1">
      <w:pPr>
        <w:pStyle w:val="index"/>
        <w:tabs>
          <w:tab w:val="clear" w:pos="1134"/>
        </w:tabs>
        <w:spacing w:after="0" w:line="240" w:lineRule="atLeast"/>
        <w:outlineLvl w:val="0"/>
        <w:rPr>
          <w:rFonts w:asciiTheme="majorBidi" w:hAnsiTheme="majorBidi" w:cstheme="majorBidi"/>
          <w:b/>
          <w:bCs/>
          <w:sz w:val="28"/>
          <w:szCs w:val="28"/>
          <w:lang w:val="en-US" w:bidi="th-TH"/>
        </w:rPr>
      </w:pPr>
    </w:p>
    <w:tbl>
      <w:tblPr>
        <w:tblW w:w="5089" w:type="pct"/>
        <w:tblInd w:w="450" w:type="dxa"/>
        <w:tblLayout w:type="fixed"/>
        <w:tblLook w:val="00A0" w:firstRow="1" w:lastRow="0" w:firstColumn="1" w:lastColumn="0" w:noHBand="0" w:noVBand="0"/>
      </w:tblPr>
      <w:tblGrid>
        <w:gridCol w:w="2761"/>
        <w:gridCol w:w="1064"/>
        <w:gridCol w:w="242"/>
        <w:gridCol w:w="949"/>
        <w:gridCol w:w="242"/>
        <w:gridCol w:w="981"/>
        <w:gridCol w:w="242"/>
        <w:gridCol w:w="1019"/>
        <w:gridCol w:w="242"/>
        <w:gridCol w:w="989"/>
        <w:gridCol w:w="242"/>
        <w:gridCol w:w="1021"/>
      </w:tblGrid>
      <w:tr w:rsidR="00BF1DB1" w:rsidRPr="000C42B3" w14:paraId="5D4FFDC4" w14:textId="77777777" w:rsidTr="00BF1DB1">
        <w:trPr>
          <w:tblHeader/>
        </w:trPr>
        <w:tc>
          <w:tcPr>
            <w:tcW w:w="1381" w:type="pct"/>
            <w:tcBorders>
              <w:top w:val="nil"/>
              <w:left w:val="nil"/>
              <w:bottom w:val="nil"/>
              <w:right w:val="nil"/>
            </w:tcBorders>
          </w:tcPr>
          <w:p w14:paraId="5821FE0A" w14:textId="77777777" w:rsidR="00BF1DB1" w:rsidRPr="000C42B3" w:rsidRDefault="00BF1DB1" w:rsidP="004F0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619" w:type="pct"/>
            <w:gridSpan w:val="11"/>
            <w:tcBorders>
              <w:top w:val="nil"/>
              <w:left w:val="nil"/>
              <w:bottom w:val="nil"/>
            </w:tcBorders>
          </w:tcPr>
          <w:p w14:paraId="2B1B9C82" w14:textId="77777777" w:rsidR="00BF1DB1" w:rsidRPr="000C42B3" w:rsidRDefault="00BF1DB1" w:rsidP="004F0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0C42B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BF1DB1" w:rsidRPr="000C42B3" w14:paraId="0CA2CA30" w14:textId="77777777" w:rsidTr="00803D0F">
        <w:trPr>
          <w:tblHeader/>
        </w:trPr>
        <w:tc>
          <w:tcPr>
            <w:tcW w:w="1381" w:type="pct"/>
            <w:tcBorders>
              <w:top w:val="nil"/>
              <w:left w:val="nil"/>
              <w:bottom w:val="nil"/>
              <w:right w:val="nil"/>
            </w:tcBorders>
          </w:tcPr>
          <w:p w14:paraId="60C74089" w14:textId="77777777" w:rsidR="00BF1DB1" w:rsidRPr="000C42B3" w:rsidRDefault="00BF1DB1" w:rsidP="004F0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27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703BD08" w14:textId="77777777" w:rsidR="00BF1DB1" w:rsidRPr="000C42B3" w:rsidRDefault="00BF1DB1" w:rsidP="004F0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C42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ผลิตและจำหน่ายอาหาร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</w:tcPr>
          <w:p w14:paraId="4577C003" w14:textId="77777777" w:rsidR="00BF1DB1" w:rsidRPr="000C42B3" w:rsidRDefault="00BF1DB1" w:rsidP="004F0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2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E0E0058" w14:textId="77777777" w:rsidR="00BF1DB1" w:rsidRPr="000C42B3" w:rsidRDefault="00BF1DB1" w:rsidP="004F0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C42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บริการรับฝาก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</w:tcPr>
          <w:p w14:paraId="1A2FEDDD" w14:textId="77777777" w:rsidR="00BF1DB1" w:rsidRPr="000C42B3" w:rsidRDefault="00BF1DB1" w:rsidP="004F0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7" w:type="pct"/>
            <w:gridSpan w:val="3"/>
          </w:tcPr>
          <w:p w14:paraId="3BC4EC1C" w14:textId="77777777" w:rsidR="00BF1DB1" w:rsidRPr="000C42B3" w:rsidRDefault="00BF1DB1" w:rsidP="004F0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</w:p>
        </w:tc>
      </w:tr>
      <w:tr w:rsidR="00BF1DB1" w:rsidRPr="000C42B3" w14:paraId="1C4CF94C" w14:textId="77777777" w:rsidTr="00803D0F">
        <w:trPr>
          <w:tblHeader/>
        </w:trPr>
        <w:tc>
          <w:tcPr>
            <w:tcW w:w="1381" w:type="pct"/>
            <w:tcBorders>
              <w:top w:val="nil"/>
              <w:left w:val="nil"/>
              <w:bottom w:val="nil"/>
              <w:right w:val="nil"/>
            </w:tcBorders>
          </w:tcPr>
          <w:p w14:paraId="5C334903" w14:textId="77777777" w:rsidR="00BF1DB1" w:rsidRPr="000C42B3" w:rsidRDefault="00BF1DB1" w:rsidP="004F0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27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684CD0F" w14:textId="77777777" w:rsidR="00BF1DB1" w:rsidRPr="000C42B3" w:rsidRDefault="00BF1DB1" w:rsidP="004F0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C42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ทะเล อาหารสำเร็จรูปและ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</w:tcPr>
          <w:p w14:paraId="1FBB918B" w14:textId="77777777" w:rsidR="00BF1DB1" w:rsidRPr="000C42B3" w:rsidRDefault="00BF1DB1" w:rsidP="004F0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2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9CB33D8" w14:textId="77777777" w:rsidR="00BF1DB1" w:rsidRPr="000C42B3" w:rsidRDefault="00BF1DB1" w:rsidP="004F0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C42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ห้องเย็นและขนส่ง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</w:tcPr>
          <w:p w14:paraId="0390E813" w14:textId="77777777" w:rsidR="00BF1DB1" w:rsidRPr="000C42B3" w:rsidRDefault="00BF1DB1" w:rsidP="004F0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7" w:type="pct"/>
            <w:gridSpan w:val="3"/>
          </w:tcPr>
          <w:p w14:paraId="6923C517" w14:textId="77777777" w:rsidR="00BF1DB1" w:rsidRPr="000C42B3" w:rsidRDefault="00BF1DB1" w:rsidP="004F0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</w:p>
        </w:tc>
      </w:tr>
      <w:tr w:rsidR="00BF1DB1" w:rsidRPr="000C42B3" w14:paraId="5003E274" w14:textId="77777777" w:rsidTr="00803D0F">
        <w:trPr>
          <w:tblHeader/>
        </w:trPr>
        <w:tc>
          <w:tcPr>
            <w:tcW w:w="1381" w:type="pct"/>
            <w:tcBorders>
              <w:top w:val="nil"/>
              <w:left w:val="nil"/>
              <w:bottom w:val="nil"/>
              <w:right w:val="nil"/>
            </w:tcBorders>
          </w:tcPr>
          <w:p w14:paraId="50048857" w14:textId="77777777" w:rsidR="00BF1DB1" w:rsidRPr="000C42B3" w:rsidRDefault="00BF1DB1" w:rsidP="004F0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0C42B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เก้า</w:t>
            </w:r>
            <w:r w:rsidRPr="000C42B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เดือนสิ้นสุด</w:t>
            </w:r>
          </w:p>
        </w:tc>
        <w:tc>
          <w:tcPr>
            <w:tcW w:w="1127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8EF4021" w14:textId="77777777" w:rsidR="00BF1DB1" w:rsidRPr="000C42B3" w:rsidRDefault="00BF1DB1" w:rsidP="004F0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C42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อาหารกึ่งสำเร็จรูปแช่แข็ง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</w:tcPr>
          <w:p w14:paraId="6D7C199D" w14:textId="77777777" w:rsidR="00BF1DB1" w:rsidRPr="000C42B3" w:rsidRDefault="00BF1DB1" w:rsidP="004F0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2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CEF7DE4" w14:textId="77777777" w:rsidR="00BF1DB1" w:rsidRPr="000C42B3" w:rsidRDefault="00BF1DB1" w:rsidP="004F0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C42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ห้องเย็น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</w:tcPr>
          <w:p w14:paraId="1ABD765D" w14:textId="77777777" w:rsidR="00BF1DB1" w:rsidRPr="000C42B3" w:rsidRDefault="00BF1DB1" w:rsidP="004F0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7" w:type="pct"/>
            <w:gridSpan w:val="3"/>
          </w:tcPr>
          <w:p w14:paraId="71727BCA" w14:textId="77777777" w:rsidR="00BF1DB1" w:rsidRPr="000C42B3" w:rsidRDefault="00BF1DB1" w:rsidP="004F0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C42B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BF1DB1" w:rsidRPr="000C42B3" w14:paraId="5AB9AD76" w14:textId="77777777" w:rsidTr="00803D0F">
        <w:trPr>
          <w:tblHeader/>
        </w:trPr>
        <w:tc>
          <w:tcPr>
            <w:tcW w:w="1381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40134F89" w14:textId="77777777" w:rsidR="00BF1DB1" w:rsidRPr="000C42B3" w:rsidRDefault="00BF1DB1" w:rsidP="00BF1DB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0C42B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 </w:t>
            </w:r>
            <w:r w:rsidRPr="000C42B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วันที่</w:t>
            </w:r>
            <w:r w:rsidRPr="000C42B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r w:rsidRPr="00620920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</w:tcPr>
          <w:p w14:paraId="3FDF1AFA" w14:textId="6B018117" w:rsidR="00BF1DB1" w:rsidRPr="000C42B3" w:rsidRDefault="00BF1DB1" w:rsidP="00BF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</w:tcPr>
          <w:p w14:paraId="6D1ACB59" w14:textId="77777777" w:rsidR="00BF1DB1" w:rsidRPr="000C42B3" w:rsidRDefault="00BF1DB1" w:rsidP="00BF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475" w:type="pct"/>
            <w:tcBorders>
              <w:top w:val="nil"/>
              <w:left w:val="nil"/>
              <w:bottom w:val="nil"/>
              <w:right w:val="nil"/>
            </w:tcBorders>
          </w:tcPr>
          <w:p w14:paraId="37F81011" w14:textId="403F3506" w:rsidR="00BF1DB1" w:rsidRPr="000C42B3" w:rsidRDefault="00BF1DB1" w:rsidP="00BF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</w:tcPr>
          <w:p w14:paraId="428D2408" w14:textId="77777777" w:rsidR="00BF1DB1" w:rsidRPr="000C42B3" w:rsidRDefault="00BF1DB1" w:rsidP="00BF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</w:tcPr>
          <w:p w14:paraId="3BAC282A" w14:textId="20E647A3" w:rsidR="00BF1DB1" w:rsidRPr="000C42B3" w:rsidRDefault="00BF1DB1" w:rsidP="00BF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</w:tcPr>
          <w:p w14:paraId="568DA441" w14:textId="77777777" w:rsidR="00BF1DB1" w:rsidRPr="000C42B3" w:rsidRDefault="00BF1DB1" w:rsidP="00BF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510" w:type="pct"/>
            <w:tcBorders>
              <w:top w:val="nil"/>
              <w:left w:val="nil"/>
              <w:bottom w:val="nil"/>
              <w:right w:val="nil"/>
            </w:tcBorders>
          </w:tcPr>
          <w:p w14:paraId="12E33904" w14:textId="4C4EC372" w:rsidR="00BF1DB1" w:rsidRPr="000C42B3" w:rsidRDefault="00BF1DB1" w:rsidP="00BF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</w:tcPr>
          <w:p w14:paraId="320F1B68" w14:textId="77777777" w:rsidR="00BF1DB1" w:rsidRPr="000C42B3" w:rsidRDefault="00BF1DB1" w:rsidP="00BF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495" w:type="pct"/>
          </w:tcPr>
          <w:p w14:paraId="089B2D2A" w14:textId="71E86CAC" w:rsidR="00BF1DB1" w:rsidRPr="000C42B3" w:rsidRDefault="00BF1DB1" w:rsidP="00BF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21" w:type="pct"/>
          </w:tcPr>
          <w:p w14:paraId="44206991" w14:textId="77777777" w:rsidR="00BF1DB1" w:rsidRPr="000C42B3" w:rsidRDefault="00BF1DB1" w:rsidP="00BF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511" w:type="pct"/>
          </w:tcPr>
          <w:p w14:paraId="2A7EBA31" w14:textId="53899AE4" w:rsidR="00BF1DB1" w:rsidRPr="000C42B3" w:rsidRDefault="00BF1DB1" w:rsidP="00BF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2564</w:t>
            </w:r>
          </w:p>
        </w:tc>
      </w:tr>
      <w:tr w:rsidR="00BF1DB1" w:rsidRPr="000C42B3" w14:paraId="5C9571C8" w14:textId="77777777" w:rsidTr="00BF1DB1">
        <w:trPr>
          <w:tblHeader/>
        </w:trPr>
        <w:tc>
          <w:tcPr>
            <w:tcW w:w="1381" w:type="pct"/>
            <w:tcBorders>
              <w:top w:val="nil"/>
              <w:left w:val="nil"/>
              <w:bottom w:val="nil"/>
              <w:right w:val="nil"/>
            </w:tcBorders>
          </w:tcPr>
          <w:p w14:paraId="20406288" w14:textId="77777777" w:rsidR="00BF1DB1" w:rsidRPr="000C42B3" w:rsidRDefault="00BF1DB1" w:rsidP="004F0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3619" w:type="pct"/>
            <w:gridSpan w:val="11"/>
            <w:tcBorders>
              <w:top w:val="nil"/>
              <w:left w:val="nil"/>
            </w:tcBorders>
          </w:tcPr>
          <w:p w14:paraId="6110CD00" w14:textId="77777777" w:rsidR="00BF1DB1" w:rsidRPr="000C42B3" w:rsidRDefault="00BF1DB1" w:rsidP="004F0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0C42B3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GB"/>
              </w:rPr>
              <w:t>(</w:t>
            </w:r>
            <w:r w:rsidRPr="000C42B3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  <w:lang w:val="en-GB"/>
              </w:rPr>
              <w:t>พันบาท)</w:t>
            </w:r>
          </w:p>
        </w:tc>
      </w:tr>
      <w:tr w:rsidR="00BF1DB1" w:rsidRPr="000C42B3" w14:paraId="7B2235B0" w14:textId="77777777" w:rsidTr="00BF1DB1">
        <w:tc>
          <w:tcPr>
            <w:tcW w:w="1381" w:type="pct"/>
            <w:tcBorders>
              <w:top w:val="nil"/>
              <w:left w:val="nil"/>
              <w:bottom w:val="nil"/>
              <w:right w:val="nil"/>
            </w:tcBorders>
          </w:tcPr>
          <w:p w14:paraId="6C3AFE5D" w14:textId="77777777" w:rsidR="00BF1DB1" w:rsidRPr="000C42B3" w:rsidRDefault="00BF1DB1" w:rsidP="004F0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</w:pPr>
            <w:r w:rsidRPr="000C42B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  <w:t>ข้อมูลตามส่วนงานดำเนินงาน</w:t>
            </w:r>
          </w:p>
        </w:tc>
        <w:tc>
          <w:tcPr>
            <w:tcW w:w="3619" w:type="pct"/>
            <w:gridSpan w:val="11"/>
            <w:tcBorders>
              <w:top w:val="nil"/>
              <w:left w:val="nil"/>
            </w:tcBorders>
          </w:tcPr>
          <w:p w14:paraId="2E3D2787" w14:textId="77777777" w:rsidR="00BF1DB1" w:rsidRPr="000C42B3" w:rsidRDefault="00BF1DB1" w:rsidP="004F0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GB"/>
              </w:rPr>
            </w:pPr>
          </w:p>
        </w:tc>
      </w:tr>
      <w:tr w:rsidR="00BF1DB1" w:rsidRPr="000C42B3" w14:paraId="5C8C9775" w14:textId="77777777" w:rsidTr="00803D0F">
        <w:tc>
          <w:tcPr>
            <w:tcW w:w="1381" w:type="pct"/>
            <w:tcBorders>
              <w:top w:val="nil"/>
              <w:left w:val="nil"/>
              <w:bottom w:val="nil"/>
              <w:right w:val="nil"/>
            </w:tcBorders>
          </w:tcPr>
          <w:p w14:paraId="6A72A45C" w14:textId="77777777" w:rsidR="00BF1DB1" w:rsidRPr="000C42B3" w:rsidRDefault="00BF1DB1" w:rsidP="00BF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C42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532" w:type="pct"/>
            <w:tcBorders>
              <w:top w:val="nil"/>
              <w:left w:val="nil"/>
              <w:right w:val="nil"/>
            </w:tcBorders>
            <w:vAlign w:val="bottom"/>
          </w:tcPr>
          <w:p w14:paraId="4B184E57" w14:textId="499E01DB" w:rsidR="00BF1DB1" w:rsidRPr="000C42B3" w:rsidRDefault="00D43FD6" w:rsidP="00BF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5" w:right="-46" w:hanging="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4,438,52</w:t>
            </w:r>
            <w:r w:rsidR="00E769C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1" w:type="pct"/>
            <w:tcBorders>
              <w:top w:val="nil"/>
              <w:left w:val="nil"/>
              <w:right w:val="nil"/>
            </w:tcBorders>
            <w:vAlign w:val="bottom"/>
          </w:tcPr>
          <w:p w14:paraId="7E822F2D" w14:textId="77777777" w:rsidR="00BF1DB1" w:rsidRPr="000C42B3" w:rsidRDefault="00BF1DB1" w:rsidP="00BF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6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47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58CDCD" w14:textId="07711E70" w:rsidR="00BF1DB1" w:rsidRPr="000C42B3" w:rsidRDefault="00BF1DB1" w:rsidP="00BF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5" w:right="-4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4,210,463</w:t>
            </w:r>
          </w:p>
        </w:tc>
        <w:tc>
          <w:tcPr>
            <w:tcW w:w="121" w:type="pct"/>
            <w:tcBorders>
              <w:top w:val="nil"/>
              <w:left w:val="nil"/>
              <w:right w:val="nil"/>
            </w:tcBorders>
            <w:vAlign w:val="bottom"/>
          </w:tcPr>
          <w:p w14:paraId="60DC266F" w14:textId="77777777" w:rsidR="00BF1DB1" w:rsidRPr="000C42B3" w:rsidRDefault="00BF1DB1" w:rsidP="00BF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6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49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BB5EEA" w14:textId="5794A59C" w:rsidR="00BF1DB1" w:rsidRPr="000C42B3" w:rsidRDefault="00D43FD6" w:rsidP="00466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ind w:left="-105" w:right="-4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91,34</w:t>
            </w:r>
            <w:r w:rsidR="004669F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</w:t>
            </w:r>
          </w:p>
        </w:tc>
        <w:tc>
          <w:tcPr>
            <w:tcW w:w="121" w:type="pct"/>
            <w:tcBorders>
              <w:top w:val="nil"/>
              <w:left w:val="nil"/>
              <w:right w:val="nil"/>
            </w:tcBorders>
            <w:vAlign w:val="bottom"/>
          </w:tcPr>
          <w:p w14:paraId="47353B1B" w14:textId="77777777" w:rsidR="00BF1DB1" w:rsidRPr="000C42B3" w:rsidRDefault="00BF1DB1" w:rsidP="00BF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295DA3" w14:textId="47C66AAD" w:rsidR="00BF1DB1" w:rsidRPr="000C42B3" w:rsidRDefault="00BF1DB1" w:rsidP="00BF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5" w:right="-4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64,113</w:t>
            </w:r>
          </w:p>
        </w:tc>
        <w:tc>
          <w:tcPr>
            <w:tcW w:w="121" w:type="pct"/>
            <w:tcBorders>
              <w:top w:val="nil"/>
              <w:left w:val="nil"/>
              <w:right w:val="nil"/>
            </w:tcBorders>
          </w:tcPr>
          <w:p w14:paraId="2DFA2675" w14:textId="77777777" w:rsidR="00BF1DB1" w:rsidRPr="000C42B3" w:rsidRDefault="00BF1DB1" w:rsidP="00BF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5" w:type="pct"/>
            <w:vAlign w:val="bottom"/>
          </w:tcPr>
          <w:p w14:paraId="70A23416" w14:textId="40B8D8C6" w:rsidR="00BF1DB1" w:rsidRPr="000C42B3" w:rsidRDefault="00EA5A76" w:rsidP="00BF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5" w:right="-4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4,529,86</w:t>
            </w:r>
            <w:r w:rsidR="004669F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</w:t>
            </w:r>
          </w:p>
        </w:tc>
        <w:tc>
          <w:tcPr>
            <w:tcW w:w="121" w:type="pct"/>
            <w:vAlign w:val="bottom"/>
          </w:tcPr>
          <w:p w14:paraId="19B52B2D" w14:textId="77777777" w:rsidR="00BF1DB1" w:rsidRPr="000C42B3" w:rsidRDefault="00BF1DB1" w:rsidP="00BF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1" w:type="pct"/>
            <w:vAlign w:val="bottom"/>
          </w:tcPr>
          <w:p w14:paraId="56462880" w14:textId="66D778A9" w:rsidR="00BF1DB1" w:rsidRPr="000C42B3" w:rsidRDefault="00BF1DB1" w:rsidP="00BF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5" w:right="-4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4,274,576</w:t>
            </w:r>
          </w:p>
        </w:tc>
      </w:tr>
      <w:tr w:rsidR="00BF1DB1" w:rsidRPr="000C42B3" w14:paraId="6002166B" w14:textId="77777777" w:rsidTr="00803D0F">
        <w:tc>
          <w:tcPr>
            <w:tcW w:w="1381" w:type="pct"/>
            <w:tcBorders>
              <w:top w:val="nil"/>
              <w:left w:val="nil"/>
              <w:bottom w:val="nil"/>
              <w:right w:val="nil"/>
            </w:tcBorders>
          </w:tcPr>
          <w:p w14:paraId="189B3EFE" w14:textId="77777777" w:rsidR="00BF1DB1" w:rsidRPr="000C42B3" w:rsidRDefault="00BF1DB1" w:rsidP="00BF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C42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532" w:type="pct"/>
            <w:tcBorders>
              <w:top w:val="nil"/>
              <w:left w:val="nil"/>
              <w:right w:val="nil"/>
            </w:tcBorders>
            <w:vAlign w:val="bottom"/>
          </w:tcPr>
          <w:p w14:paraId="16CC67CC" w14:textId="29B1E48D" w:rsidR="00BF1DB1" w:rsidRPr="000C42B3" w:rsidRDefault="00D43FD6" w:rsidP="00BF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5" w:right="-46" w:firstLine="10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262,585</w:t>
            </w:r>
          </w:p>
        </w:tc>
        <w:tc>
          <w:tcPr>
            <w:tcW w:w="121" w:type="pct"/>
            <w:tcBorders>
              <w:top w:val="nil"/>
              <w:left w:val="nil"/>
              <w:right w:val="nil"/>
            </w:tcBorders>
            <w:vAlign w:val="bottom"/>
          </w:tcPr>
          <w:p w14:paraId="3AB6C890" w14:textId="77777777" w:rsidR="00BF1DB1" w:rsidRPr="000C42B3" w:rsidRDefault="00BF1DB1" w:rsidP="00BF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6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3912C8" w14:textId="13472A00" w:rsidR="00BF1DB1" w:rsidRPr="000C42B3" w:rsidRDefault="00BF1DB1" w:rsidP="00BF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5" w:right="-46" w:firstLine="10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197,547</w:t>
            </w:r>
          </w:p>
        </w:tc>
        <w:tc>
          <w:tcPr>
            <w:tcW w:w="121" w:type="pct"/>
            <w:tcBorders>
              <w:top w:val="nil"/>
              <w:left w:val="nil"/>
              <w:right w:val="nil"/>
            </w:tcBorders>
            <w:vAlign w:val="bottom"/>
          </w:tcPr>
          <w:p w14:paraId="55924DA9" w14:textId="77777777" w:rsidR="00BF1DB1" w:rsidRPr="000C42B3" w:rsidRDefault="00BF1DB1" w:rsidP="00BF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6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BA1F6A" w14:textId="793B8B24" w:rsidR="00BF1DB1" w:rsidRPr="000C42B3" w:rsidRDefault="00D43FD6" w:rsidP="00466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ind w:left="-105" w:right="-4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36,606</w:t>
            </w:r>
          </w:p>
        </w:tc>
        <w:tc>
          <w:tcPr>
            <w:tcW w:w="121" w:type="pct"/>
            <w:tcBorders>
              <w:top w:val="nil"/>
              <w:left w:val="nil"/>
              <w:right w:val="nil"/>
            </w:tcBorders>
            <w:vAlign w:val="bottom"/>
          </w:tcPr>
          <w:p w14:paraId="4754093D" w14:textId="77777777" w:rsidR="00BF1DB1" w:rsidRPr="000C42B3" w:rsidRDefault="00BF1DB1" w:rsidP="00BF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F339EE" w14:textId="27BD6D53" w:rsidR="00BF1DB1" w:rsidRPr="000C42B3" w:rsidRDefault="00BF1DB1" w:rsidP="00BF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5" w:right="-4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29,825</w:t>
            </w:r>
          </w:p>
        </w:tc>
        <w:tc>
          <w:tcPr>
            <w:tcW w:w="121" w:type="pct"/>
            <w:tcBorders>
              <w:top w:val="nil"/>
              <w:left w:val="nil"/>
              <w:right w:val="nil"/>
            </w:tcBorders>
          </w:tcPr>
          <w:p w14:paraId="77025851" w14:textId="77777777" w:rsidR="00BF1DB1" w:rsidRPr="000C42B3" w:rsidRDefault="00BF1DB1" w:rsidP="00BF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5" w:type="pct"/>
            <w:tcBorders>
              <w:bottom w:val="single" w:sz="4" w:space="0" w:color="auto"/>
            </w:tcBorders>
            <w:vAlign w:val="bottom"/>
          </w:tcPr>
          <w:p w14:paraId="30031B2E" w14:textId="0D7A45EC" w:rsidR="00BF1DB1" w:rsidRPr="000C42B3" w:rsidRDefault="00EA5A76" w:rsidP="00BF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5" w:right="-4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299,191</w:t>
            </w:r>
          </w:p>
        </w:tc>
        <w:tc>
          <w:tcPr>
            <w:tcW w:w="121" w:type="pct"/>
            <w:vAlign w:val="bottom"/>
          </w:tcPr>
          <w:p w14:paraId="02368204" w14:textId="77777777" w:rsidR="00BF1DB1" w:rsidRPr="000C42B3" w:rsidRDefault="00BF1DB1" w:rsidP="00BF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1" w:type="pct"/>
            <w:tcBorders>
              <w:bottom w:val="single" w:sz="4" w:space="0" w:color="auto"/>
            </w:tcBorders>
            <w:vAlign w:val="bottom"/>
          </w:tcPr>
          <w:p w14:paraId="00267FD1" w14:textId="00E83820" w:rsidR="00BF1DB1" w:rsidRPr="000C42B3" w:rsidRDefault="00BF1DB1" w:rsidP="00BF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5" w:right="-4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227,372</w:t>
            </w:r>
          </w:p>
        </w:tc>
      </w:tr>
      <w:tr w:rsidR="00BF1DB1" w:rsidRPr="000C42B3" w14:paraId="23CB0122" w14:textId="77777777" w:rsidTr="00803D0F">
        <w:tc>
          <w:tcPr>
            <w:tcW w:w="138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22FF20" w14:textId="77777777" w:rsidR="00BF1DB1" w:rsidRPr="000C42B3" w:rsidRDefault="00BF1DB1" w:rsidP="00BF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0C42B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8A24CAA" w14:textId="56FF650A" w:rsidR="00BF1DB1" w:rsidRPr="000C42B3" w:rsidRDefault="00EA5A76" w:rsidP="00BF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5" w:right="-46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4,701,10</w:t>
            </w:r>
            <w:r w:rsidR="00E769C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21" w:type="pct"/>
            <w:tcBorders>
              <w:left w:val="nil"/>
              <w:right w:val="nil"/>
            </w:tcBorders>
            <w:vAlign w:val="bottom"/>
          </w:tcPr>
          <w:p w14:paraId="2563C7A9" w14:textId="77777777" w:rsidR="00BF1DB1" w:rsidRPr="000C42B3" w:rsidRDefault="00BF1DB1" w:rsidP="00BF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475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FEF772E" w14:textId="559A4AB2" w:rsidR="00BF1DB1" w:rsidRPr="000C42B3" w:rsidRDefault="00BF1DB1" w:rsidP="00BF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5" w:right="-46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4,408,010</w:t>
            </w:r>
          </w:p>
        </w:tc>
        <w:tc>
          <w:tcPr>
            <w:tcW w:w="121" w:type="pct"/>
            <w:tcBorders>
              <w:left w:val="nil"/>
              <w:right w:val="nil"/>
            </w:tcBorders>
            <w:vAlign w:val="bottom"/>
          </w:tcPr>
          <w:p w14:paraId="20BC2948" w14:textId="77777777" w:rsidR="00BF1DB1" w:rsidRPr="000C42B3" w:rsidRDefault="00BF1DB1" w:rsidP="00BF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491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D887583" w14:textId="76D8F653" w:rsidR="00BF1DB1" w:rsidRPr="000C42B3" w:rsidRDefault="009712A1" w:rsidP="00466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ind w:left="-105" w:right="-46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669F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127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,95</w:t>
            </w:r>
            <w:r w:rsidR="004669F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121" w:type="pct"/>
            <w:tcBorders>
              <w:left w:val="nil"/>
              <w:right w:val="nil"/>
            </w:tcBorders>
            <w:vAlign w:val="bottom"/>
          </w:tcPr>
          <w:p w14:paraId="271111EF" w14:textId="77777777" w:rsidR="00BF1DB1" w:rsidRPr="000C42B3" w:rsidRDefault="00BF1DB1" w:rsidP="00BF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5" w:right="-46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10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4E9D4AA" w14:textId="132CEA4E" w:rsidR="00BF1DB1" w:rsidRPr="000C42B3" w:rsidRDefault="00BF1DB1" w:rsidP="00BF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5" w:right="-46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93,938</w:t>
            </w:r>
          </w:p>
        </w:tc>
        <w:tc>
          <w:tcPr>
            <w:tcW w:w="121" w:type="pct"/>
            <w:tcBorders>
              <w:left w:val="nil"/>
              <w:right w:val="nil"/>
            </w:tcBorders>
          </w:tcPr>
          <w:p w14:paraId="29906B9B" w14:textId="77777777" w:rsidR="00BF1DB1" w:rsidRPr="000C42B3" w:rsidRDefault="00BF1DB1" w:rsidP="00BF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5" w:right="-46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95" w:type="pct"/>
            <w:tcBorders>
              <w:bottom w:val="double" w:sz="4" w:space="0" w:color="auto"/>
            </w:tcBorders>
            <w:vAlign w:val="bottom"/>
          </w:tcPr>
          <w:p w14:paraId="247CD7BA" w14:textId="38A6CF3E" w:rsidR="00BF1DB1" w:rsidRPr="000C42B3" w:rsidRDefault="00EA5A76" w:rsidP="00BF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5" w:right="-46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4,829,05</w:t>
            </w:r>
            <w:r w:rsidR="004669F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9</w:t>
            </w:r>
          </w:p>
        </w:tc>
        <w:tc>
          <w:tcPr>
            <w:tcW w:w="121" w:type="pct"/>
            <w:vAlign w:val="bottom"/>
          </w:tcPr>
          <w:p w14:paraId="646CB9CF" w14:textId="77777777" w:rsidR="00BF1DB1" w:rsidRPr="000C42B3" w:rsidRDefault="00BF1DB1" w:rsidP="00BF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5" w:right="-46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11" w:type="pct"/>
            <w:tcBorders>
              <w:bottom w:val="double" w:sz="4" w:space="0" w:color="auto"/>
            </w:tcBorders>
            <w:vAlign w:val="bottom"/>
          </w:tcPr>
          <w:p w14:paraId="3A211FBA" w14:textId="75EF74C6" w:rsidR="00BF1DB1" w:rsidRPr="000C42B3" w:rsidRDefault="00BF1DB1" w:rsidP="00BF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5" w:right="-46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4,501,948</w:t>
            </w:r>
          </w:p>
        </w:tc>
      </w:tr>
      <w:tr w:rsidR="00BF1DB1" w:rsidRPr="000C42B3" w14:paraId="5CD790A9" w14:textId="77777777" w:rsidTr="00F4465C">
        <w:trPr>
          <w:trHeight w:val="323"/>
        </w:trPr>
        <w:tc>
          <w:tcPr>
            <w:tcW w:w="1381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76C82C58" w14:textId="77777777" w:rsidR="00BF1DB1" w:rsidRPr="00BF1DB1" w:rsidRDefault="00BF1DB1" w:rsidP="00BF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6"/>
                <w:szCs w:val="16"/>
                <w:cs/>
              </w:rPr>
            </w:pPr>
          </w:p>
        </w:tc>
        <w:tc>
          <w:tcPr>
            <w:tcW w:w="532" w:type="pct"/>
            <w:tcBorders>
              <w:left w:val="nil"/>
              <w:right w:val="nil"/>
            </w:tcBorders>
            <w:vAlign w:val="bottom"/>
          </w:tcPr>
          <w:p w14:paraId="785A2CC4" w14:textId="77777777" w:rsidR="00BF1DB1" w:rsidRPr="00BF1DB1" w:rsidRDefault="00BF1DB1" w:rsidP="00BF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5" w:right="-46" w:hanging="4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21" w:type="pct"/>
            <w:tcBorders>
              <w:left w:val="nil"/>
              <w:right w:val="nil"/>
            </w:tcBorders>
            <w:vAlign w:val="bottom"/>
          </w:tcPr>
          <w:p w14:paraId="367464B3" w14:textId="77777777" w:rsidR="00BF1DB1" w:rsidRPr="00BF1DB1" w:rsidRDefault="00BF1DB1" w:rsidP="00BF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6" w:hanging="4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475" w:type="pct"/>
            <w:tcBorders>
              <w:left w:val="nil"/>
              <w:right w:val="nil"/>
            </w:tcBorders>
            <w:vAlign w:val="bottom"/>
          </w:tcPr>
          <w:p w14:paraId="2A47E67E" w14:textId="77777777" w:rsidR="00BF1DB1" w:rsidRPr="00BF1DB1" w:rsidRDefault="00BF1DB1" w:rsidP="00BF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5" w:right="-46" w:hanging="4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21" w:type="pct"/>
            <w:tcBorders>
              <w:left w:val="nil"/>
              <w:right w:val="nil"/>
            </w:tcBorders>
            <w:vAlign w:val="bottom"/>
          </w:tcPr>
          <w:p w14:paraId="236243D8" w14:textId="77777777" w:rsidR="00BF1DB1" w:rsidRPr="00BF1DB1" w:rsidRDefault="00BF1DB1" w:rsidP="00BF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6" w:hanging="4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491" w:type="pct"/>
            <w:tcBorders>
              <w:left w:val="nil"/>
              <w:right w:val="nil"/>
            </w:tcBorders>
            <w:vAlign w:val="bottom"/>
          </w:tcPr>
          <w:p w14:paraId="0BD187AB" w14:textId="77777777" w:rsidR="00BF1DB1" w:rsidRPr="00BF1DB1" w:rsidRDefault="00BF1DB1" w:rsidP="00BF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5" w:right="-46" w:hanging="4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21" w:type="pct"/>
            <w:tcBorders>
              <w:left w:val="nil"/>
              <w:right w:val="nil"/>
            </w:tcBorders>
            <w:vAlign w:val="bottom"/>
          </w:tcPr>
          <w:p w14:paraId="004E6891" w14:textId="77777777" w:rsidR="00BF1DB1" w:rsidRPr="00BF1DB1" w:rsidRDefault="00BF1DB1" w:rsidP="00BF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6" w:hanging="4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tcBorders>
              <w:left w:val="nil"/>
              <w:right w:val="nil"/>
            </w:tcBorders>
            <w:vAlign w:val="bottom"/>
          </w:tcPr>
          <w:p w14:paraId="5B0E340D" w14:textId="77777777" w:rsidR="00BF1DB1" w:rsidRPr="00BF1DB1" w:rsidRDefault="00BF1DB1" w:rsidP="00BF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5" w:right="-46" w:hanging="4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21" w:type="pct"/>
            <w:tcBorders>
              <w:left w:val="nil"/>
              <w:right w:val="nil"/>
            </w:tcBorders>
          </w:tcPr>
          <w:p w14:paraId="4AEFCB76" w14:textId="77777777" w:rsidR="00BF1DB1" w:rsidRPr="00BF1DB1" w:rsidRDefault="00BF1DB1" w:rsidP="00BF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6" w:hanging="4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495" w:type="pct"/>
            <w:vAlign w:val="bottom"/>
          </w:tcPr>
          <w:p w14:paraId="6C5D55F1" w14:textId="77777777" w:rsidR="00BF1DB1" w:rsidRPr="00BF1DB1" w:rsidRDefault="00BF1DB1" w:rsidP="00BF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5" w:right="-46" w:hanging="4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21" w:type="pct"/>
            <w:vAlign w:val="bottom"/>
          </w:tcPr>
          <w:p w14:paraId="53B6E3DA" w14:textId="77777777" w:rsidR="00BF1DB1" w:rsidRPr="00BF1DB1" w:rsidRDefault="00BF1DB1" w:rsidP="00BF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6" w:hanging="4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11" w:type="pct"/>
            <w:vAlign w:val="bottom"/>
          </w:tcPr>
          <w:p w14:paraId="2A501237" w14:textId="77777777" w:rsidR="00BF1DB1" w:rsidRPr="00BF1DB1" w:rsidRDefault="00BF1DB1" w:rsidP="00BF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5" w:right="-46" w:hanging="4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</w:tr>
      <w:tr w:rsidR="00BF1DB1" w:rsidRPr="000C42B3" w14:paraId="719EF863" w14:textId="77777777" w:rsidTr="00803D0F">
        <w:tc>
          <w:tcPr>
            <w:tcW w:w="1381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3FCF9FAB" w14:textId="77777777" w:rsidR="00BF1DB1" w:rsidRPr="000C42B3" w:rsidRDefault="00BF1DB1" w:rsidP="00BF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0C42B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การจำแนกรายได้</w:t>
            </w:r>
          </w:p>
        </w:tc>
        <w:tc>
          <w:tcPr>
            <w:tcW w:w="532" w:type="pct"/>
            <w:tcBorders>
              <w:left w:val="nil"/>
              <w:right w:val="nil"/>
            </w:tcBorders>
            <w:vAlign w:val="bottom"/>
          </w:tcPr>
          <w:p w14:paraId="1B2D3552" w14:textId="77777777" w:rsidR="00BF1DB1" w:rsidRPr="000C42B3" w:rsidRDefault="00BF1DB1" w:rsidP="00BF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5" w:right="-4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1" w:type="pct"/>
            <w:tcBorders>
              <w:left w:val="nil"/>
              <w:right w:val="nil"/>
            </w:tcBorders>
            <w:vAlign w:val="bottom"/>
          </w:tcPr>
          <w:p w14:paraId="3063483B" w14:textId="77777777" w:rsidR="00BF1DB1" w:rsidRPr="000C42B3" w:rsidRDefault="00BF1DB1" w:rsidP="00BF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5" w:type="pct"/>
            <w:tcBorders>
              <w:left w:val="nil"/>
              <w:right w:val="nil"/>
            </w:tcBorders>
            <w:vAlign w:val="bottom"/>
          </w:tcPr>
          <w:p w14:paraId="6BD6D72C" w14:textId="77777777" w:rsidR="00BF1DB1" w:rsidRPr="000C42B3" w:rsidRDefault="00BF1DB1" w:rsidP="00BF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5" w:right="-4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1" w:type="pct"/>
            <w:tcBorders>
              <w:left w:val="nil"/>
              <w:right w:val="nil"/>
            </w:tcBorders>
            <w:vAlign w:val="bottom"/>
          </w:tcPr>
          <w:p w14:paraId="2C09A7B9" w14:textId="77777777" w:rsidR="00BF1DB1" w:rsidRPr="000C42B3" w:rsidRDefault="00BF1DB1" w:rsidP="00BF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1" w:type="pct"/>
            <w:tcBorders>
              <w:left w:val="nil"/>
              <w:right w:val="nil"/>
            </w:tcBorders>
            <w:vAlign w:val="bottom"/>
          </w:tcPr>
          <w:p w14:paraId="09743E0D" w14:textId="77777777" w:rsidR="00BF1DB1" w:rsidRPr="000C42B3" w:rsidRDefault="00BF1DB1" w:rsidP="00BF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5" w:right="-4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1" w:type="pct"/>
            <w:tcBorders>
              <w:left w:val="nil"/>
              <w:right w:val="nil"/>
            </w:tcBorders>
            <w:vAlign w:val="bottom"/>
          </w:tcPr>
          <w:p w14:paraId="4B7D2408" w14:textId="77777777" w:rsidR="00BF1DB1" w:rsidRPr="000C42B3" w:rsidRDefault="00BF1DB1" w:rsidP="00BF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0" w:type="pct"/>
            <w:tcBorders>
              <w:left w:val="nil"/>
              <w:right w:val="nil"/>
            </w:tcBorders>
            <w:vAlign w:val="bottom"/>
          </w:tcPr>
          <w:p w14:paraId="1ADC204C" w14:textId="77777777" w:rsidR="00BF1DB1" w:rsidRPr="000C42B3" w:rsidRDefault="00BF1DB1" w:rsidP="00BF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5" w:right="-4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1" w:type="pct"/>
            <w:tcBorders>
              <w:left w:val="nil"/>
              <w:right w:val="nil"/>
            </w:tcBorders>
          </w:tcPr>
          <w:p w14:paraId="09CFD1D7" w14:textId="77777777" w:rsidR="00BF1DB1" w:rsidRPr="000C42B3" w:rsidRDefault="00BF1DB1" w:rsidP="00BF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5" w:type="pct"/>
            <w:vAlign w:val="bottom"/>
          </w:tcPr>
          <w:p w14:paraId="04B1CA80" w14:textId="77777777" w:rsidR="00BF1DB1" w:rsidRPr="000C42B3" w:rsidRDefault="00BF1DB1" w:rsidP="00BF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5" w:right="-4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1" w:type="pct"/>
            <w:vAlign w:val="bottom"/>
          </w:tcPr>
          <w:p w14:paraId="33B2361D" w14:textId="77777777" w:rsidR="00BF1DB1" w:rsidRPr="000C42B3" w:rsidRDefault="00BF1DB1" w:rsidP="00BF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1" w:type="pct"/>
            <w:vAlign w:val="bottom"/>
          </w:tcPr>
          <w:p w14:paraId="56D2D76B" w14:textId="77777777" w:rsidR="00BF1DB1" w:rsidRPr="000C42B3" w:rsidRDefault="00BF1DB1" w:rsidP="00BF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5" w:right="-4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BF1DB1" w:rsidRPr="000C42B3" w14:paraId="54AF8FC0" w14:textId="77777777" w:rsidTr="00803D0F">
        <w:tc>
          <w:tcPr>
            <w:tcW w:w="1381" w:type="pct"/>
            <w:tcBorders>
              <w:top w:val="nil"/>
              <w:left w:val="nil"/>
              <w:right w:val="nil"/>
            </w:tcBorders>
            <w:noWrap/>
          </w:tcPr>
          <w:p w14:paraId="7AABE9F8" w14:textId="77777777" w:rsidR="00BF1DB1" w:rsidRPr="000C42B3" w:rsidRDefault="00BF1DB1" w:rsidP="00BF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0C42B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จังหวะเวลาในการรับรู้รายได้</w:t>
            </w:r>
          </w:p>
        </w:tc>
        <w:tc>
          <w:tcPr>
            <w:tcW w:w="532" w:type="pct"/>
            <w:tcBorders>
              <w:left w:val="nil"/>
              <w:right w:val="nil"/>
            </w:tcBorders>
            <w:vAlign w:val="bottom"/>
          </w:tcPr>
          <w:p w14:paraId="303BC09D" w14:textId="77777777" w:rsidR="00BF1DB1" w:rsidRPr="000C42B3" w:rsidRDefault="00BF1DB1" w:rsidP="00BF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5" w:right="-4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1" w:type="pct"/>
            <w:tcBorders>
              <w:left w:val="nil"/>
              <w:right w:val="nil"/>
            </w:tcBorders>
            <w:vAlign w:val="bottom"/>
          </w:tcPr>
          <w:p w14:paraId="7F5901B3" w14:textId="77777777" w:rsidR="00BF1DB1" w:rsidRPr="000C42B3" w:rsidRDefault="00BF1DB1" w:rsidP="00BF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5" w:type="pct"/>
            <w:tcBorders>
              <w:left w:val="nil"/>
              <w:right w:val="nil"/>
            </w:tcBorders>
            <w:vAlign w:val="bottom"/>
          </w:tcPr>
          <w:p w14:paraId="14A338D9" w14:textId="77777777" w:rsidR="00BF1DB1" w:rsidRPr="000C42B3" w:rsidRDefault="00BF1DB1" w:rsidP="00BF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5" w:right="-4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1" w:type="pct"/>
            <w:tcBorders>
              <w:left w:val="nil"/>
              <w:right w:val="nil"/>
            </w:tcBorders>
            <w:vAlign w:val="bottom"/>
          </w:tcPr>
          <w:p w14:paraId="54C8AA62" w14:textId="77777777" w:rsidR="00BF1DB1" w:rsidRPr="000C42B3" w:rsidRDefault="00BF1DB1" w:rsidP="00BF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1" w:type="pct"/>
            <w:tcBorders>
              <w:left w:val="nil"/>
              <w:right w:val="nil"/>
            </w:tcBorders>
            <w:vAlign w:val="bottom"/>
          </w:tcPr>
          <w:p w14:paraId="313D4B5E" w14:textId="77777777" w:rsidR="00BF1DB1" w:rsidRPr="000C42B3" w:rsidRDefault="00BF1DB1" w:rsidP="00BF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5" w:right="-4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1" w:type="pct"/>
            <w:tcBorders>
              <w:left w:val="nil"/>
              <w:right w:val="nil"/>
            </w:tcBorders>
            <w:vAlign w:val="bottom"/>
          </w:tcPr>
          <w:p w14:paraId="17811FDB" w14:textId="77777777" w:rsidR="00BF1DB1" w:rsidRPr="000C42B3" w:rsidRDefault="00BF1DB1" w:rsidP="00BF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0" w:type="pct"/>
            <w:tcBorders>
              <w:left w:val="nil"/>
              <w:right w:val="nil"/>
            </w:tcBorders>
            <w:vAlign w:val="bottom"/>
          </w:tcPr>
          <w:p w14:paraId="4FAFCBB5" w14:textId="77777777" w:rsidR="00BF1DB1" w:rsidRPr="000C42B3" w:rsidRDefault="00BF1DB1" w:rsidP="00BF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5" w:right="-4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1" w:type="pct"/>
            <w:tcBorders>
              <w:left w:val="nil"/>
              <w:right w:val="nil"/>
            </w:tcBorders>
          </w:tcPr>
          <w:p w14:paraId="2626AC9B" w14:textId="77777777" w:rsidR="00BF1DB1" w:rsidRPr="000C42B3" w:rsidRDefault="00BF1DB1" w:rsidP="00BF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5" w:type="pct"/>
            <w:vAlign w:val="bottom"/>
          </w:tcPr>
          <w:p w14:paraId="34B88595" w14:textId="77777777" w:rsidR="00BF1DB1" w:rsidRPr="000C42B3" w:rsidRDefault="00BF1DB1" w:rsidP="00BF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5" w:right="-4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1" w:type="pct"/>
            <w:vAlign w:val="bottom"/>
          </w:tcPr>
          <w:p w14:paraId="25E985B7" w14:textId="77777777" w:rsidR="00BF1DB1" w:rsidRPr="000C42B3" w:rsidRDefault="00BF1DB1" w:rsidP="00BF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1" w:type="pct"/>
            <w:vAlign w:val="bottom"/>
          </w:tcPr>
          <w:p w14:paraId="0ABB7621" w14:textId="77777777" w:rsidR="00BF1DB1" w:rsidRPr="000C42B3" w:rsidRDefault="00BF1DB1" w:rsidP="00BF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5" w:right="-4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BF1DB1" w:rsidRPr="000C42B3" w14:paraId="4AC5D221" w14:textId="77777777" w:rsidTr="00803D0F">
        <w:tc>
          <w:tcPr>
            <w:tcW w:w="1381" w:type="pct"/>
            <w:tcBorders>
              <w:top w:val="nil"/>
              <w:left w:val="nil"/>
              <w:right w:val="nil"/>
            </w:tcBorders>
            <w:noWrap/>
          </w:tcPr>
          <w:p w14:paraId="6E2AA8B1" w14:textId="77777777" w:rsidR="00BF1DB1" w:rsidRPr="000C42B3" w:rsidRDefault="00BF1DB1" w:rsidP="00BF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left="165" w:right="-11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C42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532" w:type="pct"/>
            <w:tcBorders>
              <w:left w:val="nil"/>
              <w:right w:val="nil"/>
            </w:tcBorders>
            <w:vAlign w:val="bottom"/>
          </w:tcPr>
          <w:p w14:paraId="75967660" w14:textId="4B1EC0ED" w:rsidR="00BF1DB1" w:rsidRPr="000C42B3" w:rsidRDefault="00EA5A76" w:rsidP="00BF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5" w:right="-4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4,701,10</w:t>
            </w:r>
            <w:r w:rsidR="004669F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</w:t>
            </w:r>
          </w:p>
        </w:tc>
        <w:tc>
          <w:tcPr>
            <w:tcW w:w="121" w:type="pct"/>
            <w:tcBorders>
              <w:left w:val="nil"/>
              <w:right w:val="nil"/>
            </w:tcBorders>
            <w:vAlign w:val="bottom"/>
          </w:tcPr>
          <w:p w14:paraId="28482641" w14:textId="77777777" w:rsidR="00BF1DB1" w:rsidRPr="000C42B3" w:rsidRDefault="00BF1DB1" w:rsidP="00BF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5" w:type="pct"/>
            <w:tcBorders>
              <w:left w:val="nil"/>
              <w:right w:val="nil"/>
            </w:tcBorders>
            <w:vAlign w:val="bottom"/>
          </w:tcPr>
          <w:p w14:paraId="72F05C4F" w14:textId="2DC0D088" w:rsidR="00BF1DB1" w:rsidRPr="000C42B3" w:rsidRDefault="00BF1DB1" w:rsidP="00BF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5" w:right="-4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4,408,010</w:t>
            </w:r>
          </w:p>
        </w:tc>
        <w:tc>
          <w:tcPr>
            <w:tcW w:w="121" w:type="pct"/>
            <w:tcBorders>
              <w:left w:val="nil"/>
              <w:right w:val="nil"/>
            </w:tcBorders>
            <w:vAlign w:val="bottom"/>
          </w:tcPr>
          <w:p w14:paraId="0A123498" w14:textId="77777777" w:rsidR="00BF1DB1" w:rsidRPr="000C42B3" w:rsidRDefault="00BF1DB1" w:rsidP="00BF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1" w:type="pct"/>
            <w:tcBorders>
              <w:left w:val="nil"/>
              <w:right w:val="nil"/>
            </w:tcBorders>
            <w:vAlign w:val="bottom"/>
          </w:tcPr>
          <w:p w14:paraId="7778624A" w14:textId="290921FA" w:rsidR="00BF1DB1" w:rsidRPr="000C42B3" w:rsidRDefault="00EA5A76" w:rsidP="00EA5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05" w:right="-4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1" w:type="pct"/>
            <w:tcBorders>
              <w:left w:val="nil"/>
              <w:right w:val="nil"/>
            </w:tcBorders>
            <w:vAlign w:val="bottom"/>
          </w:tcPr>
          <w:p w14:paraId="605F9E20" w14:textId="77777777" w:rsidR="00BF1DB1" w:rsidRPr="000C42B3" w:rsidRDefault="00BF1DB1" w:rsidP="00BF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0" w:type="pct"/>
            <w:tcBorders>
              <w:left w:val="nil"/>
              <w:right w:val="nil"/>
            </w:tcBorders>
            <w:vAlign w:val="bottom"/>
          </w:tcPr>
          <w:p w14:paraId="4F422B88" w14:textId="5E3E540D" w:rsidR="00BF1DB1" w:rsidRPr="000C42B3" w:rsidRDefault="00BF1DB1" w:rsidP="00D43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05" w:right="-4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1" w:type="pct"/>
            <w:tcBorders>
              <w:left w:val="nil"/>
              <w:right w:val="nil"/>
            </w:tcBorders>
          </w:tcPr>
          <w:p w14:paraId="388CEE8D" w14:textId="77777777" w:rsidR="00BF1DB1" w:rsidRPr="000C42B3" w:rsidRDefault="00BF1DB1" w:rsidP="00BF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5" w:type="pct"/>
            <w:vAlign w:val="bottom"/>
          </w:tcPr>
          <w:p w14:paraId="11A87184" w14:textId="62A02E3A" w:rsidR="00BF1DB1" w:rsidRPr="000C42B3" w:rsidRDefault="009816AB" w:rsidP="00BF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5" w:right="-4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4,701,10</w:t>
            </w:r>
            <w:r w:rsidR="004669F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</w:t>
            </w:r>
          </w:p>
        </w:tc>
        <w:tc>
          <w:tcPr>
            <w:tcW w:w="121" w:type="pct"/>
            <w:vAlign w:val="bottom"/>
          </w:tcPr>
          <w:p w14:paraId="061783B6" w14:textId="77777777" w:rsidR="00BF1DB1" w:rsidRPr="000C42B3" w:rsidRDefault="00BF1DB1" w:rsidP="00BF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1" w:type="pct"/>
            <w:vAlign w:val="bottom"/>
          </w:tcPr>
          <w:p w14:paraId="4F249DC8" w14:textId="3D309521" w:rsidR="00BF1DB1" w:rsidRPr="000C42B3" w:rsidRDefault="00BF1DB1" w:rsidP="00BF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5" w:right="-4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4,408,010</w:t>
            </w:r>
          </w:p>
        </w:tc>
      </w:tr>
      <w:tr w:rsidR="00BF1DB1" w:rsidRPr="000C42B3" w14:paraId="465FD76F" w14:textId="77777777" w:rsidTr="00803D0F">
        <w:tc>
          <w:tcPr>
            <w:tcW w:w="1381" w:type="pct"/>
            <w:tcBorders>
              <w:top w:val="nil"/>
              <w:left w:val="nil"/>
              <w:right w:val="nil"/>
            </w:tcBorders>
            <w:noWrap/>
          </w:tcPr>
          <w:p w14:paraId="221B18FA" w14:textId="77777777" w:rsidR="00BF1DB1" w:rsidRPr="000C42B3" w:rsidRDefault="00BF1DB1" w:rsidP="00BF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left="165" w:right="-11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C42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ตลอดช่วงเวลาหนึ่ง</w:t>
            </w:r>
          </w:p>
        </w:tc>
        <w:tc>
          <w:tcPr>
            <w:tcW w:w="532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499F242" w14:textId="74CC42EE" w:rsidR="00BF1DB1" w:rsidRPr="000C42B3" w:rsidRDefault="00600EAF" w:rsidP="00600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5" w:right="-4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1" w:type="pct"/>
            <w:tcBorders>
              <w:left w:val="nil"/>
              <w:right w:val="nil"/>
            </w:tcBorders>
            <w:vAlign w:val="bottom"/>
          </w:tcPr>
          <w:p w14:paraId="20EF93BD" w14:textId="77777777" w:rsidR="00BF1DB1" w:rsidRPr="000C42B3" w:rsidRDefault="00BF1DB1" w:rsidP="00BF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5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2037142" w14:textId="5B3FBD29" w:rsidR="00BF1DB1" w:rsidRPr="000C42B3" w:rsidRDefault="00BF1DB1" w:rsidP="00D43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05" w:right="-4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1" w:type="pct"/>
            <w:tcBorders>
              <w:left w:val="nil"/>
              <w:right w:val="nil"/>
            </w:tcBorders>
            <w:vAlign w:val="bottom"/>
          </w:tcPr>
          <w:p w14:paraId="791CC245" w14:textId="77777777" w:rsidR="00BF1DB1" w:rsidRPr="000C42B3" w:rsidRDefault="00BF1DB1" w:rsidP="00BF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1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F55D457" w14:textId="1B1D4818" w:rsidR="00BF1DB1" w:rsidRPr="000C42B3" w:rsidRDefault="00EA5A76" w:rsidP="00466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ind w:left="-105" w:right="-4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127,953</w:t>
            </w:r>
          </w:p>
        </w:tc>
        <w:tc>
          <w:tcPr>
            <w:tcW w:w="121" w:type="pct"/>
            <w:tcBorders>
              <w:left w:val="nil"/>
              <w:right w:val="nil"/>
            </w:tcBorders>
            <w:vAlign w:val="bottom"/>
          </w:tcPr>
          <w:p w14:paraId="7ABFF06F" w14:textId="77777777" w:rsidR="00BF1DB1" w:rsidRPr="000C42B3" w:rsidRDefault="00BF1DB1" w:rsidP="00BF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0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077C291" w14:textId="55789F8A" w:rsidR="00BF1DB1" w:rsidRPr="000C42B3" w:rsidRDefault="00BF1DB1" w:rsidP="00BF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5" w:right="-4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93,938</w:t>
            </w:r>
          </w:p>
        </w:tc>
        <w:tc>
          <w:tcPr>
            <w:tcW w:w="121" w:type="pct"/>
            <w:tcBorders>
              <w:left w:val="nil"/>
              <w:right w:val="nil"/>
            </w:tcBorders>
          </w:tcPr>
          <w:p w14:paraId="7D701268" w14:textId="77777777" w:rsidR="00BF1DB1" w:rsidRPr="000C42B3" w:rsidRDefault="00BF1DB1" w:rsidP="00BF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5" w:type="pct"/>
            <w:tcBorders>
              <w:bottom w:val="single" w:sz="4" w:space="0" w:color="auto"/>
            </w:tcBorders>
            <w:vAlign w:val="bottom"/>
          </w:tcPr>
          <w:p w14:paraId="4F7F28E6" w14:textId="0B968E01" w:rsidR="00BF1DB1" w:rsidRPr="000C42B3" w:rsidRDefault="009816AB" w:rsidP="00BF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5" w:right="-4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127,953</w:t>
            </w:r>
          </w:p>
        </w:tc>
        <w:tc>
          <w:tcPr>
            <w:tcW w:w="121" w:type="pct"/>
            <w:vAlign w:val="bottom"/>
          </w:tcPr>
          <w:p w14:paraId="5C50E8FA" w14:textId="77777777" w:rsidR="00BF1DB1" w:rsidRPr="000C42B3" w:rsidRDefault="00BF1DB1" w:rsidP="00BF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1" w:type="pct"/>
            <w:tcBorders>
              <w:bottom w:val="single" w:sz="4" w:space="0" w:color="auto"/>
            </w:tcBorders>
            <w:vAlign w:val="bottom"/>
          </w:tcPr>
          <w:p w14:paraId="2706AE77" w14:textId="29DCC7D3" w:rsidR="00BF1DB1" w:rsidRPr="000C42B3" w:rsidRDefault="00BF1DB1" w:rsidP="00BF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5" w:right="-4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93,938</w:t>
            </w:r>
          </w:p>
        </w:tc>
      </w:tr>
      <w:tr w:rsidR="00BF1DB1" w:rsidRPr="000C42B3" w14:paraId="1BA4641A" w14:textId="77777777" w:rsidTr="00803D0F">
        <w:tc>
          <w:tcPr>
            <w:tcW w:w="1381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65D88CBF" w14:textId="77777777" w:rsidR="00BF1DB1" w:rsidRPr="000C42B3" w:rsidRDefault="00BF1DB1" w:rsidP="00BF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0C42B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F9C69E8" w14:textId="1A133F3D" w:rsidR="00BF1DB1" w:rsidRPr="000C42B3" w:rsidRDefault="009816AB" w:rsidP="00BF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5" w:right="-46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4,701,10</w:t>
            </w:r>
            <w:r w:rsidR="004669F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21" w:type="pct"/>
            <w:tcBorders>
              <w:left w:val="nil"/>
              <w:right w:val="nil"/>
            </w:tcBorders>
            <w:vAlign w:val="bottom"/>
          </w:tcPr>
          <w:p w14:paraId="6E97C00C" w14:textId="77777777" w:rsidR="00BF1DB1" w:rsidRPr="000C42B3" w:rsidRDefault="00BF1DB1" w:rsidP="00BF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EAF733C" w14:textId="7B4612B9" w:rsidR="00BF1DB1" w:rsidRPr="00AE59AD" w:rsidRDefault="00BF1DB1" w:rsidP="00BF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5" w:right="-46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4,408,010</w:t>
            </w:r>
          </w:p>
        </w:tc>
        <w:tc>
          <w:tcPr>
            <w:tcW w:w="121" w:type="pct"/>
            <w:tcBorders>
              <w:left w:val="nil"/>
              <w:right w:val="nil"/>
            </w:tcBorders>
            <w:vAlign w:val="bottom"/>
          </w:tcPr>
          <w:p w14:paraId="3BE4ADC6" w14:textId="77777777" w:rsidR="00BF1DB1" w:rsidRPr="000C42B3" w:rsidRDefault="00BF1DB1" w:rsidP="00BF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EEB4AC3" w14:textId="1701F351" w:rsidR="00BF1DB1" w:rsidRPr="006B24A9" w:rsidRDefault="009816AB" w:rsidP="00466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ind w:left="-105" w:right="-46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B24A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127,953</w:t>
            </w:r>
          </w:p>
        </w:tc>
        <w:tc>
          <w:tcPr>
            <w:tcW w:w="121" w:type="pct"/>
            <w:tcBorders>
              <w:left w:val="nil"/>
              <w:right w:val="nil"/>
            </w:tcBorders>
            <w:vAlign w:val="bottom"/>
          </w:tcPr>
          <w:p w14:paraId="339FFFC5" w14:textId="77777777" w:rsidR="00BF1DB1" w:rsidRPr="000C42B3" w:rsidRDefault="00BF1DB1" w:rsidP="00BF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5" w:right="-46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C23F5BF" w14:textId="392633C7" w:rsidR="00BF1DB1" w:rsidRPr="000C42B3" w:rsidRDefault="00BF1DB1" w:rsidP="00BF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5" w:right="-46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93,938</w:t>
            </w:r>
          </w:p>
        </w:tc>
        <w:tc>
          <w:tcPr>
            <w:tcW w:w="121" w:type="pct"/>
            <w:tcBorders>
              <w:left w:val="nil"/>
              <w:right w:val="nil"/>
            </w:tcBorders>
          </w:tcPr>
          <w:p w14:paraId="2A975750" w14:textId="77777777" w:rsidR="00BF1DB1" w:rsidRPr="000C42B3" w:rsidRDefault="00BF1DB1" w:rsidP="00BF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5" w:right="-46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9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FD5103" w14:textId="2963EEDE" w:rsidR="00BF1DB1" w:rsidRPr="000C42B3" w:rsidRDefault="009816AB" w:rsidP="00BF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5" w:right="-46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4,829,05</w:t>
            </w:r>
            <w:r w:rsidR="004669F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9</w:t>
            </w:r>
          </w:p>
        </w:tc>
        <w:tc>
          <w:tcPr>
            <w:tcW w:w="121" w:type="pct"/>
            <w:vAlign w:val="bottom"/>
          </w:tcPr>
          <w:p w14:paraId="3319955D" w14:textId="77777777" w:rsidR="00BF1DB1" w:rsidRPr="000C42B3" w:rsidRDefault="00BF1DB1" w:rsidP="00BF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5" w:right="-46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1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83F03E" w14:textId="6A26CCC5" w:rsidR="00BF1DB1" w:rsidRPr="000C42B3" w:rsidRDefault="00BF1DB1" w:rsidP="00BF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5" w:right="-46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4,501,948</w:t>
            </w:r>
          </w:p>
        </w:tc>
      </w:tr>
      <w:tr w:rsidR="00BF1DB1" w:rsidRPr="0087756A" w14:paraId="14DF9C7D" w14:textId="77777777" w:rsidTr="00F4465C">
        <w:trPr>
          <w:trHeight w:val="386"/>
        </w:trPr>
        <w:tc>
          <w:tcPr>
            <w:tcW w:w="1381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0CA0EA60" w14:textId="77777777" w:rsidR="00BF1DB1" w:rsidRPr="0087756A" w:rsidRDefault="00BF1DB1" w:rsidP="00BF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532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44C2FCE" w14:textId="77777777" w:rsidR="00BF1DB1" w:rsidRPr="0087756A" w:rsidRDefault="00BF1DB1" w:rsidP="00BF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5" w:right="-46" w:hanging="4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21" w:type="pct"/>
            <w:tcBorders>
              <w:left w:val="nil"/>
              <w:right w:val="nil"/>
            </w:tcBorders>
            <w:vAlign w:val="bottom"/>
          </w:tcPr>
          <w:p w14:paraId="49D2BDE3" w14:textId="77777777" w:rsidR="00BF1DB1" w:rsidRPr="0087756A" w:rsidRDefault="00BF1DB1" w:rsidP="00BF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6" w:hanging="4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75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4CB9551" w14:textId="77777777" w:rsidR="00BF1DB1" w:rsidRPr="0087756A" w:rsidRDefault="00BF1DB1" w:rsidP="00BF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5" w:right="-46" w:hanging="4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21" w:type="pct"/>
            <w:tcBorders>
              <w:left w:val="nil"/>
              <w:right w:val="nil"/>
            </w:tcBorders>
            <w:vAlign w:val="bottom"/>
          </w:tcPr>
          <w:p w14:paraId="012C14D4" w14:textId="77777777" w:rsidR="00BF1DB1" w:rsidRPr="0087756A" w:rsidRDefault="00BF1DB1" w:rsidP="00BF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6" w:hanging="4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91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327B8AC" w14:textId="77777777" w:rsidR="00BF1DB1" w:rsidRPr="0087756A" w:rsidRDefault="00BF1DB1" w:rsidP="00BF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5" w:right="-46" w:hanging="4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21" w:type="pct"/>
            <w:tcBorders>
              <w:left w:val="nil"/>
              <w:right w:val="nil"/>
            </w:tcBorders>
            <w:vAlign w:val="bottom"/>
          </w:tcPr>
          <w:p w14:paraId="75E4660A" w14:textId="77777777" w:rsidR="00BF1DB1" w:rsidRPr="0087756A" w:rsidRDefault="00BF1DB1" w:rsidP="00BF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6" w:hanging="4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510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62B84E1" w14:textId="77777777" w:rsidR="00BF1DB1" w:rsidRPr="0087756A" w:rsidRDefault="00BF1DB1" w:rsidP="00BF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5" w:right="-46" w:hanging="4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21" w:type="pct"/>
            <w:tcBorders>
              <w:left w:val="nil"/>
              <w:right w:val="nil"/>
            </w:tcBorders>
          </w:tcPr>
          <w:p w14:paraId="5E959BE8" w14:textId="77777777" w:rsidR="00BF1DB1" w:rsidRPr="0087756A" w:rsidRDefault="00BF1DB1" w:rsidP="00BF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6" w:hanging="4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95" w:type="pct"/>
            <w:tcBorders>
              <w:top w:val="double" w:sz="4" w:space="0" w:color="auto"/>
            </w:tcBorders>
            <w:vAlign w:val="bottom"/>
          </w:tcPr>
          <w:p w14:paraId="2C8AE9E6" w14:textId="77777777" w:rsidR="00BF1DB1" w:rsidRPr="0087756A" w:rsidRDefault="00BF1DB1" w:rsidP="00BF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5" w:right="-46" w:hanging="4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21" w:type="pct"/>
            <w:vAlign w:val="bottom"/>
          </w:tcPr>
          <w:p w14:paraId="683BF57E" w14:textId="77777777" w:rsidR="00BF1DB1" w:rsidRPr="0087756A" w:rsidRDefault="00BF1DB1" w:rsidP="00BF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6" w:hanging="4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511" w:type="pct"/>
            <w:tcBorders>
              <w:top w:val="double" w:sz="4" w:space="0" w:color="auto"/>
            </w:tcBorders>
            <w:vAlign w:val="bottom"/>
          </w:tcPr>
          <w:p w14:paraId="5F45D3EA" w14:textId="77777777" w:rsidR="00BF1DB1" w:rsidRPr="0087756A" w:rsidRDefault="00BF1DB1" w:rsidP="00BF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5" w:right="-46" w:hanging="4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BF1DB1" w:rsidRPr="000C42B3" w14:paraId="73A21C0E" w14:textId="77777777" w:rsidTr="00803D0F">
        <w:tc>
          <w:tcPr>
            <w:tcW w:w="1381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61833123" w14:textId="77777777" w:rsidR="00BF1DB1" w:rsidRPr="000C42B3" w:rsidRDefault="00BF1DB1" w:rsidP="00BF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C42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กำไร </w:t>
            </w:r>
            <w:r w:rsidRPr="000C42B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Pr="000C42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ขาดทุน</w:t>
            </w:r>
            <w:r w:rsidRPr="000C42B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) </w:t>
            </w:r>
            <w:r w:rsidRPr="000C42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ตามส่วนงาน</w:t>
            </w:r>
            <w:r w:rsidRPr="000C42B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0C42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br/>
              <w:t>ก่อนหักภาษีเงินได้</w:t>
            </w:r>
          </w:p>
        </w:tc>
        <w:tc>
          <w:tcPr>
            <w:tcW w:w="532" w:type="pct"/>
            <w:tcBorders>
              <w:left w:val="nil"/>
              <w:right w:val="nil"/>
            </w:tcBorders>
            <w:vAlign w:val="bottom"/>
          </w:tcPr>
          <w:p w14:paraId="010101BB" w14:textId="3A9C34FC" w:rsidR="00BF1DB1" w:rsidRPr="00C27AF1" w:rsidRDefault="00EA5A76" w:rsidP="00BF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5" w:right="-46" w:hanging="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27AF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</w:t>
            </w:r>
            <w:r w:rsidR="0087691B" w:rsidRPr="00C27AF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</w:t>
            </w:r>
            <w:r w:rsidRPr="00C27AF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87691B" w:rsidRPr="00C27AF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Pr="00C27AF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89</w:t>
            </w:r>
          </w:p>
        </w:tc>
        <w:tc>
          <w:tcPr>
            <w:tcW w:w="121" w:type="pct"/>
            <w:tcBorders>
              <w:left w:val="nil"/>
              <w:right w:val="nil"/>
            </w:tcBorders>
            <w:vAlign w:val="bottom"/>
          </w:tcPr>
          <w:p w14:paraId="1EAC19A2" w14:textId="77777777" w:rsidR="00BF1DB1" w:rsidRPr="00C27AF1" w:rsidRDefault="00BF1DB1" w:rsidP="00BF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5" w:type="pct"/>
            <w:tcBorders>
              <w:left w:val="nil"/>
              <w:right w:val="nil"/>
            </w:tcBorders>
            <w:vAlign w:val="bottom"/>
          </w:tcPr>
          <w:p w14:paraId="4B602642" w14:textId="74DD4538" w:rsidR="00BF1DB1" w:rsidRPr="00C27AF1" w:rsidRDefault="00BF1DB1" w:rsidP="00BF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5" w:right="-4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27AF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370,205</w:t>
            </w:r>
          </w:p>
        </w:tc>
        <w:tc>
          <w:tcPr>
            <w:tcW w:w="121" w:type="pct"/>
            <w:tcBorders>
              <w:left w:val="nil"/>
              <w:right w:val="nil"/>
            </w:tcBorders>
            <w:vAlign w:val="bottom"/>
          </w:tcPr>
          <w:p w14:paraId="42A87F1E" w14:textId="77777777" w:rsidR="00BF1DB1" w:rsidRPr="00C27AF1" w:rsidRDefault="00BF1DB1" w:rsidP="00BF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5" w:right="-4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1" w:type="pct"/>
            <w:tcBorders>
              <w:left w:val="nil"/>
              <w:right w:val="nil"/>
            </w:tcBorders>
            <w:vAlign w:val="bottom"/>
          </w:tcPr>
          <w:p w14:paraId="5521687B" w14:textId="25B453EC" w:rsidR="00BF1DB1" w:rsidRPr="00C27AF1" w:rsidRDefault="00EA5A76" w:rsidP="00466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ind w:left="-105" w:right="-4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27AF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14,437</w:t>
            </w:r>
          </w:p>
        </w:tc>
        <w:tc>
          <w:tcPr>
            <w:tcW w:w="121" w:type="pct"/>
            <w:tcBorders>
              <w:left w:val="nil"/>
              <w:right w:val="nil"/>
            </w:tcBorders>
            <w:vAlign w:val="bottom"/>
          </w:tcPr>
          <w:p w14:paraId="7DB21491" w14:textId="77777777" w:rsidR="00BF1DB1" w:rsidRPr="00C27AF1" w:rsidRDefault="00BF1DB1" w:rsidP="00BF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5" w:right="-4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0" w:type="pct"/>
            <w:tcBorders>
              <w:left w:val="nil"/>
              <w:right w:val="nil"/>
            </w:tcBorders>
            <w:vAlign w:val="bottom"/>
          </w:tcPr>
          <w:p w14:paraId="33CBEF5E" w14:textId="6EAB51ED" w:rsidR="00BF1DB1" w:rsidRPr="00C27AF1" w:rsidRDefault="00BF1DB1" w:rsidP="00BF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5" w:right="-4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27AF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(9,683)</w:t>
            </w:r>
          </w:p>
        </w:tc>
        <w:tc>
          <w:tcPr>
            <w:tcW w:w="121" w:type="pct"/>
            <w:tcBorders>
              <w:left w:val="nil"/>
              <w:right w:val="nil"/>
            </w:tcBorders>
          </w:tcPr>
          <w:p w14:paraId="31AACA2F" w14:textId="77777777" w:rsidR="00BF1DB1" w:rsidRPr="00C27AF1" w:rsidRDefault="00BF1DB1" w:rsidP="00BF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5" w:right="-4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5" w:type="pct"/>
            <w:vAlign w:val="bottom"/>
          </w:tcPr>
          <w:p w14:paraId="001B292C" w14:textId="048BF1DA" w:rsidR="00BF1DB1" w:rsidRPr="00C27AF1" w:rsidRDefault="009816AB" w:rsidP="00BF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5" w:right="-4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27AF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C303F0" w:rsidRPr="00C27AF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50</w:t>
            </w:r>
            <w:r w:rsidRPr="00C27AF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C303F0" w:rsidRPr="00C27AF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</w:t>
            </w:r>
            <w:r w:rsidRPr="00C27AF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26</w:t>
            </w:r>
          </w:p>
        </w:tc>
        <w:tc>
          <w:tcPr>
            <w:tcW w:w="121" w:type="pct"/>
            <w:vAlign w:val="bottom"/>
          </w:tcPr>
          <w:p w14:paraId="2D072406" w14:textId="77777777" w:rsidR="00BF1DB1" w:rsidRPr="0087691B" w:rsidRDefault="00BF1DB1" w:rsidP="00BF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5" w:right="-46" w:hanging="4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</w:rPr>
            </w:pPr>
          </w:p>
        </w:tc>
        <w:tc>
          <w:tcPr>
            <w:tcW w:w="511" w:type="pct"/>
            <w:vAlign w:val="bottom"/>
          </w:tcPr>
          <w:p w14:paraId="05FDC603" w14:textId="79F9D968" w:rsidR="00BF1DB1" w:rsidRPr="000C42B3" w:rsidRDefault="00BF1DB1" w:rsidP="00BF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5" w:right="-4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360,522</w:t>
            </w:r>
          </w:p>
        </w:tc>
      </w:tr>
      <w:tr w:rsidR="00BF1DB1" w:rsidRPr="000C42B3" w14:paraId="2AF05E4A" w14:textId="77777777" w:rsidTr="00803D0F">
        <w:tc>
          <w:tcPr>
            <w:tcW w:w="1381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2D1B436B" w14:textId="77777777" w:rsidR="00BF1DB1" w:rsidRPr="000C42B3" w:rsidRDefault="00BF1DB1" w:rsidP="00BF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B0EAA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ค่าใช้จ่าย (รายได้) ภาษีเงินได้</w:t>
            </w:r>
          </w:p>
        </w:tc>
        <w:tc>
          <w:tcPr>
            <w:tcW w:w="532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9F61CF1" w14:textId="79DFE5D7" w:rsidR="00BF1DB1" w:rsidRPr="00C27AF1" w:rsidRDefault="00EA5A76" w:rsidP="00BF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5" w:right="-46" w:hanging="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27AF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7,955</w:t>
            </w:r>
          </w:p>
        </w:tc>
        <w:tc>
          <w:tcPr>
            <w:tcW w:w="121" w:type="pct"/>
            <w:tcBorders>
              <w:left w:val="nil"/>
              <w:right w:val="nil"/>
            </w:tcBorders>
            <w:vAlign w:val="bottom"/>
          </w:tcPr>
          <w:p w14:paraId="41C0FE73" w14:textId="77777777" w:rsidR="00BF1DB1" w:rsidRPr="00C27AF1" w:rsidRDefault="00BF1DB1" w:rsidP="00BF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5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3EE64C2" w14:textId="3790ABDA" w:rsidR="00BF1DB1" w:rsidRPr="00C27AF1" w:rsidRDefault="00BF1DB1" w:rsidP="00BF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5" w:right="-4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27AF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23,271</w:t>
            </w:r>
          </w:p>
        </w:tc>
        <w:tc>
          <w:tcPr>
            <w:tcW w:w="121" w:type="pct"/>
            <w:tcBorders>
              <w:left w:val="nil"/>
              <w:right w:val="nil"/>
            </w:tcBorders>
            <w:vAlign w:val="bottom"/>
          </w:tcPr>
          <w:p w14:paraId="0B9C3E4C" w14:textId="77777777" w:rsidR="00BF1DB1" w:rsidRPr="00C27AF1" w:rsidRDefault="00BF1DB1" w:rsidP="00BF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5" w:right="-4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1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40E9898" w14:textId="5A3307AA" w:rsidR="00BF1DB1" w:rsidRPr="00C27AF1" w:rsidRDefault="00EA5A76" w:rsidP="00466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5" w:right="-4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27AF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(28)</w:t>
            </w:r>
          </w:p>
        </w:tc>
        <w:tc>
          <w:tcPr>
            <w:tcW w:w="121" w:type="pct"/>
            <w:tcBorders>
              <w:left w:val="nil"/>
              <w:right w:val="nil"/>
            </w:tcBorders>
            <w:vAlign w:val="bottom"/>
          </w:tcPr>
          <w:p w14:paraId="3F00AE6D" w14:textId="77777777" w:rsidR="00BF1DB1" w:rsidRPr="00C27AF1" w:rsidRDefault="00BF1DB1" w:rsidP="00BF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5" w:right="-4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0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8304FB6" w14:textId="7C2199FE" w:rsidR="00BF1DB1" w:rsidRPr="00C27AF1" w:rsidRDefault="00BF1DB1" w:rsidP="00BF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5" w:right="-4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27AF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(102)</w:t>
            </w:r>
          </w:p>
        </w:tc>
        <w:tc>
          <w:tcPr>
            <w:tcW w:w="121" w:type="pct"/>
            <w:tcBorders>
              <w:left w:val="nil"/>
              <w:right w:val="nil"/>
            </w:tcBorders>
          </w:tcPr>
          <w:p w14:paraId="106EB0DE" w14:textId="77777777" w:rsidR="00BF1DB1" w:rsidRPr="00C27AF1" w:rsidRDefault="00BF1DB1" w:rsidP="00BF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5" w:right="-4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5" w:type="pct"/>
            <w:tcBorders>
              <w:bottom w:val="single" w:sz="4" w:space="0" w:color="auto"/>
            </w:tcBorders>
            <w:vAlign w:val="bottom"/>
          </w:tcPr>
          <w:p w14:paraId="0183ED86" w14:textId="5C99C6F5" w:rsidR="00BF1DB1" w:rsidRPr="00C27AF1" w:rsidRDefault="009816AB" w:rsidP="00BF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5" w:right="-4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27AF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7,92</w:t>
            </w:r>
            <w:r w:rsidR="009712A1" w:rsidRPr="00C27AF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</w:t>
            </w:r>
          </w:p>
        </w:tc>
        <w:tc>
          <w:tcPr>
            <w:tcW w:w="121" w:type="pct"/>
            <w:vAlign w:val="bottom"/>
          </w:tcPr>
          <w:p w14:paraId="3D3BDBFC" w14:textId="77777777" w:rsidR="00BF1DB1" w:rsidRPr="000C42B3" w:rsidRDefault="00BF1DB1" w:rsidP="00BF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5" w:right="-4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1" w:type="pct"/>
            <w:tcBorders>
              <w:bottom w:val="single" w:sz="4" w:space="0" w:color="auto"/>
            </w:tcBorders>
            <w:vAlign w:val="bottom"/>
          </w:tcPr>
          <w:p w14:paraId="3C733621" w14:textId="55BC8427" w:rsidR="00BF1DB1" w:rsidRDefault="00BF1DB1" w:rsidP="00BF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5" w:right="-4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23,169</w:t>
            </w:r>
          </w:p>
        </w:tc>
      </w:tr>
      <w:tr w:rsidR="00BF1DB1" w:rsidRPr="000C42B3" w14:paraId="4BEDDB76" w14:textId="77777777" w:rsidTr="00803D0F">
        <w:tc>
          <w:tcPr>
            <w:tcW w:w="1381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625E0F9A" w14:textId="77777777" w:rsidR="00BF1DB1" w:rsidRPr="000C42B3" w:rsidRDefault="00BF1DB1" w:rsidP="00BF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B0EA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รวม</w:t>
            </w:r>
            <w:r w:rsidRPr="001B0EA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กำไร </w:t>
            </w:r>
            <w:r w:rsidRPr="001B0EA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</w:t>
            </w:r>
            <w:r w:rsidRPr="001B0EA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ขาดทุน</w:t>
            </w:r>
            <w:r w:rsidRPr="001B0EA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) </w:t>
            </w:r>
            <w:r w:rsidRPr="001B0EA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ตามส่วนงาน</w:t>
            </w: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D89752A" w14:textId="0E014685" w:rsidR="00BF1DB1" w:rsidRPr="00C27AF1" w:rsidRDefault="009816AB" w:rsidP="00BF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5" w:right="-46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27AF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12</w:t>
            </w:r>
            <w:r w:rsidR="00C303F0" w:rsidRPr="00C27AF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8</w:t>
            </w:r>
            <w:r w:rsidRPr="00C27AF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="00C303F0" w:rsidRPr="00C27AF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334</w:t>
            </w:r>
          </w:p>
        </w:tc>
        <w:tc>
          <w:tcPr>
            <w:tcW w:w="121" w:type="pct"/>
            <w:tcBorders>
              <w:left w:val="nil"/>
              <w:right w:val="nil"/>
            </w:tcBorders>
            <w:vAlign w:val="bottom"/>
          </w:tcPr>
          <w:p w14:paraId="2D60AD84" w14:textId="77777777" w:rsidR="00BF1DB1" w:rsidRPr="00C27AF1" w:rsidRDefault="00BF1DB1" w:rsidP="00BF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6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0ED71F3" w14:textId="3DD1F9F9" w:rsidR="00BF1DB1" w:rsidRPr="00C27AF1" w:rsidRDefault="00BF1DB1" w:rsidP="00BF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5" w:right="-46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27AF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346,934</w:t>
            </w:r>
          </w:p>
        </w:tc>
        <w:tc>
          <w:tcPr>
            <w:tcW w:w="121" w:type="pct"/>
            <w:tcBorders>
              <w:left w:val="nil"/>
              <w:right w:val="nil"/>
            </w:tcBorders>
            <w:vAlign w:val="bottom"/>
          </w:tcPr>
          <w:p w14:paraId="60395EAD" w14:textId="77777777" w:rsidR="00BF1DB1" w:rsidRPr="00C27AF1" w:rsidRDefault="00BF1DB1" w:rsidP="00BF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6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3F2062A" w14:textId="05528ABE" w:rsidR="00BF1DB1" w:rsidRPr="00C27AF1" w:rsidRDefault="009816AB" w:rsidP="00466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ind w:left="-105" w:right="-46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27AF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14,465</w:t>
            </w:r>
          </w:p>
        </w:tc>
        <w:tc>
          <w:tcPr>
            <w:tcW w:w="121" w:type="pct"/>
            <w:tcBorders>
              <w:left w:val="nil"/>
              <w:right w:val="nil"/>
            </w:tcBorders>
            <w:vAlign w:val="bottom"/>
          </w:tcPr>
          <w:p w14:paraId="46E341A3" w14:textId="77777777" w:rsidR="00BF1DB1" w:rsidRPr="00C27AF1" w:rsidRDefault="00BF1DB1" w:rsidP="00BF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6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759F5E4" w14:textId="7A4E4310" w:rsidR="00BF1DB1" w:rsidRPr="00C27AF1" w:rsidRDefault="00BF1DB1" w:rsidP="00BF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5" w:right="-46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27AF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(9,581)</w:t>
            </w:r>
          </w:p>
        </w:tc>
        <w:tc>
          <w:tcPr>
            <w:tcW w:w="121" w:type="pct"/>
            <w:tcBorders>
              <w:left w:val="nil"/>
              <w:right w:val="nil"/>
            </w:tcBorders>
          </w:tcPr>
          <w:p w14:paraId="713ADFFA" w14:textId="77777777" w:rsidR="00BF1DB1" w:rsidRPr="00C27AF1" w:rsidRDefault="00BF1DB1" w:rsidP="00BF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6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9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AF63D7" w14:textId="0BED7C40" w:rsidR="00BF1DB1" w:rsidRPr="00C27AF1" w:rsidRDefault="009816AB" w:rsidP="00BF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5" w:right="-46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27AF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14</w:t>
            </w:r>
            <w:r w:rsidR="00C303F0" w:rsidRPr="00C27AF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</w:t>
            </w:r>
            <w:r w:rsidR="009712A1" w:rsidRPr="00C27AF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="00EA22D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7</w:t>
            </w:r>
            <w:r w:rsidR="009712A1" w:rsidRPr="00C27AF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99</w:t>
            </w:r>
          </w:p>
        </w:tc>
        <w:tc>
          <w:tcPr>
            <w:tcW w:w="121" w:type="pct"/>
            <w:vAlign w:val="bottom"/>
          </w:tcPr>
          <w:p w14:paraId="35963035" w14:textId="77777777" w:rsidR="00BF1DB1" w:rsidRPr="00842E83" w:rsidRDefault="00BF1DB1" w:rsidP="00BF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6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1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C439E5" w14:textId="334B05E3" w:rsidR="00BF1DB1" w:rsidRPr="00842E83" w:rsidRDefault="00BF1DB1" w:rsidP="00BF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5" w:right="-46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337,353</w:t>
            </w:r>
          </w:p>
        </w:tc>
      </w:tr>
      <w:tr w:rsidR="00BF1DB1" w:rsidRPr="0087756A" w14:paraId="111C300B" w14:textId="77777777" w:rsidTr="00F4465C">
        <w:trPr>
          <w:trHeight w:val="413"/>
        </w:trPr>
        <w:tc>
          <w:tcPr>
            <w:tcW w:w="1381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7F090C77" w14:textId="77777777" w:rsidR="00BF1DB1" w:rsidRPr="0087756A" w:rsidRDefault="00BF1DB1" w:rsidP="00BF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532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9301FD4" w14:textId="77777777" w:rsidR="00BF1DB1" w:rsidRPr="0087756A" w:rsidRDefault="00BF1DB1" w:rsidP="00BF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5" w:right="-46" w:hanging="4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21" w:type="pct"/>
            <w:tcBorders>
              <w:left w:val="nil"/>
              <w:right w:val="nil"/>
            </w:tcBorders>
            <w:vAlign w:val="bottom"/>
          </w:tcPr>
          <w:p w14:paraId="6641BF63" w14:textId="77777777" w:rsidR="00BF1DB1" w:rsidRPr="0087756A" w:rsidRDefault="00BF1DB1" w:rsidP="00BF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6" w:hanging="4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75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3581BB9" w14:textId="77777777" w:rsidR="00BF1DB1" w:rsidRPr="0087756A" w:rsidRDefault="00BF1DB1" w:rsidP="00BF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5" w:right="-46" w:hanging="4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21" w:type="pct"/>
            <w:tcBorders>
              <w:left w:val="nil"/>
              <w:right w:val="nil"/>
            </w:tcBorders>
            <w:vAlign w:val="bottom"/>
          </w:tcPr>
          <w:p w14:paraId="662C4B1E" w14:textId="77777777" w:rsidR="00BF1DB1" w:rsidRPr="0087756A" w:rsidRDefault="00BF1DB1" w:rsidP="00BF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6" w:hanging="4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91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C4A9F9B" w14:textId="77777777" w:rsidR="00BF1DB1" w:rsidRPr="0087756A" w:rsidRDefault="00BF1DB1" w:rsidP="00BF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5" w:right="-46" w:hanging="4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21" w:type="pct"/>
            <w:tcBorders>
              <w:left w:val="nil"/>
              <w:right w:val="nil"/>
            </w:tcBorders>
            <w:vAlign w:val="bottom"/>
          </w:tcPr>
          <w:p w14:paraId="65D9D1C0" w14:textId="77777777" w:rsidR="00BF1DB1" w:rsidRPr="0087756A" w:rsidRDefault="00BF1DB1" w:rsidP="00BF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6" w:hanging="4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510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050A7C9" w14:textId="77777777" w:rsidR="00BF1DB1" w:rsidRPr="0087756A" w:rsidRDefault="00BF1DB1" w:rsidP="00BF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5" w:right="-46" w:hanging="4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21" w:type="pct"/>
            <w:tcBorders>
              <w:left w:val="nil"/>
              <w:right w:val="nil"/>
            </w:tcBorders>
          </w:tcPr>
          <w:p w14:paraId="6141BF95" w14:textId="77777777" w:rsidR="00BF1DB1" w:rsidRPr="0087756A" w:rsidRDefault="00BF1DB1" w:rsidP="00BF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6" w:hanging="4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95" w:type="pct"/>
            <w:tcBorders>
              <w:top w:val="double" w:sz="4" w:space="0" w:color="auto"/>
            </w:tcBorders>
            <w:vAlign w:val="bottom"/>
          </w:tcPr>
          <w:p w14:paraId="325F90D2" w14:textId="77777777" w:rsidR="00BF1DB1" w:rsidRPr="0087756A" w:rsidRDefault="00BF1DB1" w:rsidP="00BF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5" w:right="-46" w:hanging="4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21" w:type="pct"/>
            <w:vAlign w:val="bottom"/>
          </w:tcPr>
          <w:p w14:paraId="17438C07" w14:textId="77777777" w:rsidR="00BF1DB1" w:rsidRPr="0087756A" w:rsidRDefault="00BF1DB1" w:rsidP="00BF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6" w:hanging="4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511" w:type="pct"/>
            <w:tcBorders>
              <w:top w:val="double" w:sz="4" w:space="0" w:color="auto"/>
            </w:tcBorders>
            <w:vAlign w:val="bottom"/>
          </w:tcPr>
          <w:p w14:paraId="155FA3D0" w14:textId="77777777" w:rsidR="00BF1DB1" w:rsidRPr="0087756A" w:rsidRDefault="00BF1DB1" w:rsidP="00BF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5" w:right="-46" w:hanging="4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BF1DB1" w:rsidRPr="000C42B3" w14:paraId="72A482D7" w14:textId="77777777" w:rsidTr="00803D0F">
        <w:tc>
          <w:tcPr>
            <w:tcW w:w="1381" w:type="pct"/>
            <w:tcBorders>
              <w:left w:val="nil"/>
              <w:right w:val="nil"/>
            </w:tcBorders>
            <w:noWrap/>
            <w:vAlign w:val="bottom"/>
          </w:tcPr>
          <w:p w14:paraId="016BC26F" w14:textId="77777777" w:rsidR="00BF1DB1" w:rsidRPr="00A45DF2" w:rsidRDefault="00BF1DB1" w:rsidP="00BF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C42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สินทรัพย์ส่วนงาน</w:t>
            </w:r>
          </w:p>
        </w:tc>
        <w:tc>
          <w:tcPr>
            <w:tcW w:w="532" w:type="pct"/>
            <w:tcBorders>
              <w:left w:val="nil"/>
              <w:right w:val="nil"/>
            </w:tcBorders>
            <w:vAlign w:val="bottom"/>
          </w:tcPr>
          <w:p w14:paraId="1E0EC4CA" w14:textId="77777777" w:rsidR="00BF1DB1" w:rsidRPr="000C42B3" w:rsidRDefault="00BF1DB1" w:rsidP="00BF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5" w:right="-4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1" w:type="pct"/>
            <w:tcBorders>
              <w:left w:val="nil"/>
              <w:right w:val="nil"/>
            </w:tcBorders>
            <w:vAlign w:val="bottom"/>
          </w:tcPr>
          <w:p w14:paraId="37A03028" w14:textId="77777777" w:rsidR="00BF1DB1" w:rsidRPr="000C42B3" w:rsidRDefault="00BF1DB1" w:rsidP="00BF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5" w:type="pct"/>
            <w:tcBorders>
              <w:left w:val="nil"/>
              <w:right w:val="nil"/>
            </w:tcBorders>
            <w:vAlign w:val="bottom"/>
          </w:tcPr>
          <w:p w14:paraId="17644B68" w14:textId="77777777" w:rsidR="00BF1DB1" w:rsidRPr="000C42B3" w:rsidRDefault="00BF1DB1" w:rsidP="00BF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5" w:right="-4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1" w:type="pct"/>
            <w:tcBorders>
              <w:left w:val="nil"/>
              <w:right w:val="nil"/>
            </w:tcBorders>
            <w:vAlign w:val="bottom"/>
          </w:tcPr>
          <w:p w14:paraId="7DADA0E8" w14:textId="77777777" w:rsidR="00BF1DB1" w:rsidRPr="000C42B3" w:rsidRDefault="00BF1DB1" w:rsidP="00BF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1" w:type="pct"/>
            <w:tcBorders>
              <w:left w:val="nil"/>
              <w:right w:val="nil"/>
            </w:tcBorders>
            <w:vAlign w:val="bottom"/>
          </w:tcPr>
          <w:p w14:paraId="0902D31B" w14:textId="77777777" w:rsidR="00BF1DB1" w:rsidRPr="000C42B3" w:rsidRDefault="00BF1DB1" w:rsidP="00BF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5" w:right="-4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1" w:type="pct"/>
            <w:tcBorders>
              <w:left w:val="nil"/>
              <w:right w:val="nil"/>
            </w:tcBorders>
            <w:vAlign w:val="bottom"/>
          </w:tcPr>
          <w:p w14:paraId="4C6958CC" w14:textId="77777777" w:rsidR="00BF1DB1" w:rsidRPr="000C42B3" w:rsidRDefault="00BF1DB1" w:rsidP="00BF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0" w:type="pct"/>
            <w:tcBorders>
              <w:left w:val="nil"/>
              <w:right w:val="nil"/>
            </w:tcBorders>
            <w:vAlign w:val="bottom"/>
          </w:tcPr>
          <w:p w14:paraId="00806779" w14:textId="77777777" w:rsidR="00BF1DB1" w:rsidRPr="000C42B3" w:rsidRDefault="00BF1DB1" w:rsidP="00BF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5" w:right="-4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1" w:type="pct"/>
            <w:tcBorders>
              <w:left w:val="nil"/>
              <w:right w:val="nil"/>
            </w:tcBorders>
          </w:tcPr>
          <w:p w14:paraId="590E4CDF" w14:textId="77777777" w:rsidR="00BF1DB1" w:rsidRPr="000C42B3" w:rsidRDefault="00BF1DB1" w:rsidP="00BF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5" w:type="pct"/>
            <w:vAlign w:val="bottom"/>
          </w:tcPr>
          <w:p w14:paraId="14A7DE88" w14:textId="77777777" w:rsidR="00BF1DB1" w:rsidRPr="000C42B3" w:rsidRDefault="00BF1DB1" w:rsidP="00BF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5" w:right="-4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1" w:type="pct"/>
            <w:vAlign w:val="bottom"/>
          </w:tcPr>
          <w:p w14:paraId="0710CC58" w14:textId="77777777" w:rsidR="00BF1DB1" w:rsidRPr="000C42B3" w:rsidRDefault="00BF1DB1" w:rsidP="00BF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1" w:type="pct"/>
            <w:vAlign w:val="bottom"/>
          </w:tcPr>
          <w:p w14:paraId="2A7C03A4" w14:textId="77777777" w:rsidR="00BF1DB1" w:rsidRPr="000C42B3" w:rsidRDefault="00BF1DB1" w:rsidP="00BF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5" w:right="-4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BF1DB1" w:rsidRPr="000C42B3" w14:paraId="20684A20" w14:textId="77777777" w:rsidTr="00C039CB">
        <w:trPr>
          <w:trHeight w:val="623"/>
        </w:trPr>
        <w:tc>
          <w:tcPr>
            <w:tcW w:w="1381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2C3C7143" w14:textId="77777777" w:rsidR="00BF1DB1" w:rsidRDefault="00BF1DB1" w:rsidP="00BF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left="257" w:right="-11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C42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62092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กันยายน</w:t>
            </w:r>
            <w:r w:rsidRPr="000C42B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/</w:t>
            </w:r>
          </w:p>
          <w:p w14:paraId="25D1D442" w14:textId="77777777" w:rsidR="00BF1DB1" w:rsidRPr="000C42B3" w:rsidRDefault="00BF1DB1" w:rsidP="00BF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left="257" w:right="-11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C42B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31 </w:t>
            </w:r>
            <w:r w:rsidRPr="000C42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532" w:type="pct"/>
            <w:tcBorders>
              <w:left w:val="nil"/>
              <w:right w:val="nil"/>
            </w:tcBorders>
            <w:vAlign w:val="bottom"/>
          </w:tcPr>
          <w:p w14:paraId="7DC8B54D" w14:textId="374F26D0" w:rsidR="00BF1DB1" w:rsidRPr="00E94873" w:rsidRDefault="0092326D" w:rsidP="00BF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5" w:right="-4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3,849,244</w:t>
            </w:r>
          </w:p>
        </w:tc>
        <w:tc>
          <w:tcPr>
            <w:tcW w:w="121" w:type="pct"/>
            <w:tcBorders>
              <w:left w:val="nil"/>
              <w:right w:val="nil"/>
            </w:tcBorders>
            <w:vAlign w:val="bottom"/>
          </w:tcPr>
          <w:p w14:paraId="17E03633" w14:textId="77777777" w:rsidR="00BF1DB1" w:rsidRPr="000C42B3" w:rsidRDefault="00BF1DB1" w:rsidP="00BF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5" w:type="pct"/>
            <w:tcBorders>
              <w:left w:val="nil"/>
              <w:right w:val="nil"/>
            </w:tcBorders>
            <w:vAlign w:val="bottom"/>
          </w:tcPr>
          <w:p w14:paraId="0F8BF34F" w14:textId="5D26A8FE" w:rsidR="00BF1DB1" w:rsidRPr="000C42B3" w:rsidRDefault="00BF1DB1" w:rsidP="00BF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5" w:right="-4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3,723,495</w:t>
            </w:r>
          </w:p>
        </w:tc>
        <w:tc>
          <w:tcPr>
            <w:tcW w:w="121" w:type="pct"/>
            <w:tcBorders>
              <w:left w:val="nil"/>
              <w:right w:val="nil"/>
            </w:tcBorders>
            <w:vAlign w:val="bottom"/>
          </w:tcPr>
          <w:p w14:paraId="0701DAB2" w14:textId="77777777" w:rsidR="00BF1DB1" w:rsidRPr="000C42B3" w:rsidRDefault="00BF1DB1" w:rsidP="00BF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1" w:type="pct"/>
            <w:tcBorders>
              <w:left w:val="nil"/>
              <w:right w:val="nil"/>
            </w:tcBorders>
            <w:vAlign w:val="bottom"/>
          </w:tcPr>
          <w:p w14:paraId="6D2F8C98" w14:textId="6858E9AA" w:rsidR="00BF1DB1" w:rsidRPr="000C42B3" w:rsidRDefault="00EA5A76" w:rsidP="00BF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5" w:right="-4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441,203</w:t>
            </w:r>
          </w:p>
        </w:tc>
        <w:tc>
          <w:tcPr>
            <w:tcW w:w="121" w:type="pct"/>
            <w:tcBorders>
              <w:left w:val="nil"/>
              <w:right w:val="nil"/>
            </w:tcBorders>
            <w:vAlign w:val="bottom"/>
          </w:tcPr>
          <w:p w14:paraId="54318A52" w14:textId="77777777" w:rsidR="00BF1DB1" w:rsidRPr="000C42B3" w:rsidRDefault="00BF1DB1" w:rsidP="00BF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0" w:type="pct"/>
            <w:tcBorders>
              <w:left w:val="nil"/>
              <w:right w:val="nil"/>
            </w:tcBorders>
            <w:vAlign w:val="bottom"/>
          </w:tcPr>
          <w:p w14:paraId="0B94433C" w14:textId="268830D2" w:rsidR="00BF1DB1" w:rsidRPr="000C42B3" w:rsidRDefault="00BF1DB1" w:rsidP="00BF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5" w:right="-4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445,812</w:t>
            </w:r>
          </w:p>
        </w:tc>
        <w:tc>
          <w:tcPr>
            <w:tcW w:w="121" w:type="pct"/>
            <w:tcBorders>
              <w:left w:val="nil"/>
              <w:right w:val="nil"/>
            </w:tcBorders>
            <w:vAlign w:val="bottom"/>
          </w:tcPr>
          <w:p w14:paraId="51E4074C" w14:textId="77777777" w:rsidR="00BF1DB1" w:rsidRPr="000C42B3" w:rsidRDefault="00BF1DB1" w:rsidP="00BF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5" w:type="pct"/>
            <w:vAlign w:val="bottom"/>
          </w:tcPr>
          <w:p w14:paraId="33F8D8C9" w14:textId="61A4FAE2" w:rsidR="00BF1DB1" w:rsidRPr="001307FB" w:rsidRDefault="00EA5A76" w:rsidP="00BF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5" w:right="-4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4,290,447</w:t>
            </w:r>
          </w:p>
        </w:tc>
        <w:tc>
          <w:tcPr>
            <w:tcW w:w="121" w:type="pct"/>
          </w:tcPr>
          <w:p w14:paraId="6CA15941" w14:textId="77777777" w:rsidR="00BF1DB1" w:rsidRPr="000C42B3" w:rsidRDefault="00BF1DB1" w:rsidP="00BF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1" w:type="pct"/>
            <w:vAlign w:val="bottom"/>
          </w:tcPr>
          <w:p w14:paraId="04EA0256" w14:textId="3652F9C8" w:rsidR="00BF1DB1" w:rsidRPr="000C42B3" w:rsidRDefault="00BF1DB1" w:rsidP="00BF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5" w:right="-4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4,1</w:t>
            </w:r>
            <w:r w:rsidR="00FE080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69</w:t>
            </w:r>
            <w:r w:rsidRPr="002004D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FE080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307</w:t>
            </w:r>
          </w:p>
        </w:tc>
      </w:tr>
      <w:tr w:rsidR="00BF1DB1" w:rsidRPr="0087756A" w14:paraId="18EFCEAD" w14:textId="77777777" w:rsidTr="00F4465C">
        <w:trPr>
          <w:trHeight w:val="388"/>
        </w:trPr>
        <w:tc>
          <w:tcPr>
            <w:tcW w:w="138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F07FE5" w14:textId="77777777" w:rsidR="00BF1DB1" w:rsidRPr="00A16467" w:rsidRDefault="00BF1DB1" w:rsidP="00BF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4675EF7" w14:textId="77777777" w:rsidR="00BF1DB1" w:rsidRPr="00A16467" w:rsidRDefault="00BF1DB1" w:rsidP="00BF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5" w:right="-46" w:hanging="4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1" w:type="pct"/>
            <w:tcBorders>
              <w:left w:val="nil"/>
              <w:right w:val="nil"/>
            </w:tcBorders>
            <w:vAlign w:val="bottom"/>
          </w:tcPr>
          <w:p w14:paraId="7CB2FD59" w14:textId="77777777" w:rsidR="00BF1DB1" w:rsidRPr="00A16467" w:rsidRDefault="00BF1DB1" w:rsidP="00BF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6" w:hanging="4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9AE3471" w14:textId="77777777" w:rsidR="00BF1DB1" w:rsidRPr="00A16467" w:rsidRDefault="00BF1DB1" w:rsidP="00BF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5" w:right="-46" w:hanging="4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1" w:type="pct"/>
            <w:tcBorders>
              <w:left w:val="nil"/>
              <w:right w:val="nil"/>
            </w:tcBorders>
            <w:vAlign w:val="bottom"/>
          </w:tcPr>
          <w:p w14:paraId="2B1ECFA8" w14:textId="77777777" w:rsidR="00BF1DB1" w:rsidRPr="00A16467" w:rsidRDefault="00BF1DB1" w:rsidP="00BF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6" w:hanging="4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8113C91" w14:textId="77777777" w:rsidR="00BF1DB1" w:rsidRPr="00A16467" w:rsidRDefault="00BF1DB1" w:rsidP="00BF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5" w:right="-46" w:hanging="4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1" w:type="pct"/>
            <w:tcBorders>
              <w:left w:val="nil"/>
              <w:right w:val="nil"/>
            </w:tcBorders>
            <w:vAlign w:val="bottom"/>
          </w:tcPr>
          <w:p w14:paraId="284D6D08" w14:textId="77777777" w:rsidR="00BF1DB1" w:rsidRPr="00A16467" w:rsidRDefault="00BF1DB1" w:rsidP="00BF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6" w:hanging="4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D5C8407" w14:textId="77777777" w:rsidR="00BF1DB1" w:rsidRPr="00A16467" w:rsidRDefault="00BF1DB1" w:rsidP="00BF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5" w:right="-46" w:hanging="4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1" w:type="pct"/>
            <w:tcBorders>
              <w:left w:val="nil"/>
              <w:right w:val="nil"/>
            </w:tcBorders>
          </w:tcPr>
          <w:p w14:paraId="2141DC42" w14:textId="77777777" w:rsidR="00BF1DB1" w:rsidRPr="00A16467" w:rsidRDefault="00BF1DB1" w:rsidP="00BF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6" w:hanging="4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495" w:type="pct"/>
            <w:tcBorders>
              <w:top w:val="single" w:sz="4" w:space="0" w:color="auto"/>
            </w:tcBorders>
            <w:vAlign w:val="bottom"/>
          </w:tcPr>
          <w:p w14:paraId="76AB900A" w14:textId="77777777" w:rsidR="00BF1DB1" w:rsidRPr="00A16467" w:rsidRDefault="00BF1DB1" w:rsidP="00BF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5" w:right="-46" w:hanging="4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1" w:type="pct"/>
            <w:vAlign w:val="bottom"/>
          </w:tcPr>
          <w:p w14:paraId="2EC1B516" w14:textId="77777777" w:rsidR="00BF1DB1" w:rsidRPr="00A16467" w:rsidRDefault="00BF1DB1" w:rsidP="00BF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6" w:hanging="4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11" w:type="pct"/>
            <w:tcBorders>
              <w:top w:val="single" w:sz="4" w:space="0" w:color="auto"/>
            </w:tcBorders>
            <w:vAlign w:val="bottom"/>
          </w:tcPr>
          <w:p w14:paraId="584CE4BB" w14:textId="77777777" w:rsidR="00BF1DB1" w:rsidRPr="00A16467" w:rsidRDefault="00BF1DB1" w:rsidP="00BF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5" w:right="-46" w:hanging="4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BF1DB1" w:rsidRPr="000C42B3" w14:paraId="5997F1D8" w14:textId="77777777" w:rsidTr="00803D0F">
        <w:tc>
          <w:tcPr>
            <w:tcW w:w="138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D8762C" w14:textId="77777777" w:rsidR="00BF1DB1" w:rsidRPr="000C42B3" w:rsidRDefault="00BF1DB1" w:rsidP="00BF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C42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หนี้สินส่วนงาน</w:t>
            </w:r>
          </w:p>
        </w:tc>
        <w:tc>
          <w:tcPr>
            <w:tcW w:w="532" w:type="pct"/>
            <w:tcBorders>
              <w:left w:val="nil"/>
              <w:right w:val="nil"/>
            </w:tcBorders>
            <w:vAlign w:val="bottom"/>
          </w:tcPr>
          <w:p w14:paraId="053A6016" w14:textId="77777777" w:rsidR="00BF1DB1" w:rsidRPr="00E94873" w:rsidRDefault="00BF1DB1" w:rsidP="00BF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5" w:right="-4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1" w:type="pct"/>
            <w:tcBorders>
              <w:left w:val="nil"/>
              <w:right w:val="nil"/>
            </w:tcBorders>
            <w:vAlign w:val="bottom"/>
          </w:tcPr>
          <w:p w14:paraId="2B84E743" w14:textId="77777777" w:rsidR="00BF1DB1" w:rsidRPr="000C42B3" w:rsidRDefault="00BF1DB1" w:rsidP="00BF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5" w:type="pct"/>
            <w:tcBorders>
              <w:left w:val="nil"/>
              <w:right w:val="nil"/>
            </w:tcBorders>
            <w:vAlign w:val="bottom"/>
          </w:tcPr>
          <w:p w14:paraId="24A8C2D1" w14:textId="77777777" w:rsidR="00BF1DB1" w:rsidRPr="000C42B3" w:rsidRDefault="00BF1DB1" w:rsidP="00BF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5" w:right="-4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1" w:type="pct"/>
            <w:tcBorders>
              <w:left w:val="nil"/>
              <w:right w:val="nil"/>
            </w:tcBorders>
            <w:vAlign w:val="bottom"/>
          </w:tcPr>
          <w:p w14:paraId="79469EB8" w14:textId="77777777" w:rsidR="00BF1DB1" w:rsidRPr="000C42B3" w:rsidRDefault="00BF1DB1" w:rsidP="00BF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1" w:type="pct"/>
            <w:tcBorders>
              <w:left w:val="nil"/>
              <w:right w:val="nil"/>
            </w:tcBorders>
            <w:vAlign w:val="bottom"/>
          </w:tcPr>
          <w:p w14:paraId="2543EE09" w14:textId="77777777" w:rsidR="00BF1DB1" w:rsidRPr="000C42B3" w:rsidRDefault="00BF1DB1" w:rsidP="00BF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5" w:right="-46" w:hanging="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21" w:type="pct"/>
            <w:tcBorders>
              <w:left w:val="nil"/>
              <w:right w:val="nil"/>
            </w:tcBorders>
            <w:vAlign w:val="bottom"/>
          </w:tcPr>
          <w:p w14:paraId="3A0F860B" w14:textId="77777777" w:rsidR="00BF1DB1" w:rsidRPr="000C42B3" w:rsidRDefault="00BF1DB1" w:rsidP="00BF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0" w:type="pct"/>
            <w:tcBorders>
              <w:left w:val="nil"/>
              <w:right w:val="nil"/>
            </w:tcBorders>
            <w:vAlign w:val="bottom"/>
          </w:tcPr>
          <w:p w14:paraId="0096255F" w14:textId="77777777" w:rsidR="00BF1DB1" w:rsidRPr="000C42B3" w:rsidRDefault="00BF1DB1" w:rsidP="00BF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5" w:right="-4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1" w:type="pct"/>
            <w:tcBorders>
              <w:left w:val="nil"/>
              <w:right w:val="nil"/>
            </w:tcBorders>
            <w:vAlign w:val="bottom"/>
          </w:tcPr>
          <w:p w14:paraId="1B246B08" w14:textId="77777777" w:rsidR="00BF1DB1" w:rsidRPr="000C42B3" w:rsidRDefault="00BF1DB1" w:rsidP="00BF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5" w:type="pct"/>
            <w:vAlign w:val="bottom"/>
          </w:tcPr>
          <w:p w14:paraId="5F2ACA40" w14:textId="77777777" w:rsidR="00BF1DB1" w:rsidRPr="001307FB" w:rsidRDefault="00BF1DB1" w:rsidP="00BF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5" w:right="-4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1" w:type="pct"/>
          </w:tcPr>
          <w:p w14:paraId="079DF55F" w14:textId="77777777" w:rsidR="00BF1DB1" w:rsidRPr="000C42B3" w:rsidRDefault="00BF1DB1" w:rsidP="00BF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1" w:type="pct"/>
            <w:vAlign w:val="bottom"/>
          </w:tcPr>
          <w:p w14:paraId="51DAFFE6" w14:textId="77777777" w:rsidR="00BF1DB1" w:rsidRPr="000C42B3" w:rsidRDefault="00BF1DB1" w:rsidP="00BF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5" w:right="-4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BF1DB1" w:rsidRPr="000C42B3" w14:paraId="1B0031FB" w14:textId="77777777" w:rsidTr="00803D0F">
        <w:tc>
          <w:tcPr>
            <w:tcW w:w="138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25DCC3" w14:textId="77777777" w:rsidR="00BF1DB1" w:rsidRDefault="00BF1DB1" w:rsidP="00BF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left="257" w:right="-11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C42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62092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กันยายน</w:t>
            </w:r>
            <w:r w:rsidRPr="000C42B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/</w:t>
            </w:r>
          </w:p>
          <w:p w14:paraId="0892F0E5" w14:textId="77777777" w:rsidR="00BF1DB1" w:rsidRPr="000C42B3" w:rsidRDefault="00BF1DB1" w:rsidP="00BF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left="257" w:right="-11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C42B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31 </w:t>
            </w:r>
            <w:r w:rsidRPr="000C42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532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83042AF" w14:textId="2D8335D0" w:rsidR="00BF1DB1" w:rsidRPr="00E94873" w:rsidRDefault="00EA5A76" w:rsidP="00BF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5" w:right="-46" w:hanging="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1,801,095</w:t>
            </w:r>
          </w:p>
        </w:tc>
        <w:tc>
          <w:tcPr>
            <w:tcW w:w="121" w:type="pct"/>
            <w:tcBorders>
              <w:left w:val="nil"/>
              <w:right w:val="nil"/>
            </w:tcBorders>
            <w:vAlign w:val="bottom"/>
          </w:tcPr>
          <w:p w14:paraId="3E7ADD9C" w14:textId="77777777" w:rsidR="00BF1DB1" w:rsidRPr="000C42B3" w:rsidRDefault="00BF1DB1" w:rsidP="00BF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5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A947FB1" w14:textId="2F2DFCD4" w:rsidR="00BF1DB1" w:rsidRDefault="00BF1DB1" w:rsidP="00BF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5" w:right="-4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1,424,827</w:t>
            </w:r>
          </w:p>
        </w:tc>
        <w:tc>
          <w:tcPr>
            <w:tcW w:w="121" w:type="pct"/>
            <w:tcBorders>
              <w:left w:val="nil"/>
              <w:right w:val="nil"/>
            </w:tcBorders>
            <w:vAlign w:val="bottom"/>
          </w:tcPr>
          <w:p w14:paraId="7DF370DB" w14:textId="77777777" w:rsidR="00BF1DB1" w:rsidRPr="000C42B3" w:rsidRDefault="00BF1DB1" w:rsidP="00BF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1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F3D6D4D" w14:textId="5B455DFC" w:rsidR="00BF1DB1" w:rsidRDefault="00EA5A76" w:rsidP="00BF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5" w:right="-4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134,085</w:t>
            </w:r>
          </w:p>
        </w:tc>
        <w:tc>
          <w:tcPr>
            <w:tcW w:w="121" w:type="pct"/>
            <w:tcBorders>
              <w:left w:val="nil"/>
              <w:right w:val="nil"/>
            </w:tcBorders>
            <w:vAlign w:val="bottom"/>
          </w:tcPr>
          <w:p w14:paraId="72972AF7" w14:textId="77777777" w:rsidR="00BF1DB1" w:rsidRPr="000C42B3" w:rsidRDefault="00BF1DB1" w:rsidP="00BF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0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C5839A5" w14:textId="51C59E29" w:rsidR="00BF1DB1" w:rsidRDefault="00BF1DB1" w:rsidP="00BF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5" w:right="-4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153,510</w:t>
            </w:r>
          </w:p>
        </w:tc>
        <w:tc>
          <w:tcPr>
            <w:tcW w:w="121" w:type="pct"/>
            <w:tcBorders>
              <w:left w:val="nil"/>
              <w:right w:val="nil"/>
            </w:tcBorders>
            <w:vAlign w:val="bottom"/>
          </w:tcPr>
          <w:p w14:paraId="4FA848C8" w14:textId="77777777" w:rsidR="00BF1DB1" w:rsidRPr="000C42B3" w:rsidRDefault="00BF1DB1" w:rsidP="00BF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5" w:type="pct"/>
            <w:tcBorders>
              <w:bottom w:val="single" w:sz="4" w:space="0" w:color="auto"/>
            </w:tcBorders>
            <w:vAlign w:val="bottom"/>
          </w:tcPr>
          <w:p w14:paraId="05FCF255" w14:textId="6430C838" w:rsidR="00BF1DB1" w:rsidRPr="001307FB" w:rsidRDefault="00EA5A76" w:rsidP="00BF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5" w:right="-46" w:hanging="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1,935,180</w:t>
            </w:r>
          </w:p>
        </w:tc>
        <w:tc>
          <w:tcPr>
            <w:tcW w:w="121" w:type="pct"/>
          </w:tcPr>
          <w:p w14:paraId="53E959E7" w14:textId="77777777" w:rsidR="00BF1DB1" w:rsidRPr="000C42B3" w:rsidRDefault="00BF1DB1" w:rsidP="00BF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1" w:type="pct"/>
            <w:tcBorders>
              <w:bottom w:val="single" w:sz="4" w:space="0" w:color="auto"/>
            </w:tcBorders>
            <w:vAlign w:val="bottom"/>
          </w:tcPr>
          <w:p w14:paraId="3A2AE782" w14:textId="41814AFC" w:rsidR="00BF1DB1" w:rsidRDefault="00BF1DB1" w:rsidP="00BF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5" w:right="-4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</w:t>
            </w:r>
            <w:r w:rsidR="00803D0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578</w:t>
            </w:r>
            <w:r w:rsidRPr="002004D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803D0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337</w:t>
            </w:r>
          </w:p>
        </w:tc>
      </w:tr>
    </w:tbl>
    <w:p w14:paraId="2A507E69" w14:textId="763BA32C" w:rsidR="00D014ED" w:rsidRDefault="00D014ED" w:rsidP="000754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Times New Roman" w:hAnsiTheme="majorBidi" w:cstheme="majorBidi"/>
          <w:b/>
          <w:bCs/>
          <w:i/>
          <w:iCs/>
          <w:sz w:val="36"/>
          <w:szCs w:val="36"/>
        </w:rPr>
      </w:pPr>
    </w:p>
    <w:p w14:paraId="4D2DEF21" w14:textId="4F06C2FC" w:rsidR="00075480" w:rsidRPr="003359A3" w:rsidRDefault="00D014ED" w:rsidP="000754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Times New Roman" w:hAnsiTheme="majorBidi" w:cstheme="majorBidi"/>
          <w:b/>
          <w:bCs/>
          <w:i/>
          <w:iCs/>
          <w:sz w:val="36"/>
          <w:szCs w:val="36"/>
        </w:rPr>
      </w:pPr>
      <w:r>
        <w:rPr>
          <w:rFonts w:asciiTheme="majorBidi" w:eastAsia="Times New Roman" w:hAnsiTheme="majorBidi" w:cstheme="majorBidi"/>
          <w:b/>
          <w:bCs/>
          <w:i/>
          <w:iCs/>
          <w:sz w:val="36"/>
          <w:szCs w:val="36"/>
        </w:rPr>
        <w:br w:type="page"/>
      </w:r>
    </w:p>
    <w:tbl>
      <w:tblPr>
        <w:tblW w:w="91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572"/>
        <w:gridCol w:w="558"/>
        <w:gridCol w:w="183"/>
        <w:gridCol w:w="178"/>
        <w:gridCol w:w="629"/>
        <w:gridCol w:w="1440"/>
        <w:gridCol w:w="270"/>
        <w:gridCol w:w="1340"/>
      </w:tblGrid>
      <w:tr w:rsidR="00BF1DB1" w:rsidRPr="00D654CF" w14:paraId="73FCA5F7" w14:textId="77777777" w:rsidTr="00C039CB">
        <w:trPr>
          <w:cantSplit/>
          <w:trHeight w:val="144"/>
        </w:trPr>
        <w:tc>
          <w:tcPr>
            <w:tcW w:w="4572" w:type="dxa"/>
            <w:vAlign w:val="bottom"/>
          </w:tcPr>
          <w:p w14:paraId="2D163005" w14:textId="22DAB2AB" w:rsidR="00BF1DB1" w:rsidRPr="00E50810" w:rsidRDefault="00BF1DB1" w:rsidP="00BF1DB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2A3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การกระทบยอดกำไรหรือขาดทุนของส่วนงานที่รายงาน</w:t>
            </w:r>
          </w:p>
        </w:tc>
        <w:tc>
          <w:tcPr>
            <w:tcW w:w="558" w:type="dxa"/>
            <w:vAlign w:val="bottom"/>
          </w:tcPr>
          <w:p w14:paraId="473CFF3E" w14:textId="77777777" w:rsidR="00BF1DB1" w:rsidRPr="00D654CF" w:rsidRDefault="00BF1DB1" w:rsidP="00BF1DB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3" w:type="dxa"/>
            <w:vAlign w:val="bottom"/>
          </w:tcPr>
          <w:p w14:paraId="0A18B5AF" w14:textId="77777777" w:rsidR="00BF1DB1" w:rsidRPr="00D654CF" w:rsidRDefault="00BF1DB1" w:rsidP="00BF1DB1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70FEAAFA" w14:textId="77777777" w:rsidR="00BF1DB1" w:rsidRPr="00D654CF" w:rsidRDefault="00BF1DB1" w:rsidP="00BF1DB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9" w:type="dxa"/>
          </w:tcPr>
          <w:p w14:paraId="74F21FB2" w14:textId="77777777" w:rsidR="00BF1DB1" w:rsidRPr="00D654CF" w:rsidRDefault="00BF1DB1" w:rsidP="00BF1DB1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50" w:type="dxa"/>
            <w:gridSpan w:val="3"/>
            <w:vAlign w:val="bottom"/>
          </w:tcPr>
          <w:p w14:paraId="36EE6DF2" w14:textId="0EF31EFA" w:rsidR="00BF1DB1" w:rsidRDefault="00BF1DB1" w:rsidP="00BF1DB1">
            <w:pPr>
              <w:pStyle w:val="acctfourfigures"/>
              <w:tabs>
                <w:tab w:val="clear" w:pos="765"/>
              </w:tabs>
              <w:spacing w:line="240" w:lineRule="atLeast"/>
              <w:ind w:right="9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BF1DB1" w:rsidRPr="00D654CF" w14:paraId="76E35802" w14:textId="77777777" w:rsidTr="00C039CB">
        <w:trPr>
          <w:cantSplit/>
          <w:trHeight w:val="144"/>
        </w:trPr>
        <w:tc>
          <w:tcPr>
            <w:tcW w:w="4572" w:type="dxa"/>
            <w:vAlign w:val="bottom"/>
          </w:tcPr>
          <w:p w14:paraId="3E77F8C1" w14:textId="3B0507CA" w:rsidR="00BF1DB1" w:rsidRPr="00E50810" w:rsidRDefault="00BF1DB1" w:rsidP="00BF1DB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54C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เก้าเดือน</w:t>
            </w:r>
            <w:r w:rsidRPr="00D654C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สิ้นสุดวันที่ </w:t>
            </w:r>
            <w:r w:rsidRPr="00D654C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558" w:type="dxa"/>
            <w:vAlign w:val="bottom"/>
          </w:tcPr>
          <w:p w14:paraId="1B8EE00E" w14:textId="77777777" w:rsidR="00BF1DB1" w:rsidRPr="00D654CF" w:rsidRDefault="00BF1DB1" w:rsidP="00BF1DB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3" w:type="dxa"/>
            <w:vAlign w:val="bottom"/>
          </w:tcPr>
          <w:p w14:paraId="533627B1" w14:textId="77777777" w:rsidR="00BF1DB1" w:rsidRPr="00D654CF" w:rsidRDefault="00BF1DB1" w:rsidP="00BF1DB1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5F9D8A64" w14:textId="77777777" w:rsidR="00BF1DB1" w:rsidRPr="00D654CF" w:rsidRDefault="00BF1DB1" w:rsidP="00BF1DB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9" w:type="dxa"/>
          </w:tcPr>
          <w:p w14:paraId="39D2F70B" w14:textId="77777777" w:rsidR="00BF1DB1" w:rsidRPr="00D654CF" w:rsidRDefault="00BF1DB1" w:rsidP="00BF1DB1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D5C3D3B" w14:textId="521B8D65" w:rsidR="00BF1DB1" w:rsidRDefault="00BF1DB1" w:rsidP="00BF1DB1">
            <w:pPr>
              <w:pStyle w:val="acctfourfigures"/>
              <w:tabs>
                <w:tab w:val="clear" w:pos="765"/>
              </w:tabs>
              <w:spacing w:line="240" w:lineRule="atLeast"/>
              <w:ind w:right="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06A5F148" w14:textId="77777777" w:rsidR="00BF1DB1" w:rsidRPr="00D654CF" w:rsidRDefault="00BF1DB1" w:rsidP="00BF1DB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0" w:type="dxa"/>
          </w:tcPr>
          <w:p w14:paraId="2725F98D" w14:textId="060C2D4B" w:rsidR="00BF1DB1" w:rsidRDefault="00BF1DB1" w:rsidP="00BF1DB1">
            <w:pPr>
              <w:pStyle w:val="acctfourfigures"/>
              <w:tabs>
                <w:tab w:val="clear" w:pos="765"/>
              </w:tabs>
              <w:spacing w:line="240" w:lineRule="atLeast"/>
              <w:ind w:right="9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BF1DB1" w:rsidRPr="00D654CF" w14:paraId="06D9D4CF" w14:textId="77777777" w:rsidTr="00C039CB">
        <w:trPr>
          <w:cantSplit/>
          <w:trHeight w:val="144"/>
        </w:trPr>
        <w:tc>
          <w:tcPr>
            <w:tcW w:w="4572" w:type="dxa"/>
          </w:tcPr>
          <w:p w14:paraId="0AB43100" w14:textId="77777777" w:rsidR="00BF1DB1" w:rsidRPr="00E50810" w:rsidRDefault="00BF1DB1" w:rsidP="00BF1DB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8" w:type="dxa"/>
            <w:vAlign w:val="bottom"/>
          </w:tcPr>
          <w:p w14:paraId="3DC8929C" w14:textId="77777777" w:rsidR="00BF1DB1" w:rsidRPr="00D654CF" w:rsidRDefault="00BF1DB1" w:rsidP="00BF1DB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3" w:type="dxa"/>
            <w:vAlign w:val="bottom"/>
          </w:tcPr>
          <w:p w14:paraId="52AD3AB2" w14:textId="77777777" w:rsidR="00BF1DB1" w:rsidRPr="00D654CF" w:rsidRDefault="00BF1DB1" w:rsidP="00BF1DB1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5AB19834" w14:textId="77777777" w:rsidR="00BF1DB1" w:rsidRPr="00D654CF" w:rsidRDefault="00BF1DB1" w:rsidP="00BF1DB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9" w:type="dxa"/>
          </w:tcPr>
          <w:p w14:paraId="6A28DF0D" w14:textId="77777777" w:rsidR="00BF1DB1" w:rsidRPr="00D654CF" w:rsidRDefault="00BF1DB1" w:rsidP="00BF1DB1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50" w:type="dxa"/>
            <w:gridSpan w:val="3"/>
            <w:vAlign w:val="bottom"/>
          </w:tcPr>
          <w:p w14:paraId="6DCA5989" w14:textId="3458E5D2" w:rsidR="00BF1DB1" w:rsidRDefault="00BF1DB1" w:rsidP="00BF1DB1">
            <w:pPr>
              <w:pStyle w:val="acctfourfigures"/>
              <w:tabs>
                <w:tab w:val="clear" w:pos="765"/>
              </w:tabs>
              <w:spacing w:line="240" w:lineRule="atLeast"/>
              <w:ind w:right="9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654CF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D654C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</w:t>
            </w:r>
            <w:r w:rsidRPr="00D654CF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BF1DB1" w:rsidRPr="00D654CF" w14:paraId="5A0568AB" w14:textId="77777777" w:rsidTr="00C039CB">
        <w:trPr>
          <w:cantSplit/>
          <w:trHeight w:val="144"/>
        </w:trPr>
        <w:tc>
          <w:tcPr>
            <w:tcW w:w="4572" w:type="dxa"/>
          </w:tcPr>
          <w:p w14:paraId="3FA76D73" w14:textId="77777777" w:rsidR="00BF1DB1" w:rsidRPr="00D654CF" w:rsidRDefault="00BF1DB1" w:rsidP="00BF1DB1">
            <w:pPr>
              <w:rPr>
                <w:rFonts w:asciiTheme="majorBidi" w:hAnsiTheme="majorBidi" w:cstheme="majorBidi"/>
                <w:color w:val="211E1F"/>
                <w:sz w:val="28"/>
                <w:szCs w:val="28"/>
                <w:highlight w:val="cyan"/>
              </w:rPr>
            </w:pPr>
            <w:r w:rsidRPr="00E50810">
              <w:rPr>
                <w:rFonts w:asciiTheme="majorBidi" w:hAnsiTheme="majorBidi" w:cstheme="majorBidi"/>
                <w:sz w:val="28"/>
                <w:szCs w:val="28"/>
                <w:cs/>
              </w:rPr>
              <w:t>ส่วนงานที่รายงาน</w:t>
            </w:r>
          </w:p>
        </w:tc>
        <w:tc>
          <w:tcPr>
            <w:tcW w:w="558" w:type="dxa"/>
            <w:vAlign w:val="bottom"/>
          </w:tcPr>
          <w:p w14:paraId="151EB25E" w14:textId="77777777" w:rsidR="00BF1DB1" w:rsidRPr="00D654CF" w:rsidRDefault="00BF1DB1" w:rsidP="00BF1DB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3" w:type="dxa"/>
            <w:vAlign w:val="bottom"/>
          </w:tcPr>
          <w:p w14:paraId="55AD6E9A" w14:textId="77777777" w:rsidR="00BF1DB1" w:rsidRPr="00D654CF" w:rsidRDefault="00BF1DB1" w:rsidP="00BF1DB1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7978FB75" w14:textId="77777777" w:rsidR="00BF1DB1" w:rsidRPr="00D654CF" w:rsidRDefault="00BF1DB1" w:rsidP="00BF1DB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9" w:type="dxa"/>
          </w:tcPr>
          <w:p w14:paraId="3153BED3" w14:textId="77777777" w:rsidR="00BF1DB1" w:rsidRPr="00D654CF" w:rsidRDefault="00BF1DB1" w:rsidP="00BF1DB1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4CC8049" w14:textId="0C97D9A5" w:rsidR="00BF1DB1" w:rsidRPr="004B4FE6" w:rsidRDefault="00D44EC9" w:rsidP="00C039CB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17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4B4FE6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3F3DEB" w:rsidRPr="004B4FE6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4B4F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F3DEB" w:rsidRPr="004B4FE6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4B4FE6">
              <w:rPr>
                <w:rFonts w:asciiTheme="majorBidi" w:hAnsiTheme="majorBidi" w:cstheme="majorBidi"/>
                <w:sz w:val="28"/>
                <w:szCs w:val="28"/>
              </w:rPr>
              <w:t>99</w:t>
            </w:r>
          </w:p>
        </w:tc>
        <w:tc>
          <w:tcPr>
            <w:tcW w:w="270" w:type="dxa"/>
            <w:vAlign w:val="bottom"/>
          </w:tcPr>
          <w:p w14:paraId="64627657" w14:textId="77777777" w:rsidR="00BF1DB1" w:rsidRPr="00D654CF" w:rsidRDefault="00BF1DB1" w:rsidP="00BF1DB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7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0" w:type="dxa"/>
            <w:vAlign w:val="bottom"/>
          </w:tcPr>
          <w:p w14:paraId="3062D155" w14:textId="5A254774" w:rsidR="00BF1DB1" w:rsidRPr="00D654CF" w:rsidRDefault="00BF1DB1" w:rsidP="00C039CB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170"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337,353</w:t>
            </w:r>
          </w:p>
        </w:tc>
      </w:tr>
      <w:tr w:rsidR="00BF1DB1" w:rsidRPr="00D654CF" w14:paraId="1200A82D" w14:textId="77777777" w:rsidTr="00C039CB">
        <w:trPr>
          <w:cantSplit/>
          <w:trHeight w:val="144"/>
        </w:trPr>
        <w:tc>
          <w:tcPr>
            <w:tcW w:w="4572" w:type="dxa"/>
          </w:tcPr>
          <w:p w14:paraId="1C8D4A34" w14:textId="77777777" w:rsidR="00BF1DB1" w:rsidRPr="00D654CF" w:rsidRDefault="00BF1DB1" w:rsidP="00BF1DB1">
            <w:pPr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ตัดรายการระหว่างส่วนงาน</w:t>
            </w:r>
          </w:p>
        </w:tc>
        <w:tc>
          <w:tcPr>
            <w:tcW w:w="558" w:type="dxa"/>
            <w:vAlign w:val="bottom"/>
          </w:tcPr>
          <w:p w14:paraId="73647DCF" w14:textId="77777777" w:rsidR="00BF1DB1" w:rsidRPr="00D654CF" w:rsidRDefault="00BF1DB1" w:rsidP="00BF1DB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713B74FE" w14:textId="77777777" w:rsidR="00BF1DB1" w:rsidRPr="00D654CF" w:rsidRDefault="00BF1DB1" w:rsidP="00BF1DB1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11042BCA" w14:textId="77777777" w:rsidR="00BF1DB1" w:rsidRPr="00D654CF" w:rsidRDefault="00BF1DB1" w:rsidP="00BF1DB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9" w:type="dxa"/>
          </w:tcPr>
          <w:p w14:paraId="68108D11" w14:textId="77777777" w:rsidR="00BF1DB1" w:rsidRPr="00D654CF" w:rsidRDefault="00BF1DB1" w:rsidP="00BF1DB1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E00B737" w14:textId="53585C03" w:rsidR="00BF1DB1" w:rsidRPr="004B4FE6" w:rsidRDefault="00D21558" w:rsidP="00C039CB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17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4B4FE6">
              <w:rPr>
                <w:rFonts w:asciiTheme="majorBidi" w:hAnsiTheme="majorBidi" w:cstheme="majorBidi"/>
                <w:sz w:val="28"/>
                <w:szCs w:val="28"/>
              </w:rPr>
              <w:t>(228)</w:t>
            </w:r>
          </w:p>
        </w:tc>
        <w:tc>
          <w:tcPr>
            <w:tcW w:w="270" w:type="dxa"/>
            <w:vAlign w:val="bottom"/>
          </w:tcPr>
          <w:p w14:paraId="5C81A45A" w14:textId="77777777" w:rsidR="00BF1DB1" w:rsidRPr="00D654CF" w:rsidRDefault="00BF1DB1" w:rsidP="00BF1DB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7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0" w:type="dxa"/>
            <w:vAlign w:val="bottom"/>
          </w:tcPr>
          <w:p w14:paraId="748AF5B2" w14:textId="39C1C449" w:rsidR="00BF1DB1" w:rsidRPr="00D654CF" w:rsidRDefault="00BF1DB1" w:rsidP="00C039CB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170"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1,846</w:t>
            </w:r>
          </w:p>
        </w:tc>
      </w:tr>
      <w:tr w:rsidR="00BF1DB1" w:rsidRPr="00D654CF" w14:paraId="1FD81B9D" w14:textId="77777777" w:rsidTr="00C039CB">
        <w:trPr>
          <w:cantSplit/>
          <w:trHeight w:val="144"/>
        </w:trPr>
        <w:tc>
          <w:tcPr>
            <w:tcW w:w="4572" w:type="dxa"/>
          </w:tcPr>
          <w:p w14:paraId="3E407939" w14:textId="77777777" w:rsidR="00BF1DB1" w:rsidRPr="00D654CF" w:rsidRDefault="00BF1DB1" w:rsidP="00BF1DB1">
            <w:pPr>
              <w:ind w:left="175" w:hanging="175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จำนวนที่ไม่ได้ปันส่วน</w:t>
            </w:r>
          </w:p>
        </w:tc>
        <w:tc>
          <w:tcPr>
            <w:tcW w:w="558" w:type="dxa"/>
            <w:vAlign w:val="bottom"/>
          </w:tcPr>
          <w:p w14:paraId="4A77665C" w14:textId="77777777" w:rsidR="00BF1DB1" w:rsidRPr="00D654CF" w:rsidRDefault="00BF1DB1" w:rsidP="00BF1DB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619EAB6A" w14:textId="77777777" w:rsidR="00BF1DB1" w:rsidRPr="00D654CF" w:rsidRDefault="00BF1DB1" w:rsidP="00BF1DB1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1F22F31A" w14:textId="77777777" w:rsidR="00BF1DB1" w:rsidRPr="00D654CF" w:rsidRDefault="00BF1DB1" w:rsidP="00BF1DB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9" w:type="dxa"/>
          </w:tcPr>
          <w:p w14:paraId="1AD4EE03" w14:textId="77777777" w:rsidR="00BF1DB1" w:rsidRPr="00D654CF" w:rsidRDefault="00BF1DB1" w:rsidP="00BF1DB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5BB9A17" w14:textId="77777777" w:rsidR="00BF1DB1" w:rsidRPr="004B4FE6" w:rsidRDefault="00BF1DB1" w:rsidP="00C039CB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17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9135C9E" w14:textId="77777777" w:rsidR="00BF1DB1" w:rsidRPr="00D654CF" w:rsidRDefault="00BF1DB1" w:rsidP="00BF1DB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7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0" w:type="dxa"/>
            <w:vAlign w:val="bottom"/>
          </w:tcPr>
          <w:p w14:paraId="36D4E168" w14:textId="77777777" w:rsidR="00BF1DB1" w:rsidRPr="00D654CF" w:rsidRDefault="00BF1DB1" w:rsidP="00C039CB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17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F1DB1" w:rsidRPr="00D654CF" w14:paraId="12593666" w14:textId="77777777" w:rsidTr="00C039CB">
        <w:trPr>
          <w:cantSplit/>
          <w:trHeight w:val="144"/>
        </w:trPr>
        <w:tc>
          <w:tcPr>
            <w:tcW w:w="4572" w:type="dxa"/>
          </w:tcPr>
          <w:p w14:paraId="40A81ECA" w14:textId="77777777" w:rsidR="00BF1DB1" w:rsidRPr="00D654CF" w:rsidRDefault="00BF1DB1" w:rsidP="00BF1DB1">
            <w:pPr>
              <w:tabs>
                <w:tab w:val="clear" w:pos="680"/>
                <w:tab w:val="left" w:pos="540"/>
              </w:tabs>
              <w:spacing w:line="240" w:lineRule="auto"/>
              <w:ind w:left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2A3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DD2A33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DD2A3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ส่วนแบ่งกำไร</w:t>
            </w:r>
            <w:r w:rsidRPr="00DD2A33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</w:t>
            </w:r>
            <w:r w:rsidRPr="00DD2A3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558" w:type="dxa"/>
            <w:vAlign w:val="bottom"/>
          </w:tcPr>
          <w:p w14:paraId="0CB21389" w14:textId="77777777" w:rsidR="00BF1DB1" w:rsidRPr="00D654CF" w:rsidRDefault="00BF1DB1" w:rsidP="00BF1DB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3" w:type="dxa"/>
            <w:vAlign w:val="bottom"/>
          </w:tcPr>
          <w:p w14:paraId="26A434AE" w14:textId="77777777" w:rsidR="00BF1DB1" w:rsidRPr="00D654CF" w:rsidRDefault="00BF1DB1" w:rsidP="00BF1DB1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0485BCC0" w14:textId="77777777" w:rsidR="00BF1DB1" w:rsidRPr="00620920" w:rsidRDefault="00BF1DB1" w:rsidP="00BF1DB1">
            <w:pPr>
              <w:tabs>
                <w:tab w:val="clear" w:pos="680"/>
                <w:tab w:val="left" w:pos="540"/>
                <w:tab w:val="decimal" w:pos="731"/>
              </w:tabs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9" w:type="dxa"/>
          </w:tcPr>
          <w:p w14:paraId="19A6B472" w14:textId="77777777" w:rsidR="00BF1DB1" w:rsidRPr="00D654CF" w:rsidRDefault="00BF1DB1" w:rsidP="00BF1DB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B6530B6" w14:textId="07880F71" w:rsidR="00BF1DB1" w:rsidRPr="004B4FE6" w:rsidRDefault="00D44EC9" w:rsidP="00C039CB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170" w:right="-8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4B4FE6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51</w:t>
            </w:r>
          </w:p>
        </w:tc>
        <w:tc>
          <w:tcPr>
            <w:tcW w:w="270" w:type="dxa"/>
            <w:vAlign w:val="bottom"/>
          </w:tcPr>
          <w:p w14:paraId="640A91E7" w14:textId="77777777" w:rsidR="00BF1DB1" w:rsidRPr="00D654CF" w:rsidRDefault="00BF1DB1" w:rsidP="00BF1DB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7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0" w:type="dxa"/>
            <w:tcBorders>
              <w:bottom w:val="single" w:sz="4" w:space="0" w:color="auto"/>
            </w:tcBorders>
            <w:vAlign w:val="bottom"/>
          </w:tcPr>
          <w:p w14:paraId="048C3851" w14:textId="1B24FD08" w:rsidR="00BF1DB1" w:rsidRPr="00620920" w:rsidRDefault="00BF1DB1" w:rsidP="00C0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ind w:left="-170"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53</w:t>
            </w:r>
          </w:p>
        </w:tc>
      </w:tr>
      <w:tr w:rsidR="00BF1DB1" w:rsidRPr="00D654CF" w14:paraId="398C4303" w14:textId="77777777" w:rsidTr="00C039CB">
        <w:trPr>
          <w:cantSplit/>
          <w:trHeight w:val="144"/>
        </w:trPr>
        <w:tc>
          <w:tcPr>
            <w:tcW w:w="4572" w:type="dxa"/>
          </w:tcPr>
          <w:p w14:paraId="038898A9" w14:textId="77777777" w:rsidR="00BF1DB1" w:rsidRPr="00D654CF" w:rsidRDefault="00BF1DB1" w:rsidP="00BF1DB1">
            <w:pPr>
              <w:ind w:left="175" w:hanging="175"/>
              <w:rPr>
                <w:rFonts w:asciiTheme="majorBidi" w:hAnsiTheme="majorBidi" w:cstheme="majorBidi"/>
                <w:sz w:val="28"/>
                <w:szCs w:val="28"/>
                <w:highlight w:val="cyan"/>
                <w:cs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558" w:type="dxa"/>
            <w:vAlign w:val="bottom"/>
          </w:tcPr>
          <w:p w14:paraId="2A554850" w14:textId="77777777" w:rsidR="00BF1DB1" w:rsidRPr="00556257" w:rsidRDefault="00BF1DB1" w:rsidP="00BF1DB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24C3F264" w14:textId="77777777" w:rsidR="00BF1DB1" w:rsidRPr="00D654CF" w:rsidRDefault="00BF1DB1" w:rsidP="00BF1DB1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0C36AB31" w14:textId="77777777" w:rsidR="00BF1DB1" w:rsidRPr="00620920" w:rsidRDefault="00BF1DB1" w:rsidP="00BF1DB1">
            <w:pPr>
              <w:tabs>
                <w:tab w:val="clear" w:pos="680"/>
                <w:tab w:val="left" w:pos="540"/>
                <w:tab w:val="decimal" w:pos="731"/>
              </w:tabs>
              <w:ind w:right="16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9" w:type="dxa"/>
          </w:tcPr>
          <w:p w14:paraId="28522782" w14:textId="77777777" w:rsidR="00BF1DB1" w:rsidRPr="00D654CF" w:rsidRDefault="00BF1DB1" w:rsidP="00BF1DB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C25C3F" w14:textId="14CC3F3F" w:rsidR="00BF1DB1" w:rsidRPr="004B4FE6" w:rsidRDefault="00D44EC9" w:rsidP="00C039CB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170" w:right="-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4B4FE6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142,622</w:t>
            </w:r>
          </w:p>
        </w:tc>
        <w:tc>
          <w:tcPr>
            <w:tcW w:w="270" w:type="dxa"/>
            <w:vAlign w:val="bottom"/>
          </w:tcPr>
          <w:p w14:paraId="2559DBAB" w14:textId="77777777" w:rsidR="00BF1DB1" w:rsidRPr="00D654CF" w:rsidRDefault="00BF1DB1" w:rsidP="00BF1DB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7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4CEF7D" w14:textId="62396799" w:rsidR="00BF1DB1" w:rsidRPr="00620920" w:rsidRDefault="00BF1DB1" w:rsidP="00C0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ind w:left="-170"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339,252</w:t>
            </w:r>
          </w:p>
        </w:tc>
      </w:tr>
    </w:tbl>
    <w:p w14:paraId="18194F88" w14:textId="0B907A8C" w:rsidR="006F5213" w:rsidRPr="003359A3" w:rsidRDefault="006F5213" w:rsidP="006F5213">
      <w:pPr>
        <w:pStyle w:val="index"/>
        <w:tabs>
          <w:tab w:val="clear" w:pos="1134"/>
        </w:tabs>
        <w:spacing w:after="0" w:line="240" w:lineRule="atLeast"/>
        <w:outlineLvl w:val="0"/>
        <w:rPr>
          <w:rFonts w:asciiTheme="majorBidi" w:hAnsiTheme="majorBidi" w:cstheme="majorBidi"/>
          <w:b/>
          <w:bCs/>
          <w:sz w:val="32"/>
          <w:szCs w:val="32"/>
          <w:lang w:val="en-US" w:bidi="th-TH"/>
        </w:rPr>
      </w:pP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20"/>
        <w:gridCol w:w="1440"/>
        <w:gridCol w:w="247"/>
        <w:gridCol w:w="1373"/>
      </w:tblGrid>
      <w:tr w:rsidR="007312BE" w:rsidRPr="002004D6" w14:paraId="3EF39AA9" w14:textId="77777777" w:rsidTr="001561AE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3CD39C15" w14:textId="77777777" w:rsidR="007312BE" w:rsidRPr="00A16467" w:rsidRDefault="007312BE" w:rsidP="001561AE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A16467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ข้อมูลส่วนงานภูมิศาสตร์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D17B968" w14:textId="77777777" w:rsidR="007312BE" w:rsidRPr="00A16467" w:rsidRDefault="007312BE" w:rsidP="00156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ind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2309436" w14:textId="77777777" w:rsidR="007312BE" w:rsidRPr="00A16467" w:rsidRDefault="007312BE" w:rsidP="00156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ind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0CB2B5C2" w14:textId="77777777" w:rsidR="007312BE" w:rsidRPr="00A16467" w:rsidRDefault="007312BE" w:rsidP="00156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ind w:right="-2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7312BE" w:rsidRPr="002004D6" w14:paraId="0AD1D14B" w14:textId="77777777" w:rsidTr="001561AE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22810E4D" w14:textId="77777777" w:rsidR="007312BE" w:rsidRPr="009F25FE" w:rsidRDefault="007312BE" w:rsidP="001561AE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C0E6FB2" w14:textId="77777777" w:rsidR="007312BE" w:rsidRPr="009F25FE" w:rsidRDefault="007312BE" w:rsidP="00156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ind w:right="-20"/>
              <w:rPr>
                <w:rFonts w:asciiTheme="majorBidi" w:hAnsiTheme="majorBidi" w:cstheme="majorBidi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0DFE3B1" w14:textId="77777777" w:rsidR="007312BE" w:rsidRPr="009F25FE" w:rsidRDefault="007312BE" w:rsidP="00156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ind w:right="-20"/>
              <w:rPr>
                <w:rFonts w:asciiTheme="majorBidi" w:hAnsiTheme="majorBidi" w:cstheme="majorBidi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082EE9F3" w14:textId="77777777" w:rsidR="007312BE" w:rsidRPr="009F25FE" w:rsidRDefault="007312BE" w:rsidP="00156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ind w:right="-20"/>
              <w:rPr>
                <w:rFonts w:asciiTheme="majorBidi" w:hAnsiTheme="majorBidi" w:cstheme="majorBidi"/>
                <w:cs/>
              </w:rPr>
            </w:pPr>
          </w:p>
        </w:tc>
      </w:tr>
      <w:tr w:rsidR="007312BE" w:rsidRPr="002004D6" w14:paraId="2A3FB19B" w14:textId="77777777" w:rsidTr="001561AE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2E56DEB3" w14:textId="77777777" w:rsidR="007312BE" w:rsidRPr="00A16467" w:rsidRDefault="007312BE" w:rsidP="001561AE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16467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5AA3232" w14:textId="77777777" w:rsidR="007312BE" w:rsidRPr="00A16467" w:rsidRDefault="007312BE" w:rsidP="00156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ind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7D5498B4" w14:textId="77777777" w:rsidR="007312BE" w:rsidRPr="00A16467" w:rsidRDefault="007312BE" w:rsidP="00156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ind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31732ADA" w14:textId="77777777" w:rsidR="007312BE" w:rsidRPr="00A16467" w:rsidRDefault="007312BE" w:rsidP="00156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ind w:right="-2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7312BE" w:rsidRPr="002004D6" w14:paraId="7F711517" w14:textId="77777777" w:rsidTr="001561AE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688D5AED" w14:textId="77777777" w:rsidR="007312BE" w:rsidRPr="002004D6" w:rsidRDefault="007312BE" w:rsidP="001561AE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04D6">
              <w:rPr>
                <w:rFonts w:asciiTheme="majorBidi" w:hAnsiTheme="majorBidi" w:cstheme="majorBidi" w:hint="cs"/>
                <w:sz w:val="28"/>
                <w:szCs w:val="28"/>
                <w:cs/>
              </w:rPr>
              <w:t>ญี่ปุ่น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1E62B37" w14:textId="2AE6D130" w:rsidR="007312BE" w:rsidRPr="002004D6" w:rsidRDefault="00F741FB" w:rsidP="00156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3,709,940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46148CC9" w14:textId="77777777" w:rsidR="007312BE" w:rsidRPr="002004D6" w:rsidRDefault="007312BE" w:rsidP="00156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1D69D084" w14:textId="4D375FBA" w:rsidR="007312BE" w:rsidRPr="002004D6" w:rsidRDefault="00F741FB" w:rsidP="00156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3,591,984</w:t>
            </w:r>
          </w:p>
        </w:tc>
      </w:tr>
      <w:tr w:rsidR="007312BE" w:rsidRPr="002004D6" w14:paraId="0F0058FA" w14:textId="77777777" w:rsidTr="001561AE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30431BF3" w14:textId="77777777" w:rsidR="007312BE" w:rsidRPr="002004D6" w:rsidRDefault="007312BE" w:rsidP="007312BE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04D6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9941837" w14:textId="1EC9F80D" w:rsidR="007312BE" w:rsidRPr="002004D6" w:rsidRDefault="00F741FB" w:rsidP="00731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513,099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171AEC6" w14:textId="77777777" w:rsidR="007312BE" w:rsidRPr="002004D6" w:rsidRDefault="007312BE" w:rsidP="00731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614AD5FE" w14:textId="7BC72D32" w:rsidR="007312BE" w:rsidRPr="002004D6" w:rsidRDefault="00F741FB" w:rsidP="00731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397,200</w:t>
            </w:r>
          </w:p>
        </w:tc>
      </w:tr>
      <w:tr w:rsidR="007312BE" w:rsidRPr="002004D6" w14:paraId="3467248C" w14:textId="77777777" w:rsidTr="001561AE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1B623149" w14:textId="77777777" w:rsidR="007312BE" w:rsidRPr="002004D6" w:rsidRDefault="007312BE" w:rsidP="007312BE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04D6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ออสเตรเลีย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109756B" w14:textId="5A2E91C4" w:rsidR="007312BE" w:rsidRDefault="00F741FB" w:rsidP="00731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110,999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2EA50AF" w14:textId="77777777" w:rsidR="007312BE" w:rsidRPr="002004D6" w:rsidRDefault="007312BE" w:rsidP="00731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7225EFA3" w14:textId="70F0AF79" w:rsidR="007312BE" w:rsidRDefault="00F741FB" w:rsidP="00731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112,045</w:t>
            </w:r>
          </w:p>
        </w:tc>
      </w:tr>
      <w:tr w:rsidR="007312BE" w:rsidRPr="002004D6" w14:paraId="66443926" w14:textId="77777777" w:rsidTr="001561AE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73F1E1A7" w14:textId="77777777" w:rsidR="007312BE" w:rsidRPr="002004D6" w:rsidRDefault="007312BE" w:rsidP="007312BE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04D6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อังกฤษ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16AB8DC" w14:textId="0AA87202" w:rsidR="007312BE" w:rsidRPr="002004D6" w:rsidRDefault="00F741FB" w:rsidP="00731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56,10</w:t>
            </w:r>
            <w:r w:rsidR="00C012BC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164286B3" w14:textId="77777777" w:rsidR="007312BE" w:rsidRPr="002004D6" w:rsidRDefault="007312BE" w:rsidP="00731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11362C0A" w14:textId="4569D076" w:rsidR="007312BE" w:rsidRPr="002004D6" w:rsidRDefault="00F741FB" w:rsidP="00731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43,338</w:t>
            </w:r>
          </w:p>
        </w:tc>
      </w:tr>
      <w:tr w:rsidR="00A16467" w:rsidRPr="002004D6" w14:paraId="3E4E6EB1" w14:textId="77777777" w:rsidTr="001561AE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2A914B92" w14:textId="41E67B97" w:rsidR="00A16467" w:rsidRPr="002004D6" w:rsidRDefault="00A16467" w:rsidP="007312BE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6467">
              <w:rPr>
                <w:rFonts w:asciiTheme="majorBidi" w:hAnsiTheme="majorBidi" w:hint="cs"/>
                <w:sz w:val="28"/>
                <w:szCs w:val="28"/>
                <w:cs/>
              </w:rPr>
              <w:t>ไต้หวัน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30CF1A3" w14:textId="0D09F6C0" w:rsidR="00A16467" w:rsidRDefault="00A16467" w:rsidP="00731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53,408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429ECCA3" w14:textId="77777777" w:rsidR="00A16467" w:rsidRPr="002004D6" w:rsidRDefault="00A16467" w:rsidP="00731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611D5B8F" w14:textId="05D02079" w:rsidR="00A16467" w:rsidRDefault="00CF7520" w:rsidP="00731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53,193</w:t>
            </w:r>
          </w:p>
        </w:tc>
      </w:tr>
      <w:tr w:rsidR="00A16467" w:rsidRPr="002004D6" w14:paraId="14C1915A" w14:textId="77777777" w:rsidTr="001561AE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43280D8B" w14:textId="26F9379F" w:rsidR="00A16467" w:rsidRPr="002004D6" w:rsidRDefault="00A16467" w:rsidP="007312BE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16467">
              <w:rPr>
                <w:rFonts w:asciiTheme="majorBidi" w:hAnsiTheme="majorBidi" w:hint="cs"/>
                <w:sz w:val="28"/>
                <w:szCs w:val="28"/>
                <w:cs/>
              </w:rPr>
              <w:t>เกาหลีใต้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29C739F" w14:textId="6489A466" w:rsidR="00A16467" w:rsidRDefault="00A16467" w:rsidP="00731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50,183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770C8AB4" w14:textId="77777777" w:rsidR="00A16467" w:rsidRPr="002004D6" w:rsidRDefault="00A16467" w:rsidP="00731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3732039E" w14:textId="7958DA70" w:rsidR="00A16467" w:rsidRDefault="00CF7520" w:rsidP="00731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38,530</w:t>
            </w:r>
          </w:p>
        </w:tc>
      </w:tr>
      <w:tr w:rsidR="003359A3" w:rsidRPr="002004D6" w14:paraId="1C44C12B" w14:textId="77777777" w:rsidTr="00DD4FCC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1258052C" w14:textId="54633B1F" w:rsidR="003359A3" w:rsidRPr="002004D6" w:rsidRDefault="003359A3" w:rsidP="007312BE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04D6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ประเทศอื่นๆ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CB1351" w14:textId="15017AC0" w:rsidR="003359A3" w:rsidRDefault="003359A3" w:rsidP="00731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36,134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AB0FC51" w14:textId="77777777" w:rsidR="003359A3" w:rsidRPr="002004D6" w:rsidRDefault="003359A3" w:rsidP="00731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CC8CDD" w14:textId="45D0F86D" w:rsidR="003359A3" w:rsidRDefault="003359A3" w:rsidP="00731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38,286</w:t>
            </w:r>
          </w:p>
        </w:tc>
      </w:tr>
      <w:tr w:rsidR="003359A3" w:rsidRPr="002004D6" w14:paraId="23A32777" w14:textId="77777777" w:rsidTr="00DD4FCC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62514583" w14:textId="617F7CBE" w:rsidR="003359A3" w:rsidRPr="002004D6" w:rsidRDefault="003359A3" w:rsidP="007312BE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04D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2E4A335" w14:textId="4FE09DD4" w:rsidR="003359A3" w:rsidRPr="002004D6" w:rsidRDefault="003359A3" w:rsidP="00F74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4,529,868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78560251" w14:textId="77777777" w:rsidR="003359A3" w:rsidRPr="002004D6" w:rsidRDefault="003359A3" w:rsidP="00731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A3C401" w14:textId="4A37B5EB" w:rsidR="003359A3" w:rsidRPr="002004D6" w:rsidRDefault="003359A3" w:rsidP="00731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4,274,576</w:t>
            </w:r>
          </w:p>
        </w:tc>
      </w:tr>
    </w:tbl>
    <w:p w14:paraId="2B53312C" w14:textId="77777777" w:rsidR="00D014ED" w:rsidRDefault="00D014ED" w:rsidP="00D014ED">
      <w:pPr>
        <w:pStyle w:val="index"/>
        <w:tabs>
          <w:tab w:val="clear" w:pos="1134"/>
        </w:tabs>
        <w:spacing w:after="0" w:line="240" w:lineRule="atLeast"/>
        <w:ind w:left="540" w:firstLine="0"/>
        <w:outlineLvl w:val="0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76E8B201" w14:textId="072ED94E" w:rsidR="00D44225" w:rsidRPr="002004D6" w:rsidRDefault="00D44225" w:rsidP="00C40312">
      <w:pPr>
        <w:pStyle w:val="index"/>
        <w:numPr>
          <w:ilvl w:val="0"/>
          <w:numId w:val="19"/>
        </w:numPr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2004D6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t>ภาษีเงินได้</w:t>
      </w:r>
    </w:p>
    <w:p w14:paraId="07930E71" w14:textId="77777777" w:rsidR="005C1FBC" w:rsidRPr="002004D6" w:rsidRDefault="005C1FBC" w:rsidP="005C1F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rPr>
          <w:rFonts w:asciiTheme="majorBidi" w:hAnsiTheme="majorBidi" w:cstheme="majorBidi"/>
          <w:b/>
          <w:bCs/>
          <w:cs/>
        </w:rPr>
      </w:pPr>
    </w:p>
    <w:p w14:paraId="71397EDE" w14:textId="5A77EBB8" w:rsidR="000F75DD" w:rsidRDefault="000F75DD" w:rsidP="000F75DD">
      <w:pPr>
        <w:pStyle w:val="a0"/>
        <w:tabs>
          <w:tab w:val="clear" w:pos="1080"/>
          <w:tab w:val="left" w:pos="810"/>
        </w:tabs>
        <w:ind w:left="540" w:right="-27"/>
        <w:jc w:val="thaiDistribute"/>
        <w:rPr>
          <w:rFonts w:asciiTheme="majorBidi" w:hAnsiTheme="majorBidi" w:cs="Angsana New"/>
          <w:sz w:val="28"/>
          <w:szCs w:val="28"/>
          <w:cs/>
        </w:rPr>
      </w:pPr>
      <w:r w:rsidRPr="006F6C88">
        <w:rPr>
          <w:rFonts w:asciiTheme="majorBidi" w:hAnsiTheme="majorBidi" w:cstheme="majorBidi"/>
          <w:sz w:val="28"/>
          <w:szCs w:val="28"/>
          <w:cs/>
        </w:rPr>
        <w:t>จำนวนภาษีเงินได้ที่แท้จริงของบริษัท</w:t>
      </w:r>
      <w:r>
        <w:rPr>
          <w:rFonts w:asciiTheme="majorBidi" w:hAnsiTheme="majorBidi" w:cstheme="majorBidi" w:hint="cs"/>
          <w:sz w:val="28"/>
          <w:szCs w:val="28"/>
          <w:cs/>
        </w:rPr>
        <w:t>และบริษัทย่อย</w:t>
      </w:r>
      <w:r w:rsidRPr="006F6C88">
        <w:rPr>
          <w:rFonts w:asciiTheme="majorBidi" w:hAnsiTheme="majorBidi" w:cstheme="majorBidi"/>
          <w:sz w:val="28"/>
          <w:szCs w:val="28"/>
          <w:cs/>
        </w:rPr>
        <w:t>ในการดำเนินงานสำหรับงวดสามเดือน</w:t>
      </w:r>
      <w:r>
        <w:rPr>
          <w:rFonts w:asciiTheme="majorBidi" w:hAnsiTheme="majorBidi" w:cstheme="majorBidi" w:hint="cs"/>
          <w:sz w:val="28"/>
          <w:szCs w:val="28"/>
          <w:cs/>
        </w:rPr>
        <w:t>และ</w:t>
      </w:r>
      <w:r w:rsidR="00C91C4B">
        <w:rPr>
          <w:rFonts w:asciiTheme="majorBidi" w:hAnsiTheme="majorBidi" w:cstheme="majorBidi" w:hint="cs"/>
          <w:sz w:val="28"/>
          <w:szCs w:val="28"/>
          <w:cs/>
        </w:rPr>
        <w:t>เก้าเดือน</w:t>
      </w:r>
      <w:r w:rsidR="00C91C4B" w:rsidRPr="006F6C88">
        <w:rPr>
          <w:rFonts w:asciiTheme="majorBidi" w:hAnsiTheme="majorBidi" w:cstheme="majorBidi"/>
          <w:sz w:val="28"/>
          <w:szCs w:val="28"/>
          <w:cs/>
        </w:rPr>
        <w:t>สิ้นสุดวันที่</w:t>
      </w:r>
      <w:r w:rsidR="00C91C4B">
        <w:rPr>
          <w:rFonts w:asciiTheme="majorBidi" w:hAnsiTheme="majorBidi" w:cstheme="majorBidi"/>
          <w:sz w:val="28"/>
          <w:szCs w:val="28"/>
          <w:cs/>
        </w:rPr>
        <w:br/>
      </w:r>
      <w:r w:rsidR="00C91C4B" w:rsidRPr="006F6C88">
        <w:rPr>
          <w:rFonts w:asciiTheme="majorBidi" w:hAnsiTheme="majorBidi" w:cs="Angsana New"/>
          <w:sz w:val="28"/>
          <w:szCs w:val="28"/>
          <w:cs/>
        </w:rPr>
        <w:t>3</w:t>
      </w:r>
      <w:r w:rsidR="00C91C4B">
        <w:rPr>
          <w:rFonts w:asciiTheme="majorBidi" w:hAnsiTheme="majorBidi" w:cstheme="majorBidi"/>
          <w:sz w:val="28"/>
          <w:szCs w:val="28"/>
          <w:lang w:val="en-US"/>
        </w:rPr>
        <w:t xml:space="preserve">0 </w:t>
      </w:r>
      <w:r w:rsidR="00C91C4B">
        <w:rPr>
          <w:rFonts w:asciiTheme="majorBidi" w:hAnsiTheme="majorBidi" w:cstheme="majorBidi" w:hint="cs"/>
          <w:sz w:val="28"/>
          <w:szCs w:val="28"/>
          <w:cs/>
          <w:lang w:val="en-US"/>
        </w:rPr>
        <w:t>กันยายน</w:t>
      </w:r>
      <w:r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>
        <w:rPr>
          <w:rFonts w:asciiTheme="majorBidi" w:hAnsiTheme="majorBidi" w:cstheme="majorBidi"/>
          <w:sz w:val="28"/>
          <w:szCs w:val="28"/>
          <w:lang w:val="en-US"/>
        </w:rPr>
        <w:t>2565</w:t>
      </w:r>
      <w:r w:rsidRPr="006F6C88">
        <w:rPr>
          <w:rFonts w:asciiTheme="majorBidi" w:hAnsiTheme="majorBidi" w:cstheme="majorBidi"/>
          <w:sz w:val="28"/>
          <w:szCs w:val="28"/>
          <w:cs/>
        </w:rPr>
        <w:t xml:space="preserve"> และ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>
        <w:rPr>
          <w:rFonts w:asciiTheme="majorBidi" w:hAnsiTheme="majorBidi" w:cstheme="majorBidi"/>
          <w:sz w:val="28"/>
          <w:szCs w:val="28"/>
          <w:lang w:val="en-US"/>
        </w:rPr>
        <w:t>2564</w:t>
      </w:r>
      <w:r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 </w:t>
      </w:r>
      <w:r w:rsidRPr="006F6C88">
        <w:rPr>
          <w:rFonts w:asciiTheme="majorBidi" w:hAnsiTheme="majorBidi" w:cstheme="majorBidi"/>
          <w:sz w:val="28"/>
          <w:szCs w:val="28"/>
          <w:cs/>
        </w:rPr>
        <w:t>น้อยกว่าจำนวนภาษีเงินได้ที่คำนวณโดยการใช้อัตราภาษีเงินได้คูณกับยอดกำไรสุทธิ</w:t>
      </w:r>
      <w:r>
        <w:rPr>
          <w:rFonts w:asciiTheme="majorBidi" w:hAnsiTheme="majorBidi" w:cstheme="majorBidi"/>
          <w:sz w:val="28"/>
          <w:szCs w:val="28"/>
          <w:cs/>
        </w:rPr>
        <w:br/>
      </w:r>
      <w:r w:rsidRPr="006F6C88">
        <w:rPr>
          <w:rFonts w:asciiTheme="majorBidi" w:hAnsiTheme="majorBidi" w:cstheme="majorBidi"/>
          <w:sz w:val="28"/>
          <w:szCs w:val="28"/>
          <w:cs/>
        </w:rPr>
        <w:t>สำหรับงวด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6F6C88">
        <w:rPr>
          <w:rFonts w:asciiTheme="majorBidi" w:hAnsiTheme="majorBidi" w:cstheme="majorBidi"/>
          <w:sz w:val="28"/>
          <w:szCs w:val="28"/>
          <w:cs/>
        </w:rPr>
        <w:t>ส่วนใหญ่เนื่องมาจากบริษัทมีรายได้เงินปันผลจากบริษัทย่อย ซึ่งเป็นรายได้ที่ได้รับยกเว้นภาษี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และบริษัทย่อยบางแห่งได้รับสิทธิประโยชน์ในการยกเว้นและลดหย่อน</w:t>
      </w:r>
      <w:r w:rsidRPr="00DB6407">
        <w:rPr>
          <w:rFonts w:asciiTheme="majorBidi" w:hAnsiTheme="majorBidi" w:cstheme="majorBidi"/>
          <w:sz w:val="28"/>
          <w:szCs w:val="28"/>
          <w:cs/>
        </w:rPr>
        <w:t>ภาษีเงินได้นิติบุคคลสำหรับกำไรสุทธิที่ได้จากการประกอบกิจการที่ได้รับการส่งเสริม</w:t>
      </w:r>
      <w:r>
        <w:rPr>
          <w:rFonts w:asciiTheme="majorBidi" w:hAnsiTheme="majorBidi" w:cstheme="majorBidi" w:hint="cs"/>
          <w:sz w:val="28"/>
          <w:szCs w:val="28"/>
          <w:cs/>
        </w:rPr>
        <w:t>การลงทุน</w:t>
      </w:r>
    </w:p>
    <w:p w14:paraId="6993252E" w14:textId="67AF30DB" w:rsidR="000F75DD" w:rsidRDefault="000F75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48D9112D" w14:textId="77777777" w:rsidR="00D014ED" w:rsidRDefault="00D014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171C8DA8" w14:textId="51732180" w:rsidR="00C64F1A" w:rsidRDefault="00C64F1A" w:rsidP="00C64F1A">
      <w:pPr>
        <w:pStyle w:val="index"/>
        <w:numPr>
          <w:ilvl w:val="0"/>
          <w:numId w:val="19"/>
        </w:numPr>
        <w:spacing w:after="0" w:line="240" w:lineRule="atLeast"/>
        <w:ind w:left="540" w:hanging="450"/>
        <w:outlineLvl w:val="0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62224A">
        <w:rPr>
          <w:rFonts w:asciiTheme="majorBidi" w:hAnsiTheme="majorBidi" w:cstheme="majorBidi" w:hint="cs"/>
          <w:b/>
          <w:bCs/>
          <w:sz w:val="30"/>
          <w:szCs w:val="30"/>
          <w:cs/>
          <w:lang w:val="en-US" w:bidi="th-TH"/>
        </w:rPr>
        <w:lastRenderedPageBreak/>
        <w:t>เงินปันผล</w:t>
      </w:r>
    </w:p>
    <w:p w14:paraId="3D73318F" w14:textId="77777777" w:rsidR="00C64F1A" w:rsidRPr="00D014ED" w:rsidRDefault="00C64F1A" w:rsidP="00C64F1A">
      <w:pPr>
        <w:pStyle w:val="index"/>
        <w:tabs>
          <w:tab w:val="clear" w:pos="1134"/>
        </w:tabs>
        <w:spacing w:after="0" w:line="240" w:lineRule="atLeast"/>
        <w:ind w:left="540" w:firstLine="0"/>
        <w:outlineLvl w:val="0"/>
        <w:rPr>
          <w:rFonts w:asciiTheme="majorBidi" w:hAnsiTheme="majorBidi" w:cstheme="majorBidi"/>
          <w:b/>
          <w:bCs/>
          <w:szCs w:val="22"/>
          <w:lang w:val="en-US"/>
        </w:rPr>
      </w:pPr>
    </w:p>
    <w:p w14:paraId="07411863" w14:textId="77777777" w:rsidR="00C64F1A" w:rsidRPr="00AD168B" w:rsidRDefault="00C64F1A" w:rsidP="00C64F1A">
      <w:p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Theme="majorBidi" w:hAnsiTheme="majorBidi"/>
          <w:sz w:val="28"/>
          <w:szCs w:val="28"/>
          <w:cs/>
          <w:lang w:val="th-TH"/>
        </w:rPr>
      </w:pPr>
      <w:r>
        <w:rPr>
          <w:rFonts w:asciiTheme="majorBidi" w:hAnsiTheme="majorBidi" w:cstheme="majorBidi"/>
          <w:sz w:val="28"/>
          <w:szCs w:val="28"/>
          <w:cs/>
          <w:lang w:val="th-TH"/>
        </w:rPr>
        <w:tab/>
      </w:r>
      <w:r w:rsidRPr="00AD168B">
        <w:rPr>
          <w:rFonts w:asciiTheme="majorBidi" w:hAnsiTheme="majorBidi" w:cstheme="majorBidi" w:hint="cs"/>
          <w:sz w:val="28"/>
          <w:szCs w:val="28"/>
          <w:cs/>
          <w:lang w:val="th-TH"/>
        </w:rPr>
        <w:t>รายละเอียดเงินปันผลในระหว่างงวด มีดังนี้</w:t>
      </w:r>
    </w:p>
    <w:p w14:paraId="675154D8" w14:textId="77777777" w:rsidR="00C64F1A" w:rsidRPr="00AD168B" w:rsidRDefault="00C64F1A" w:rsidP="00C64F1A">
      <w:p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  <w:cs/>
          <w:lang w:val="th-TH"/>
        </w:rPr>
      </w:pPr>
    </w:p>
    <w:tbl>
      <w:tblPr>
        <w:tblStyle w:val="TableGrid"/>
        <w:tblW w:w="930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00"/>
        <w:gridCol w:w="1530"/>
        <w:gridCol w:w="1440"/>
        <w:gridCol w:w="1224"/>
        <w:gridCol w:w="231"/>
        <w:gridCol w:w="1277"/>
      </w:tblGrid>
      <w:tr w:rsidR="00C64F1A" w14:paraId="29285DC3" w14:textId="77777777" w:rsidTr="001561AE">
        <w:trPr>
          <w:tblHeader/>
        </w:trPr>
        <w:tc>
          <w:tcPr>
            <w:tcW w:w="3600" w:type="dxa"/>
            <w:vAlign w:val="bottom"/>
          </w:tcPr>
          <w:p w14:paraId="3630DC3A" w14:textId="77777777" w:rsidR="00C64F1A" w:rsidRDefault="00C64F1A" w:rsidP="001561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530" w:type="dxa"/>
            <w:vAlign w:val="bottom"/>
            <w:hideMark/>
          </w:tcPr>
          <w:p w14:paraId="0B7D7D48" w14:textId="77777777" w:rsidR="00C64F1A" w:rsidRDefault="00C64F1A" w:rsidP="001561A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วันที่อนุมัติ</w:t>
            </w:r>
          </w:p>
        </w:tc>
        <w:tc>
          <w:tcPr>
            <w:tcW w:w="1440" w:type="dxa"/>
            <w:vAlign w:val="bottom"/>
            <w:hideMark/>
          </w:tcPr>
          <w:p w14:paraId="683BEF52" w14:textId="77777777" w:rsidR="00C64F1A" w:rsidRDefault="00C64F1A" w:rsidP="001561A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กำหนดจ่าย</w:t>
            </w:r>
          </w:p>
        </w:tc>
        <w:tc>
          <w:tcPr>
            <w:tcW w:w="1224" w:type="dxa"/>
            <w:vAlign w:val="bottom"/>
            <w:hideMark/>
          </w:tcPr>
          <w:p w14:paraId="5E591785" w14:textId="77777777" w:rsidR="00C64F1A" w:rsidRDefault="00C64F1A" w:rsidP="001561A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อัตราต่อหุ้น</w:t>
            </w:r>
          </w:p>
        </w:tc>
        <w:tc>
          <w:tcPr>
            <w:tcW w:w="231" w:type="dxa"/>
          </w:tcPr>
          <w:p w14:paraId="1AE83763" w14:textId="77777777" w:rsidR="00C64F1A" w:rsidRDefault="00C64F1A" w:rsidP="001561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77" w:type="dxa"/>
            <w:vAlign w:val="bottom"/>
            <w:hideMark/>
          </w:tcPr>
          <w:p w14:paraId="59A1A449" w14:textId="77777777" w:rsidR="00C64F1A" w:rsidRDefault="00C64F1A" w:rsidP="001561A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จำนวนเงิน</w:t>
            </w:r>
          </w:p>
        </w:tc>
      </w:tr>
      <w:tr w:rsidR="00C64F1A" w14:paraId="40E0E791" w14:textId="77777777" w:rsidTr="001561AE">
        <w:trPr>
          <w:tblHeader/>
        </w:trPr>
        <w:tc>
          <w:tcPr>
            <w:tcW w:w="3600" w:type="dxa"/>
          </w:tcPr>
          <w:p w14:paraId="0CA1C222" w14:textId="77777777" w:rsidR="00C64F1A" w:rsidRDefault="00C64F1A" w:rsidP="001561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530" w:type="dxa"/>
          </w:tcPr>
          <w:p w14:paraId="34A13FFC" w14:textId="77777777" w:rsidR="00C64F1A" w:rsidRDefault="00C64F1A" w:rsidP="001561A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</w:tcPr>
          <w:p w14:paraId="292071C7" w14:textId="77777777" w:rsidR="00C64F1A" w:rsidRDefault="00C64F1A" w:rsidP="001561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24" w:type="dxa"/>
            <w:hideMark/>
          </w:tcPr>
          <w:p w14:paraId="5CB9A0DB" w14:textId="77777777" w:rsidR="00C64F1A" w:rsidRDefault="00C64F1A" w:rsidP="001561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th-TH"/>
              </w:rPr>
              <w:t>(บาท)</w:t>
            </w:r>
          </w:p>
        </w:tc>
        <w:tc>
          <w:tcPr>
            <w:tcW w:w="231" w:type="dxa"/>
          </w:tcPr>
          <w:p w14:paraId="585CC8EC" w14:textId="77777777" w:rsidR="00C64F1A" w:rsidRDefault="00C64F1A" w:rsidP="001561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</w:pPr>
          </w:p>
        </w:tc>
        <w:tc>
          <w:tcPr>
            <w:tcW w:w="1277" w:type="dxa"/>
            <w:hideMark/>
          </w:tcPr>
          <w:p w14:paraId="7A94FDFE" w14:textId="77777777" w:rsidR="00C64F1A" w:rsidRDefault="00C64F1A" w:rsidP="001561A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th-TH"/>
              </w:rPr>
              <w:t>(ล้านบาท)</w:t>
            </w:r>
          </w:p>
        </w:tc>
      </w:tr>
      <w:tr w:rsidR="00C64F1A" w14:paraId="500B29FE" w14:textId="77777777" w:rsidTr="001561AE">
        <w:trPr>
          <w:tblHeader/>
        </w:trPr>
        <w:tc>
          <w:tcPr>
            <w:tcW w:w="3600" w:type="dxa"/>
            <w:hideMark/>
          </w:tcPr>
          <w:p w14:paraId="0F208DE8" w14:textId="77777777" w:rsidR="00C64F1A" w:rsidRDefault="00C64F1A" w:rsidP="001561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 xml:space="preserve">ปี </w:t>
            </w:r>
            <w:r>
              <w:rPr>
                <w:rFonts w:ascii="Angsana New" w:hAnsi="Angsana New" w:hint="cs"/>
                <w:i/>
                <w:iCs/>
                <w:sz w:val="28"/>
                <w:szCs w:val="28"/>
              </w:rPr>
              <w:t>256</w:t>
            </w:r>
            <w:r>
              <w:rPr>
                <w:rFonts w:ascii="Angsana New" w:hAnsi="Angsana New"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530" w:type="dxa"/>
          </w:tcPr>
          <w:p w14:paraId="6EF0A3CB" w14:textId="77777777" w:rsidR="00C64F1A" w:rsidRDefault="00C64F1A" w:rsidP="001561A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</w:tcPr>
          <w:p w14:paraId="20C88A86" w14:textId="77777777" w:rsidR="00C64F1A" w:rsidRDefault="00C64F1A" w:rsidP="001561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24" w:type="dxa"/>
          </w:tcPr>
          <w:p w14:paraId="4877002F" w14:textId="77777777" w:rsidR="00C64F1A" w:rsidRDefault="00C64F1A" w:rsidP="001561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</w:pPr>
          </w:p>
        </w:tc>
        <w:tc>
          <w:tcPr>
            <w:tcW w:w="231" w:type="dxa"/>
          </w:tcPr>
          <w:p w14:paraId="184EEC2F" w14:textId="77777777" w:rsidR="00C64F1A" w:rsidRDefault="00C64F1A" w:rsidP="001561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</w:pPr>
          </w:p>
        </w:tc>
        <w:tc>
          <w:tcPr>
            <w:tcW w:w="1277" w:type="dxa"/>
          </w:tcPr>
          <w:p w14:paraId="26C78A23" w14:textId="77777777" w:rsidR="00C64F1A" w:rsidRDefault="00C64F1A" w:rsidP="001561A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</w:pPr>
          </w:p>
        </w:tc>
      </w:tr>
      <w:tr w:rsidR="00C64F1A" w14:paraId="1A65850D" w14:textId="77777777" w:rsidTr="001561AE">
        <w:trPr>
          <w:tblHeader/>
        </w:trPr>
        <w:tc>
          <w:tcPr>
            <w:tcW w:w="3600" w:type="dxa"/>
            <w:hideMark/>
          </w:tcPr>
          <w:p w14:paraId="5756E7D6" w14:textId="77777777" w:rsidR="00C64F1A" w:rsidRDefault="00C64F1A" w:rsidP="001561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EA6B19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 xml:space="preserve">เงินปันผลประจำปี 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530" w:type="dxa"/>
            <w:hideMark/>
          </w:tcPr>
          <w:p w14:paraId="3C08F288" w14:textId="77777777" w:rsidR="00C64F1A" w:rsidRDefault="00C64F1A" w:rsidP="001561A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 xml:space="preserve">27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เมษายน </w:t>
            </w:r>
            <w:r>
              <w:rPr>
                <w:rFonts w:asciiTheme="majorBidi" w:hAnsiTheme="majorBidi" w:cstheme="majorBidi" w:hint="cs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40" w:type="dxa"/>
            <w:hideMark/>
          </w:tcPr>
          <w:p w14:paraId="3E4D1390" w14:textId="77777777" w:rsidR="00C64F1A" w:rsidRDefault="00C64F1A" w:rsidP="001561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พฤษภาคม </w:t>
            </w:r>
            <w:r>
              <w:rPr>
                <w:rFonts w:asciiTheme="majorBidi" w:hAnsiTheme="majorBidi" w:cstheme="majorBidi" w:hint="cs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224" w:type="dxa"/>
            <w:hideMark/>
          </w:tcPr>
          <w:p w14:paraId="2DF45215" w14:textId="77777777" w:rsidR="00C64F1A" w:rsidRDefault="00C64F1A" w:rsidP="001561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0.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5185</w:t>
            </w:r>
          </w:p>
        </w:tc>
        <w:tc>
          <w:tcPr>
            <w:tcW w:w="231" w:type="dxa"/>
          </w:tcPr>
          <w:p w14:paraId="10FDB025" w14:textId="77777777" w:rsidR="00C64F1A" w:rsidRDefault="00C64F1A" w:rsidP="001561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</w:pPr>
          </w:p>
        </w:tc>
        <w:tc>
          <w:tcPr>
            <w:tcW w:w="1277" w:type="dxa"/>
            <w:hideMark/>
          </w:tcPr>
          <w:p w14:paraId="6F5B3DFA" w14:textId="77777777" w:rsidR="00C64F1A" w:rsidRDefault="00C64F1A" w:rsidP="001561A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140.0</w:t>
            </w:r>
          </w:p>
        </w:tc>
      </w:tr>
      <w:tr w:rsidR="00C64F1A" w14:paraId="46B1BBE3" w14:textId="77777777" w:rsidTr="001561AE">
        <w:trPr>
          <w:tblHeader/>
        </w:trPr>
        <w:tc>
          <w:tcPr>
            <w:tcW w:w="3600" w:type="dxa"/>
            <w:hideMark/>
          </w:tcPr>
          <w:p w14:paraId="43AE067C" w14:textId="77777777" w:rsidR="00C64F1A" w:rsidRDefault="00C64F1A" w:rsidP="001561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 xml:space="preserve">ปี </w:t>
            </w:r>
            <w:r>
              <w:rPr>
                <w:rFonts w:ascii="Angsana New" w:hAnsi="Angsana New" w:hint="cs"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1530" w:type="dxa"/>
          </w:tcPr>
          <w:p w14:paraId="063B96D2" w14:textId="77777777" w:rsidR="00C64F1A" w:rsidRDefault="00C64F1A" w:rsidP="001561A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</w:tcPr>
          <w:p w14:paraId="3715AC9D" w14:textId="77777777" w:rsidR="00C64F1A" w:rsidRDefault="00C64F1A" w:rsidP="001561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24" w:type="dxa"/>
          </w:tcPr>
          <w:p w14:paraId="558BD0F6" w14:textId="77777777" w:rsidR="00C64F1A" w:rsidRDefault="00C64F1A" w:rsidP="001561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</w:pPr>
          </w:p>
        </w:tc>
        <w:tc>
          <w:tcPr>
            <w:tcW w:w="231" w:type="dxa"/>
          </w:tcPr>
          <w:p w14:paraId="6FDC439B" w14:textId="77777777" w:rsidR="00C64F1A" w:rsidRDefault="00C64F1A" w:rsidP="001561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</w:pPr>
          </w:p>
        </w:tc>
        <w:tc>
          <w:tcPr>
            <w:tcW w:w="1277" w:type="dxa"/>
          </w:tcPr>
          <w:p w14:paraId="701A9421" w14:textId="77777777" w:rsidR="00C64F1A" w:rsidRDefault="00C64F1A" w:rsidP="001561A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</w:pPr>
          </w:p>
        </w:tc>
      </w:tr>
      <w:tr w:rsidR="00C64F1A" w14:paraId="32F954BD" w14:textId="77777777" w:rsidTr="001561AE">
        <w:tc>
          <w:tcPr>
            <w:tcW w:w="3600" w:type="dxa"/>
            <w:hideMark/>
          </w:tcPr>
          <w:p w14:paraId="2B81BDB8" w14:textId="77777777" w:rsidR="00C64F1A" w:rsidRDefault="00C64F1A" w:rsidP="001561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 xml:space="preserve">เงินปันผลประจำปี 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530" w:type="dxa"/>
            <w:hideMark/>
          </w:tcPr>
          <w:p w14:paraId="2B5815E9" w14:textId="77777777" w:rsidR="00C64F1A" w:rsidRDefault="00C64F1A" w:rsidP="001561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 xml:space="preserve">27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เมษายน </w:t>
            </w:r>
            <w:r>
              <w:rPr>
                <w:rFonts w:asciiTheme="majorBidi" w:hAnsiTheme="majorBidi" w:cstheme="majorBidi" w:hint="cs"/>
                <w:sz w:val="28"/>
                <w:szCs w:val="28"/>
              </w:rPr>
              <w:t>2564</w:t>
            </w:r>
          </w:p>
        </w:tc>
        <w:tc>
          <w:tcPr>
            <w:tcW w:w="1440" w:type="dxa"/>
            <w:hideMark/>
          </w:tcPr>
          <w:p w14:paraId="6D4D4BDB" w14:textId="77777777" w:rsidR="00C64F1A" w:rsidRDefault="00C64F1A" w:rsidP="001561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พฤษภาคม </w:t>
            </w:r>
            <w:r>
              <w:rPr>
                <w:rFonts w:asciiTheme="majorBidi" w:hAnsiTheme="majorBidi" w:cstheme="majorBidi" w:hint="cs"/>
                <w:sz w:val="28"/>
                <w:szCs w:val="28"/>
              </w:rPr>
              <w:t>2564</w:t>
            </w:r>
          </w:p>
        </w:tc>
        <w:tc>
          <w:tcPr>
            <w:tcW w:w="1224" w:type="dxa"/>
            <w:hideMark/>
          </w:tcPr>
          <w:p w14:paraId="496403F3" w14:textId="77777777" w:rsidR="00C64F1A" w:rsidRDefault="00C64F1A" w:rsidP="001561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0.3272</w:t>
            </w:r>
          </w:p>
        </w:tc>
        <w:tc>
          <w:tcPr>
            <w:tcW w:w="231" w:type="dxa"/>
          </w:tcPr>
          <w:p w14:paraId="1CF850A1" w14:textId="77777777" w:rsidR="00C64F1A" w:rsidRDefault="00C64F1A" w:rsidP="001561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77" w:type="dxa"/>
            <w:hideMark/>
          </w:tcPr>
          <w:p w14:paraId="7D39F1AC" w14:textId="77777777" w:rsidR="00C64F1A" w:rsidRDefault="00C64F1A" w:rsidP="001561AE">
            <w:pPr>
              <w:tabs>
                <w:tab w:val="clear" w:pos="227"/>
                <w:tab w:val="clear" w:pos="454"/>
                <w:tab w:val="clear" w:pos="680"/>
                <w:tab w:val="decimal" w:pos="536"/>
                <w:tab w:val="left" w:pos="78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>
              <w:rPr>
                <w:rFonts w:asciiTheme="majorBidi" w:hAnsiTheme="majorBidi" w:cstheme="majorBidi" w:hint="cs"/>
                <w:sz w:val="28"/>
                <w:szCs w:val="28"/>
              </w:rPr>
              <w:t>88.3</w:t>
            </w:r>
          </w:p>
        </w:tc>
      </w:tr>
    </w:tbl>
    <w:p w14:paraId="5086CCF2" w14:textId="4A74D7D8" w:rsidR="00BE53F0" w:rsidRPr="00D014ED" w:rsidRDefault="00BE53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2"/>
          <w:szCs w:val="22"/>
          <w:cs/>
        </w:rPr>
      </w:pPr>
    </w:p>
    <w:p w14:paraId="3BA6B0FB" w14:textId="331BE757" w:rsidR="00B04D4B" w:rsidRPr="002004D6" w:rsidRDefault="00B04D4B" w:rsidP="00D24A66">
      <w:pPr>
        <w:pStyle w:val="index"/>
        <w:numPr>
          <w:ilvl w:val="0"/>
          <w:numId w:val="19"/>
        </w:numPr>
        <w:spacing w:after="0" w:line="240" w:lineRule="atLeast"/>
        <w:ind w:left="540" w:right="-27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  <w:r w:rsidRPr="002004D6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t>เครื่องมือทางการเง</w:t>
      </w:r>
      <w:r w:rsidR="00163581" w:rsidRPr="002004D6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t>ิน</w:t>
      </w:r>
    </w:p>
    <w:p w14:paraId="77B6E94D" w14:textId="08188FDF" w:rsidR="001975BD" w:rsidRPr="002004D6" w:rsidRDefault="001975BD" w:rsidP="00E326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14"/>
          <w:szCs w:val="14"/>
        </w:rPr>
      </w:pPr>
    </w:p>
    <w:p w14:paraId="303BFE96" w14:textId="783279AE" w:rsidR="00B04D4B" w:rsidRPr="002004D6" w:rsidRDefault="00B04D4B" w:rsidP="00B04D4B">
      <w:pPr>
        <w:pStyle w:val="a0"/>
        <w:tabs>
          <w:tab w:val="clear" w:pos="1080"/>
          <w:tab w:val="left" w:pos="810"/>
        </w:tabs>
        <w:ind w:left="540" w:right="-2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</w:pPr>
      <w:r w:rsidRPr="002004D6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มูลค่าตามบัญชีและมูลค่ายุติธรรม</w:t>
      </w:r>
    </w:p>
    <w:p w14:paraId="4372FD8C" w14:textId="2D75CF15" w:rsidR="00B71431" w:rsidRPr="002004D6" w:rsidRDefault="00B71431" w:rsidP="00B04D4B">
      <w:pPr>
        <w:pStyle w:val="a0"/>
        <w:tabs>
          <w:tab w:val="clear" w:pos="1080"/>
          <w:tab w:val="left" w:pos="810"/>
        </w:tabs>
        <w:ind w:left="540" w:right="-27"/>
        <w:jc w:val="thaiDistribute"/>
        <w:rPr>
          <w:rFonts w:asciiTheme="majorBidi" w:hAnsiTheme="majorBidi" w:cs="Angsana New"/>
          <w:b/>
          <w:bCs/>
          <w:i/>
          <w:iCs/>
          <w:sz w:val="16"/>
          <w:szCs w:val="16"/>
          <w:cs/>
        </w:rPr>
      </w:pPr>
    </w:p>
    <w:p w14:paraId="18751BF7" w14:textId="315425DF" w:rsidR="00884C71" w:rsidRPr="002004D6" w:rsidRDefault="00884C71" w:rsidP="00884C71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2004D6">
        <w:rPr>
          <w:rFonts w:asciiTheme="majorBidi" w:hAnsiTheme="majorBidi" w:cstheme="majorBidi"/>
          <w:sz w:val="28"/>
          <w:szCs w:val="28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  <w:r w:rsidRPr="002004D6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</w:p>
    <w:p w14:paraId="2DB21AF0" w14:textId="5E713FAC" w:rsidR="00C64F1A" w:rsidRPr="00210543" w:rsidRDefault="00C64F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</w:rPr>
      </w:pPr>
    </w:p>
    <w:tbl>
      <w:tblPr>
        <w:tblW w:w="93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90"/>
        <w:gridCol w:w="1620"/>
        <w:gridCol w:w="242"/>
        <w:gridCol w:w="1024"/>
        <w:gridCol w:w="236"/>
        <w:gridCol w:w="1024"/>
        <w:gridCol w:w="236"/>
        <w:gridCol w:w="900"/>
        <w:gridCol w:w="236"/>
        <w:gridCol w:w="1062"/>
      </w:tblGrid>
      <w:tr w:rsidR="0050332A" w:rsidRPr="002004D6" w14:paraId="110041AA" w14:textId="77777777" w:rsidTr="00C91C4B">
        <w:trPr>
          <w:trHeight w:val="216"/>
          <w:tblHeader/>
        </w:trPr>
        <w:tc>
          <w:tcPr>
            <w:tcW w:w="2790" w:type="dxa"/>
            <w:shd w:val="clear" w:color="auto" w:fill="auto"/>
            <w:vAlign w:val="bottom"/>
          </w:tcPr>
          <w:p w14:paraId="603BA936" w14:textId="77777777" w:rsidR="0050332A" w:rsidRPr="002004D6" w:rsidRDefault="0050332A" w:rsidP="0095424D">
            <w:pPr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6580" w:type="dxa"/>
            <w:gridSpan w:val="9"/>
            <w:vAlign w:val="bottom"/>
          </w:tcPr>
          <w:p w14:paraId="44411CF2" w14:textId="77777777" w:rsidR="0050332A" w:rsidRPr="002004D6" w:rsidRDefault="0050332A" w:rsidP="0095424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2004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50332A" w:rsidRPr="002004D6" w14:paraId="414AFB69" w14:textId="77777777" w:rsidTr="00C91C4B">
        <w:trPr>
          <w:trHeight w:val="261"/>
          <w:tblHeader/>
        </w:trPr>
        <w:tc>
          <w:tcPr>
            <w:tcW w:w="2790" w:type="dxa"/>
            <w:shd w:val="clear" w:color="auto" w:fill="auto"/>
            <w:vAlign w:val="bottom"/>
          </w:tcPr>
          <w:p w14:paraId="51E3D0C0" w14:textId="77777777" w:rsidR="0050332A" w:rsidRPr="002004D6" w:rsidRDefault="0050332A" w:rsidP="0095424D">
            <w:pPr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620" w:type="dxa"/>
            <w:vAlign w:val="bottom"/>
          </w:tcPr>
          <w:p w14:paraId="56AE9E78" w14:textId="77777777" w:rsidR="0050332A" w:rsidRPr="002004D6" w:rsidRDefault="0050332A" w:rsidP="0095424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2004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42" w:type="dxa"/>
          </w:tcPr>
          <w:p w14:paraId="0402506B" w14:textId="77777777" w:rsidR="0050332A" w:rsidRPr="002004D6" w:rsidRDefault="0050332A" w:rsidP="0095424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4718" w:type="dxa"/>
            <w:gridSpan w:val="7"/>
            <w:vAlign w:val="bottom"/>
          </w:tcPr>
          <w:p w14:paraId="67D3BEC8" w14:textId="77777777" w:rsidR="0050332A" w:rsidRPr="002004D6" w:rsidRDefault="0050332A" w:rsidP="0095424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2004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50332A" w:rsidRPr="002004D6" w14:paraId="1DC9A74F" w14:textId="77777777" w:rsidTr="00C91C4B">
        <w:trPr>
          <w:trHeight w:val="261"/>
          <w:tblHeader/>
        </w:trPr>
        <w:tc>
          <w:tcPr>
            <w:tcW w:w="2790" w:type="dxa"/>
            <w:shd w:val="clear" w:color="auto" w:fill="auto"/>
            <w:vAlign w:val="bottom"/>
          </w:tcPr>
          <w:p w14:paraId="749BD58A" w14:textId="1F54BC87" w:rsidR="0050332A" w:rsidRPr="002004D6" w:rsidRDefault="0050332A" w:rsidP="0095424D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7B5DACA4" w14:textId="25942C95" w:rsidR="0050332A" w:rsidRPr="002004D6" w:rsidRDefault="004831A9" w:rsidP="0095424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004D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เครื่องมือทางการเงิน</w:t>
            </w:r>
            <w:r w:rsidRPr="002004D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 w:rsidRPr="002004D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ที่วัดมูลค่าด้วย</w:t>
            </w:r>
            <w:r w:rsidRPr="002004D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มูลค่ายุติธรรมผ่าน</w:t>
            </w:r>
            <w:r w:rsidRPr="002004D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กำไรหรือขาดทุน</w:t>
            </w:r>
          </w:p>
        </w:tc>
        <w:tc>
          <w:tcPr>
            <w:tcW w:w="242" w:type="dxa"/>
          </w:tcPr>
          <w:p w14:paraId="53B51134" w14:textId="77777777" w:rsidR="0050332A" w:rsidRPr="002004D6" w:rsidRDefault="0050332A" w:rsidP="0095424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24" w:type="dxa"/>
            <w:vAlign w:val="bottom"/>
          </w:tcPr>
          <w:p w14:paraId="6A199223" w14:textId="77777777" w:rsidR="0050332A" w:rsidRPr="002004D6" w:rsidRDefault="0050332A" w:rsidP="0095424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2004D6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</w:p>
        </w:tc>
        <w:tc>
          <w:tcPr>
            <w:tcW w:w="236" w:type="dxa"/>
          </w:tcPr>
          <w:p w14:paraId="72084565" w14:textId="77777777" w:rsidR="0050332A" w:rsidRPr="002004D6" w:rsidRDefault="0050332A" w:rsidP="0095424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24" w:type="dxa"/>
            <w:vAlign w:val="bottom"/>
          </w:tcPr>
          <w:p w14:paraId="425B171F" w14:textId="77777777" w:rsidR="0050332A" w:rsidRPr="002004D6" w:rsidRDefault="0050332A" w:rsidP="0095424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2004D6">
              <w:rPr>
                <w:rFonts w:asciiTheme="majorBidi" w:hAnsiTheme="majorBidi" w:cstheme="majorBidi"/>
                <w:sz w:val="28"/>
                <w:szCs w:val="28"/>
              </w:rPr>
              <w:t xml:space="preserve"> 2</w:t>
            </w:r>
          </w:p>
        </w:tc>
        <w:tc>
          <w:tcPr>
            <w:tcW w:w="236" w:type="dxa"/>
          </w:tcPr>
          <w:p w14:paraId="3B92DB9A" w14:textId="77777777" w:rsidR="0050332A" w:rsidRPr="002004D6" w:rsidRDefault="0050332A" w:rsidP="0095424D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0BFF6689" w14:textId="77777777" w:rsidR="0050332A" w:rsidRPr="002004D6" w:rsidRDefault="0050332A" w:rsidP="0095424D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2004D6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236" w:type="dxa"/>
          </w:tcPr>
          <w:p w14:paraId="600D4319" w14:textId="77777777" w:rsidR="0050332A" w:rsidRPr="002004D6" w:rsidRDefault="0050332A" w:rsidP="0095424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77D41229" w14:textId="77777777" w:rsidR="0050332A" w:rsidRPr="002004D6" w:rsidRDefault="0050332A" w:rsidP="0095424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50332A" w:rsidRPr="002004D6" w14:paraId="579D73BA" w14:textId="77777777" w:rsidTr="00C91C4B">
        <w:trPr>
          <w:trHeight w:val="261"/>
          <w:tblHeader/>
        </w:trPr>
        <w:tc>
          <w:tcPr>
            <w:tcW w:w="2790" w:type="dxa"/>
            <w:shd w:val="clear" w:color="auto" w:fill="auto"/>
            <w:vAlign w:val="bottom"/>
          </w:tcPr>
          <w:p w14:paraId="29C8971C" w14:textId="77777777" w:rsidR="0050332A" w:rsidRPr="002004D6" w:rsidRDefault="0050332A" w:rsidP="0095424D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580" w:type="dxa"/>
            <w:gridSpan w:val="9"/>
            <w:vAlign w:val="bottom"/>
          </w:tcPr>
          <w:p w14:paraId="17A2B243" w14:textId="1A1ECC0F" w:rsidR="0050332A" w:rsidRPr="002004D6" w:rsidRDefault="0050332A" w:rsidP="0095424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004D6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(</w:t>
            </w:r>
            <w:r w:rsidRPr="002004D6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พันบาท</w:t>
            </w:r>
            <w:r w:rsidRPr="002004D6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9D0627" w:rsidRPr="002004D6" w14:paraId="059A60AE" w14:textId="77777777" w:rsidTr="00C91C4B">
        <w:trPr>
          <w:trHeight w:val="261"/>
        </w:trPr>
        <w:tc>
          <w:tcPr>
            <w:tcW w:w="2790" w:type="dxa"/>
            <w:shd w:val="clear" w:color="auto" w:fill="auto"/>
            <w:vAlign w:val="bottom"/>
          </w:tcPr>
          <w:p w14:paraId="083ED4D0" w14:textId="64B120CD" w:rsidR="009D0627" w:rsidRPr="002004D6" w:rsidRDefault="009D0627" w:rsidP="0095424D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004D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0F75D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C91C4B" w:rsidRPr="007049B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  <w:r w:rsidR="009A5011" w:rsidRPr="002004D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B936F0" w:rsidRPr="002004D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9A5011" w:rsidRPr="002004D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6580" w:type="dxa"/>
            <w:gridSpan w:val="9"/>
            <w:vAlign w:val="bottom"/>
          </w:tcPr>
          <w:p w14:paraId="6D76E775" w14:textId="77777777" w:rsidR="009D0627" w:rsidRPr="002004D6" w:rsidRDefault="009D0627" w:rsidP="0095424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</w:tr>
      <w:tr w:rsidR="0050332A" w:rsidRPr="002004D6" w14:paraId="09C60794" w14:textId="77777777" w:rsidTr="00C91C4B">
        <w:trPr>
          <w:trHeight w:val="261"/>
        </w:trPr>
        <w:tc>
          <w:tcPr>
            <w:tcW w:w="2790" w:type="dxa"/>
            <w:shd w:val="clear" w:color="auto" w:fill="auto"/>
          </w:tcPr>
          <w:p w14:paraId="5C243147" w14:textId="77777777" w:rsidR="0050332A" w:rsidRPr="002004D6" w:rsidRDefault="0050332A" w:rsidP="0095424D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2004D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620" w:type="dxa"/>
          </w:tcPr>
          <w:p w14:paraId="10CA03E5" w14:textId="77777777" w:rsidR="0050332A" w:rsidRPr="002004D6" w:rsidRDefault="0050332A" w:rsidP="0095424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</w:tcPr>
          <w:p w14:paraId="31042303" w14:textId="77777777" w:rsidR="0050332A" w:rsidRPr="002004D6" w:rsidRDefault="0050332A" w:rsidP="0095424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160711D0" w14:textId="77777777" w:rsidR="0050332A" w:rsidRPr="002004D6" w:rsidRDefault="0050332A" w:rsidP="009542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8432477" w14:textId="77777777" w:rsidR="0050332A" w:rsidRPr="002004D6" w:rsidRDefault="0050332A" w:rsidP="009542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32DAC325" w14:textId="77777777" w:rsidR="0050332A" w:rsidRPr="002004D6" w:rsidRDefault="0050332A" w:rsidP="009542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D7D3B16" w14:textId="77777777" w:rsidR="0050332A" w:rsidRPr="002004D6" w:rsidRDefault="0050332A" w:rsidP="009542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85069E6" w14:textId="77777777" w:rsidR="0050332A" w:rsidRPr="002004D6" w:rsidRDefault="0050332A" w:rsidP="009542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FFB6B27" w14:textId="77777777" w:rsidR="0050332A" w:rsidRPr="002004D6" w:rsidRDefault="0050332A" w:rsidP="009542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</w:tcPr>
          <w:p w14:paraId="4B4AA5C3" w14:textId="77777777" w:rsidR="0050332A" w:rsidRPr="002004D6" w:rsidRDefault="0050332A" w:rsidP="009542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0332A" w:rsidRPr="002004D6" w14:paraId="3596CC5A" w14:textId="77777777" w:rsidTr="00C91C4B">
        <w:trPr>
          <w:trHeight w:val="261"/>
        </w:trPr>
        <w:tc>
          <w:tcPr>
            <w:tcW w:w="2790" w:type="dxa"/>
            <w:shd w:val="clear" w:color="auto" w:fill="auto"/>
          </w:tcPr>
          <w:p w14:paraId="0D1D7529" w14:textId="77777777" w:rsidR="0050332A" w:rsidRPr="002004D6" w:rsidRDefault="0050332A" w:rsidP="0095424D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1620" w:type="dxa"/>
          </w:tcPr>
          <w:p w14:paraId="15D5888C" w14:textId="77777777" w:rsidR="0050332A" w:rsidRPr="002004D6" w:rsidRDefault="0050332A" w:rsidP="0095424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</w:tcPr>
          <w:p w14:paraId="3BE410F1" w14:textId="77777777" w:rsidR="0050332A" w:rsidRPr="002004D6" w:rsidRDefault="0050332A" w:rsidP="0095424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36804CAE" w14:textId="77777777" w:rsidR="0050332A" w:rsidRPr="002004D6" w:rsidRDefault="0050332A" w:rsidP="009542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30A9257" w14:textId="77777777" w:rsidR="0050332A" w:rsidRPr="002004D6" w:rsidRDefault="0050332A" w:rsidP="009542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779CF95B" w14:textId="77777777" w:rsidR="0050332A" w:rsidRPr="002004D6" w:rsidRDefault="0050332A" w:rsidP="009542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C170BAC" w14:textId="77777777" w:rsidR="0050332A" w:rsidRPr="002004D6" w:rsidRDefault="0050332A" w:rsidP="0095424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B27A9CF" w14:textId="77777777" w:rsidR="0050332A" w:rsidRPr="002004D6" w:rsidRDefault="0050332A" w:rsidP="0095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BAA72B8" w14:textId="77777777" w:rsidR="0050332A" w:rsidRPr="002004D6" w:rsidRDefault="0050332A" w:rsidP="009542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</w:tcPr>
          <w:p w14:paraId="14FFD4E3" w14:textId="77777777" w:rsidR="0050332A" w:rsidRPr="002004D6" w:rsidRDefault="0050332A" w:rsidP="009542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33361" w:rsidRPr="002004D6" w14:paraId="68CF8D7A" w14:textId="77777777" w:rsidTr="00C91C4B">
        <w:trPr>
          <w:trHeight w:val="261"/>
        </w:trPr>
        <w:tc>
          <w:tcPr>
            <w:tcW w:w="2790" w:type="dxa"/>
            <w:shd w:val="clear" w:color="auto" w:fill="auto"/>
          </w:tcPr>
          <w:p w14:paraId="4BDA296D" w14:textId="1626CA58" w:rsidR="00333361" w:rsidRPr="002004D6" w:rsidRDefault="00333361" w:rsidP="00333361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2004D6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</w:t>
            </w:r>
            <w:r w:rsidRPr="002004D6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620" w:type="dxa"/>
          </w:tcPr>
          <w:p w14:paraId="00CAACA5" w14:textId="5AB66254" w:rsidR="00333361" w:rsidRPr="002004D6" w:rsidRDefault="00333361" w:rsidP="00333361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1,15</w:t>
            </w:r>
            <w:r w:rsidR="006B24A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242" w:type="dxa"/>
          </w:tcPr>
          <w:p w14:paraId="7A4DF3D4" w14:textId="77777777" w:rsidR="00333361" w:rsidRPr="002004D6" w:rsidRDefault="00333361" w:rsidP="0033336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4B6C7AD4" w14:textId="67945563" w:rsidR="00333361" w:rsidRPr="002004D6" w:rsidRDefault="00333361" w:rsidP="00333361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BB0F967" w14:textId="77777777" w:rsidR="00333361" w:rsidRPr="002004D6" w:rsidRDefault="00333361" w:rsidP="0033336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6F5C92DF" w14:textId="409CB5AB" w:rsidR="00333361" w:rsidRPr="002004D6" w:rsidRDefault="00333361" w:rsidP="00333361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D7B6687" w14:textId="77777777" w:rsidR="00333361" w:rsidRPr="002004D6" w:rsidRDefault="00333361" w:rsidP="0033336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2192A14" w14:textId="152C332E" w:rsidR="00333361" w:rsidRPr="002004D6" w:rsidRDefault="00333361" w:rsidP="00333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1,15</w:t>
            </w:r>
            <w:r w:rsidR="006B24A9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36" w:type="dxa"/>
          </w:tcPr>
          <w:p w14:paraId="6A6FFD5B" w14:textId="77777777" w:rsidR="00333361" w:rsidRPr="002004D6" w:rsidRDefault="00333361" w:rsidP="0033336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</w:tcPr>
          <w:p w14:paraId="65577FD2" w14:textId="26FDD30B" w:rsidR="00333361" w:rsidRPr="002004D6" w:rsidRDefault="00333361" w:rsidP="00333361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1,15</w:t>
            </w:r>
            <w:r w:rsidR="006B24A9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333361" w:rsidRPr="002004D6" w14:paraId="3E56A6E6" w14:textId="77777777" w:rsidTr="00C91C4B">
        <w:trPr>
          <w:trHeight w:val="261"/>
        </w:trPr>
        <w:tc>
          <w:tcPr>
            <w:tcW w:w="2790" w:type="dxa"/>
            <w:shd w:val="clear" w:color="auto" w:fill="auto"/>
          </w:tcPr>
          <w:p w14:paraId="7D737AA0" w14:textId="0B31833D" w:rsidR="00333361" w:rsidRPr="002004D6" w:rsidRDefault="00333361" w:rsidP="00333361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2004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3BD11F4B" w14:textId="39F1FACC" w:rsidR="00333361" w:rsidRPr="002004D6" w:rsidRDefault="00333361" w:rsidP="00333361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1,15</w:t>
            </w:r>
            <w:r w:rsidR="006B24A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242" w:type="dxa"/>
          </w:tcPr>
          <w:p w14:paraId="60AA604D" w14:textId="77777777" w:rsidR="00333361" w:rsidRPr="002004D6" w:rsidRDefault="00333361" w:rsidP="0033336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29C22EDD" w14:textId="77777777" w:rsidR="00333361" w:rsidRPr="002004D6" w:rsidRDefault="00333361" w:rsidP="0033336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98C9F4B" w14:textId="77777777" w:rsidR="00333361" w:rsidRPr="002004D6" w:rsidRDefault="00333361" w:rsidP="0033336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42C7ACE7" w14:textId="77777777" w:rsidR="00333361" w:rsidRPr="002004D6" w:rsidRDefault="00333361" w:rsidP="0033336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140FDA7" w14:textId="77777777" w:rsidR="00333361" w:rsidRPr="002004D6" w:rsidRDefault="00333361" w:rsidP="0033336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54F9A14" w14:textId="77777777" w:rsidR="00333361" w:rsidRPr="002004D6" w:rsidRDefault="00333361" w:rsidP="00333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9D6C3C3" w14:textId="77777777" w:rsidR="00333361" w:rsidRPr="002004D6" w:rsidRDefault="00333361" w:rsidP="0033336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</w:tcPr>
          <w:p w14:paraId="4F20F4A8" w14:textId="77777777" w:rsidR="00333361" w:rsidRPr="002004D6" w:rsidRDefault="00333361" w:rsidP="00333361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33361" w:rsidRPr="002004D6" w14:paraId="0E34B3AF" w14:textId="77777777" w:rsidTr="00C91C4B">
        <w:trPr>
          <w:trHeight w:val="261"/>
        </w:trPr>
        <w:tc>
          <w:tcPr>
            <w:tcW w:w="2790" w:type="dxa"/>
            <w:shd w:val="clear" w:color="auto" w:fill="auto"/>
            <w:vAlign w:val="bottom"/>
          </w:tcPr>
          <w:p w14:paraId="46951C45" w14:textId="3423F3AE" w:rsidR="00333361" w:rsidRPr="00D014ED" w:rsidRDefault="00333361" w:rsidP="00333361">
            <w:pPr>
              <w:ind w:right="-9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20" w:type="dxa"/>
            <w:vAlign w:val="bottom"/>
          </w:tcPr>
          <w:p w14:paraId="616A655F" w14:textId="77777777" w:rsidR="00333361" w:rsidRPr="00D014ED" w:rsidRDefault="00333361" w:rsidP="00333361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42" w:type="dxa"/>
          </w:tcPr>
          <w:p w14:paraId="49BFD357" w14:textId="77777777" w:rsidR="00333361" w:rsidRPr="00D014ED" w:rsidRDefault="00333361" w:rsidP="0033336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024" w:type="dxa"/>
          </w:tcPr>
          <w:p w14:paraId="5F1B84AC" w14:textId="77777777" w:rsidR="00333361" w:rsidRPr="00D014ED" w:rsidRDefault="00333361" w:rsidP="0033336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36" w:type="dxa"/>
          </w:tcPr>
          <w:p w14:paraId="3DBDB30B" w14:textId="77777777" w:rsidR="00333361" w:rsidRPr="00D014ED" w:rsidRDefault="00333361" w:rsidP="0033336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024" w:type="dxa"/>
          </w:tcPr>
          <w:p w14:paraId="318A90CD" w14:textId="77777777" w:rsidR="00333361" w:rsidRPr="00D014ED" w:rsidRDefault="00333361" w:rsidP="0033336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36" w:type="dxa"/>
          </w:tcPr>
          <w:p w14:paraId="2BE1E037" w14:textId="77777777" w:rsidR="00333361" w:rsidRPr="00D014ED" w:rsidRDefault="00333361" w:rsidP="0033336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</w:tcPr>
          <w:p w14:paraId="13636C5C" w14:textId="77777777" w:rsidR="00333361" w:rsidRPr="00D014ED" w:rsidRDefault="00333361" w:rsidP="00333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</w:tcPr>
          <w:p w14:paraId="6840B8BF" w14:textId="77777777" w:rsidR="00333361" w:rsidRPr="00D014ED" w:rsidRDefault="00333361" w:rsidP="0033336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062" w:type="dxa"/>
            <w:shd w:val="clear" w:color="auto" w:fill="auto"/>
          </w:tcPr>
          <w:p w14:paraId="15FC617D" w14:textId="77777777" w:rsidR="00333361" w:rsidRPr="00D014ED" w:rsidRDefault="00333361" w:rsidP="00333361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</w:tr>
      <w:tr w:rsidR="00333361" w:rsidRPr="002004D6" w14:paraId="0B21B0C3" w14:textId="77777777" w:rsidTr="001826D1">
        <w:trPr>
          <w:trHeight w:val="261"/>
        </w:trPr>
        <w:tc>
          <w:tcPr>
            <w:tcW w:w="2790" w:type="dxa"/>
            <w:shd w:val="clear" w:color="auto" w:fill="auto"/>
          </w:tcPr>
          <w:p w14:paraId="59A8FB33" w14:textId="684AFB0F" w:rsidR="00333361" w:rsidRPr="002004D6" w:rsidRDefault="00333361" w:rsidP="00333361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</w:t>
            </w:r>
            <w:r w:rsidRPr="002004D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ทางการเงิน</w:t>
            </w:r>
          </w:p>
        </w:tc>
        <w:tc>
          <w:tcPr>
            <w:tcW w:w="1620" w:type="dxa"/>
          </w:tcPr>
          <w:p w14:paraId="42B9B72F" w14:textId="77777777" w:rsidR="00333361" w:rsidRPr="002004D6" w:rsidRDefault="00333361" w:rsidP="00333361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2" w:type="dxa"/>
          </w:tcPr>
          <w:p w14:paraId="69B54FE0" w14:textId="77777777" w:rsidR="00333361" w:rsidRPr="002004D6" w:rsidRDefault="00333361" w:rsidP="0033336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6BC6415A" w14:textId="77777777" w:rsidR="00333361" w:rsidRPr="002004D6" w:rsidRDefault="00333361" w:rsidP="0033336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2FC61900" w14:textId="77777777" w:rsidR="00333361" w:rsidRPr="002004D6" w:rsidRDefault="00333361" w:rsidP="0033336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5DB9DFDA" w14:textId="77777777" w:rsidR="00333361" w:rsidRPr="002004D6" w:rsidRDefault="00333361" w:rsidP="0033336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ECD99A5" w14:textId="77777777" w:rsidR="00333361" w:rsidRPr="002004D6" w:rsidRDefault="00333361" w:rsidP="0033336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708C148C" w14:textId="77777777" w:rsidR="00333361" w:rsidRPr="002004D6" w:rsidRDefault="00333361" w:rsidP="00333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8FD353F" w14:textId="77777777" w:rsidR="00333361" w:rsidRPr="002004D6" w:rsidRDefault="00333361" w:rsidP="0033336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</w:tcPr>
          <w:p w14:paraId="34F08B6D" w14:textId="77777777" w:rsidR="00333361" w:rsidRPr="002004D6" w:rsidRDefault="00333361" w:rsidP="00333361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333361" w:rsidRPr="002004D6" w14:paraId="2CB3FD49" w14:textId="77777777" w:rsidTr="001826D1">
        <w:trPr>
          <w:trHeight w:val="261"/>
        </w:trPr>
        <w:tc>
          <w:tcPr>
            <w:tcW w:w="2790" w:type="dxa"/>
            <w:shd w:val="clear" w:color="auto" w:fill="auto"/>
          </w:tcPr>
          <w:p w14:paraId="34D449B7" w14:textId="1F8E5FE5" w:rsidR="00333361" w:rsidRPr="002004D6" w:rsidRDefault="00333361" w:rsidP="00333361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</w:t>
            </w:r>
            <w:r w:rsidRPr="002004D6">
              <w:rPr>
                <w:rFonts w:asciiTheme="majorBidi" w:hAnsiTheme="majorBidi" w:cstheme="majorBidi"/>
                <w:sz w:val="28"/>
                <w:szCs w:val="28"/>
                <w:cs/>
              </w:rPr>
              <w:t>ทางการเงินอื่น</w:t>
            </w:r>
          </w:p>
        </w:tc>
        <w:tc>
          <w:tcPr>
            <w:tcW w:w="1620" w:type="dxa"/>
          </w:tcPr>
          <w:p w14:paraId="4F1CB4FE" w14:textId="77777777" w:rsidR="00333361" w:rsidRPr="002004D6" w:rsidRDefault="00333361" w:rsidP="00333361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2" w:type="dxa"/>
          </w:tcPr>
          <w:p w14:paraId="1B584101" w14:textId="77777777" w:rsidR="00333361" w:rsidRPr="002004D6" w:rsidRDefault="00333361" w:rsidP="0033336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23C276D7" w14:textId="77777777" w:rsidR="00333361" w:rsidRPr="002004D6" w:rsidRDefault="00333361" w:rsidP="0033336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655E7C6" w14:textId="77777777" w:rsidR="00333361" w:rsidRPr="002004D6" w:rsidRDefault="00333361" w:rsidP="0033336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58A996AE" w14:textId="77777777" w:rsidR="00333361" w:rsidRPr="002004D6" w:rsidRDefault="00333361" w:rsidP="0033336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D0685DF" w14:textId="77777777" w:rsidR="00333361" w:rsidRPr="002004D6" w:rsidRDefault="00333361" w:rsidP="0033336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7E4AB518" w14:textId="77777777" w:rsidR="00333361" w:rsidRPr="002004D6" w:rsidRDefault="00333361" w:rsidP="00333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31247F1" w14:textId="77777777" w:rsidR="00333361" w:rsidRPr="002004D6" w:rsidRDefault="00333361" w:rsidP="0033336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</w:tcPr>
          <w:p w14:paraId="3F5EA385" w14:textId="77777777" w:rsidR="00333361" w:rsidRPr="002004D6" w:rsidRDefault="00333361" w:rsidP="00333361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333361" w:rsidRPr="002004D6" w14:paraId="3EFB9EDA" w14:textId="77777777" w:rsidTr="00C64F1A">
        <w:trPr>
          <w:trHeight w:val="261"/>
        </w:trPr>
        <w:tc>
          <w:tcPr>
            <w:tcW w:w="2790" w:type="dxa"/>
            <w:shd w:val="clear" w:color="auto" w:fill="auto"/>
          </w:tcPr>
          <w:p w14:paraId="24D1EE7F" w14:textId="340187D1" w:rsidR="00333361" w:rsidRPr="002004D6" w:rsidRDefault="00333361" w:rsidP="00AD0139">
            <w:pPr>
              <w:ind w:left="166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</w:t>
            </w:r>
            <w:r w:rsidRPr="002004D6">
              <w:rPr>
                <w:rFonts w:asciiTheme="majorBidi" w:hAnsiTheme="majorBidi" w:cstheme="majorBidi"/>
                <w:sz w:val="28"/>
                <w:szCs w:val="28"/>
                <w:cs/>
              </w:rPr>
              <w:t>อนุพันธ์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24B7416D" w14:textId="6C48F90A" w:rsidR="00333361" w:rsidRPr="001277C7" w:rsidRDefault="001277C7" w:rsidP="00333361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1277C7">
              <w:rPr>
                <w:rFonts w:asciiTheme="majorBidi" w:hAnsiTheme="majorBidi" w:cstheme="majorBidi"/>
                <w:sz w:val="28"/>
                <w:szCs w:val="28"/>
              </w:rPr>
              <w:t>4,309</w:t>
            </w:r>
          </w:p>
        </w:tc>
        <w:tc>
          <w:tcPr>
            <w:tcW w:w="242" w:type="dxa"/>
          </w:tcPr>
          <w:p w14:paraId="2555AA6C" w14:textId="77777777" w:rsidR="00333361" w:rsidRPr="002004D6" w:rsidRDefault="00333361" w:rsidP="0033336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6277B112" w14:textId="6974806A" w:rsidR="00333361" w:rsidRPr="002004D6" w:rsidRDefault="00D949CA" w:rsidP="00D949CA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4D0F674" w14:textId="77777777" w:rsidR="00333361" w:rsidRPr="002004D6" w:rsidRDefault="00333361" w:rsidP="0033336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7F8B7DBA" w14:textId="180DA003" w:rsidR="00333361" w:rsidRPr="00D949CA" w:rsidRDefault="00D949CA" w:rsidP="00D94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D949CA">
              <w:rPr>
                <w:rFonts w:asciiTheme="majorBidi" w:hAnsiTheme="majorBidi" w:cstheme="majorBidi"/>
                <w:sz w:val="28"/>
                <w:szCs w:val="28"/>
              </w:rPr>
              <w:t>4,</w:t>
            </w:r>
            <w:r w:rsidR="001277C7">
              <w:rPr>
                <w:rFonts w:asciiTheme="majorBidi" w:hAnsiTheme="majorBidi" w:cstheme="majorBidi"/>
                <w:sz w:val="28"/>
                <w:szCs w:val="28"/>
              </w:rPr>
              <w:t>309</w:t>
            </w:r>
          </w:p>
        </w:tc>
        <w:tc>
          <w:tcPr>
            <w:tcW w:w="236" w:type="dxa"/>
          </w:tcPr>
          <w:p w14:paraId="2563549D" w14:textId="77777777" w:rsidR="00333361" w:rsidRPr="00D949CA" w:rsidRDefault="00333361" w:rsidP="00D94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EB1D13E" w14:textId="1F11CA3D" w:rsidR="00333361" w:rsidRPr="002004D6" w:rsidRDefault="00D949CA" w:rsidP="00D949CA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6B518EE" w14:textId="77777777" w:rsidR="00333361" w:rsidRPr="002004D6" w:rsidRDefault="00333361" w:rsidP="0033336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</w:tcPr>
          <w:p w14:paraId="5C8A4165" w14:textId="54AFEC36" w:rsidR="00333361" w:rsidRPr="001277C7" w:rsidRDefault="001277C7" w:rsidP="00333361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277C7">
              <w:rPr>
                <w:rFonts w:asciiTheme="majorBidi" w:hAnsiTheme="majorBidi" w:cstheme="majorBidi"/>
                <w:sz w:val="28"/>
                <w:szCs w:val="28"/>
              </w:rPr>
              <w:t>4,309</w:t>
            </w:r>
          </w:p>
        </w:tc>
      </w:tr>
      <w:tr w:rsidR="00333361" w:rsidRPr="002004D6" w14:paraId="0B6B530D" w14:textId="77777777" w:rsidTr="00C64F1A">
        <w:trPr>
          <w:trHeight w:val="261"/>
        </w:trPr>
        <w:tc>
          <w:tcPr>
            <w:tcW w:w="2790" w:type="dxa"/>
            <w:shd w:val="clear" w:color="auto" w:fill="auto"/>
          </w:tcPr>
          <w:p w14:paraId="23959915" w14:textId="3434B841" w:rsidR="00333361" w:rsidRPr="002004D6" w:rsidRDefault="00333361" w:rsidP="00333361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04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GB"/>
              </w:rPr>
              <w:t>หนี้สิน</w:t>
            </w:r>
            <w:r w:rsidRPr="002004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ทางการเงิน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3D1E79F2" w14:textId="17F2B899" w:rsidR="00333361" w:rsidRPr="002004D6" w:rsidRDefault="001277C7" w:rsidP="00333361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4,309</w:t>
            </w:r>
          </w:p>
        </w:tc>
        <w:tc>
          <w:tcPr>
            <w:tcW w:w="242" w:type="dxa"/>
          </w:tcPr>
          <w:p w14:paraId="5538FF0C" w14:textId="77777777" w:rsidR="00333361" w:rsidRPr="002004D6" w:rsidRDefault="00333361" w:rsidP="0033336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069D49CD" w14:textId="77777777" w:rsidR="00333361" w:rsidRPr="002004D6" w:rsidRDefault="00333361" w:rsidP="0033336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5B24FA2A" w14:textId="77777777" w:rsidR="00333361" w:rsidRPr="002004D6" w:rsidRDefault="00333361" w:rsidP="0033336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349DFC0B" w14:textId="77777777" w:rsidR="00333361" w:rsidRPr="002004D6" w:rsidRDefault="00333361" w:rsidP="0033336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2BDB0338" w14:textId="77777777" w:rsidR="00333361" w:rsidRPr="002004D6" w:rsidRDefault="00333361" w:rsidP="0033336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0C17514A" w14:textId="77777777" w:rsidR="00333361" w:rsidRPr="002004D6" w:rsidRDefault="00333361" w:rsidP="00333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5964478" w14:textId="77777777" w:rsidR="00333361" w:rsidRPr="002004D6" w:rsidRDefault="00333361" w:rsidP="0033336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</w:tcPr>
          <w:p w14:paraId="20CD9F77" w14:textId="77777777" w:rsidR="00333361" w:rsidRPr="002004D6" w:rsidRDefault="00333361" w:rsidP="00333361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333361" w:rsidRPr="002004D6" w14:paraId="10491F07" w14:textId="77777777" w:rsidTr="00C91C4B">
        <w:trPr>
          <w:trHeight w:val="261"/>
        </w:trPr>
        <w:tc>
          <w:tcPr>
            <w:tcW w:w="2790" w:type="dxa"/>
            <w:shd w:val="clear" w:color="auto" w:fill="auto"/>
          </w:tcPr>
          <w:p w14:paraId="7566021A" w14:textId="624825E3" w:rsidR="00333361" w:rsidRPr="002004D6" w:rsidRDefault="00333361" w:rsidP="00333361">
            <w:pPr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2004D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 xml:space="preserve">ณ วันที่ </w:t>
            </w:r>
            <w:r w:rsidRPr="002004D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2004D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 w:rsidRPr="002004D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2004D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1620" w:type="dxa"/>
          </w:tcPr>
          <w:p w14:paraId="656BA138" w14:textId="77777777" w:rsidR="00333361" w:rsidRPr="002004D6" w:rsidRDefault="00333361" w:rsidP="00333361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2" w:type="dxa"/>
          </w:tcPr>
          <w:p w14:paraId="6D14D242" w14:textId="77777777" w:rsidR="00333361" w:rsidRPr="002004D6" w:rsidRDefault="00333361" w:rsidP="0033336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52D323EA" w14:textId="77777777" w:rsidR="00333361" w:rsidRPr="002004D6" w:rsidRDefault="00333361" w:rsidP="0033336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9159E41" w14:textId="77777777" w:rsidR="00333361" w:rsidRPr="002004D6" w:rsidRDefault="00333361" w:rsidP="0033336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1D64D9B7" w14:textId="77777777" w:rsidR="00333361" w:rsidRPr="002004D6" w:rsidRDefault="00333361" w:rsidP="0033336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100FA80" w14:textId="77777777" w:rsidR="00333361" w:rsidRPr="002004D6" w:rsidRDefault="00333361" w:rsidP="0033336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5D96E31B" w14:textId="77777777" w:rsidR="00333361" w:rsidRPr="002004D6" w:rsidRDefault="00333361" w:rsidP="00333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0935E26" w14:textId="77777777" w:rsidR="00333361" w:rsidRPr="002004D6" w:rsidRDefault="00333361" w:rsidP="0033336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</w:tcPr>
          <w:p w14:paraId="308F9B64" w14:textId="77777777" w:rsidR="00333361" w:rsidRPr="002004D6" w:rsidRDefault="00333361" w:rsidP="00333361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333361" w:rsidRPr="002004D6" w14:paraId="06467787" w14:textId="77777777" w:rsidTr="00C91C4B">
        <w:trPr>
          <w:trHeight w:val="261"/>
        </w:trPr>
        <w:tc>
          <w:tcPr>
            <w:tcW w:w="2790" w:type="dxa"/>
            <w:shd w:val="clear" w:color="auto" w:fill="auto"/>
          </w:tcPr>
          <w:p w14:paraId="0B4AC796" w14:textId="4867D385" w:rsidR="00333361" w:rsidRPr="002004D6" w:rsidRDefault="00333361" w:rsidP="00333361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04D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620" w:type="dxa"/>
          </w:tcPr>
          <w:p w14:paraId="4ED76C01" w14:textId="77777777" w:rsidR="00333361" w:rsidRPr="002004D6" w:rsidRDefault="00333361" w:rsidP="00333361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2" w:type="dxa"/>
          </w:tcPr>
          <w:p w14:paraId="39574A24" w14:textId="77777777" w:rsidR="00333361" w:rsidRPr="002004D6" w:rsidRDefault="00333361" w:rsidP="0033336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64C41082" w14:textId="77777777" w:rsidR="00333361" w:rsidRPr="002004D6" w:rsidRDefault="00333361" w:rsidP="0033336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50BA255D" w14:textId="77777777" w:rsidR="00333361" w:rsidRPr="002004D6" w:rsidRDefault="00333361" w:rsidP="0033336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10384E55" w14:textId="77777777" w:rsidR="00333361" w:rsidRPr="002004D6" w:rsidRDefault="00333361" w:rsidP="0033336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5B21DBC8" w14:textId="77777777" w:rsidR="00333361" w:rsidRPr="002004D6" w:rsidRDefault="00333361" w:rsidP="0033336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3CF97DBE" w14:textId="77777777" w:rsidR="00333361" w:rsidRPr="002004D6" w:rsidRDefault="00333361" w:rsidP="00333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A59C60D" w14:textId="77777777" w:rsidR="00333361" w:rsidRPr="002004D6" w:rsidRDefault="00333361" w:rsidP="0033336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</w:tcPr>
          <w:p w14:paraId="710FCD5E" w14:textId="77777777" w:rsidR="00333361" w:rsidRPr="002004D6" w:rsidRDefault="00333361" w:rsidP="00333361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333361" w:rsidRPr="002004D6" w14:paraId="3DB78D09" w14:textId="77777777" w:rsidTr="00C91C4B">
        <w:trPr>
          <w:trHeight w:val="261"/>
        </w:trPr>
        <w:tc>
          <w:tcPr>
            <w:tcW w:w="2790" w:type="dxa"/>
            <w:shd w:val="clear" w:color="auto" w:fill="auto"/>
          </w:tcPr>
          <w:p w14:paraId="7D3352EE" w14:textId="4FFC31EA" w:rsidR="00333361" w:rsidRPr="002004D6" w:rsidRDefault="00333361" w:rsidP="00333361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1620" w:type="dxa"/>
          </w:tcPr>
          <w:p w14:paraId="350162AE" w14:textId="77777777" w:rsidR="00333361" w:rsidRPr="002004D6" w:rsidRDefault="00333361" w:rsidP="00333361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2" w:type="dxa"/>
          </w:tcPr>
          <w:p w14:paraId="11338E8C" w14:textId="77777777" w:rsidR="00333361" w:rsidRPr="002004D6" w:rsidRDefault="00333361" w:rsidP="0033336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01F04277" w14:textId="77777777" w:rsidR="00333361" w:rsidRPr="002004D6" w:rsidRDefault="00333361" w:rsidP="0033336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9328C25" w14:textId="77777777" w:rsidR="00333361" w:rsidRPr="002004D6" w:rsidRDefault="00333361" w:rsidP="0033336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23375B23" w14:textId="77777777" w:rsidR="00333361" w:rsidRPr="002004D6" w:rsidRDefault="00333361" w:rsidP="0033336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DB0034A" w14:textId="77777777" w:rsidR="00333361" w:rsidRPr="002004D6" w:rsidRDefault="00333361" w:rsidP="0033336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047B02DB" w14:textId="77777777" w:rsidR="00333361" w:rsidRPr="002004D6" w:rsidRDefault="00333361" w:rsidP="00333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E293E48" w14:textId="77777777" w:rsidR="00333361" w:rsidRPr="002004D6" w:rsidRDefault="00333361" w:rsidP="0033336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</w:tcPr>
          <w:p w14:paraId="0F474F3D" w14:textId="77777777" w:rsidR="00333361" w:rsidRPr="002004D6" w:rsidRDefault="00333361" w:rsidP="00333361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333361" w:rsidRPr="002004D6" w14:paraId="559A59BE" w14:textId="77777777" w:rsidTr="00C91C4B">
        <w:trPr>
          <w:trHeight w:val="261"/>
        </w:trPr>
        <w:tc>
          <w:tcPr>
            <w:tcW w:w="2790" w:type="dxa"/>
            <w:shd w:val="clear" w:color="auto" w:fill="auto"/>
          </w:tcPr>
          <w:p w14:paraId="096DE639" w14:textId="37D178E9" w:rsidR="00333361" w:rsidRPr="002004D6" w:rsidRDefault="00333361" w:rsidP="00333361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04D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เงินลงทุนใน</w:t>
            </w:r>
            <w:r w:rsidRPr="002004D6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620" w:type="dxa"/>
          </w:tcPr>
          <w:p w14:paraId="5825C118" w14:textId="5C261D1E" w:rsidR="00333361" w:rsidRPr="002004D6" w:rsidRDefault="00333361" w:rsidP="00333361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</w:rPr>
              <w:t>2,882</w:t>
            </w:r>
          </w:p>
        </w:tc>
        <w:tc>
          <w:tcPr>
            <w:tcW w:w="242" w:type="dxa"/>
          </w:tcPr>
          <w:p w14:paraId="3B6D8BE3" w14:textId="77777777" w:rsidR="00333361" w:rsidRPr="002004D6" w:rsidRDefault="00333361" w:rsidP="0033336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749C58F5" w14:textId="3A5AD84F" w:rsidR="00333361" w:rsidRPr="002004D6" w:rsidRDefault="00333361" w:rsidP="00333361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D0D9283" w14:textId="77777777" w:rsidR="00333361" w:rsidRPr="002004D6" w:rsidRDefault="00333361" w:rsidP="0033336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7CBA6774" w14:textId="24A98E7A" w:rsidR="00333361" w:rsidRPr="002004D6" w:rsidRDefault="00333361" w:rsidP="00333361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61FD25E" w14:textId="77777777" w:rsidR="00333361" w:rsidRPr="002004D6" w:rsidRDefault="00333361" w:rsidP="0033336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5DD61220" w14:textId="59FF4E90" w:rsidR="00333361" w:rsidRPr="002004D6" w:rsidRDefault="00333361" w:rsidP="00333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</w:rPr>
              <w:t>2,882</w:t>
            </w:r>
          </w:p>
        </w:tc>
        <w:tc>
          <w:tcPr>
            <w:tcW w:w="236" w:type="dxa"/>
          </w:tcPr>
          <w:p w14:paraId="78823561" w14:textId="77777777" w:rsidR="00333361" w:rsidRPr="002004D6" w:rsidRDefault="00333361" w:rsidP="0033336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</w:tcPr>
          <w:p w14:paraId="3646CFB0" w14:textId="6ABFF8B6" w:rsidR="00333361" w:rsidRPr="002004D6" w:rsidRDefault="00333361" w:rsidP="00333361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</w:rPr>
              <w:t>2,882</w:t>
            </w:r>
          </w:p>
        </w:tc>
      </w:tr>
      <w:tr w:rsidR="00333361" w:rsidRPr="002004D6" w14:paraId="7D855C52" w14:textId="77777777" w:rsidTr="00C91C4B">
        <w:trPr>
          <w:trHeight w:val="261"/>
        </w:trPr>
        <w:tc>
          <w:tcPr>
            <w:tcW w:w="2790" w:type="dxa"/>
            <w:shd w:val="clear" w:color="auto" w:fill="auto"/>
          </w:tcPr>
          <w:p w14:paraId="38EDCEFB" w14:textId="7A185510" w:rsidR="00333361" w:rsidRPr="002004D6" w:rsidRDefault="00333361" w:rsidP="00333361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04D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สินทรัพย์อนุพันธ์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162A32A7" w14:textId="3D37E1AA" w:rsidR="00333361" w:rsidRPr="002004D6" w:rsidRDefault="00333361" w:rsidP="00333361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</w:rPr>
              <w:t>8,313</w:t>
            </w:r>
          </w:p>
        </w:tc>
        <w:tc>
          <w:tcPr>
            <w:tcW w:w="242" w:type="dxa"/>
          </w:tcPr>
          <w:p w14:paraId="6BE5DE5F" w14:textId="77777777" w:rsidR="00333361" w:rsidRPr="002004D6" w:rsidRDefault="00333361" w:rsidP="0033336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6C90DB12" w14:textId="213DAF8B" w:rsidR="00333361" w:rsidRPr="002004D6" w:rsidRDefault="00333361" w:rsidP="00333361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C31256C" w14:textId="77777777" w:rsidR="00333361" w:rsidRPr="002004D6" w:rsidRDefault="00333361" w:rsidP="0033336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547558A8" w14:textId="181AFC17" w:rsidR="00333361" w:rsidRPr="002004D6" w:rsidRDefault="00333361" w:rsidP="00333361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</w:rPr>
              <w:t>8,313</w:t>
            </w:r>
          </w:p>
        </w:tc>
        <w:tc>
          <w:tcPr>
            <w:tcW w:w="236" w:type="dxa"/>
          </w:tcPr>
          <w:p w14:paraId="34D6F641" w14:textId="77777777" w:rsidR="00333361" w:rsidRPr="002004D6" w:rsidRDefault="00333361" w:rsidP="0033336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35B1F18F" w14:textId="51FF3DE9" w:rsidR="00333361" w:rsidRPr="002004D6" w:rsidRDefault="00333361" w:rsidP="00333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68CBB8B" w14:textId="77777777" w:rsidR="00333361" w:rsidRPr="002004D6" w:rsidRDefault="00333361" w:rsidP="0033336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</w:tcPr>
          <w:p w14:paraId="600366A3" w14:textId="61B555A0" w:rsidR="00333361" w:rsidRPr="002004D6" w:rsidRDefault="00333361" w:rsidP="00333361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</w:rPr>
              <w:t>8,313</w:t>
            </w:r>
          </w:p>
        </w:tc>
      </w:tr>
      <w:tr w:rsidR="00333361" w:rsidRPr="002004D6" w14:paraId="2A4729F9" w14:textId="77777777" w:rsidTr="00C91C4B">
        <w:trPr>
          <w:trHeight w:val="261"/>
        </w:trPr>
        <w:tc>
          <w:tcPr>
            <w:tcW w:w="2790" w:type="dxa"/>
            <w:shd w:val="clear" w:color="auto" w:fill="auto"/>
          </w:tcPr>
          <w:p w14:paraId="21994E00" w14:textId="00F28B15" w:rsidR="00333361" w:rsidRPr="002004D6" w:rsidRDefault="00333361" w:rsidP="00333361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04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11521ACA" w14:textId="23D90177" w:rsidR="00333361" w:rsidRPr="002004D6" w:rsidRDefault="00333361" w:rsidP="00333361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11,195</w:t>
            </w:r>
          </w:p>
        </w:tc>
        <w:tc>
          <w:tcPr>
            <w:tcW w:w="242" w:type="dxa"/>
          </w:tcPr>
          <w:p w14:paraId="15DA611F" w14:textId="77777777" w:rsidR="00333361" w:rsidRPr="002004D6" w:rsidRDefault="00333361" w:rsidP="0033336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75CC9C67" w14:textId="77777777" w:rsidR="00333361" w:rsidRPr="002004D6" w:rsidRDefault="00333361" w:rsidP="0033336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59919D2" w14:textId="77777777" w:rsidR="00333361" w:rsidRPr="002004D6" w:rsidRDefault="00333361" w:rsidP="0033336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1D80779D" w14:textId="77777777" w:rsidR="00333361" w:rsidRPr="002004D6" w:rsidRDefault="00333361" w:rsidP="0033336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4799235" w14:textId="77777777" w:rsidR="00333361" w:rsidRPr="002004D6" w:rsidRDefault="00333361" w:rsidP="0033336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26EAE2BB" w14:textId="77777777" w:rsidR="00333361" w:rsidRPr="002004D6" w:rsidRDefault="00333361" w:rsidP="00333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C08F3DB" w14:textId="77777777" w:rsidR="00333361" w:rsidRPr="002004D6" w:rsidRDefault="00333361" w:rsidP="0033336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</w:tcPr>
          <w:p w14:paraId="1E7FDCD2" w14:textId="77777777" w:rsidR="00333361" w:rsidRPr="002004D6" w:rsidRDefault="00333361" w:rsidP="0033336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63BFF703" w14:textId="1C272631" w:rsidR="00C64F1A" w:rsidRDefault="00C64F1A"/>
    <w:p w14:paraId="24F0D874" w14:textId="52D103C2" w:rsidR="00C64F1A" w:rsidRDefault="00C64F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tbl>
      <w:tblPr>
        <w:tblW w:w="93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90"/>
        <w:gridCol w:w="1620"/>
        <w:gridCol w:w="242"/>
        <w:gridCol w:w="1024"/>
        <w:gridCol w:w="236"/>
        <w:gridCol w:w="1024"/>
        <w:gridCol w:w="236"/>
        <w:gridCol w:w="900"/>
        <w:gridCol w:w="236"/>
        <w:gridCol w:w="1062"/>
      </w:tblGrid>
      <w:tr w:rsidR="00FD6110" w:rsidRPr="002004D6" w14:paraId="7146AF47" w14:textId="77777777" w:rsidTr="00C91C4B">
        <w:trPr>
          <w:trHeight w:val="261"/>
          <w:tblHeader/>
        </w:trPr>
        <w:tc>
          <w:tcPr>
            <w:tcW w:w="2790" w:type="dxa"/>
            <w:shd w:val="clear" w:color="auto" w:fill="auto"/>
            <w:vAlign w:val="bottom"/>
          </w:tcPr>
          <w:p w14:paraId="62BA1C4F" w14:textId="77777777" w:rsidR="00FD6110" w:rsidRPr="002004D6" w:rsidRDefault="00FD6110" w:rsidP="002C30F3">
            <w:pPr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6580" w:type="dxa"/>
            <w:gridSpan w:val="9"/>
            <w:vAlign w:val="bottom"/>
          </w:tcPr>
          <w:p w14:paraId="18DCFF9B" w14:textId="54AB5C17" w:rsidR="00FD6110" w:rsidRPr="002004D6" w:rsidRDefault="00FD6110" w:rsidP="002C30F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2004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</w:t>
            </w:r>
            <w:r w:rsidRPr="002004D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FD6110" w:rsidRPr="002004D6" w14:paraId="1D824A37" w14:textId="77777777" w:rsidTr="00C91C4B">
        <w:trPr>
          <w:trHeight w:val="261"/>
          <w:tblHeader/>
        </w:trPr>
        <w:tc>
          <w:tcPr>
            <w:tcW w:w="2790" w:type="dxa"/>
            <w:shd w:val="clear" w:color="auto" w:fill="auto"/>
            <w:vAlign w:val="bottom"/>
          </w:tcPr>
          <w:p w14:paraId="3FBF2C0E" w14:textId="77777777" w:rsidR="00FD6110" w:rsidRPr="002004D6" w:rsidRDefault="00FD6110" w:rsidP="002C30F3">
            <w:pPr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620" w:type="dxa"/>
            <w:vAlign w:val="bottom"/>
          </w:tcPr>
          <w:p w14:paraId="2409F944" w14:textId="77777777" w:rsidR="00FD6110" w:rsidRPr="002004D6" w:rsidRDefault="00FD6110" w:rsidP="002C30F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2004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42" w:type="dxa"/>
          </w:tcPr>
          <w:p w14:paraId="2DAC79ED" w14:textId="77777777" w:rsidR="00FD6110" w:rsidRPr="002004D6" w:rsidRDefault="00FD6110" w:rsidP="002C30F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4718" w:type="dxa"/>
            <w:gridSpan w:val="7"/>
            <w:vAlign w:val="bottom"/>
          </w:tcPr>
          <w:p w14:paraId="4CCE32DE" w14:textId="77777777" w:rsidR="00FD6110" w:rsidRPr="002004D6" w:rsidRDefault="00FD6110" w:rsidP="002C30F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2004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FD6110" w:rsidRPr="002004D6" w14:paraId="338A8671" w14:textId="77777777" w:rsidTr="00C91C4B">
        <w:trPr>
          <w:trHeight w:val="261"/>
          <w:tblHeader/>
        </w:trPr>
        <w:tc>
          <w:tcPr>
            <w:tcW w:w="2790" w:type="dxa"/>
            <w:shd w:val="clear" w:color="auto" w:fill="auto"/>
            <w:vAlign w:val="bottom"/>
          </w:tcPr>
          <w:p w14:paraId="2A65D21C" w14:textId="77777777" w:rsidR="00FD6110" w:rsidRPr="002004D6" w:rsidRDefault="00FD6110" w:rsidP="002C30F3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1F3A4382" w14:textId="77777777" w:rsidR="00FD6110" w:rsidRPr="002004D6" w:rsidRDefault="00FD6110" w:rsidP="002C30F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004D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เครื่องมือทางการเงิน</w:t>
            </w:r>
            <w:r w:rsidRPr="002004D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 w:rsidRPr="002004D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ที่วัดมูลค่าด้วย</w:t>
            </w:r>
            <w:r w:rsidRPr="002004D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มูลค่ายุติธรรมผ่าน</w:t>
            </w:r>
            <w:r w:rsidRPr="002004D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กำไรหรือขาดทุน</w:t>
            </w:r>
          </w:p>
        </w:tc>
        <w:tc>
          <w:tcPr>
            <w:tcW w:w="242" w:type="dxa"/>
          </w:tcPr>
          <w:p w14:paraId="193C82B5" w14:textId="77777777" w:rsidR="00FD6110" w:rsidRPr="002004D6" w:rsidRDefault="00FD6110" w:rsidP="002C30F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24" w:type="dxa"/>
            <w:vAlign w:val="bottom"/>
          </w:tcPr>
          <w:p w14:paraId="416F213C" w14:textId="77777777" w:rsidR="00FD6110" w:rsidRPr="002004D6" w:rsidRDefault="00FD6110" w:rsidP="002C30F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2004D6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</w:p>
        </w:tc>
        <w:tc>
          <w:tcPr>
            <w:tcW w:w="236" w:type="dxa"/>
          </w:tcPr>
          <w:p w14:paraId="5F5ADF93" w14:textId="77777777" w:rsidR="00FD6110" w:rsidRPr="002004D6" w:rsidRDefault="00FD6110" w:rsidP="002C30F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24" w:type="dxa"/>
            <w:vAlign w:val="bottom"/>
          </w:tcPr>
          <w:p w14:paraId="3C3FF001" w14:textId="77777777" w:rsidR="00FD6110" w:rsidRPr="002004D6" w:rsidRDefault="00FD6110" w:rsidP="002C30F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2004D6">
              <w:rPr>
                <w:rFonts w:asciiTheme="majorBidi" w:hAnsiTheme="majorBidi" w:cstheme="majorBidi"/>
                <w:sz w:val="28"/>
                <w:szCs w:val="28"/>
              </w:rPr>
              <w:t xml:space="preserve"> 2</w:t>
            </w:r>
          </w:p>
        </w:tc>
        <w:tc>
          <w:tcPr>
            <w:tcW w:w="236" w:type="dxa"/>
          </w:tcPr>
          <w:p w14:paraId="7BE73BE3" w14:textId="77777777" w:rsidR="00FD6110" w:rsidRPr="002004D6" w:rsidRDefault="00FD6110" w:rsidP="002C30F3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70F17863" w14:textId="77777777" w:rsidR="00FD6110" w:rsidRPr="002004D6" w:rsidRDefault="00FD6110" w:rsidP="002C30F3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2004D6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236" w:type="dxa"/>
          </w:tcPr>
          <w:p w14:paraId="7AA450CB" w14:textId="77777777" w:rsidR="00FD6110" w:rsidRPr="002004D6" w:rsidRDefault="00FD6110" w:rsidP="002C30F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0CBC6C11" w14:textId="77777777" w:rsidR="00FD6110" w:rsidRPr="002004D6" w:rsidRDefault="00FD6110" w:rsidP="002C30F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FD6110" w:rsidRPr="002004D6" w14:paraId="220E3B10" w14:textId="77777777" w:rsidTr="00C91C4B">
        <w:trPr>
          <w:trHeight w:val="261"/>
          <w:tblHeader/>
        </w:trPr>
        <w:tc>
          <w:tcPr>
            <w:tcW w:w="2790" w:type="dxa"/>
            <w:shd w:val="clear" w:color="auto" w:fill="auto"/>
            <w:vAlign w:val="bottom"/>
          </w:tcPr>
          <w:p w14:paraId="645474B7" w14:textId="77777777" w:rsidR="00FD6110" w:rsidRPr="002004D6" w:rsidRDefault="00FD6110" w:rsidP="002C30F3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580" w:type="dxa"/>
            <w:gridSpan w:val="9"/>
            <w:vAlign w:val="bottom"/>
          </w:tcPr>
          <w:p w14:paraId="170E7E41" w14:textId="77777777" w:rsidR="00FD6110" w:rsidRPr="002004D6" w:rsidRDefault="00FD6110" w:rsidP="002C30F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004D6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(</w:t>
            </w:r>
            <w:r w:rsidRPr="002004D6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พันบาท</w:t>
            </w:r>
            <w:r w:rsidRPr="002004D6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FD6110" w:rsidRPr="002004D6" w14:paraId="463FE1CC" w14:textId="77777777" w:rsidTr="00C91C4B">
        <w:trPr>
          <w:trHeight w:val="353"/>
        </w:trPr>
        <w:tc>
          <w:tcPr>
            <w:tcW w:w="2790" w:type="dxa"/>
            <w:shd w:val="clear" w:color="auto" w:fill="auto"/>
            <w:vAlign w:val="bottom"/>
          </w:tcPr>
          <w:p w14:paraId="16FC982D" w14:textId="5463A89A" w:rsidR="00FD6110" w:rsidRPr="002004D6" w:rsidRDefault="00FD6110" w:rsidP="002C30F3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004D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0F75D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C91C4B" w:rsidRPr="007049B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  <w:r w:rsidR="000E3A5A" w:rsidRPr="002004D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0E3A5A" w:rsidRPr="002004D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6580" w:type="dxa"/>
            <w:gridSpan w:val="9"/>
            <w:vAlign w:val="bottom"/>
          </w:tcPr>
          <w:p w14:paraId="7366B522" w14:textId="77777777" w:rsidR="00FD6110" w:rsidRPr="002004D6" w:rsidRDefault="00FD6110" w:rsidP="002C30F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</w:tr>
      <w:tr w:rsidR="00FD6110" w:rsidRPr="002004D6" w14:paraId="4D65B8C8" w14:textId="77777777" w:rsidTr="00C91C4B">
        <w:trPr>
          <w:trHeight w:val="261"/>
        </w:trPr>
        <w:tc>
          <w:tcPr>
            <w:tcW w:w="2790" w:type="dxa"/>
            <w:shd w:val="clear" w:color="auto" w:fill="auto"/>
          </w:tcPr>
          <w:p w14:paraId="1BC6201C" w14:textId="77777777" w:rsidR="00FD6110" w:rsidRPr="002004D6" w:rsidRDefault="00FD6110" w:rsidP="002C30F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2004D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620" w:type="dxa"/>
          </w:tcPr>
          <w:p w14:paraId="1ACA9336" w14:textId="77777777" w:rsidR="00FD6110" w:rsidRPr="002004D6" w:rsidRDefault="00FD6110" w:rsidP="002C30F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</w:tcPr>
          <w:p w14:paraId="687E4B91" w14:textId="77777777" w:rsidR="00FD6110" w:rsidRPr="002004D6" w:rsidRDefault="00FD6110" w:rsidP="002C30F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025E86B" w14:textId="77777777" w:rsidR="00FD6110" w:rsidRPr="002004D6" w:rsidRDefault="00FD6110" w:rsidP="002C30F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9523C8B" w14:textId="77777777" w:rsidR="00FD6110" w:rsidRPr="002004D6" w:rsidRDefault="00FD6110" w:rsidP="002C30F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42E97B02" w14:textId="77777777" w:rsidR="00FD6110" w:rsidRPr="002004D6" w:rsidRDefault="00FD6110" w:rsidP="002C30F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220E5C1" w14:textId="77777777" w:rsidR="00FD6110" w:rsidRPr="002004D6" w:rsidRDefault="00FD6110" w:rsidP="002C30F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31AD16B" w14:textId="77777777" w:rsidR="00FD6110" w:rsidRPr="002004D6" w:rsidRDefault="00FD6110" w:rsidP="002C30F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6E0A11C" w14:textId="77777777" w:rsidR="00FD6110" w:rsidRPr="002004D6" w:rsidRDefault="00FD6110" w:rsidP="002C30F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</w:tcPr>
          <w:p w14:paraId="72915B3A" w14:textId="77777777" w:rsidR="00FD6110" w:rsidRPr="002004D6" w:rsidRDefault="00FD6110" w:rsidP="002C30F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D6110" w:rsidRPr="002004D6" w14:paraId="2773890B" w14:textId="77777777" w:rsidTr="00C91C4B">
        <w:trPr>
          <w:trHeight w:val="261"/>
        </w:trPr>
        <w:tc>
          <w:tcPr>
            <w:tcW w:w="2790" w:type="dxa"/>
            <w:shd w:val="clear" w:color="auto" w:fill="auto"/>
          </w:tcPr>
          <w:p w14:paraId="526E9C1C" w14:textId="77777777" w:rsidR="00FD6110" w:rsidRPr="002004D6" w:rsidRDefault="00FD6110" w:rsidP="002C30F3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1620" w:type="dxa"/>
          </w:tcPr>
          <w:p w14:paraId="7867B4A3" w14:textId="77777777" w:rsidR="00FD6110" w:rsidRPr="002004D6" w:rsidRDefault="00FD6110" w:rsidP="002C30F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</w:tcPr>
          <w:p w14:paraId="3D89C295" w14:textId="77777777" w:rsidR="00FD6110" w:rsidRPr="002004D6" w:rsidRDefault="00FD6110" w:rsidP="002C30F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68FAA139" w14:textId="77777777" w:rsidR="00FD6110" w:rsidRPr="002004D6" w:rsidRDefault="00FD6110" w:rsidP="002C30F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207F267" w14:textId="77777777" w:rsidR="00FD6110" w:rsidRPr="002004D6" w:rsidRDefault="00FD6110" w:rsidP="002C30F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35EB4C6F" w14:textId="77777777" w:rsidR="00FD6110" w:rsidRPr="002004D6" w:rsidRDefault="00FD6110" w:rsidP="002C30F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EE01146" w14:textId="77777777" w:rsidR="00FD6110" w:rsidRPr="002004D6" w:rsidRDefault="00FD6110" w:rsidP="002C30F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50360D5" w14:textId="77777777" w:rsidR="00FD6110" w:rsidRPr="002004D6" w:rsidRDefault="00FD6110" w:rsidP="002C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DA679E9" w14:textId="77777777" w:rsidR="00FD6110" w:rsidRPr="002004D6" w:rsidRDefault="00FD6110" w:rsidP="002C30F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</w:tcPr>
          <w:p w14:paraId="369FB1C4" w14:textId="77777777" w:rsidR="00FD6110" w:rsidRPr="002004D6" w:rsidRDefault="00FD6110" w:rsidP="002C30F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B56E7" w:rsidRPr="002004D6" w14:paraId="2CA7BFDF" w14:textId="77777777" w:rsidTr="00C91C4B">
        <w:trPr>
          <w:trHeight w:val="261"/>
        </w:trPr>
        <w:tc>
          <w:tcPr>
            <w:tcW w:w="2790" w:type="dxa"/>
            <w:shd w:val="clear" w:color="auto" w:fill="auto"/>
          </w:tcPr>
          <w:p w14:paraId="165D207F" w14:textId="103B9DC3" w:rsidR="004B56E7" w:rsidRPr="002004D6" w:rsidRDefault="004B56E7" w:rsidP="004B56E7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2004D6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</w:t>
            </w:r>
            <w:r w:rsidRPr="002004D6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620" w:type="dxa"/>
          </w:tcPr>
          <w:p w14:paraId="0DB47624" w14:textId="6B370008" w:rsidR="004B56E7" w:rsidRPr="002004D6" w:rsidRDefault="004B56E7" w:rsidP="004B56E7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1,15</w:t>
            </w:r>
            <w:r w:rsidR="006B24A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242" w:type="dxa"/>
          </w:tcPr>
          <w:p w14:paraId="5F24F9ED" w14:textId="77777777" w:rsidR="004B56E7" w:rsidRPr="002004D6" w:rsidRDefault="004B56E7" w:rsidP="004B56E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2894D171" w14:textId="4298089B" w:rsidR="004B56E7" w:rsidRPr="002004D6" w:rsidRDefault="004B56E7" w:rsidP="004B56E7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0339571" w14:textId="77777777" w:rsidR="004B56E7" w:rsidRPr="002004D6" w:rsidRDefault="004B56E7" w:rsidP="004B56E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05F91580" w14:textId="5D8F08A9" w:rsidR="004B56E7" w:rsidRPr="002004D6" w:rsidRDefault="004B56E7" w:rsidP="004B56E7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FBA964F" w14:textId="77777777" w:rsidR="004B56E7" w:rsidRPr="002004D6" w:rsidRDefault="004B56E7" w:rsidP="004B56E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4252120" w14:textId="53FA8B73" w:rsidR="004B56E7" w:rsidRPr="002004D6" w:rsidRDefault="004B56E7" w:rsidP="004B5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1,15</w:t>
            </w:r>
            <w:r w:rsidR="006B24A9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36" w:type="dxa"/>
          </w:tcPr>
          <w:p w14:paraId="4F74ACF4" w14:textId="77777777" w:rsidR="004B56E7" w:rsidRPr="002004D6" w:rsidRDefault="004B56E7" w:rsidP="004B56E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</w:tcPr>
          <w:p w14:paraId="4A1BEEDF" w14:textId="0DA253BE" w:rsidR="004B56E7" w:rsidRPr="006B24A9" w:rsidRDefault="004B56E7" w:rsidP="004B56E7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1,15</w:t>
            </w:r>
            <w:r w:rsidR="006B24A9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4B56E7" w:rsidRPr="002004D6" w14:paraId="7B1AE9D8" w14:textId="77777777" w:rsidTr="00C91C4B">
        <w:trPr>
          <w:trHeight w:val="261"/>
        </w:trPr>
        <w:tc>
          <w:tcPr>
            <w:tcW w:w="2790" w:type="dxa"/>
            <w:shd w:val="clear" w:color="auto" w:fill="auto"/>
          </w:tcPr>
          <w:p w14:paraId="736C26F3" w14:textId="77777777" w:rsidR="004B56E7" w:rsidRPr="002004D6" w:rsidRDefault="004B56E7" w:rsidP="004B56E7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2004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171F3C4E" w14:textId="50CA2FA6" w:rsidR="004B56E7" w:rsidRPr="002004D6" w:rsidRDefault="004B56E7" w:rsidP="004B56E7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1,15</w:t>
            </w:r>
            <w:r w:rsidR="006B24A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242" w:type="dxa"/>
          </w:tcPr>
          <w:p w14:paraId="24593D4D" w14:textId="77777777" w:rsidR="004B56E7" w:rsidRPr="002004D6" w:rsidRDefault="004B56E7" w:rsidP="004B56E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0E9178F6" w14:textId="77777777" w:rsidR="004B56E7" w:rsidRPr="002004D6" w:rsidRDefault="004B56E7" w:rsidP="004B56E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DDA1B81" w14:textId="77777777" w:rsidR="004B56E7" w:rsidRPr="002004D6" w:rsidRDefault="004B56E7" w:rsidP="004B56E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335E0F29" w14:textId="77777777" w:rsidR="004B56E7" w:rsidRPr="002004D6" w:rsidRDefault="004B56E7" w:rsidP="004B56E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A7875EE" w14:textId="77777777" w:rsidR="004B56E7" w:rsidRPr="002004D6" w:rsidRDefault="004B56E7" w:rsidP="004B56E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A5103BA" w14:textId="77777777" w:rsidR="004B56E7" w:rsidRPr="002004D6" w:rsidRDefault="004B56E7" w:rsidP="004B5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108CF5C" w14:textId="77777777" w:rsidR="004B56E7" w:rsidRPr="002004D6" w:rsidRDefault="004B56E7" w:rsidP="004B56E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</w:tcPr>
          <w:p w14:paraId="5A07DFA0" w14:textId="77777777" w:rsidR="004B56E7" w:rsidRPr="002004D6" w:rsidRDefault="004B56E7" w:rsidP="004B56E7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B56E7" w:rsidRPr="002004D6" w14:paraId="68839DDD" w14:textId="77777777" w:rsidTr="00C91C4B">
        <w:trPr>
          <w:trHeight w:val="261"/>
        </w:trPr>
        <w:tc>
          <w:tcPr>
            <w:tcW w:w="2790" w:type="dxa"/>
            <w:shd w:val="clear" w:color="auto" w:fill="auto"/>
          </w:tcPr>
          <w:p w14:paraId="0212E091" w14:textId="77777777" w:rsidR="004B56E7" w:rsidRPr="002004D6" w:rsidRDefault="004B56E7" w:rsidP="004B56E7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293DBC9F" w14:textId="77777777" w:rsidR="004B56E7" w:rsidRPr="002004D6" w:rsidRDefault="004B56E7" w:rsidP="004B56E7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2" w:type="dxa"/>
          </w:tcPr>
          <w:p w14:paraId="4079DE1B" w14:textId="77777777" w:rsidR="004B56E7" w:rsidRPr="002004D6" w:rsidRDefault="004B56E7" w:rsidP="004B56E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1E4A8116" w14:textId="77777777" w:rsidR="004B56E7" w:rsidRPr="002004D6" w:rsidRDefault="004B56E7" w:rsidP="004B56E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B46E337" w14:textId="77777777" w:rsidR="004B56E7" w:rsidRPr="002004D6" w:rsidRDefault="004B56E7" w:rsidP="004B56E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9876DA0" w14:textId="77777777" w:rsidR="004B56E7" w:rsidRPr="002004D6" w:rsidRDefault="004B56E7" w:rsidP="004B56E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B857941" w14:textId="77777777" w:rsidR="004B56E7" w:rsidRPr="002004D6" w:rsidRDefault="004B56E7" w:rsidP="004B56E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A897C32" w14:textId="77777777" w:rsidR="004B56E7" w:rsidRPr="002004D6" w:rsidRDefault="004B56E7" w:rsidP="004B5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76E4BE0" w14:textId="77777777" w:rsidR="004B56E7" w:rsidRPr="002004D6" w:rsidRDefault="004B56E7" w:rsidP="004B56E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</w:tcPr>
          <w:p w14:paraId="3D61B5AE" w14:textId="77777777" w:rsidR="004B56E7" w:rsidRPr="002004D6" w:rsidRDefault="004B56E7" w:rsidP="004B56E7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B56E7" w:rsidRPr="002004D6" w14:paraId="1CAB7ED7" w14:textId="77777777" w:rsidTr="00C64F1A">
        <w:trPr>
          <w:trHeight w:val="261"/>
        </w:trPr>
        <w:tc>
          <w:tcPr>
            <w:tcW w:w="2790" w:type="dxa"/>
            <w:shd w:val="clear" w:color="auto" w:fill="auto"/>
          </w:tcPr>
          <w:p w14:paraId="08B1B0FF" w14:textId="20C0ACEC" w:rsidR="004B56E7" w:rsidRPr="002004D6" w:rsidRDefault="004B56E7" w:rsidP="004B56E7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</w:t>
            </w:r>
            <w:r w:rsidRPr="002004D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ทางการเงิน</w:t>
            </w:r>
          </w:p>
        </w:tc>
        <w:tc>
          <w:tcPr>
            <w:tcW w:w="1620" w:type="dxa"/>
          </w:tcPr>
          <w:p w14:paraId="23DFE341" w14:textId="77777777" w:rsidR="004B56E7" w:rsidRPr="002004D6" w:rsidRDefault="004B56E7" w:rsidP="004B56E7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2" w:type="dxa"/>
          </w:tcPr>
          <w:p w14:paraId="5F1E0C6D" w14:textId="77777777" w:rsidR="004B56E7" w:rsidRPr="002004D6" w:rsidRDefault="004B56E7" w:rsidP="004B56E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1ECFAD4E" w14:textId="77777777" w:rsidR="004B56E7" w:rsidRPr="002004D6" w:rsidRDefault="004B56E7" w:rsidP="004B56E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0385EE8" w14:textId="77777777" w:rsidR="004B56E7" w:rsidRPr="002004D6" w:rsidRDefault="004B56E7" w:rsidP="004B56E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2D9DAE64" w14:textId="77777777" w:rsidR="004B56E7" w:rsidRPr="002004D6" w:rsidRDefault="004B56E7" w:rsidP="004B56E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5381071" w14:textId="77777777" w:rsidR="004B56E7" w:rsidRPr="002004D6" w:rsidRDefault="004B56E7" w:rsidP="004B56E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2DB77EC" w14:textId="77777777" w:rsidR="004B56E7" w:rsidRPr="002004D6" w:rsidRDefault="004B56E7" w:rsidP="004B5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8946D67" w14:textId="77777777" w:rsidR="004B56E7" w:rsidRPr="002004D6" w:rsidRDefault="004B56E7" w:rsidP="004B56E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</w:tcPr>
          <w:p w14:paraId="5135EBFF" w14:textId="77777777" w:rsidR="004B56E7" w:rsidRPr="002004D6" w:rsidRDefault="004B56E7" w:rsidP="004B56E7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B56E7" w:rsidRPr="002004D6" w14:paraId="6ADB05EA" w14:textId="77777777" w:rsidTr="00C64F1A">
        <w:trPr>
          <w:trHeight w:val="261"/>
        </w:trPr>
        <w:tc>
          <w:tcPr>
            <w:tcW w:w="2790" w:type="dxa"/>
            <w:shd w:val="clear" w:color="auto" w:fill="auto"/>
          </w:tcPr>
          <w:p w14:paraId="174EC6E0" w14:textId="1AB68C2A" w:rsidR="004B56E7" w:rsidRPr="002004D6" w:rsidRDefault="004B56E7" w:rsidP="004B56E7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</w:t>
            </w:r>
            <w:r w:rsidRPr="002004D6">
              <w:rPr>
                <w:rFonts w:asciiTheme="majorBidi" w:hAnsiTheme="majorBidi" w:cstheme="majorBidi"/>
                <w:sz w:val="28"/>
                <w:szCs w:val="28"/>
                <w:cs/>
              </w:rPr>
              <w:t>ทางการเงินอื่น</w:t>
            </w:r>
          </w:p>
        </w:tc>
        <w:tc>
          <w:tcPr>
            <w:tcW w:w="1620" w:type="dxa"/>
          </w:tcPr>
          <w:p w14:paraId="44304908" w14:textId="77777777" w:rsidR="004B56E7" w:rsidRPr="002004D6" w:rsidRDefault="004B56E7" w:rsidP="004B56E7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2" w:type="dxa"/>
          </w:tcPr>
          <w:p w14:paraId="0B6E8097" w14:textId="77777777" w:rsidR="004B56E7" w:rsidRPr="002004D6" w:rsidRDefault="004B56E7" w:rsidP="004B56E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2947DBAD" w14:textId="77777777" w:rsidR="004B56E7" w:rsidRPr="002004D6" w:rsidRDefault="004B56E7" w:rsidP="004B56E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4C345E0" w14:textId="77777777" w:rsidR="004B56E7" w:rsidRPr="002004D6" w:rsidRDefault="004B56E7" w:rsidP="004B56E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125C8DE6" w14:textId="77777777" w:rsidR="004B56E7" w:rsidRPr="002004D6" w:rsidRDefault="004B56E7" w:rsidP="004B56E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3BC7D23" w14:textId="77777777" w:rsidR="004B56E7" w:rsidRPr="002004D6" w:rsidRDefault="004B56E7" w:rsidP="004B56E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1194D40" w14:textId="77777777" w:rsidR="004B56E7" w:rsidRPr="002004D6" w:rsidRDefault="004B56E7" w:rsidP="004B5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2B59086" w14:textId="77777777" w:rsidR="004B56E7" w:rsidRPr="002004D6" w:rsidRDefault="004B56E7" w:rsidP="004B56E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</w:tcPr>
          <w:p w14:paraId="3A7663AF" w14:textId="77777777" w:rsidR="004B56E7" w:rsidRPr="002004D6" w:rsidRDefault="004B56E7" w:rsidP="004B56E7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B56E7" w:rsidRPr="002004D6" w14:paraId="5622496F" w14:textId="77777777" w:rsidTr="00C64F1A">
        <w:trPr>
          <w:trHeight w:val="261"/>
        </w:trPr>
        <w:tc>
          <w:tcPr>
            <w:tcW w:w="2790" w:type="dxa"/>
            <w:shd w:val="clear" w:color="auto" w:fill="auto"/>
          </w:tcPr>
          <w:p w14:paraId="3C5874A1" w14:textId="682BE419" w:rsidR="004B56E7" w:rsidRPr="002004D6" w:rsidRDefault="004B56E7" w:rsidP="008A0C9F">
            <w:pPr>
              <w:ind w:left="166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</w:t>
            </w:r>
            <w:r w:rsidRPr="002004D6">
              <w:rPr>
                <w:rFonts w:asciiTheme="majorBidi" w:hAnsiTheme="majorBidi" w:cstheme="majorBidi"/>
                <w:sz w:val="28"/>
                <w:szCs w:val="28"/>
                <w:cs/>
              </w:rPr>
              <w:t>อนุพันธ์</w:t>
            </w:r>
          </w:p>
        </w:tc>
        <w:tc>
          <w:tcPr>
            <w:tcW w:w="1620" w:type="dxa"/>
          </w:tcPr>
          <w:p w14:paraId="287F297E" w14:textId="6410D078" w:rsidR="004B56E7" w:rsidRPr="002004D6" w:rsidRDefault="004B56E7" w:rsidP="004B56E7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125</w:t>
            </w:r>
          </w:p>
        </w:tc>
        <w:tc>
          <w:tcPr>
            <w:tcW w:w="242" w:type="dxa"/>
          </w:tcPr>
          <w:p w14:paraId="31679AEB" w14:textId="77777777" w:rsidR="004B56E7" w:rsidRPr="002004D6" w:rsidRDefault="004B56E7" w:rsidP="004B56E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6EAF0289" w14:textId="6069CF57" w:rsidR="004B56E7" w:rsidRPr="002004D6" w:rsidRDefault="004B56E7" w:rsidP="004B56E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B012174" w14:textId="77777777" w:rsidR="004B56E7" w:rsidRPr="002004D6" w:rsidRDefault="004B56E7" w:rsidP="004B56E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056D3756" w14:textId="5D383936" w:rsidR="004B56E7" w:rsidRPr="002004D6" w:rsidRDefault="004B56E7" w:rsidP="004B56E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125</w:t>
            </w:r>
          </w:p>
        </w:tc>
        <w:tc>
          <w:tcPr>
            <w:tcW w:w="236" w:type="dxa"/>
          </w:tcPr>
          <w:p w14:paraId="49F089B3" w14:textId="77777777" w:rsidR="004B56E7" w:rsidRPr="002004D6" w:rsidRDefault="004B56E7" w:rsidP="004B56E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BDF7F5B" w14:textId="0D997F87" w:rsidR="004B56E7" w:rsidRPr="002004D6" w:rsidRDefault="004B56E7" w:rsidP="004B5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8258C0B" w14:textId="77777777" w:rsidR="004B56E7" w:rsidRPr="002004D6" w:rsidRDefault="004B56E7" w:rsidP="004B56E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</w:tcPr>
          <w:p w14:paraId="137A4E80" w14:textId="6CFB2EC8" w:rsidR="004B56E7" w:rsidRPr="002004D6" w:rsidRDefault="004B56E7" w:rsidP="004B56E7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125</w:t>
            </w:r>
          </w:p>
        </w:tc>
      </w:tr>
      <w:tr w:rsidR="004B56E7" w:rsidRPr="002004D6" w14:paraId="0F9724BF" w14:textId="77777777" w:rsidTr="00C64F1A">
        <w:trPr>
          <w:trHeight w:val="261"/>
        </w:trPr>
        <w:tc>
          <w:tcPr>
            <w:tcW w:w="2790" w:type="dxa"/>
            <w:shd w:val="clear" w:color="auto" w:fill="auto"/>
          </w:tcPr>
          <w:p w14:paraId="4FA210FB" w14:textId="0D3A9852" w:rsidR="004B56E7" w:rsidRPr="002004D6" w:rsidRDefault="004B56E7" w:rsidP="004B56E7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2004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GB"/>
              </w:rPr>
              <w:t>หนี้สิน</w:t>
            </w:r>
            <w:r w:rsidRPr="002004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ทางการเงิน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177247ED" w14:textId="61923409" w:rsidR="004B56E7" w:rsidRPr="002004D6" w:rsidRDefault="004B56E7" w:rsidP="004B56E7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125</w:t>
            </w:r>
          </w:p>
        </w:tc>
        <w:tc>
          <w:tcPr>
            <w:tcW w:w="242" w:type="dxa"/>
          </w:tcPr>
          <w:p w14:paraId="163E014D" w14:textId="77777777" w:rsidR="004B56E7" w:rsidRPr="002004D6" w:rsidRDefault="004B56E7" w:rsidP="004B56E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63C4B545" w14:textId="77777777" w:rsidR="004B56E7" w:rsidRPr="002004D6" w:rsidRDefault="004B56E7" w:rsidP="004B56E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C6B1127" w14:textId="77777777" w:rsidR="004B56E7" w:rsidRPr="002004D6" w:rsidRDefault="004B56E7" w:rsidP="004B56E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027DCD07" w14:textId="77777777" w:rsidR="004B56E7" w:rsidRPr="002004D6" w:rsidRDefault="004B56E7" w:rsidP="004B56E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F2F4070" w14:textId="77777777" w:rsidR="004B56E7" w:rsidRPr="002004D6" w:rsidRDefault="004B56E7" w:rsidP="004B56E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2C7D9B0" w14:textId="77777777" w:rsidR="004B56E7" w:rsidRPr="002004D6" w:rsidRDefault="004B56E7" w:rsidP="004B5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7F70CFB" w14:textId="77777777" w:rsidR="004B56E7" w:rsidRPr="002004D6" w:rsidRDefault="004B56E7" w:rsidP="004B56E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</w:tcPr>
          <w:p w14:paraId="2BB9BD12" w14:textId="77777777" w:rsidR="004B56E7" w:rsidRPr="002004D6" w:rsidRDefault="004B56E7" w:rsidP="004B56E7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B56E7" w:rsidRPr="002004D6" w14:paraId="4F39FFA7" w14:textId="77777777" w:rsidTr="00C64F1A">
        <w:trPr>
          <w:trHeight w:val="261"/>
        </w:trPr>
        <w:tc>
          <w:tcPr>
            <w:tcW w:w="2790" w:type="dxa"/>
            <w:shd w:val="clear" w:color="auto" w:fill="auto"/>
          </w:tcPr>
          <w:p w14:paraId="1BF1CA87" w14:textId="77777777" w:rsidR="004B56E7" w:rsidRPr="002004D6" w:rsidRDefault="004B56E7" w:rsidP="004B56E7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25F365CD" w14:textId="77777777" w:rsidR="004B56E7" w:rsidRPr="002004D6" w:rsidRDefault="004B56E7" w:rsidP="004B56E7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2" w:type="dxa"/>
          </w:tcPr>
          <w:p w14:paraId="05952B43" w14:textId="77777777" w:rsidR="004B56E7" w:rsidRPr="002004D6" w:rsidRDefault="004B56E7" w:rsidP="004B56E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46A96F3F" w14:textId="77777777" w:rsidR="004B56E7" w:rsidRPr="002004D6" w:rsidRDefault="004B56E7" w:rsidP="004B56E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D1DAFC8" w14:textId="77777777" w:rsidR="004B56E7" w:rsidRPr="002004D6" w:rsidRDefault="004B56E7" w:rsidP="004B56E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26ED7B14" w14:textId="77777777" w:rsidR="004B56E7" w:rsidRPr="002004D6" w:rsidRDefault="004B56E7" w:rsidP="004B56E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F9765A2" w14:textId="77777777" w:rsidR="004B56E7" w:rsidRPr="002004D6" w:rsidRDefault="004B56E7" w:rsidP="004B56E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E2300F8" w14:textId="77777777" w:rsidR="004B56E7" w:rsidRPr="002004D6" w:rsidRDefault="004B56E7" w:rsidP="004B5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FE91384" w14:textId="77777777" w:rsidR="004B56E7" w:rsidRPr="002004D6" w:rsidRDefault="004B56E7" w:rsidP="004B56E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</w:tcPr>
          <w:p w14:paraId="3B9E9EAC" w14:textId="77777777" w:rsidR="004B56E7" w:rsidRPr="002004D6" w:rsidRDefault="004B56E7" w:rsidP="004B56E7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014ED" w:rsidRPr="002004D6" w14:paraId="4DC48BE7" w14:textId="77777777" w:rsidTr="00D014ED">
        <w:trPr>
          <w:trHeight w:val="261"/>
        </w:trPr>
        <w:tc>
          <w:tcPr>
            <w:tcW w:w="2790" w:type="dxa"/>
            <w:shd w:val="clear" w:color="auto" w:fill="auto"/>
          </w:tcPr>
          <w:p w14:paraId="0D69AE68" w14:textId="77777777" w:rsidR="00D014ED" w:rsidRPr="002004D6" w:rsidRDefault="00D014ED" w:rsidP="004B56E7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620" w:type="dxa"/>
          </w:tcPr>
          <w:p w14:paraId="2A54918B" w14:textId="77777777" w:rsidR="00D014ED" w:rsidRPr="002004D6" w:rsidRDefault="00D014ED" w:rsidP="004B56E7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2" w:type="dxa"/>
          </w:tcPr>
          <w:p w14:paraId="09603919" w14:textId="77777777" w:rsidR="00D014ED" w:rsidRPr="002004D6" w:rsidRDefault="00D014ED" w:rsidP="004B56E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4B7B1F04" w14:textId="77777777" w:rsidR="00D014ED" w:rsidRPr="002004D6" w:rsidRDefault="00D014ED" w:rsidP="004B56E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D61B95D" w14:textId="77777777" w:rsidR="00D014ED" w:rsidRPr="002004D6" w:rsidRDefault="00D014ED" w:rsidP="004B56E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3911079E" w14:textId="77777777" w:rsidR="00D014ED" w:rsidRPr="002004D6" w:rsidRDefault="00D014ED" w:rsidP="004B56E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D5E0247" w14:textId="77777777" w:rsidR="00D014ED" w:rsidRPr="002004D6" w:rsidRDefault="00D014ED" w:rsidP="004B56E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A8A3B60" w14:textId="77777777" w:rsidR="00D014ED" w:rsidRPr="002004D6" w:rsidRDefault="00D014ED" w:rsidP="004B5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414CD0F" w14:textId="77777777" w:rsidR="00D014ED" w:rsidRPr="002004D6" w:rsidRDefault="00D014ED" w:rsidP="004B56E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</w:tcPr>
          <w:p w14:paraId="4D0B839A" w14:textId="77777777" w:rsidR="00D014ED" w:rsidRPr="002004D6" w:rsidRDefault="00D014ED" w:rsidP="004B56E7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B56E7" w:rsidRPr="002004D6" w14:paraId="61E82E63" w14:textId="77777777" w:rsidTr="00C91C4B">
        <w:trPr>
          <w:trHeight w:val="261"/>
        </w:trPr>
        <w:tc>
          <w:tcPr>
            <w:tcW w:w="2790" w:type="dxa"/>
            <w:shd w:val="clear" w:color="auto" w:fill="auto"/>
            <w:vAlign w:val="bottom"/>
          </w:tcPr>
          <w:p w14:paraId="261AE2F8" w14:textId="134934C8" w:rsidR="004B56E7" w:rsidRPr="002004D6" w:rsidRDefault="004B56E7" w:rsidP="004B56E7">
            <w:pPr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004D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 xml:space="preserve">ณ วันที่ </w:t>
            </w:r>
            <w:r w:rsidRPr="002004D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2004D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 w:rsidRPr="002004D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2004D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1620" w:type="dxa"/>
            <w:vAlign w:val="bottom"/>
          </w:tcPr>
          <w:p w14:paraId="70821D41" w14:textId="77777777" w:rsidR="004B56E7" w:rsidRPr="002004D6" w:rsidRDefault="004B56E7" w:rsidP="004B56E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</w:tcPr>
          <w:p w14:paraId="4AA94CA9" w14:textId="77777777" w:rsidR="004B56E7" w:rsidRPr="002004D6" w:rsidRDefault="004B56E7" w:rsidP="004B56E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BEEC795" w14:textId="77777777" w:rsidR="004B56E7" w:rsidRPr="002004D6" w:rsidRDefault="004B56E7" w:rsidP="004B56E7">
            <w:pPr>
              <w:pStyle w:val="acctfourfigures"/>
              <w:tabs>
                <w:tab w:val="clear" w:pos="765"/>
                <w:tab w:val="decimal" w:pos="460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26B9750" w14:textId="77777777" w:rsidR="004B56E7" w:rsidRPr="002004D6" w:rsidRDefault="004B56E7" w:rsidP="004B56E7">
            <w:pPr>
              <w:pStyle w:val="acctfourfigures"/>
              <w:tabs>
                <w:tab w:val="clear" w:pos="765"/>
                <w:tab w:val="decimal" w:pos="59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2498BF64" w14:textId="77777777" w:rsidR="004B56E7" w:rsidRPr="002004D6" w:rsidRDefault="004B56E7" w:rsidP="004B56E7">
            <w:pPr>
              <w:pStyle w:val="acctfourfigures"/>
              <w:tabs>
                <w:tab w:val="clear" w:pos="765"/>
                <w:tab w:val="decimal" w:pos="59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2F32564" w14:textId="77777777" w:rsidR="004B56E7" w:rsidRPr="002004D6" w:rsidRDefault="004B56E7" w:rsidP="004B56E7">
            <w:pPr>
              <w:tabs>
                <w:tab w:val="decimal" w:pos="595"/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</w:tcPr>
          <w:p w14:paraId="14EE1A70" w14:textId="77777777" w:rsidR="004B56E7" w:rsidRPr="002004D6" w:rsidRDefault="004B56E7" w:rsidP="004B5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36" w:type="dxa"/>
          </w:tcPr>
          <w:p w14:paraId="0D78FB81" w14:textId="77777777" w:rsidR="004B56E7" w:rsidRPr="002004D6" w:rsidRDefault="004B56E7" w:rsidP="004B56E7">
            <w:pPr>
              <w:pStyle w:val="acctfourfigures"/>
              <w:tabs>
                <w:tab w:val="clear" w:pos="765"/>
                <w:tab w:val="decimal" w:pos="59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</w:tcPr>
          <w:p w14:paraId="75553BE8" w14:textId="77777777" w:rsidR="004B56E7" w:rsidRPr="002004D6" w:rsidRDefault="004B56E7" w:rsidP="004B56E7">
            <w:pPr>
              <w:pStyle w:val="acctfourfigures"/>
              <w:tabs>
                <w:tab w:val="clear" w:pos="765"/>
                <w:tab w:val="decimal" w:pos="760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B56E7" w:rsidRPr="002004D6" w14:paraId="6ABE5882" w14:textId="77777777" w:rsidTr="00C91C4B">
        <w:trPr>
          <w:trHeight w:val="261"/>
        </w:trPr>
        <w:tc>
          <w:tcPr>
            <w:tcW w:w="2790" w:type="dxa"/>
            <w:shd w:val="clear" w:color="auto" w:fill="auto"/>
          </w:tcPr>
          <w:p w14:paraId="3B1D48B8" w14:textId="77777777" w:rsidR="004B56E7" w:rsidRPr="002004D6" w:rsidRDefault="004B56E7" w:rsidP="004B56E7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04D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620" w:type="dxa"/>
          </w:tcPr>
          <w:p w14:paraId="6D7B98CD" w14:textId="77777777" w:rsidR="004B56E7" w:rsidRPr="002004D6" w:rsidRDefault="004B56E7" w:rsidP="004B56E7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2" w:type="dxa"/>
          </w:tcPr>
          <w:p w14:paraId="39A1E822" w14:textId="77777777" w:rsidR="004B56E7" w:rsidRPr="002004D6" w:rsidRDefault="004B56E7" w:rsidP="004B56E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13533D57" w14:textId="77777777" w:rsidR="004B56E7" w:rsidRPr="002004D6" w:rsidRDefault="004B56E7" w:rsidP="004B56E7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B64F60A" w14:textId="77777777" w:rsidR="004B56E7" w:rsidRPr="002004D6" w:rsidRDefault="004B56E7" w:rsidP="004B56E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6B3FC9C1" w14:textId="77777777" w:rsidR="004B56E7" w:rsidRPr="002004D6" w:rsidRDefault="004B56E7" w:rsidP="004B56E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92BCF27" w14:textId="77777777" w:rsidR="004B56E7" w:rsidRPr="002004D6" w:rsidRDefault="004B56E7" w:rsidP="004B56E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70B6BD24" w14:textId="77777777" w:rsidR="004B56E7" w:rsidRPr="002004D6" w:rsidRDefault="004B56E7" w:rsidP="004B5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2D831434" w14:textId="77777777" w:rsidR="004B56E7" w:rsidRPr="002004D6" w:rsidRDefault="004B56E7" w:rsidP="004B56E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</w:tcPr>
          <w:p w14:paraId="18AAC7C4" w14:textId="77777777" w:rsidR="004B56E7" w:rsidRPr="002004D6" w:rsidRDefault="004B56E7" w:rsidP="004B56E7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B56E7" w:rsidRPr="002004D6" w14:paraId="5FC17F83" w14:textId="77777777" w:rsidTr="00C91C4B">
        <w:trPr>
          <w:trHeight w:val="261"/>
        </w:trPr>
        <w:tc>
          <w:tcPr>
            <w:tcW w:w="2790" w:type="dxa"/>
            <w:shd w:val="clear" w:color="auto" w:fill="auto"/>
          </w:tcPr>
          <w:p w14:paraId="235656CF" w14:textId="77777777" w:rsidR="004B56E7" w:rsidRPr="002004D6" w:rsidRDefault="004B56E7" w:rsidP="004B56E7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1620" w:type="dxa"/>
          </w:tcPr>
          <w:p w14:paraId="424D0609" w14:textId="77777777" w:rsidR="004B56E7" w:rsidRPr="002004D6" w:rsidRDefault="004B56E7" w:rsidP="004B56E7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2" w:type="dxa"/>
          </w:tcPr>
          <w:p w14:paraId="1FED6203" w14:textId="77777777" w:rsidR="004B56E7" w:rsidRPr="002004D6" w:rsidRDefault="004B56E7" w:rsidP="004B56E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70D5BF4A" w14:textId="77777777" w:rsidR="004B56E7" w:rsidRPr="002004D6" w:rsidRDefault="004B56E7" w:rsidP="004B56E7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53186E8C" w14:textId="77777777" w:rsidR="004B56E7" w:rsidRPr="002004D6" w:rsidRDefault="004B56E7" w:rsidP="004B56E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6B55C3A7" w14:textId="77777777" w:rsidR="004B56E7" w:rsidRPr="002004D6" w:rsidRDefault="004B56E7" w:rsidP="004B56E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543FD2DB" w14:textId="77777777" w:rsidR="004B56E7" w:rsidRPr="002004D6" w:rsidRDefault="004B56E7" w:rsidP="004B56E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2F88F8B2" w14:textId="77777777" w:rsidR="004B56E7" w:rsidRPr="002004D6" w:rsidRDefault="004B56E7" w:rsidP="004B5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4B9960A" w14:textId="77777777" w:rsidR="004B56E7" w:rsidRPr="002004D6" w:rsidRDefault="004B56E7" w:rsidP="004B56E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</w:tcPr>
          <w:p w14:paraId="4EBDBB26" w14:textId="77777777" w:rsidR="004B56E7" w:rsidRPr="002004D6" w:rsidRDefault="004B56E7" w:rsidP="004B56E7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B56E7" w:rsidRPr="002004D6" w14:paraId="7C43A4CC" w14:textId="77777777" w:rsidTr="00C91C4B">
        <w:trPr>
          <w:trHeight w:val="261"/>
        </w:trPr>
        <w:tc>
          <w:tcPr>
            <w:tcW w:w="2790" w:type="dxa"/>
            <w:shd w:val="clear" w:color="auto" w:fill="auto"/>
          </w:tcPr>
          <w:p w14:paraId="1D45B536" w14:textId="727C91AB" w:rsidR="004B56E7" w:rsidRPr="002004D6" w:rsidRDefault="004B56E7" w:rsidP="004B56E7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04D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เงินลงทุนใน</w:t>
            </w:r>
            <w:r w:rsidRPr="002004D6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620" w:type="dxa"/>
          </w:tcPr>
          <w:p w14:paraId="16458C52" w14:textId="799D390A" w:rsidR="004B56E7" w:rsidRPr="002004D6" w:rsidRDefault="004B56E7" w:rsidP="004B56E7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</w:rPr>
              <w:t>2,882</w:t>
            </w:r>
          </w:p>
        </w:tc>
        <w:tc>
          <w:tcPr>
            <w:tcW w:w="242" w:type="dxa"/>
          </w:tcPr>
          <w:p w14:paraId="0524E602" w14:textId="77777777" w:rsidR="004B56E7" w:rsidRPr="002004D6" w:rsidRDefault="004B56E7" w:rsidP="004B56E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73988163" w14:textId="77777777" w:rsidR="004B56E7" w:rsidRPr="002004D6" w:rsidRDefault="004B56E7" w:rsidP="004B56E7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CA8A8AD" w14:textId="77777777" w:rsidR="004B56E7" w:rsidRPr="002004D6" w:rsidRDefault="004B56E7" w:rsidP="004B56E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2D5BDC7A" w14:textId="77777777" w:rsidR="004B56E7" w:rsidRPr="002004D6" w:rsidRDefault="004B56E7" w:rsidP="004B56E7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825EFD0" w14:textId="77777777" w:rsidR="004B56E7" w:rsidRPr="002004D6" w:rsidRDefault="004B56E7" w:rsidP="004B56E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226DE0F2" w14:textId="6401812B" w:rsidR="004B56E7" w:rsidRPr="002004D6" w:rsidRDefault="004B56E7" w:rsidP="004B5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</w:rPr>
              <w:t>2,882</w:t>
            </w:r>
          </w:p>
        </w:tc>
        <w:tc>
          <w:tcPr>
            <w:tcW w:w="236" w:type="dxa"/>
          </w:tcPr>
          <w:p w14:paraId="6C5B6A58" w14:textId="77777777" w:rsidR="004B56E7" w:rsidRPr="002004D6" w:rsidRDefault="004B56E7" w:rsidP="004B56E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</w:tcPr>
          <w:p w14:paraId="0A0BA849" w14:textId="7AC203BC" w:rsidR="004B56E7" w:rsidRPr="002004D6" w:rsidRDefault="004B56E7" w:rsidP="004B56E7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</w:rPr>
              <w:t>2,882</w:t>
            </w:r>
          </w:p>
        </w:tc>
      </w:tr>
      <w:tr w:rsidR="004B56E7" w:rsidRPr="002004D6" w14:paraId="6635C6B2" w14:textId="77777777" w:rsidTr="00C91C4B">
        <w:trPr>
          <w:trHeight w:val="261"/>
        </w:trPr>
        <w:tc>
          <w:tcPr>
            <w:tcW w:w="2790" w:type="dxa"/>
            <w:shd w:val="clear" w:color="auto" w:fill="auto"/>
          </w:tcPr>
          <w:p w14:paraId="4A1633B9" w14:textId="2FED4E86" w:rsidR="004B56E7" w:rsidRPr="002004D6" w:rsidRDefault="004B56E7" w:rsidP="004B56E7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04D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สินทรัพย์อนุพันธ์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50CB25BC" w14:textId="2C2B0EFE" w:rsidR="004B56E7" w:rsidRPr="002004D6" w:rsidRDefault="004B56E7" w:rsidP="004B56E7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</w:rPr>
              <w:t>176</w:t>
            </w:r>
          </w:p>
        </w:tc>
        <w:tc>
          <w:tcPr>
            <w:tcW w:w="242" w:type="dxa"/>
          </w:tcPr>
          <w:p w14:paraId="1C737BDC" w14:textId="77777777" w:rsidR="004B56E7" w:rsidRPr="002004D6" w:rsidRDefault="004B56E7" w:rsidP="004B56E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1563633E" w14:textId="77777777" w:rsidR="004B56E7" w:rsidRPr="002004D6" w:rsidRDefault="004B56E7" w:rsidP="004B56E7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0E2FD78" w14:textId="77777777" w:rsidR="004B56E7" w:rsidRPr="002004D6" w:rsidRDefault="004B56E7" w:rsidP="004B56E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3F22A40F" w14:textId="2F2970C1" w:rsidR="004B56E7" w:rsidRPr="002004D6" w:rsidRDefault="004B56E7" w:rsidP="004B56E7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</w:rPr>
              <w:t>176</w:t>
            </w:r>
          </w:p>
        </w:tc>
        <w:tc>
          <w:tcPr>
            <w:tcW w:w="236" w:type="dxa"/>
          </w:tcPr>
          <w:p w14:paraId="2EFCA785" w14:textId="77777777" w:rsidR="004B56E7" w:rsidRPr="002004D6" w:rsidRDefault="004B56E7" w:rsidP="004B56E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2DB36B84" w14:textId="77777777" w:rsidR="004B56E7" w:rsidRPr="002004D6" w:rsidRDefault="004B56E7" w:rsidP="004B5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7306465" w14:textId="77777777" w:rsidR="004B56E7" w:rsidRPr="002004D6" w:rsidRDefault="004B56E7" w:rsidP="004B56E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</w:tcPr>
          <w:p w14:paraId="76884E6E" w14:textId="6E5C9785" w:rsidR="004B56E7" w:rsidRPr="002004D6" w:rsidRDefault="004B56E7" w:rsidP="004B56E7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</w:rPr>
              <w:t>176</w:t>
            </w:r>
          </w:p>
        </w:tc>
      </w:tr>
      <w:tr w:rsidR="004B56E7" w:rsidRPr="002004D6" w14:paraId="11E789E5" w14:textId="77777777" w:rsidTr="00C91C4B">
        <w:trPr>
          <w:trHeight w:val="261"/>
        </w:trPr>
        <w:tc>
          <w:tcPr>
            <w:tcW w:w="2790" w:type="dxa"/>
            <w:shd w:val="clear" w:color="auto" w:fill="auto"/>
          </w:tcPr>
          <w:p w14:paraId="38149ADE" w14:textId="77777777" w:rsidR="004B56E7" w:rsidRPr="002004D6" w:rsidRDefault="004B56E7" w:rsidP="004B56E7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04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09860853" w14:textId="70FDB1E8" w:rsidR="004B56E7" w:rsidRPr="002004D6" w:rsidRDefault="004B56E7" w:rsidP="004B56E7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3,058</w:t>
            </w:r>
          </w:p>
        </w:tc>
        <w:tc>
          <w:tcPr>
            <w:tcW w:w="242" w:type="dxa"/>
          </w:tcPr>
          <w:p w14:paraId="75FA0B2D" w14:textId="77777777" w:rsidR="004B56E7" w:rsidRPr="002004D6" w:rsidRDefault="004B56E7" w:rsidP="004B56E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148BB1F0" w14:textId="77777777" w:rsidR="004B56E7" w:rsidRPr="002004D6" w:rsidRDefault="004B56E7" w:rsidP="004B56E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E360FF1" w14:textId="77777777" w:rsidR="004B56E7" w:rsidRPr="002004D6" w:rsidRDefault="004B56E7" w:rsidP="004B56E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0B0E5C88" w14:textId="77777777" w:rsidR="004B56E7" w:rsidRPr="002004D6" w:rsidRDefault="004B56E7" w:rsidP="004B56E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10087ED" w14:textId="77777777" w:rsidR="004B56E7" w:rsidRPr="002004D6" w:rsidRDefault="004B56E7" w:rsidP="004B56E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4C6B639E" w14:textId="77777777" w:rsidR="004B56E7" w:rsidRPr="002004D6" w:rsidRDefault="004B56E7" w:rsidP="004B5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ED97A0A" w14:textId="77777777" w:rsidR="004B56E7" w:rsidRPr="002004D6" w:rsidRDefault="004B56E7" w:rsidP="004B56E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</w:tcPr>
          <w:p w14:paraId="082BC314" w14:textId="77777777" w:rsidR="004B56E7" w:rsidRPr="002004D6" w:rsidRDefault="004B56E7" w:rsidP="004B56E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2E26A84F" w14:textId="77777777" w:rsidR="00E417F1" w:rsidRPr="002004D6" w:rsidRDefault="00E417F1" w:rsidP="007660D8">
      <w:pPr>
        <w:spacing w:line="240" w:lineRule="auto"/>
        <w:ind w:left="540" w:right="-117"/>
        <w:jc w:val="thaiDistribute"/>
        <w:rPr>
          <w:rFonts w:ascii="Angsana New" w:hAnsi="Angsana New"/>
          <w:b/>
          <w:sz w:val="28"/>
          <w:szCs w:val="28"/>
        </w:rPr>
      </w:pPr>
    </w:p>
    <w:p w14:paraId="34ED896B" w14:textId="72A47DAD" w:rsidR="007660D8" w:rsidRPr="002004D6" w:rsidRDefault="007660D8" w:rsidP="007660D8">
      <w:pPr>
        <w:spacing w:line="240" w:lineRule="auto"/>
        <w:ind w:left="540" w:right="-117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2004D6">
        <w:rPr>
          <w:rFonts w:ascii="Angsana New" w:hAnsi="Angsana New"/>
          <w:b/>
          <w:sz w:val="28"/>
          <w:szCs w:val="28"/>
          <w:cs/>
        </w:rPr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งบแสดงฐานะการเงิน</w:t>
      </w:r>
    </w:p>
    <w:p w14:paraId="22600CA7" w14:textId="77777777" w:rsidR="00B3315C" w:rsidRPr="00B3315C" w:rsidRDefault="00B3315C" w:rsidP="00B3315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26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0"/>
        <w:gridCol w:w="236"/>
        <w:gridCol w:w="6604"/>
      </w:tblGrid>
      <w:tr w:rsidR="000E4AE5" w:rsidRPr="002004D6" w14:paraId="11D8A678" w14:textId="77777777" w:rsidTr="00EB2212">
        <w:trPr>
          <w:tblHeader/>
        </w:trPr>
        <w:tc>
          <w:tcPr>
            <w:tcW w:w="2520" w:type="dxa"/>
          </w:tcPr>
          <w:p w14:paraId="1B2A1EC3" w14:textId="77777777" w:rsidR="000E4AE5" w:rsidRPr="002004D6" w:rsidRDefault="000E4AE5" w:rsidP="008C7CD1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2004D6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39EAE4D3" w14:textId="77777777" w:rsidR="000E4AE5" w:rsidRPr="002004D6" w:rsidRDefault="000E4AE5" w:rsidP="008C7CD1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604" w:type="dxa"/>
          </w:tcPr>
          <w:p w14:paraId="03593F28" w14:textId="77777777" w:rsidR="000E4AE5" w:rsidRPr="002004D6" w:rsidRDefault="000E4AE5" w:rsidP="008C7CD1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2004D6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เทคนิคการประเมินมูลค่า</w:t>
            </w:r>
          </w:p>
        </w:tc>
      </w:tr>
      <w:tr w:rsidR="00927BA1" w:rsidRPr="002004D6" w14:paraId="2FBDC84F" w14:textId="77777777" w:rsidTr="00EB2212">
        <w:tc>
          <w:tcPr>
            <w:tcW w:w="2520" w:type="dxa"/>
          </w:tcPr>
          <w:p w14:paraId="3F770144" w14:textId="0E5AAA8E" w:rsidR="00927BA1" w:rsidRPr="002004D6" w:rsidRDefault="00927BA1" w:rsidP="00927BA1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2004D6">
              <w:rPr>
                <w:rFonts w:ascii="Angsana New" w:hAnsi="Angsana New"/>
                <w:sz w:val="28"/>
                <w:szCs w:val="28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36" w:type="dxa"/>
          </w:tcPr>
          <w:p w14:paraId="537865F8" w14:textId="77777777" w:rsidR="00927BA1" w:rsidRPr="002004D6" w:rsidRDefault="00927BA1" w:rsidP="00927BA1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604" w:type="dxa"/>
          </w:tcPr>
          <w:p w14:paraId="4CECB3E2" w14:textId="0C1E8334" w:rsidR="00927BA1" w:rsidRPr="002004D6" w:rsidRDefault="00927BA1" w:rsidP="00927BA1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2004D6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 xml:space="preserve">การกำหนดราคาสัญญาซื้อขายล่วงหน้า </w:t>
            </w:r>
            <w:r w:rsidRPr="002004D6">
              <w:rPr>
                <w:rFonts w:ascii="Angsana New" w:hAnsi="Angsana New"/>
                <w:sz w:val="28"/>
                <w:szCs w:val="28"/>
                <w:cs/>
                <w:lang w:bidi="th-TH"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  <w:tr w:rsidR="00B3315C" w:rsidRPr="002004D6" w14:paraId="5E45B72E" w14:textId="77777777" w:rsidTr="008432F2">
        <w:tc>
          <w:tcPr>
            <w:tcW w:w="2520" w:type="dxa"/>
          </w:tcPr>
          <w:p w14:paraId="2E3FC32B" w14:textId="77777777" w:rsidR="00B3315C" w:rsidRPr="002004D6" w:rsidRDefault="00B3315C" w:rsidP="008432F2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2004D6">
              <w:rPr>
                <w:rFonts w:ascii="Angsana New" w:hAnsi="Angsana New"/>
                <w:sz w:val="28"/>
                <w:szCs w:val="28"/>
                <w:cs/>
                <w:lang w:bidi="th-TH"/>
              </w:rPr>
              <w:t>ตราสารทุนที่ไม่อยู่ใน</w:t>
            </w:r>
            <w:r w:rsidRPr="002004D6">
              <w:rPr>
                <w:rFonts w:ascii="Angsana New" w:hAnsi="Angsana New"/>
                <w:sz w:val="28"/>
                <w:szCs w:val="28"/>
                <w:rtl/>
                <w:cs/>
              </w:rPr>
              <w:br/>
            </w:r>
            <w:r w:rsidRPr="002004D6">
              <w:rPr>
                <w:rFonts w:ascii="Angsana New" w:hAnsi="Angsana New"/>
                <w:sz w:val="28"/>
                <w:szCs w:val="28"/>
                <w:cs/>
                <w:lang w:bidi="th-TH"/>
              </w:rPr>
              <w:t>ความต้องการของตลาด</w:t>
            </w:r>
          </w:p>
        </w:tc>
        <w:tc>
          <w:tcPr>
            <w:tcW w:w="236" w:type="dxa"/>
          </w:tcPr>
          <w:p w14:paraId="5F2F26CE" w14:textId="77777777" w:rsidR="00B3315C" w:rsidRPr="002004D6" w:rsidRDefault="00B3315C" w:rsidP="008432F2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604" w:type="dxa"/>
          </w:tcPr>
          <w:p w14:paraId="2EF0930A" w14:textId="77777777" w:rsidR="00B3315C" w:rsidRPr="002004D6" w:rsidRDefault="00B3315C" w:rsidP="008432F2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  <w:r w:rsidRPr="002004D6">
              <w:rPr>
                <w:rFonts w:ascii="Angsana New" w:hAnsi="Angsana New"/>
                <w:sz w:val="28"/>
                <w:szCs w:val="28"/>
                <w:cs/>
                <w:lang w:bidi="th-TH"/>
              </w:rPr>
              <w:t>วิธีปรับปรุงมูลค่าสินทรัพย์สุทธิ</w:t>
            </w:r>
          </w:p>
        </w:tc>
      </w:tr>
    </w:tbl>
    <w:p w14:paraId="2EF78BE8" w14:textId="69BF000C" w:rsidR="00B3315C" w:rsidRDefault="00B3315C" w:rsidP="00F46E74">
      <w:pPr>
        <w:pStyle w:val="index"/>
        <w:tabs>
          <w:tab w:val="clear" w:pos="1134"/>
        </w:tabs>
        <w:spacing w:after="0" w:line="240" w:lineRule="atLeast"/>
        <w:ind w:left="540" w:firstLine="0"/>
        <w:outlineLvl w:val="0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5F71B21C" w14:textId="77777777" w:rsidR="00B3315C" w:rsidRDefault="00B3315C" w:rsidP="00F46E74">
      <w:pPr>
        <w:pStyle w:val="index"/>
        <w:tabs>
          <w:tab w:val="clear" w:pos="1134"/>
        </w:tabs>
        <w:spacing w:after="0" w:line="240" w:lineRule="atLeast"/>
        <w:ind w:left="540" w:firstLine="0"/>
        <w:outlineLvl w:val="0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156ECEBB" w14:textId="77777777" w:rsidR="00B3315C" w:rsidRDefault="00B331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18533FA1" w14:textId="62ACACD2" w:rsidR="00E827EF" w:rsidRPr="002004D6" w:rsidRDefault="00E827EF" w:rsidP="00E827EF">
      <w:pPr>
        <w:pStyle w:val="index"/>
        <w:numPr>
          <w:ilvl w:val="0"/>
          <w:numId w:val="19"/>
        </w:numPr>
        <w:spacing w:after="0" w:line="240" w:lineRule="atLeast"/>
        <w:ind w:left="540" w:hanging="450"/>
        <w:outlineLvl w:val="0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2004D6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lastRenderedPageBreak/>
        <w:t>ภาระผูกพันกับกิจการที่ไม่เกี่ยวข้องกัน</w:t>
      </w:r>
    </w:p>
    <w:p w14:paraId="4CBCC75F" w14:textId="77777777" w:rsidR="00E827EF" w:rsidRPr="002004D6" w:rsidRDefault="00E827EF" w:rsidP="00E827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440"/>
        <w:gridCol w:w="272"/>
        <w:gridCol w:w="1438"/>
      </w:tblGrid>
      <w:tr w:rsidR="00C33910" w:rsidRPr="002004D6" w14:paraId="02853460" w14:textId="77777777" w:rsidTr="00C33910">
        <w:trPr>
          <w:tblHeader/>
        </w:trPr>
        <w:tc>
          <w:tcPr>
            <w:tcW w:w="6030" w:type="dxa"/>
          </w:tcPr>
          <w:p w14:paraId="5AC0D7B0" w14:textId="77777777" w:rsidR="00C33910" w:rsidRPr="002004D6" w:rsidRDefault="00C33910" w:rsidP="0095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1397716" w14:textId="1C53156F" w:rsidR="00C33910" w:rsidRPr="002004D6" w:rsidRDefault="00C33910" w:rsidP="0095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004D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0F75D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C91C4B" w:rsidRPr="007049B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  <w:r w:rsidR="006B0156" w:rsidRPr="002004D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2004D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6B0156" w:rsidRPr="002004D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440" w:type="dxa"/>
          </w:tcPr>
          <w:p w14:paraId="61E59436" w14:textId="77777777" w:rsidR="00C33910" w:rsidRPr="002004D6" w:rsidRDefault="00C33910" w:rsidP="0095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  <w:p w14:paraId="706573F8" w14:textId="7C0188AF" w:rsidR="00C33910" w:rsidRPr="002004D6" w:rsidRDefault="00C33910" w:rsidP="0095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2" w:type="dxa"/>
          </w:tcPr>
          <w:p w14:paraId="7F1ED26C" w14:textId="77777777" w:rsidR="00C33910" w:rsidRPr="002004D6" w:rsidRDefault="00C33910" w:rsidP="0095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</w:tcPr>
          <w:p w14:paraId="4645405F" w14:textId="77777777" w:rsidR="00C33910" w:rsidRPr="002004D6" w:rsidRDefault="00C33910" w:rsidP="0095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</w:p>
          <w:p w14:paraId="149A25DE" w14:textId="3FF21CBC" w:rsidR="00C33910" w:rsidRPr="002004D6" w:rsidRDefault="00C33910" w:rsidP="0095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C33910" w:rsidRPr="002004D6" w14:paraId="326849B1" w14:textId="77777777" w:rsidTr="00C33910">
        <w:trPr>
          <w:tblHeader/>
        </w:trPr>
        <w:tc>
          <w:tcPr>
            <w:tcW w:w="6030" w:type="dxa"/>
          </w:tcPr>
          <w:p w14:paraId="03CB05AF" w14:textId="77777777" w:rsidR="00C33910" w:rsidRPr="002004D6" w:rsidRDefault="00C33910" w:rsidP="00C33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0" w:type="dxa"/>
            <w:gridSpan w:val="3"/>
          </w:tcPr>
          <w:p w14:paraId="71284EEA" w14:textId="6090C7AD" w:rsidR="00C33910" w:rsidRPr="002004D6" w:rsidRDefault="00C33910" w:rsidP="00C33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2004D6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พันบาท</w:t>
            </w:r>
            <w:r w:rsidRPr="002004D6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C33910" w:rsidRPr="002004D6" w14:paraId="250C9017" w14:textId="77777777" w:rsidTr="00C33910">
        <w:tc>
          <w:tcPr>
            <w:tcW w:w="6030" w:type="dxa"/>
          </w:tcPr>
          <w:p w14:paraId="33ABE2F5" w14:textId="77777777" w:rsidR="00C33910" w:rsidRPr="002004D6" w:rsidRDefault="00C33910" w:rsidP="0095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04D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ภาระผูกพันรายจ่ายฝ่ายทุน</w:t>
            </w:r>
          </w:p>
        </w:tc>
        <w:tc>
          <w:tcPr>
            <w:tcW w:w="1440" w:type="dxa"/>
          </w:tcPr>
          <w:p w14:paraId="642E9796" w14:textId="77777777" w:rsidR="00C33910" w:rsidRPr="002004D6" w:rsidRDefault="00C33910" w:rsidP="0095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dxa"/>
          </w:tcPr>
          <w:p w14:paraId="6A7A3360" w14:textId="77777777" w:rsidR="00C33910" w:rsidRPr="002004D6" w:rsidRDefault="00C33910" w:rsidP="0095424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</w:tcPr>
          <w:p w14:paraId="6D11DA91" w14:textId="77777777" w:rsidR="00C33910" w:rsidRPr="002004D6" w:rsidRDefault="00C33910" w:rsidP="0095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31786" w:rsidRPr="002004D6" w14:paraId="36C8BFB9" w14:textId="77777777" w:rsidTr="00C33910">
        <w:tc>
          <w:tcPr>
            <w:tcW w:w="6030" w:type="dxa"/>
          </w:tcPr>
          <w:p w14:paraId="3CB01681" w14:textId="77777777" w:rsidR="00331786" w:rsidRPr="002004D6" w:rsidRDefault="00331786" w:rsidP="00331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อาคารและสิ่งปลูกสร้างอื่น</w:t>
            </w:r>
          </w:p>
        </w:tc>
        <w:tc>
          <w:tcPr>
            <w:tcW w:w="1440" w:type="dxa"/>
          </w:tcPr>
          <w:p w14:paraId="4A5C17CC" w14:textId="4DEC7DC2" w:rsidR="00331786" w:rsidRPr="002004D6" w:rsidRDefault="00493505" w:rsidP="0033178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760</w:t>
            </w:r>
          </w:p>
        </w:tc>
        <w:tc>
          <w:tcPr>
            <w:tcW w:w="272" w:type="dxa"/>
          </w:tcPr>
          <w:p w14:paraId="4A09CB25" w14:textId="77777777" w:rsidR="00331786" w:rsidRPr="002004D6" w:rsidRDefault="00331786" w:rsidP="00331786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38" w:type="dxa"/>
          </w:tcPr>
          <w:p w14:paraId="74C322B4" w14:textId="3149ED13" w:rsidR="00331786" w:rsidRPr="004D069A" w:rsidRDefault="00493505" w:rsidP="009959E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4D069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</w:tr>
      <w:tr w:rsidR="00331786" w:rsidRPr="002004D6" w14:paraId="6A79068C" w14:textId="77777777" w:rsidTr="00C33910">
        <w:tc>
          <w:tcPr>
            <w:tcW w:w="6030" w:type="dxa"/>
          </w:tcPr>
          <w:p w14:paraId="4E6FEFE7" w14:textId="77777777" w:rsidR="00331786" w:rsidRPr="002004D6" w:rsidRDefault="00331786" w:rsidP="00331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1440" w:type="dxa"/>
          </w:tcPr>
          <w:p w14:paraId="375346A3" w14:textId="4299F881" w:rsidR="00331786" w:rsidRPr="002004D6" w:rsidRDefault="00493505" w:rsidP="0033178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54,563</w:t>
            </w:r>
          </w:p>
        </w:tc>
        <w:tc>
          <w:tcPr>
            <w:tcW w:w="272" w:type="dxa"/>
          </w:tcPr>
          <w:p w14:paraId="10C9AD44" w14:textId="77777777" w:rsidR="00331786" w:rsidRPr="002004D6" w:rsidRDefault="00331786" w:rsidP="00331786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38" w:type="dxa"/>
          </w:tcPr>
          <w:p w14:paraId="2408B936" w14:textId="5D68A279" w:rsidR="00331786" w:rsidRPr="002004D6" w:rsidRDefault="00493505" w:rsidP="009959E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19,389</w:t>
            </w:r>
          </w:p>
        </w:tc>
      </w:tr>
      <w:tr w:rsidR="00331786" w:rsidRPr="002004D6" w14:paraId="5B25CD26" w14:textId="77777777" w:rsidTr="00C33910">
        <w:tc>
          <w:tcPr>
            <w:tcW w:w="6030" w:type="dxa"/>
          </w:tcPr>
          <w:p w14:paraId="3FFD198D" w14:textId="77777777" w:rsidR="00331786" w:rsidRPr="002004D6" w:rsidRDefault="00331786" w:rsidP="00331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04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6BCA1741" w14:textId="2175E01A" w:rsidR="00331786" w:rsidRPr="002004D6" w:rsidRDefault="00493505" w:rsidP="0033178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55,323</w:t>
            </w:r>
          </w:p>
        </w:tc>
        <w:tc>
          <w:tcPr>
            <w:tcW w:w="272" w:type="dxa"/>
          </w:tcPr>
          <w:p w14:paraId="42EAFB12" w14:textId="77777777" w:rsidR="00331786" w:rsidRPr="002004D6" w:rsidRDefault="00331786" w:rsidP="00331786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38" w:type="dxa"/>
            <w:tcBorders>
              <w:top w:val="single" w:sz="4" w:space="0" w:color="auto"/>
              <w:bottom w:val="double" w:sz="4" w:space="0" w:color="auto"/>
            </w:tcBorders>
          </w:tcPr>
          <w:p w14:paraId="4BAEAF17" w14:textId="7352F9CF" w:rsidR="00331786" w:rsidRPr="002004D6" w:rsidRDefault="00493505" w:rsidP="009959E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19,389</w:t>
            </w:r>
          </w:p>
        </w:tc>
      </w:tr>
      <w:tr w:rsidR="00331786" w:rsidRPr="002004D6" w14:paraId="0FE3B3C6" w14:textId="77777777" w:rsidTr="00C33910">
        <w:tc>
          <w:tcPr>
            <w:tcW w:w="6030" w:type="dxa"/>
          </w:tcPr>
          <w:p w14:paraId="6791DE11" w14:textId="5DF7304A" w:rsidR="00331786" w:rsidRPr="002004D6" w:rsidRDefault="00331786" w:rsidP="00331786">
            <w:pPr>
              <w:pStyle w:val="a"/>
              <w:tabs>
                <w:tab w:val="clear" w:pos="1080"/>
                <w:tab w:val="left" w:pos="540"/>
              </w:tabs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US"/>
              </w:rPr>
            </w:pPr>
          </w:p>
        </w:tc>
        <w:tc>
          <w:tcPr>
            <w:tcW w:w="1440" w:type="dxa"/>
          </w:tcPr>
          <w:p w14:paraId="62012C02" w14:textId="77777777" w:rsidR="00331786" w:rsidRPr="002004D6" w:rsidRDefault="00331786" w:rsidP="0033178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272" w:type="dxa"/>
          </w:tcPr>
          <w:p w14:paraId="62022FE7" w14:textId="77777777" w:rsidR="00331786" w:rsidRPr="002004D6" w:rsidRDefault="00331786" w:rsidP="0033178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4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438" w:type="dxa"/>
          </w:tcPr>
          <w:p w14:paraId="08F48F55" w14:textId="77777777" w:rsidR="00331786" w:rsidRPr="002004D6" w:rsidRDefault="00331786" w:rsidP="0033178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</w:tr>
      <w:tr w:rsidR="00331786" w:rsidRPr="002004D6" w14:paraId="16F80E2C" w14:textId="77777777" w:rsidTr="00C33910">
        <w:tc>
          <w:tcPr>
            <w:tcW w:w="6030" w:type="dxa"/>
          </w:tcPr>
          <w:p w14:paraId="2D746881" w14:textId="2B405A14" w:rsidR="00331786" w:rsidRPr="002004D6" w:rsidRDefault="00331786" w:rsidP="00331786">
            <w:pPr>
              <w:pStyle w:val="a"/>
              <w:tabs>
                <w:tab w:val="clear" w:pos="1080"/>
                <w:tab w:val="left" w:pos="540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  <w:r w:rsidRPr="002004D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</w:t>
            </w:r>
            <w:r w:rsidRPr="002004D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อื่นๆ</w:t>
            </w:r>
          </w:p>
        </w:tc>
        <w:tc>
          <w:tcPr>
            <w:tcW w:w="1440" w:type="dxa"/>
          </w:tcPr>
          <w:p w14:paraId="65D9F1D4" w14:textId="77777777" w:rsidR="00331786" w:rsidRPr="002004D6" w:rsidRDefault="00331786" w:rsidP="0033178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2" w:type="dxa"/>
          </w:tcPr>
          <w:p w14:paraId="751F5177" w14:textId="77777777" w:rsidR="00331786" w:rsidRPr="002004D6" w:rsidRDefault="00331786" w:rsidP="0033178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4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438" w:type="dxa"/>
          </w:tcPr>
          <w:p w14:paraId="4D85414F" w14:textId="77777777" w:rsidR="00331786" w:rsidRPr="002004D6" w:rsidRDefault="00331786" w:rsidP="0033178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  <w:tr w:rsidR="00331786" w:rsidRPr="002004D6" w14:paraId="47452D16" w14:textId="77777777" w:rsidTr="00C33910">
        <w:tc>
          <w:tcPr>
            <w:tcW w:w="6030" w:type="dxa"/>
          </w:tcPr>
          <w:p w14:paraId="6B5033B5" w14:textId="0A8F3499" w:rsidR="00331786" w:rsidRPr="002004D6" w:rsidRDefault="00331786" w:rsidP="00331786">
            <w:pPr>
              <w:pStyle w:val="a"/>
              <w:tabs>
                <w:tab w:val="clear" w:pos="1080"/>
                <w:tab w:val="left" w:pos="540"/>
              </w:tabs>
              <w:ind w:left="163" w:hanging="16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004D6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ภาระผูกพันตามสัญญาเช่าระยะสั้นและสัญญาเช่า</w:t>
            </w:r>
            <w:r w:rsidRPr="002004D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br/>
            </w:r>
            <w:r w:rsidRPr="002004D6">
              <w:rPr>
                <w:rFonts w:asciiTheme="majorBidi" w:hAnsiTheme="majorBidi" w:cstheme="majorBidi"/>
                <w:sz w:val="28"/>
                <w:szCs w:val="28"/>
                <w:cs/>
              </w:rPr>
              <w:t>ซึ่งสินทรัพย์อ้างอิงมีมูลค่าต่ำ</w:t>
            </w:r>
          </w:p>
        </w:tc>
        <w:tc>
          <w:tcPr>
            <w:tcW w:w="1440" w:type="dxa"/>
          </w:tcPr>
          <w:p w14:paraId="50EA177E" w14:textId="77777777" w:rsidR="000E4E92" w:rsidRDefault="000E4E92" w:rsidP="0033178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  <w:p w14:paraId="7EDCA215" w14:textId="1F02FE7F" w:rsidR="00331786" w:rsidRPr="002004D6" w:rsidRDefault="000E4E92" w:rsidP="0033178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2,101</w:t>
            </w:r>
          </w:p>
        </w:tc>
        <w:tc>
          <w:tcPr>
            <w:tcW w:w="272" w:type="dxa"/>
          </w:tcPr>
          <w:p w14:paraId="7142FF3B" w14:textId="77777777" w:rsidR="00331786" w:rsidRPr="002004D6" w:rsidRDefault="00331786" w:rsidP="0033178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438" w:type="dxa"/>
          </w:tcPr>
          <w:p w14:paraId="1BF00A87" w14:textId="77777777" w:rsidR="00331786" w:rsidRDefault="00331786" w:rsidP="000E4E9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  <w:p w14:paraId="32466129" w14:textId="0608197B" w:rsidR="000E4E92" w:rsidRPr="000E4E92" w:rsidRDefault="000E4E92" w:rsidP="000E4E9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0E4E9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1,042</w:t>
            </w:r>
          </w:p>
        </w:tc>
      </w:tr>
      <w:tr w:rsidR="00331786" w:rsidRPr="002004D6" w14:paraId="31269F10" w14:textId="77777777" w:rsidTr="00C33910">
        <w:tc>
          <w:tcPr>
            <w:tcW w:w="6030" w:type="dxa"/>
          </w:tcPr>
          <w:p w14:paraId="46569C74" w14:textId="55F54FDD" w:rsidR="00331786" w:rsidRPr="002004D6" w:rsidRDefault="00331786" w:rsidP="00331786">
            <w:pPr>
              <w:pStyle w:val="a"/>
              <w:tabs>
                <w:tab w:val="clear" w:pos="1080"/>
                <w:tab w:val="left" w:pos="54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cs/>
              </w:rPr>
              <w:t>เลตเตอร์ออฟเครดิต</w:t>
            </w:r>
            <w:r w:rsidRPr="002004D6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ที่ยังไม่ได้ใช้</w:t>
            </w:r>
            <w:r w:rsidRPr="002004D6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สำหรับซื้อสินค้าและวัสดุ</w:t>
            </w:r>
          </w:p>
        </w:tc>
        <w:tc>
          <w:tcPr>
            <w:tcW w:w="1440" w:type="dxa"/>
          </w:tcPr>
          <w:p w14:paraId="03BCEDE7" w14:textId="7EB8AB9C" w:rsidR="00331786" w:rsidRPr="002004D6" w:rsidRDefault="000E4E92" w:rsidP="0033178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29,588</w:t>
            </w:r>
          </w:p>
        </w:tc>
        <w:tc>
          <w:tcPr>
            <w:tcW w:w="272" w:type="dxa"/>
          </w:tcPr>
          <w:p w14:paraId="01FF6FA5" w14:textId="77777777" w:rsidR="00331786" w:rsidRPr="002004D6" w:rsidRDefault="00331786" w:rsidP="0033178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438" w:type="dxa"/>
          </w:tcPr>
          <w:p w14:paraId="3F6AAD50" w14:textId="49693413" w:rsidR="00331786" w:rsidRPr="002004D6" w:rsidRDefault="000E4E92" w:rsidP="0062128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25,160</w:t>
            </w:r>
          </w:p>
        </w:tc>
      </w:tr>
      <w:tr w:rsidR="00331786" w:rsidRPr="002004D6" w14:paraId="16FAB372" w14:textId="77777777" w:rsidTr="00C33910">
        <w:tc>
          <w:tcPr>
            <w:tcW w:w="6030" w:type="dxa"/>
          </w:tcPr>
          <w:p w14:paraId="1886ED0D" w14:textId="30E7B8A2" w:rsidR="00331786" w:rsidRPr="002004D6" w:rsidRDefault="00331786" w:rsidP="00331786">
            <w:pPr>
              <w:pStyle w:val="a"/>
              <w:tabs>
                <w:tab w:val="clear" w:pos="1080"/>
                <w:tab w:val="left" w:pos="54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04D6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หนังสือค้ำประกันจากธนาคาร</w:t>
            </w:r>
          </w:p>
        </w:tc>
        <w:tc>
          <w:tcPr>
            <w:tcW w:w="1440" w:type="dxa"/>
          </w:tcPr>
          <w:p w14:paraId="0B40D6BB" w14:textId="1152BAD8" w:rsidR="00331786" w:rsidRPr="002004D6" w:rsidRDefault="000E4E92" w:rsidP="0033178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26,353</w:t>
            </w:r>
          </w:p>
        </w:tc>
        <w:tc>
          <w:tcPr>
            <w:tcW w:w="272" w:type="dxa"/>
          </w:tcPr>
          <w:p w14:paraId="517A7097" w14:textId="77777777" w:rsidR="00331786" w:rsidRPr="002004D6" w:rsidRDefault="00331786" w:rsidP="0033178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438" w:type="dxa"/>
          </w:tcPr>
          <w:p w14:paraId="613E3495" w14:textId="64706943" w:rsidR="00331786" w:rsidRPr="002004D6" w:rsidRDefault="000E4E92" w:rsidP="0062128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5,400</w:t>
            </w:r>
          </w:p>
        </w:tc>
      </w:tr>
      <w:tr w:rsidR="00331786" w:rsidRPr="002004D6" w14:paraId="01C58DDE" w14:textId="77777777" w:rsidTr="00C33910">
        <w:tc>
          <w:tcPr>
            <w:tcW w:w="6030" w:type="dxa"/>
          </w:tcPr>
          <w:p w14:paraId="42E75C81" w14:textId="77777777" w:rsidR="00331786" w:rsidRPr="002004D6" w:rsidRDefault="00331786" w:rsidP="00331786">
            <w:pPr>
              <w:pStyle w:val="a"/>
              <w:tabs>
                <w:tab w:val="clear" w:pos="1080"/>
                <w:tab w:val="left" w:pos="54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004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0D4990E" w14:textId="38AEA52A" w:rsidR="00331786" w:rsidRPr="002004D6" w:rsidRDefault="000E4E92" w:rsidP="0033178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58,042</w:t>
            </w:r>
          </w:p>
        </w:tc>
        <w:tc>
          <w:tcPr>
            <w:tcW w:w="272" w:type="dxa"/>
          </w:tcPr>
          <w:p w14:paraId="37007FE9" w14:textId="77777777" w:rsidR="00331786" w:rsidRPr="002004D6" w:rsidRDefault="00331786" w:rsidP="0033178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tcBorders>
              <w:top w:val="single" w:sz="4" w:space="0" w:color="auto"/>
              <w:bottom w:val="double" w:sz="4" w:space="0" w:color="auto"/>
            </w:tcBorders>
          </w:tcPr>
          <w:p w14:paraId="2937CE9C" w14:textId="1781D76B" w:rsidR="00331786" w:rsidRPr="002004D6" w:rsidRDefault="000E4E92" w:rsidP="0062128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31,60</w:t>
            </w:r>
            <w:r w:rsidR="00DF3722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</w:tbl>
    <w:p w14:paraId="276639AC" w14:textId="77777777" w:rsidR="00F412C1" w:rsidRPr="00C64F1A" w:rsidRDefault="00F412C1" w:rsidP="003006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16"/>
          <w:szCs w:val="16"/>
          <w:cs/>
        </w:rPr>
      </w:pPr>
    </w:p>
    <w:p w14:paraId="5E404C2A" w14:textId="32D9BF62" w:rsidR="003006FB" w:rsidRPr="002004D6" w:rsidRDefault="003006FB" w:rsidP="003006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004D6">
        <w:rPr>
          <w:rFonts w:asciiTheme="majorBidi" w:hAnsiTheme="majorBidi" w:cstheme="majorBidi"/>
          <w:sz w:val="28"/>
          <w:szCs w:val="28"/>
          <w:cs/>
        </w:rPr>
        <w:t>ภาระผูกพันตามสัญญาเช่า</w:t>
      </w:r>
      <w:r w:rsidRPr="002004D6">
        <w:rPr>
          <w:rFonts w:asciiTheme="majorBidi" w:hAnsiTheme="majorBidi" w:cstheme="majorBidi" w:hint="cs"/>
          <w:sz w:val="28"/>
          <w:szCs w:val="28"/>
          <w:cs/>
        </w:rPr>
        <w:t>ระยะสั้นและสัญญาเช่า</w:t>
      </w:r>
      <w:r w:rsidRPr="002004D6">
        <w:rPr>
          <w:rFonts w:asciiTheme="majorBidi" w:hAnsiTheme="majorBidi" w:cstheme="majorBidi"/>
          <w:sz w:val="28"/>
          <w:szCs w:val="28"/>
          <w:cs/>
        </w:rPr>
        <w:t>ซึ่งสินทรัพย์อ้างอิงมีมูลค่าต่ำ</w:t>
      </w:r>
      <w:r w:rsidRPr="002004D6">
        <w:rPr>
          <w:rFonts w:asciiTheme="majorBidi" w:hAnsiTheme="majorBidi" w:cstheme="majorBidi" w:hint="cs"/>
          <w:sz w:val="28"/>
          <w:szCs w:val="28"/>
          <w:cs/>
        </w:rPr>
        <w:t xml:space="preserve"> ได้แก่ </w:t>
      </w:r>
      <w:r w:rsidRPr="002004D6">
        <w:rPr>
          <w:rFonts w:asciiTheme="majorBidi" w:hAnsiTheme="majorBidi" w:cstheme="majorBidi"/>
          <w:sz w:val="28"/>
          <w:szCs w:val="28"/>
          <w:cs/>
        </w:rPr>
        <w:t>สัญญาเช่าเครื่องใช้สำนักงา</w:t>
      </w:r>
      <w:r w:rsidR="00AB383C" w:rsidRPr="002004D6">
        <w:rPr>
          <w:rFonts w:asciiTheme="majorBidi" w:hAnsiTheme="majorBidi" w:cstheme="majorBidi" w:hint="cs"/>
          <w:sz w:val="28"/>
          <w:szCs w:val="28"/>
          <w:cs/>
        </w:rPr>
        <w:t>น</w:t>
      </w:r>
      <w:r w:rsidR="007830B2" w:rsidRPr="002004D6">
        <w:rPr>
          <w:rFonts w:asciiTheme="majorBidi" w:hAnsiTheme="majorBidi" w:cstheme="majorBidi" w:hint="cs"/>
          <w:sz w:val="28"/>
          <w:szCs w:val="28"/>
          <w:cs/>
        </w:rPr>
        <w:t xml:space="preserve">และโรงงาน </w:t>
      </w:r>
      <w:r w:rsidRPr="002004D6">
        <w:rPr>
          <w:rFonts w:asciiTheme="majorBidi" w:hAnsiTheme="majorBidi" w:cstheme="majorBidi"/>
          <w:sz w:val="28"/>
          <w:szCs w:val="28"/>
          <w:cs/>
        </w:rPr>
        <w:t>ระยะเวลา</w:t>
      </w:r>
      <w:r w:rsidR="00387749" w:rsidRPr="002004D6">
        <w:rPr>
          <w:rFonts w:asciiTheme="majorBidi" w:hAnsiTheme="majorBidi" w:cstheme="majorBidi" w:hint="cs"/>
          <w:sz w:val="28"/>
          <w:szCs w:val="28"/>
          <w:cs/>
        </w:rPr>
        <w:t>หนึ่งปี</w:t>
      </w:r>
      <w:r w:rsidRPr="002004D6">
        <w:rPr>
          <w:rFonts w:asciiTheme="majorBidi" w:hAnsiTheme="majorBidi" w:cstheme="majorBidi" w:hint="cs"/>
          <w:sz w:val="28"/>
          <w:szCs w:val="28"/>
          <w:cs/>
        </w:rPr>
        <w:t>ถึง</w:t>
      </w:r>
      <w:r w:rsidR="00C64F1A">
        <w:rPr>
          <w:rFonts w:asciiTheme="majorBidi" w:hAnsiTheme="majorBidi" w:cstheme="majorBidi" w:hint="cs"/>
          <w:sz w:val="28"/>
          <w:szCs w:val="28"/>
          <w:cs/>
        </w:rPr>
        <w:t>ห้า</w:t>
      </w:r>
      <w:r w:rsidRPr="002004D6">
        <w:rPr>
          <w:rFonts w:asciiTheme="majorBidi" w:hAnsiTheme="majorBidi" w:cstheme="majorBidi"/>
          <w:sz w:val="28"/>
          <w:szCs w:val="28"/>
          <w:cs/>
        </w:rPr>
        <w:t>ปี สิ้นสุดในเดือน</w:t>
      </w:r>
      <w:r w:rsidR="006372CC">
        <w:rPr>
          <w:rFonts w:asciiTheme="majorBidi" w:hAnsiTheme="majorBidi" w:cstheme="majorBidi" w:hint="cs"/>
          <w:sz w:val="28"/>
          <w:szCs w:val="28"/>
          <w:cs/>
        </w:rPr>
        <w:t>มีนาคม</w:t>
      </w:r>
      <w:r w:rsidRPr="002004D6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2004D6">
        <w:rPr>
          <w:rFonts w:asciiTheme="majorBidi" w:hAnsiTheme="majorBidi" w:cstheme="majorBidi"/>
          <w:sz w:val="28"/>
          <w:szCs w:val="28"/>
        </w:rPr>
        <w:t>25</w:t>
      </w:r>
      <w:r w:rsidR="00C64F1A">
        <w:rPr>
          <w:rFonts w:asciiTheme="majorBidi" w:hAnsiTheme="majorBidi" w:cstheme="majorBidi"/>
          <w:sz w:val="28"/>
          <w:szCs w:val="28"/>
        </w:rPr>
        <w:t>70</w:t>
      </w:r>
    </w:p>
    <w:p w14:paraId="6F0B8219" w14:textId="1A92D21F" w:rsidR="003006FB" w:rsidRPr="00C64F1A" w:rsidRDefault="003006FB" w:rsidP="003006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14"/>
          <w:szCs w:val="14"/>
        </w:rPr>
      </w:pPr>
    </w:p>
    <w:p w14:paraId="5DB7CA1C" w14:textId="3EA6AE64" w:rsidR="004766FB" w:rsidRPr="002004D6" w:rsidRDefault="004766FB" w:rsidP="004766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2004D6">
        <w:rPr>
          <w:rFonts w:asciiTheme="majorBidi" w:hAnsiTheme="majorBidi" w:cstheme="majorBidi" w:hint="cs"/>
          <w:sz w:val="28"/>
          <w:szCs w:val="28"/>
          <w:cs/>
        </w:rPr>
        <w:t xml:space="preserve">ณ วันที่ </w:t>
      </w:r>
      <w:r w:rsidR="00720233">
        <w:rPr>
          <w:rFonts w:asciiTheme="majorBidi" w:hAnsiTheme="majorBidi" w:cstheme="majorBidi"/>
          <w:sz w:val="28"/>
          <w:szCs w:val="28"/>
        </w:rPr>
        <w:t xml:space="preserve">30 </w:t>
      </w:r>
      <w:r w:rsidR="00C64F1A">
        <w:rPr>
          <w:rFonts w:asciiTheme="majorBidi" w:hAnsiTheme="majorBidi" w:cstheme="majorBidi" w:hint="cs"/>
          <w:sz w:val="28"/>
          <w:szCs w:val="28"/>
          <w:cs/>
        </w:rPr>
        <w:t>กันยาย</w:t>
      </w:r>
      <w:r w:rsidR="00720233">
        <w:rPr>
          <w:rFonts w:asciiTheme="majorBidi" w:hAnsiTheme="majorBidi" w:cstheme="majorBidi" w:hint="cs"/>
          <w:sz w:val="28"/>
          <w:szCs w:val="28"/>
          <w:cs/>
        </w:rPr>
        <w:t>น</w:t>
      </w:r>
      <w:r w:rsidRPr="002004D6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2004D6">
        <w:rPr>
          <w:rFonts w:asciiTheme="majorBidi" w:hAnsiTheme="majorBidi" w:cstheme="majorBidi"/>
          <w:sz w:val="28"/>
          <w:szCs w:val="28"/>
        </w:rPr>
        <w:t xml:space="preserve">2565 </w:t>
      </w:r>
      <w:r w:rsidRPr="002004D6">
        <w:rPr>
          <w:rFonts w:asciiTheme="majorBidi" w:hAnsiTheme="majorBidi" w:cstheme="majorBidi" w:hint="cs"/>
          <w:sz w:val="28"/>
          <w:szCs w:val="28"/>
          <w:cs/>
        </w:rPr>
        <w:t>สินทรัพย์ทางการเงินไม่หมุนเวียนที่ไม่ใช่เงินสดที่เป็นหลักประกัน ได้แก่ เงินฝากประจำกับธนาคารในประเทศของบริษัทย่อยแห่งหนึ่งจำนวน</w:t>
      </w:r>
      <w:r w:rsidRPr="002004D6">
        <w:rPr>
          <w:rFonts w:asciiTheme="majorBidi" w:hAnsiTheme="majorBidi" w:cstheme="majorBidi"/>
          <w:sz w:val="28"/>
          <w:szCs w:val="28"/>
        </w:rPr>
        <w:t xml:space="preserve"> 2 </w:t>
      </w:r>
      <w:r w:rsidRPr="002004D6">
        <w:rPr>
          <w:rFonts w:asciiTheme="majorBidi" w:hAnsiTheme="majorBidi" w:cstheme="majorBidi" w:hint="cs"/>
          <w:sz w:val="28"/>
          <w:szCs w:val="28"/>
          <w:cs/>
        </w:rPr>
        <w:t>ล้านบาท ซึ่งใช้เป็นหลักทรัพย์ค้ำประกันหนังสือค้ำประกันที่ออกโดยธนาคารดังกล่าว</w:t>
      </w:r>
    </w:p>
    <w:p w14:paraId="0F93222D" w14:textId="77777777" w:rsidR="004766FB" w:rsidRPr="00C64F1A" w:rsidRDefault="004766FB" w:rsidP="003006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14"/>
          <w:szCs w:val="14"/>
        </w:rPr>
      </w:pPr>
    </w:p>
    <w:p w14:paraId="278AE7D4" w14:textId="4BE45D2D" w:rsidR="003006FB" w:rsidRPr="002004D6" w:rsidRDefault="003006FB" w:rsidP="003006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004D6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720233">
        <w:rPr>
          <w:rFonts w:asciiTheme="majorBidi" w:hAnsiTheme="majorBidi" w:cstheme="majorBidi"/>
          <w:sz w:val="28"/>
          <w:szCs w:val="28"/>
        </w:rPr>
        <w:t>30</w:t>
      </w:r>
      <w:r w:rsidR="00C64F1A">
        <w:rPr>
          <w:rFonts w:asciiTheme="majorBidi" w:hAnsiTheme="majorBidi" w:cstheme="majorBidi"/>
          <w:sz w:val="28"/>
          <w:szCs w:val="28"/>
        </w:rPr>
        <w:t xml:space="preserve"> </w:t>
      </w:r>
      <w:r w:rsidR="00C64F1A">
        <w:rPr>
          <w:rFonts w:asciiTheme="majorBidi" w:hAnsiTheme="majorBidi" w:cstheme="majorBidi" w:hint="cs"/>
          <w:sz w:val="28"/>
          <w:szCs w:val="28"/>
          <w:cs/>
        </w:rPr>
        <w:t>กันยายน</w:t>
      </w:r>
      <w:r w:rsidR="001B267A" w:rsidRPr="002004D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2004D6">
        <w:rPr>
          <w:rFonts w:asciiTheme="majorBidi" w:hAnsiTheme="majorBidi" w:cstheme="majorBidi"/>
          <w:sz w:val="28"/>
          <w:szCs w:val="28"/>
        </w:rPr>
        <w:t>256</w:t>
      </w:r>
      <w:r w:rsidR="001B267A" w:rsidRPr="002004D6">
        <w:rPr>
          <w:rFonts w:asciiTheme="majorBidi" w:hAnsiTheme="majorBidi" w:cstheme="majorBidi"/>
          <w:sz w:val="28"/>
          <w:szCs w:val="28"/>
        </w:rPr>
        <w:t>5</w:t>
      </w:r>
      <w:r w:rsidRPr="002004D6">
        <w:rPr>
          <w:rFonts w:asciiTheme="majorBidi" w:hAnsiTheme="majorBidi" w:cstheme="majorBidi"/>
          <w:sz w:val="28"/>
          <w:szCs w:val="28"/>
        </w:rPr>
        <w:t xml:space="preserve"> </w:t>
      </w:r>
      <w:r w:rsidRPr="002004D6">
        <w:rPr>
          <w:rFonts w:asciiTheme="majorBidi" w:hAnsiTheme="majorBidi" w:cstheme="majorBidi"/>
          <w:sz w:val="28"/>
          <w:szCs w:val="28"/>
          <w:cs/>
        </w:rPr>
        <w:t>กลุ่มบริษัทมียอดคงเหลือสัญญา</w:t>
      </w:r>
      <w:r w:rsidR="00BE1267" w:rsidRPr="002004D6">
        <w:rPr>
          <w:rFonts w:asciiTheme="majorBidi" w:hAnsiTheme="majorBidi" w:cstheme="majorBidi" w:hint="cs"/>
          <w:sz w:val="28"/>
          <w:szCs w:val="28"/>
          <w:cs/>
        </w:rPr>
        <w:t>ซื้อ</w:t>
      </w:r>
      <w:r w:rsidRPr="002004D6">
        <w:rPr>
          <w:rFonts w:asciiTheme="majorBidi" w:hAnsiTheme="majorBidi" w:cstheme="majorBidi"/>
          <w:sz w:val="28"/>
          <w:szCs w:val="28"/>
          <w:cs/>
        </w:rPr>
        <w:t>ขายเงินตราต่างประเทศล่วงหน้าโดยมีระยะเวลาสัญญาครอบคลุมไม่เกินหนึ่งปี ดังนี้</w:t>
      </w:r>
    </w:p>
    <w:p w14:paraId="16EC757A" w14:textId="5AA501D6" w:rsidR="004D42DC" w:rsidRPr="00C64F1A" w:rsidRDefault="004D42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16"/>
          <w:szCs w:val="16"/>
          <w:cs/>
          <w:lang w:val="th-TH" w:eastAsia="ja-JP"/>
        </w:rPr>
      </w:pPr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350"/>
        <w:gridCol w:w="270"/>
        <w:gridCol w:w="1080"/>
        <w:gridCol w:w="270"/>
        <w:gridCol w:w="1350"/>
        <w:gridCol w:w="270"/>
        <w:gridCol w:w="1089"/>
      </w:tblGrid>
      <w:tr w:rsidR="003006FB" w:rsidRPr="002004D6" w14:paraId="2CC75246" w14:textId="77777777" w:rsidTr="008D611B">
        <w:trPr>
          <w:tblHeader/>
        </w:trPr>
        <w:tc>
          <w:tcPr>
            <w:tcW w:w="3510" w:type="dxa"/>
          </w:tcPr>
          <w:p w14:paraId="08638B69" w14:textId="77777777" w:rsidR="003006FB" w:rsidRPr="002004D6" w:rsidRDefault="003006FB" w:rsidP="002C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  <w:gridSpan w:val="3"/>
          </w:tcPr>
          <w:p w14:paraId="6DE7F68F" w14:textId="77777777" w:rsidR="003006FB" w:rsidRPr="002004D6" w:rsidRDefault="003006FB" w:rsidP="002C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  <w:r w:rsidRPr="002004D6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76EACDB9" w14:textId="77777777" w:rsidR="003006FB" w:rsidRPr="002004D6" w:rsidRDefault="003006FB" w:rsidP="002C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9" w:type="dxa"/>
            <w:gridSpan w:val="3"/>
          </w:tcPr>
          <w:p w14:paraId="28E32320" w14:textId="77777777" w:rsidR="003006FB" w:rsidRPr="002004D6" w:rsidRDefault="003006FB" w:rsidP="002C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006FB" w:rsidRPr="002004D6" w14:paraId="2A0A4248" w14:textId="77777777" w:rsidTr="008D611B">
        <w:trPr>
          <w:trHeight w:val="452"/>
          <w:tblHeader/>
        </w:trPr>
        <w:tc>
          <w:tcPr>
            <w:tcW w:w="3510" w:type="dxa"/>
          </w:tcPr>
          <w:p w14:paraId="75AC247D" w14:textId="77777777" w:rsidR="003006FB" w:rsidRPr="002004D6" w:rsidRDefault="003006FB" w:rsidP="002C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800C02D" w14:textId="77777777" w:rsidR="003006FB" w:rsidRPr="002004D6" w:rsidRDefault="003006FB" w:rsidP="002C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จำนวนเงินตรา</w:t>
            </w:r>
          </w:p>
        </w:tc>
        <w:tc>
          <w:tcPr>
            <w:tcW w:w="270" w:type="dxa"/>
          </w:tcPr>
          <w:p w14:paraId="7FD9666B" w14:textId="77777777" w:rsidR="003006FB" w:rsidRPr="002004D6" w:rsidRDefault="003006FB" w:rsidP="002C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23B2289" w14:textId="77777777" w:rsidR="003006FB" w:rsidRPr="002004D6" w:rsidRDefault="003006FB" w:rsidP="002C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cs/>
              </w:rPr>
              <w:t>เทียบเท่า</w:t>
            </w:r>
          </w:p>
        </w:tc>
        <w:tc>
          <w:tcPr>
            <w:tcW w:w="270" w:type="dxa"/>
          </w:tcPr>
          <w:p w14:paraId="41A8D1CA" w14:textId="77777777" w:rsidR="003006FB" w:rsidRPr="002004D6" w:rsidRDefault="003006FB" w:rsidP="002C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0484FB11" w14:textId="77777777" w:rsidR="003006FB" w:rsidRPr="002004D6" w:rsidRDefault="003006FB" w:rsidP="002C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จำนวนเงินตรา</w:t>
            </w:r>
          </w:p>
        </w:tc>
        <w:tc>
          <w:tcPr>
            <w:tcW w:w="270" w:type="dxa"/>
          </w:tcPr>
          <w:p w14:paraId="7CA075FE" w14:textId="77777777" w:rsidR="003006FB" w:rsidRPr="002004D6" w:rsidRDefault="003006FB" w:rsidP="002C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</w:tcPr>
          <w:p w14:paraId="32DB81AB" w14:textId="77777777" w:rsidR="003006FB" w:rsidRPr="002004D6" w:rsidRDefault="003006FB" w:rsidP="002C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cs/>
              </w:rPr>
              <w:t>เทียบเท่า</w:t>
            </w:r>
          </w:p>
        </w:tc>
      </w:tr>
      <w:tr w:rsidR="003006FB" w:rsidRPr="002004D6" w14:paraId="6AE667A7" w14:textId="77777777" w:rsidTr="008D611B">
        <w:trPr>
          <w:tblHeader/>
        </w:trPr>
        <w:tc>
          <w:tcPr>
            <w:tcW w:w="3510" w:type="dxa"/>
          </w:tcPr>
          <w:p w14:paraId="669D90BB" w14:textId="77777777" w:rsidR="003006FB" w:rsidRPr="002004D6" w:rsidRDefault="003006FB" w:rsidP="002C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350" w:type="dxa"/>
          </w:tcPr>
          <w:p w14:paraId="45C64833" w14:textId="77777777" w:rsidR="003006FB" w:rsidRPr="002004D6" w:rsidRDefault="003006FB" w:rsidP="002C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270" w:type="dxa"/>
          </w:tcPr>
          <w:p w14:paraId="62CCA671" w14:textId="77777777" w:rsidR="003006FB" w:rsidRPr="002004D6" w:rsidRDefault="003006FB" w:rsidP="002C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01A15B0" w14:textId="77777777" w:rsidR="003006FB" w:rsidRPr="002004D6" w:rsidRDefault="003006FB" w:rsidP="002C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cs/>
              </w:rPr>
              <w:t>เงินบาท</w:t>
            </w:r>
          </w:p>
        </w:tc>
        <w:tc>
          <w:tcPr>
            <w:tcW w:w="270" w:type="dxa"/>
          </w:tcPr>
          <w:p w14:paraId="63BEFC91" w14:textId="77777777" w:rsidR="003006FB" w:rsidRPr="002004D6" w:rsidRDefault="003006FB" w:rsidP="002C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30EC3BA4" w14:textId="77777777" w:rsidR="003006FB" w:rsidRPr="002004D6" w:rsidRDefault="003006FB" w:rsidP="002C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270" w:type="dxa"/>
          </w:tcPr>
          <w:p w14:paraId="71B8CACE" w14:textId="77777777" w:rsidR="003006FB" w:rsidRPr="002004D6" w:rsidRDefault="003006FB" w:rsidP="002C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</w:tcPr>
          <w:p w14:paraId="594944EF" w14:textId="77777777" w:rsidR="003006FB" w:rsidRPr="002004D6" w:rsidRDefault="003006FB" w:rsidP="002C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cs/>
              </w:rPr>
              <w:t>เงินบาท</w:t>
            </w:r>
          </w:p>
        </w:tc>
      </w:tr>
      <w:tr w:rsidR="003006FB" w:rsidRPr="002004D6" w14:paraId="6CBEE1B1" w14:textId="77777777" w:rsidTr="008D611B">
        <w:trPr>
          <w:tblHeader/>
        </w:trPr>
        <w:tc>
          <w:tcPr>
            <w:tcW w:w="3510" w:type="dxa"/>
          </w:tcPr>
          <w:p w14:paraId="242361EA" w14:textId="77777777" w:rsidR="003006FB" w:rsidRPr="002004D6" w:rsidRDefault="003006FB" w:rsidP="002C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C700560" w14:textId="77777777" w:rsidR="003006FB" w:rsidRPr="002004D6" w:rsidRDefault="003006FB" w:rsidP="002C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2004D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(ล้าน)</w:t>
            </w:r>
          </w:p>
        </w:tc>
        <w:tc>
          <w:tcPr>
            <w:tcW w:w="270" w:type="dxa"/>
          </w:tcPr>
          <w:p w14:paraId="708B3CFE" w14:textId="77777777" w:rsidR="003006FB" w:rsidRPr="002004D6" w:rsidRDefault="003006FB" w:rsidP="002C30F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28AFC5B3" w14:textId="77777777" w:rsidR="003006FB" w:rsidRPr="002004D6" w:rsidRDefault="003006FB" w:rsidP="002C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2004D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270" w:type="dxa"/>
          </w:tcPr>
          <w:p w14:paraId="7A402D61" w14:textId="77777777" w:rsidR="003006FB" w:rsidRPr="002004D6" w:rsidRDefault="003006FB" w:rsidP="002C30F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0B19DBC7" w14:textId="77777777" w:rsidR="003006FB" w:rsidRPr="002004D6" w:rsidRDefault="003006FB" w:rsidP="002C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2004D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(ล้าน)</w:t>
            </w:r>
          </w:p>
        </w:tc>
        <w:tc>
          <w:tcPr>
            <w:tcW w:w="270" w:type="dxa"/>
          </w:tcPr>
          <w:p w14:paraId="7A110661" w14:textId="77777777" w:rsidR="003006FB" w:rsidRPr="002004D6" w:rsidRDefault="003006FB" w:rsidP="002C30F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</w:tcPr>
          <w:p w14:paraId="7A2EB411" w14:textId="77777777" w:rsidR="003006FB" w:rsidRPr="002004D6" w:rsidRDefault="003006FB" w:rsidP="002C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2004D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AB383C" w:rsidRPr="002004D6" w14:paraId="64F2B2D2" w14:textId="77777777" w:rsidTr="002C30F3">
        <w:tc>
          <w:tcPr>
            <w:tcW w:w="3510" w:type="dxa"/>
          </w:tcPr>
          <w:p w14:paraId="52069E82" w14:textId="014EE583" w:rsidR="00AB383C" w:rsidRPr="002004D6" w:rsidRDefault="00AB383C" w:rsidP="00AB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1350" w:type="dxa"/>
          </w:tcPr>
          <w:p w14:paraId="62FBB033" w14:textId="77777777" w:rsidR="00AB383C" w:rsidRPr="002004D6" w:rsidRDefault="00AB383C" w:rsidP="00AB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CA37F99" w14:textId="77777777" w:rsidR="00AB383C" w:rsidRPr="002004D6" w:rsidRDefault="00AB383C" w:rsidP="00AB383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57630013" w14:textId="77777777" w:rsidR="00AB383C" w:rsidRPr="002004D6" w:rsidRDefault="00AB383C" w:rsidP="00AB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C06BD89" w14:textId="77777777" w:rsidR="00AB383C" w:rsidRPr="002004D6" w:rsidRDefault="00AB383C" w:rsidP="00AB383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79A1E212" w14:textId="77777777" w:rsidR="00AB383C" w:rsidRPr="002004D6" w:rsidRDefault="00AB383C" w:rsidP="00AB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26ABA4F" w14:textId="77777777" w:rsidR="00AB383C" w:rsidRPr="002004D6" w:rsidRDefault="00AB383C" w:rsidP="00AB383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</w:tcPr>
          <w:p w14:paraId="637A4695" w14:textId="77777777" w:rsidR="00AB383C" w:rsidRPr="002004D6" w:rsidRDefault="00AB383C" w:rsidP="00AB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690D53" w:rsidRPr="002004D6" w14:paraId="23B939A4" w14:textId="77777777" w:rsidTr="002C30F3">
        <w:tc>
          <w:tcPr>
            <w:tcW w:w="3510" w:type="dxa"/>
          </w:tcPr>
          <w:p w14:paraId="4DC30352" w14:textId="610507A7" w:rsidR="00690D53" w:rsidRPr="002004D6" w:rsidRDefault="00690D53" w:rsidP="00690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cs/>
              </w:rPr>
              <w:t>เยนญี่ปุ่น</w:t>
            </w:r>
          </w:p>
        </w:tc>
        <w:tc>
          <w:tcPr>
            <w:tcW w:w="1350" w:type="dxa"/>
          </w:tcPr>
          <w:p w14:paraId="4D63433F" w14:textId="345246BB" w:rsidR="00690D53" w:rsidRPr="002004D6" w:rsidRDefault="00C45170" w:rsidP="00690D5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1,035.66</w:t>
            </w:r>
          </w:p>
        </w:tc>
        <w:tc>
          <w:tcPr>
            <w:tcW w:w="270" w:type="dxa"/>
          </w:tcPr>
          <w:p w14:paraId="74179549" w14:textId="77777777" w:rsidR="00690D53" w:rsidRPr="002004D6" w:rsidRDefault="00690D53" w:rsidP="00690D5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7C703B6" w14:textId="4EC1F15D" w:rsidR="00690D53" w:rsidRPr="002004D6" w:rsidRDefault="00C45170" w:rsidP="00690D53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274.28</w:t>
            </w:r>
          </w:p>
        </w:tc>
        <w:tc>
          <w:tcPr>
            <w:tcW w:w="270" w:type="dxa"/>
          </w:tcPr>
          <w:p w14:paraId="38E63010" w14:textId="77777777" w:rsidR="00690D53" w:rsidRPr="002004D6" w:rsidRDefault="00690D53" w:rsidP="00690D5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71CEB292" w14:textId="53459CFA" w:rsidR="00690D53" w:rsidRPr="002004D6" w:rsidRDefault="00C45170" w:rsidP="00690D5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30.11</w:t>
            </w:r>
          </w:p>
        </w:tc>
        <w:tc>
          <w:tcPr>
            <w:tcW w:w="270" w:type="dxa"/>
          </w:tcPr>
          <w:p w14:paraId="21A5864C" w14:textId="77777777" w:rsidR="00690D53" w:rsidRPr="002004D6" w:rsidRDefault="00690D53" w:rsidP="00690D5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</w:tcPr>
          <w:p w14:paraId="661DE3CE" w14:textId="7D4FA872" w:rsidR="00690D53" w:rsidRPr="002004D6" w:rsidRDefault="00C45170" w:rsidP="00690D53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8.03</w:t>
            </w:r>
          </w:p>
        </w:tc>
      </w:tr>
      <w:tr w:rsidR="00690D53" w:rsidRPr="002004D6" w14:paraId="08398F62" w14:textId="77777777" w:rsidTr="002C30F3">
        <w:tc>
          <w:tcPr>
            <w:tcW w:w="3510" w:type="dxa"/>
          </w:tcPr>
          <w:p w14:paraId="13E52052" w14:textId="3573928D" w:rsidR="00690D53" w:rsidRPr="002004D6" w:rsidRDefault="00690D53" w:rsidP="00690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350" w:type="dxa"/>
          </w:tcPr>
          <w:p w14:paraId="5815B82A" w14:textId="466C729F" w:rsidR="00690D53" w:rsidRPr="002004D6" w:rsidRDefault="00C45170" w:rsidP="00690D5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4.14</w:t>
            </w:r>
          </w:p>
        </w:tc>
        <w:tc>
          <w:tcPr>
            <w:tcW w:w="270" w:type="dxa"/>
          </w:tcPr>
          <w:p w14:paraId="5446FCF2" w14:textId="77777777" w:rsidR="00690D53" w:rsidRPr="002004D6" w:rsidRDefault="00690D53" w:rsidP="00690D5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262BA03" w14:textId="483DC12D" w:rsidR="00690D53" w:rsidRPr="002004D6" w:rsidRDefault="00C45170" w:rsidP="00690D53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147.68</w:t>
            </w:r>
          </w:p>
        </w:tc>
        <w:tc>
          <w:tcPr>
            <w:tcW w:w="270" w:type="dxa"/>
          </w:tcPr>
          <w:p w14:paraId="6086E6B8" w14:textId="77777777" w:rsidR="00690D53" w:rsidRPr="002004D6" w:rsidRDefault="00690D53" w:rsidP="00690D5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324E14AF" w14:textId="1B91B21D" w:rsidR="00690D53" w:rsidRPr="002004D6" w:rsidRDefault="00C45170" w:rsidP="00690D5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1.23</w:t>
            </w:r>
          </w:p>
        </w:tc>
        <w:tc>
          <w:tcPr>
            <w:tcW w:w="270" w:type="dxa"/>
            <w:vAlign w:val="bottom"/>
          </w:tcPr>
          <w:p w14:paraId="787C505E" w14:textId="77777777" w:rsidR="00690D53" w:rsidRPr="002004D6" w:rsidRDefault="00690D53" w:rsidP="00690D53">
            <w:pPr>
              <w:pStyle w:val="acctfourfigures"/>
              <w:tabs>
                <w:tab w:val="decimal" w:pos="902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</w:tcPr>
          <w:p w14:paraId="54241B56" w14:textId="25F96DB0" w:rsidR="00690D53" w:rsidRPr="002004D6" w:rsidRDefault="00C45170" w:rsidP="00690D53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43.20</w:t>
            </w:r>
          </w:p>
        </w:tc>
      </w:tr>
      <w:tr w:rsidR="00C64F1A" w:rsidRPr="002004D6" w14:paraId="4ABD117E" w14:textId="77777777" w:rsidTr="002C30F3">
        <w:tc>
          <w:tcPr>
            <w:tcW w:w="3510" w:type="dxa"/>
          </w:tcPr>
          <w:p w14:paraId="11174311" w14:textId="6E138CD9" w:rsidR="00C64F1A" w:rsidRPr="002004D6" w:rsidRDefault="00C64F1A" w:rsidP="00690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ดอลลาร์ออสเตรเลีย</w:t>
            </w:r>
          </w:p>
        </w:tc>
        <w:tc>
          <w:tcPr>
            <w:tcW w:w="1350" w:type="dxa"/>
          </w:tcPr>
          <w:p w14:paraId="4474A1F7" w14:textId="1C07A49F" w:rsidR="00C64F1A" w:rsidRPr="002004D6" w:rsidRDefault="00C45170" w:rsidP="00690D5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1.06</w:t>
            </w:r>
          </w:p>
        </w:tc>
        <w:tc>
          <w:tcPr>
            <w:tcW w:w="270" w:type="dxa"/>
          </w:tcPr>
          <w:p w14:paraId="497662D0" w14:textId="77777777" w:rsidR="00C64F1A" w:rsidRPr="002004D6" w:rsidRDefault="00C64F1A" w:rsidP="00690D5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DB9967C" w14:textId="627B405D" w:rsidR="00C64F1A" w:rsidRPr="002004D6" w:rsidRDefault="00C45170" w:rsidP="00690D53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25.93</w:t>
            </w:r>
          </w:p>
        </w:tc>
        <w:tc>
          <w:tcPr>
            <w:tcW w:w="270" w:type="dxa"/>
          </w:tcPr>
          <w:p w14:paraId="33CEF37B" w14:textId="77777777" w:rsidR="00C64F1A" w:rsidRPr="002004D6" w:rsidRDefault="00C64F1A" w:rsidP="00690D5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255F86C2" w14:textId="2D61091A" w:rsidR="00C64F1A" w:rsidRPr="002004D6" w:rsidRDefault="00C45170" w:rsidP="00690D5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CC1887B" w14:textId="77777777" w:rsidR="00C64F1A" w:rsidRPr="002004D6" w:rsidRDefault="00C64F1A" w:rsidP="00690D53">
            <w:pPr>
              <w:pStyle w:val="acctfourfigures"/>
              <w:tabs>
                <w:tab w:val="decimal" w:pos="902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</w:tcPr>
          <w:p w14:paraId="079DC5E2" w14:textId="7EA6F1B3" w:rsidR="00C64F1A" w:rsidRPr="002004D6" w:rsidRDefault="00C45170" w:rsidP="00690D53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690D53" w:rsidRPr="002004D6" w14:paraId="5646091E" w14:textId="77777777" w:rsidTr="00BE1267">
        <w:tc>
          <w:tcPr>
            <w:tcW w:w="3510" w:type="dxa"/>
          </w:tcPr>
          <w:p w14:paraId="10E73DA1" w14:textId="0B212E06" w:rsidR="00690D53" w:rsidRPr="002004D6" w:rsidRDefault="00690D53" w:rsidP="00690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04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</w:tcPr>
          <w:p w14:paraId="12340B81" w14:textId="77777777" w:rsidR="00690D53" w:rsidRPr="002004D6" w:rsidRDefault="00690D53" w:rsidP="00690D53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1AA084F" w14:textId="77777777" w:rsidR="00690D53" w:rsidRPr="002004D6" w:rsidRDefault="00690D53" w:rsidP="00690D5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30DC499" w14:textId="74B24BCE" w:rsidR="00690D53" w:rsidRPr="002004D6" w:rsidRDefault="00C45170" w:rsidP="00690D53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447.89</w:t>
            </w:r>
          </w:p>
        </w:tc>
        <w:tc>
          <w:tcPr>
            <w:tcW w:w="270" w:type="dxa"/>
          </w:tcPr>
          <w:p w14:paraId="623BEBD6" w14:textId="77777777" w:rsidR="00690D53" w:rsidRPr="002004D6" w:rsidRDefault="00690D53" w:rsidP="00690D5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2FD34ACF" w14:textId="77777777" w:rsidR="00690D53" w:rsidRPr="002004D6" w:rsidRDefault="00690D53" w:rsidP="00690D5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7E9A769" w14:textId="77777777" w:rsidR="00690D53" w:rsidRPr="002004D6" w:rsidRDefault="00690D53" w:rsidP="00690D5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39C85A89" w14:textId="3BAAB599" w:rsidR="00690D53" w:rsidRPr="002004D6" w:rsidRDefault="00C45170" w:rsidP="00690D53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51.23</w:t>
            </w:r>
          </w:p>
        </w:tc>
      </w:tr>
      <w:tr w:rsidR="00BE1267" w:rsidRPr="002004D6" w14:paraId="5C693940" w14:textId="77777777" w:rsidTr="00393161">
        <w:tc>
          <w:tcPr>
            <w:tcW w:w="3510" w:type="dxa"/>
          </w:tcPr>
          <w:p w14:paraId="04A39CC0" w14:textId="2A0E94B7" w:rsidR="00BE1267" w:rsidRPr="002004D6" w:rsidRDefault="00BE1267" w:rsidP="00BE1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04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lastRenderedPageBreak/>
              <w:t>สัญญา</w:t>
            </w:r>
            <w:r w:rsidRPr="002004D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ซื้อ</w:t>
            </w:r>
            <w:r w:rsidRPr="002004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เงินตราต่างประเทศล่วงหน้า</w:t>
            </w:r>
          </w:p>
        </w:tc>
        <w:tc>
          <w:tcPr>
            <w:tcW w:w="1350" w:type="dxa"/>
          </w:tcPr>
          <w:p w14:paraId="13C11C2A" w14:textId="3A529E39" w:rsidR="00BE1267" w:rsidRPr="002004D6" w:rsidRDefault="00BE1267" w:rsidP="00BE1267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2622363" w14:textId="77777777" w:rsidR="00BE1267" w:rsidRPr="002004D6" w:rsidRDefault="00BE1267" w:rsidP="00BE126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39F48CA5" w14:textId="77777777" w:rsidR="00BE1267" w:rsidRPr="002004D6" w:rsidRDefault="00BE1267" w:rsidP="00BE1267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5C45D32" w14:textId="77777777" w:rsidR="00BE1267" w:rsidRPr="002004D6" w:rsidRDefault="00BE1267" w:rsidP="00BE126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09383D68" w14:textId="77777777" w:rsidR="00BE1267" w:rsidRPr="002004D6" w:rsidRDefault="00BE1267" w:rsidP="00BE126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D98642C" w14:textId="77777777" w:rsidR="00BE1267" w:rsidRPr="002004D6" w:rsidRDefault="00BE1267" w:rsidP="00BE126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</w:tcPr>
          <w:p w14:paraId="6A47B7F6" w14:textId="77777777" w:rsidR="00BE1267" w:rsidRPr="002004D6" w:rsidRDefault="00BE1267" w:rsidP="00BE1267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</w:tr>
      <w:tr w:rsidR="00BE1267" w:rsidRPr="002004D6" w14:paraId="0C76AF51" w14:textId="77777777" w:rsidTr="00393161">
        <w:tc>
          <w:tcPr>
            <w:tcW w:w="3510" w:type="dxa"/>
          </w:tcPr>
          <w:p w14:paraId="2F117D0B" w14:textId="7B1BB97A" w:rsidR="00BE1267" w:rsidRPr="002004D6" w:rsidRDefault="0008279C" w:rsidP="00BE1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cs/>
              </w:rPr>
              <w:t>เยนญี่ปุ่น</w:t>
            </w:r>
          </w:p>
        </w:tc>
        <w:tc>
          <w:tcPr>
            <w:tcW w:w="1350" w:type="dxa"/>
          </w:tcPr>
          <w:p w14:paraId="4CF6DDF8" w14:textId="7783E729" w:rsidR="00BE1267" w:rsidRPr="002004D6" w:rsidRDefault="0008310D" w:rsidP="00BE1267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114.12</w:t>
            </w:r>
          </w:p>
        </w:tc>
        <w:tc>
          <w:tcPr>
            <w:tcW w:w="270" w:type="dxa"/>
          </w:tcPr>
          <w:p w14:paraId="35AE5E2B" w14:textId="77777777" w:rsidR="00BE1267" w:rsidRPr="002004D6" w:rsidRDefault="00BE1267" w:rsidP="00BE126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7D5F60BF" w14:textId="2FB57CA4" w:rsidR="00BE1267" w:rsidRPr="002004D6" w:rsidRDefault="0008310D" w:rsidP="00BE1267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29.90</w:t>
            </w:r>
          </w:p>
        </w:tc>
        <w:tc>
          <w:tcPr>
            <w:tcW w:w="270" w:type="dxa"/>
          </w:tcPr>
          <w:p w14:paraId="4F0F8A61" w14:textId="77777777" w:rsidR="00BE1267" w:rsidRPr="002004D6" w:rsidRDefault="00BE1267" w:rsidP="00BE126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223C82FB" w14:textId="58772A14" w:rsidR="00BE1267" w:rsidRPr="002004D6" w:rsidRDefault="0008310D" w:rsidP="00BE126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14.12</w:t>
            </w:r>
          </w:p>
        </w:tc>
        <w:tc>
          <w:tcPr>
            <w:tcW w:w="270" w:type="dxa"/>
          </w:tcPr>
          <w:p w14:paraId="0679A590" w14:textId="77777777" w:rsidR="00BE1267" w:rsidRPr="002004D6" w:rsidRDefault="00BE1267" w:rsidP="00BE126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</w:tcPr>
          <w:p w14:paraId="03D138A4" w14:textId="799BAB29" w:rsidR="00BE1267" w:rsidRPr="002004D6" w:rsidRDefault="0008310D" w:rsidP="00BE1267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3.82</w:t>
            </w:r>
          </w:p>
        </w:tc>
      </w:tr>
      <w:tr w:rsidR="00C64F1A" w:rsidRPr="002004D6" w14:paraId="78282ACD" w14:textId="77777777" w:rsidTr="00393161">
        <w:tc>
          <w:tcPr>
            <w:tcW w:w="3510" w:type="dxa"/>
          </w:tcPr>
          <w:p w14:paraId="58BECFA6" w14:textId="30745AD0" w:rsidR="00C64F1A" w:rsidRPr="002004D6" w:rsidRDefault="00C64F1A" w:rsidP="00BE1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350" w:type="dxa"/>
          </w:tcPr>
          <w:p w14:paraId="2B30F9A9" w14:textId="63ADF635" w:rsidR="00C64F1A" w:rsidRPr="002004D6" w:rsidRDefault="0008310D" w:rsidP="00BE1267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1.50</w:t>
            </w:r>
          </w:p>
        </w:tc>
        <w:tc>
          <w:tcPr>
            <w:tcW w:w="270" w:type="dxa"/>
          </w:tcPr>
          <w:p w14:paraId="10E68085" w14:textId="77777777" w:rsidR="00C64F1A" w:rsidRPr="002004D6" w:rsidRDefault="00C64F1A" w:rsidP="00BE126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75DD23AA" w14:textId="35F39BA7" w:rsidR="00C64F1A" w:rsidRPr="002004D6" w:rsidRDefault="0008310D" w:rsidP="00BE1267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53.70</w:t>
            </w:r>
          </w:p>
        </w:tc>
        <w:tc>
          <w:tcPr>
            <w:tcW w:w="270" w:type="dxa"/>
          </w:tcPr>
          <w:p w14:paraId="3FAE172F" w14:textId="77777777" w:rsidR="00C64F1A" w:rsidRPr="002004D6" w:rsidRDefault="00C64F1A" w:rsidP="00BE126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14BC4B9B" w14:textId="5E151678" w:rsidR="00C64F1A" w:rsidRPr="002004D6" w:rsidRDefault="0008310D" w:rsidP="00BE126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1.40</w:t>
            </w:r>
          </w:p>
        </w:tc>
        <w:tc>
          <w:tcPr>
            <w:tcW w:w="270" w:type="dxa"/>
          </w:tcPr>
          <w:p w14:paraId="16AD3182" w14:textId="77777777" w:rsidR="00C64F1A" w:rsidRPr="002004D6" w:rsidRDefault="00C64F1A" w:rsidP="00BE126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</w:tcPr>
          <w:p w14:paraId="0D51048C" w14:textId="66DA33DA" w:rsidR="00C64F1A" w:rsidRPr="002004D6" w:rsidRDefault="0008310D" w:rsidP="00BE1267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50.17</w:t>
            </w:r>
          </w:p>
        </w:tc>
      </w:tr>
      <w:tr w:rsidR="00C64F1A" w:rsidRPr="002004D6" w14:paraId="133B6893" w14:textId="77777777" w:rsidTr="00393161">
        <w:tc>
          <w:tcPr>
            <w:tcW w:w="3510" w:type="dxa"/>
          </w:tcPr>
          <w:p w14:paraId="2D611764" w14:textId="3E26BA8D" w:rsidR="00C64F1A" w:rsidRPr="002004D6" w:rsidRDefault="00C64F1A" w:rsidP="00BE1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ดอลลาร์ออสเตรเลีย</w:t>
            </w:r>
          </w:p>
        </w:tc>
        <w:tc>
          <w:tcPr>
            <w:tcW w:w="1350" w:type="dxa"/>
          </w:tcPr>
          <w:p w14:paraId="00CB118D" w14:textId="79E8DC32" w:rsidR="00C64F1A" w:rsidRPr="002004D6" w:rsidRDefault="0008310D" w:rsidP="00BE1267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0.05</w:t>
            </w:r>
          </w:p>
        </w:tc>
        <w:tc>
          <w:tcPr>
            <w:tcW w:w="270" w:type="dxa"/>
          </w:tcPr>
          <w:p w14:paraId="096D06DF" w14:textId="77777777" w:rsidR="00C64F1A" w:rsidRPr="002004D6" w:rsidRDefault="00C64F1A" w:rsidP="00BE126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6AD58C7" w14:textId="4A9527EE" w:rsidR="00C64F1A" w:rsidRPr="002004D6" w:rsidRDefault="0008310D" w:rsidP="00BE1267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1.22</w:t>
            </w:r>
          </w:p>
        </w:tc>
        <w:tc>
          <w:tcPr>
            <w:tcW w:w="270" w:type="dxa"/>
          </w:tcPr>
          <w:p w14:paraId="33339F60" w14:textId="77777777" w:rsidR="00C64F1A" w:rsidRPr="002004D6" w:rsidRDefault="00C64F1A" w:rsidP="00BE126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5E75F632" w14:textId="5729BA50" w:rsidR="00C64F1A" w:rsidRPr="002004D6" w:rsidRDefault="0008310D" w:rsidP="00BE126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E72D193" w14:textId="77777777" w:rsidR="00C64F1A" w:rsidRPr="002004D6" w:rsidRDefault="00C64F1A" w:rsidP="00BE126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14:paraId="45DEE671" w14:textId="76DD7BA1" w:rsidR="00C64F1A" w:rsidRPr="002004D6" w:rsidRDefault="0008310D" w:rsidP="00BE1267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BE1267" w:rsidRPr="002004D6" w14:paraId="688A6E27" w14:textId="77777777" w:rsidTr="00075466">
        <w:tc>
          <w:tcPr>
            <w:tcW w:w="3510" w:type="dxa"/>
          </w:tcPr>
          <w:p w14:paraId="54784368" w14:textId="5F1900AB" w:rsidR="00BE1267" w:rsidRPr="002004D6" w:rsidRDefault="00075466" w:rsidP="00BE1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04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</w:tcPr>
          <w:p w14:paraId="24BED981" w14:textId="1D868724" w:rsidR="00BE1267" w:rsidRPr="002004D6" w:rsidRDefault="00BE1267" w:rsidP="00BE1267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8AAF2D8" w14:textId="77777777" w:rsidR="00BE1267" w:rsidRPr="002004D6" w:rsidRDefault="00BE1267" w:rsidP="00BE126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1331F29" w14:textId="3BD40F4F" w:rsidR="00BE1267" w:rsidRPr="002004D6" w:rsidRDefault="0008310D" w:rsidP="00BE1267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84.82</w:t>
            </w:r>
          </w:p>
        </w:tc>
        <w:tc>
          <w:tcPr>
            <w:tcW w:w="270" w:type="dxa"/>
          </w:tcPr>
          <w:p w14:paraId="013F47CF" w14:textId="77777777" w:rsidR="00BE1267" w:rsidRPr="002004D6" w:rsidRDefault="00BE1267" w:rsidP="00BE126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73B2707E" w14:textId="77777777" w:rsidR="00BE1267" w:rsidRPr="002004D6" w:rsidRDefault="00BE1267" w:rsidP="00BE126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F9276A1" w14:textId="77777777" w:rsidR="00BE1267" w:rsidRPr="002004D6" w:rsidRDefault="00BE1267" w:rsidP="00BE126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50DDD03C" w14:textId="737FBC04" w:rsidR="00BE1267" w:rsidRPr="002004D6" w:rsidRDefault="0008310D" w:rsidP="00BE1267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53.99</w:t>
            </w:r>
          </w:p>
        </w:tc>
      </w:tr>
    </w:tbl>
    <w:p w14:paraId="74DFFA5C" w14:textId="74191B5B" w:rsidR="00E827EF" w:rsidRPr="002004D6" w:rsidRDefault="00E827EF" w:rsidP="00E827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8"/>
          <w:szCs w:val="28"/>
        </w:rPr>
      </w:pPr>
    </w:p>
    <w:p w14:paraId="4F948944" w14:textId="77777777" w:rsidR="00E827EF" w:rsidRPr="002004D6" w:rsidRDefault="00E827EF" w:rsidP="00E827EF">
      <w:pPr>
        <w:pStyle w:val="index"/>
        <w:numPr>
          <w:ilvl w:val="0"/>
          <w:numId w:val="19"/>
        </w:numPr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2004D6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t>หนี้สินที่อาจเกิดขึ้น</w:t>
      </w:r>
    </w:p>
    <w:p w14:paraId="1062DAA2" w14:textId="77777777" w:rsidR="00E827EF" w:rsidRPr="002004D6" w:rsidRDefault="00E827EF" w:rsidP="00E827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59579C8" w14:textId="654CE512" w:rsidR="00070550" w:rsidRPr="002004D6" w:rsidRDefault="00070550" w:rsidP="000705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004D6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C91C4B">
        <w:rPr>
          <w:rFonts w:asciiTheme="majorBidi" w:hAnsiTheme="majorBidi" w:cstheme="majorBidi"/>
          <w:sz w:val="28"/>
          <w:szCs w:val="28"/>
        </w:rPr>
        <w:t xml:space="preserve">30 </w:t>
      </w:r>
      <w:r w:rsidR="00C91C4B">
        <w:rPr>
          <w:rFonts w:asciiTheme="majorBidi" w:hAnsiTheme="majorBidi" w:cstheme="majorBidi" w:hint="cs"/>
          <w:sz w:val="28"/>
          <w:szCs w:val="28"/>
          <w:cs/>
        </w:rPr>
        <w:t>กันยายน</w:t>
      </w:r>
      <w:r w:rsidR="009F7B11" w:rsidRPr="002004D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2004D6">
        <w:rPr>
          <w:rFonts w:asciiTheme="majorBidi" w:hAnsiTheme="majorBidi" w:cstheme="majorBidi"/>
          <w:sz w:val="28"/>
          <w:szCs w:val="28"/>
        </w:rPr>
        <w:t>256</w:t>
      </w:r>
      <w:r w:rsidR="009F7B11" w:rsidRPr="002004D6">
        <w:rPr>
          <w:rFonts w:asciiTheme="majorBidi" w:hAnsiTheme="majorBidi" w:cstheme="majorBidi"/>
          <w:sz w:val="28"/>
          <w:szCs w:val="28"/>
        </w:rPr>
        <w:t>5</w:t>
      </w:r>
      <w:r w:rsidRPr="002004D6">
        <w:rPr>
          <w:rFonts w:asciiTheme="majorBidi" w:hAnsiTheme="majorBidi" w:cstheme="majorBidi"/>
          <w:sz w:val="28"/>
          <w:szCs w:val="28"/>
        </w:rPr>
        <w:t xml:space="preserve"> </w:t>
      </w:r>
      <w:r w:rsidRPr="002004D6">
        <w:rPr>
          <w:rFonts w:asciiTheme="majorBidi" w:hAnsiTheme="majorBidi" w:cstheme="majorBidi"/>
          <w:sz w:val="28"/>
          <w:szCs w:val="28"/>
          <w:cs/>
        </w:rPr>
        <w:t>บริษัทมีหนี้สินที่อาจเกิดขึ้</w:t>
      </w:r>
      <w:r w:rsidRPr="002004D6">
        <w:rPr>
          <w:rFonts w:asciiTheme="majorBidi" w:hAnsiTheme="majorBidi" w:cstheme="majorBidi" w:hint="cs"/>
          <w:sz w:val="28"/>
          <w:szCs w:val="28"/>
          <w:cs/>
        </w:rPr>
        <w:t>น</w:t>
      </w:r>
      <w:r w:rsidRPr="002004D6">
        <w:rPr>
          <w:rFonts w:asciiTheme="majorBidi" w:hAnsiTheme="majorBidi" w:cstheme="majorBidi"/>
          <w:sz w:val="28"/>
          <w:szCs w:val="28"/>
          <w:cs/>
        </w:rPr>
        <w:t>จากการเข้าร่วมค้ำประกันสินเชื่อที่สถาบันการเงินให้แก่บริษัทย่อย</w:t>
      </w:r>
      <w:r w:rsidR="000D2229" w:rsidRPr="002004D6">
        <w:rPr>
          <w:rFonts w:asciiTheme="majorBidi" w:hAnsiTheme="majorBidi" w:cstheme="majorBidi"/>
          <w:sz w:val="28"/>
          <w:szCs w:val="28"/>
        </w:rPr>
        <w:br/>
      </w:r>
      <w:r w:rsidRPr="002004D6">
        <w:rPr>
          <w:rFonts w:asciiTheme="majorBidi" w:hAnsiTheme="majorBidi" w:cstheme="majorBidi"/>
          <w:sz w:val="28"/>
          <w:szCs w:val="28"/>
          <w:cs/>
        </w:rPr>
        <w:t>บางแห่งจำนวนเงินรวมประมาณ</w:t>
      </w:r>
      <w:r w:rsidR="008F6919">
        <w:rPr>
          <w:rFonts w:asciiTheme="majorBidi" w:hAnsiTheme="majorBidi" w:cstheme="majorBidi"/>
          <w:sz w:val="28"/>
          <w:szCs w:val="28"/>
        </w:rPr>
        <w:t xml:space="preserve"> 1,562 </w:t>
      </w:r>
      <w:r w:rsidR="00F46CC3" w:rsidRPr="002004D6">
        <w:rPr>
          <w:rFonts w:asciiTheme="majorBidi" w:hAnsiTheme="majorBidi" w:hint="cs"/>
          <w:sz w:val="28"/>
          <w:szCs w:val="28"/>
          <w:cs/>
        </w:rPr>
        <w:t>ล้านบาท</w:t>
      </w:r>
      <w:r w:rsidR="00F46CC3" w:rsidRPr="002004D6">
        <w:rPr>
          <w:rFonts w:asciiTheme="majorBidi" w:hAnsiTheme="majorBidi"/>
          <w:sz w:val="28"/>
          <w:szCs w:val="28"/>
          <w:cs/>
        </w:rPr>
        <w:t xml:space="preserve"> </w:t>
      </w:r>
      <w:r w:rsidR="00F46CC3" w:rsidRPr="002004D6">
        <w:rPr>
          <w:rFonts w:asciiTheme="majorBidi" w:hAnsiTheme="majorBidi" w:hint="cs"/>
          <w:sz w:val="28"/>
          <w:szCs w:val="28"/>
          <w:cs/>
        </w:rPr>
        <w:t>และ</w:t>
      </w:r>
      <w:r w:rsidR="00F46CC3" w:rsidRPr="002004D6">
        <w:rPr>
          <w:rFonts w:asciiTheme="majorBidi" w:hAnsiTheme="majorBidi"/>
          <w:sz w:val="28"/>
          <w:szCs w:val="28"/>
          <w:cs/>
        </w:rPr>
        <w:t xml:space="preserve"> </w:t>
      </w:r>
      <w:r w:rsidR="008F6919">
        <w:rPr>
          <w:rFonts w:asciiTheme="majorBidi" w:hAnsiTheme="majorBidi"/>
          <w:sz w:val="28"/>
          <w:szCs w:val="28"/>
        </w:rPr>
        <w:t>5</w:t>
      </w:r>
      <w:r w:rsidR="00F46CC3" w:rsidRPr="002004D6">
        <w:rPr>
          <w:rFonts w:asciiTheme="majorBidi" w:hAnsiTheme="majorBidi" w:cstheme="majorBidi"/>
          <w:sz w:val="28"/>
          <w:szCs w:val="28"/>
        </w:rPr>
        <w:t xml:space="preserve"> </w:t>
      </w:r>
      <w:r w:rsidR="00F46CC3" w:rsidRPr="002004D6">
        <w:rPr>
          <w:rFonts w:asciiTheme="majorBidi" w:hAnsiTheme="majorBidi" w:cstheme="majorBidi" w:hint="cs"/>
          <w:sz w:val="28"/>
          <w:szCs w:val="28"/>
          <w:cs/>
        </w:rPr>
        <w:t>ล้านเหรียญสหรัฐอเมริกา</w:t>
      </w:r>
    </w:p>
    <w:p w14:paraId="2DF8388E" w14:textId="7B3F9044" w:rsidR="004766FB" w:rsidRPr="002004D6" w:rsidRDefault="004766FB" w:rsidP="000705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4DA3143" w14:textId="329F647A" w:rsidR="00643C0C" w:rsidRPr="002004D6" w:rsidRDefault="00643C0C" w:rsidP="00643C0C">
      <w:pPr>
        <w:pStyle w:val="index"/>
        <w:numPr>
          <w:ilvl w:val="0"/>
          <w:numId w:val="19"/>
        </w:numPr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rtl/>
          <w:cs/>
        </w:rPr>
      </w:pPr>
      <w:r w:rsidRPr="002004D6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4D5053AE" w14:textId="149CDE45" w:rsidR="008F5B55" w:rsidRPr="002004D6" w:rsidRDefault="008F5B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6616AC32" w14:textId="0E0DC33F" w:rsidR="00255CF6" w:rsidRDefault="00CD2092" w:rsidP="00CD20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CD2092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Pr="00CD2092">
        <w:rPr>
          <w:rFonts w:asciiTheme="majorBidi" w:hAnsiTheme="majorBidi" w:cstheme="majorBidi"/>
          <w:sz w:val="28"/>
          <w:szCs w:val="28"/>
        </w:rPr>
        <w:t xml:space="preserve">28 </w:t>
      </w:r>
      <w:r w:rsidRPr="00CD2092">
        <w:rPr>
          <w:rFonts w:asciiTheme="majorBidi" w:hAnsiTheme="majorBidi" w:cstheme="majorBidi"/>
          <w:sz w:val="28"/>
          <w:szCs w:val="28"/>
          <w:cs/>
        </w:rPr>
        <w:t xml:space="preserve">ตุลาคม </w:t>
      </w:r>
      <w:r w:rsidRPr="00CD2092">
        <w:rPr>
          <w:rFonts w:asciiTheme="majorBidi" w:hAnsiTheme="majorBidi" w:cstheme="majorBidi"/>
          <w:sz w:val="28"/>
          <w:szCs w:val="28"/>
        </w:rPr>
        <w:t xml:space="preserve">2565 </w:t>
      </w:r>
      <w:r w:rsidRPr="00CD2092">
        <w:rPr>
          <w:rFonts w:asciiTheme="majorBidi" w:hAnsiTheme="majorBidi" w:cstheme="majorBidi"/>
          <w:sz w:val="28"/>
          <w:szCs w:val="28"/>
          <w:cs/>
        </w:rPr>
        <w:t xml:space="preserve">ที่ประชุมผู้ถือหุ้นของบริษัทย่อย </w:t>
      </w:r>
      <w:r w:rsidRPr="00CD2092">
        <w:rPr>
          <w:rFonts w:asciiTheme="majorBidi" w:hAnsiTheme="majorBidi" w:cstheme="majorBidi"/>
          <w:sz w:val="28"/>
          <w:szCs w:val="28"/>
        </w:rPr>
        <w:t xml:space="preserve">2 </w:t>
      </w:r>
      <w:r w:rsidRPr="00CD2092">
        <w:rPr>
          <w:rFonts w:asciiTheme="majorBidi" w:hAnsiTheme="majorBidi" w:cstheme="majorBidi"/>
          <w:sz w:val="28"/>
          <w:szCs w:val="28"/>
          <w:cs/>
        </w:rPr>
        <w:t xml:space="preserve">แห่ง คือ บริษัท จันทบุรีมารีนฟาร์ม จำกัด และ บริษัท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               </w:t>
      </w:r>
      <w:r w:rsidRPr="00CD2092">
        <w:rPr>
          <w:rFonts w:asciiTheme="majorBidi" w:hAnsiTheme="majorBidi" w:cstheme="majorBidi"/>
          <w:sz w:val="28"/>
          <w:szCs w:val="28"/>
          <w:cs/>
        </w:rPr>
        <w:t xml:space="preserve">สุรพลอะควาคัลเจอร์ จำกัด มีมติอนุมัติการควบกิจการของสองบริษัทเข้าด้วยกัน และจดทะเบียนจัดตั้งเป็นบริษัทย่อยแห่งใหม่ชื่อว่า บริษัท สุรพลไพร์ม จำกัด ซึ่งมีทุนจดทะเบียน </w:t>
      </w:r>
      <w:r w:rsidRPr="00CD2092">
        <w:rPr>
          <w:rFonts w:asciiTheme="majorBidi" w:hAnsiTheme="majorBidi" w:cstheme="majorBidi"/>
          <w:sz w:val="28"/>
          <w:szCs w:val="28"/>
        </w:rPr>
        <w:t xml:space="preserve">107.60 </w:t>
      </w:r>
      <w:r w:rsidRPr="00CD2092">
        <w:rPr>
          <w:rFonts w:asciiTheme="majorBidi" w:hAnsiTheme="majorBidi" w:cstheme="majorBidi"/>
          <w:sz w:val="28"/>
          <w:szCs w:val="28"/>
          <w:cs/>
        </w:rPr>
        <w:t xml:space="preserve">ล้านบาท แบ่งจำนวนหุ้นออกเป็น </w:t>
      </w:r>
      <w:r w:rsidRPr="00CD2092">
        <w:rPr>
          <w:rFonts w:asciiTheme="majorBidi" w:hAnsiTheme="majorBidi" w:cstheme="majorBidi"/>
          <w:sz w:val="28"/>
          <w:szCs w:val="28"/>
        </w:rPr>
        <w:t xml:space="preserve">17.22 </w:t>
      </w:r>
      <w:r w:rsidRPr="00CD2092">
        <w:rPr>
          <w:rFonts w:asciiTheme="majorBidi" w:hAnsiTheme="majorBidi" w:cstheme="majorBidi"/>
          <w:sz w:val="28"/>
          <w:szCs w:val="28"/>
          <w:cs/>
        </w:rPr>
        <w:t xml:space="preserve">ล้านหุ้น มูลค่าหุ้นละ </w:t>
      </w:r>
      <w:r w:rsidRPr="00CD2092">
        <w:rPr>
          <w:rFonts w:asciiTheme="majorBidi" w:hAnsiTheme="majorBidi" w:cstheme="majorBidi"/>
          <w:sz w:val="28"/>
          <w:szCs w:val="28"/>
        </w:rPr>
        <w:t xml:space="preserve">6.25 </w:t>
      </w:r>
      <w:r w:rsidRPr="00CD2092">
        <w:rPr>
          <w:rFonts w:asciiTheme="majorBidi" w:hAnsiTheme="majorBidi" w:cstheme="majorBidi"/>
          <w:sz w:val="28"/>
          <w:szCs w:val="28"/>
          <w:cs/>
        </w:rPr>
        <w:t xml:space="preserve">บาท </w:t>
      </w:r>
      <w:r w:rsidR="00F10898">
        <w:rPr>
          <w:rFonts w:asciiTheme="majorBidi" w:hAnsiTheme="majorBidi" w:cstheme="majorBidi" w:hint="cs"/>
          <w:sz w:val="28"/>
          <w:szCs w:val="28"/>
          <w:cs/>
        </w:rPr>
        <w:t xml:space="preserve">โดยบริษัทมีสัดส่วนการถือหุ้นร้อยละ </w:t>
      </w:r>
      <w:r w:rsidR="00F10898">
        <w:rPr>
          <w:rFonts w:asciiTheme="majorBidi" w:hAnsiTheme="majorBidi" w:cstheme="majorBidi"/>
          <w:sz w:val="28"/>
          <w:szCs w:val="28"/>
        </w:rPr>
        <w:t>97.54</w:t>
      </w:r>
      <w:r w:rsidR="00F1089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CD2092">
        <w:rPr>
          <w:rFonts w:asciiTheme="majorBidi" w:hAnsiTheme="majorBidi" w:cstheme="majorBidi"/>
          <w:sz w:val="28"/>
          <w:szCs w:val="28"/>
          <w:cs/>
        </w:rPr>
        <w:t xml:space="preserve">บริษัทย่อยดังกล่าวได้จดทะเบียนจัดตั้งบริษัทกับกระทรวงพาณิชย์เมื่อวันที่ </w:t>
      </w:r>
      <w:r w:rsidRPr="00CD2092">
        <w:rPr>
          <w:rFonts w:asciiTheme="majorBidi" w:hAnsiTheme="majorBidi" w:cstheme="majorBidi"/>
          <w:sz w:val="28"/>
          <w:szCs w:val="28"/>
        </w:rPr>
        <w:t xml:space="preserve">1 </w:t>
      </w:r>
      <w:r w:rsidRPr="00CD2092">
        <w:rPr>
          <w:rFonts w:asciiTheme="majorBidi" w:hAnsiTheme="majorBidi" w:cstheme="majorBidi"/>
          <w:sz w:val="28"/>
          <w:szCs w:val="28"/>
          <w:cs/>
        </w:rPr>
        <w:t xml:space="preserve">พฤศจิกายน </w:t>
      </w:r>
      <w:r w:rsidRPr="00CD2092">
        <w:rPr>
          <w:rFonts w:asciiTheme="majorBidi" w:hAnsiTheme="majorBidi" w:cstheme="majorBidi"/>
          <w:sz w:val="28"/>
          <w:szCs w:val="28"/>
        </w:rPr>
        <w:t>2565</w:t>
      </w:r>
    </w:p>
    <w:p w14:paraId="43EFCD37" w14:textId="61A095C3" w:rsidR="00CD2092" w:rsidRPr="00F10898" w:rsidRDefault="00CD2092" w:rsidP="00CD20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04A555A1" w14:textId="6BD27A68" w:rsidR="00CD2092" w:rsidRPr="00F41BE3" w:rsidRDefault="00CD2092" w:rsidP="00CD20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sectPr w:rsidR="00CD2092" w:rsidRPr="00F41BE3" w:rsidSect="00C57B52">
      <w:headerReference w:type="default" r:id="rId9"/>
      <w:footerReference w:type="default" r:id="rId10"/>
      <w:pgSz w:w="11907" w:h="16840"/>
      <w:pgMar w:top="691" w:right="1152" w:bottom="576" w:left="1152" w:header="720" w:footer="720" w:gutter="0"/>
      <w:pgNumType w:start="1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EE4FECE" w14:textId="77777777" w:rsidR="00635B51" w:rsidRDefault="00635B51" w:rsidP="004956B4">
      <w:r>
        <w:separator/>
      </w:r>
    </w:p>
  </w:endnote>
  <w:endnote w:type="continuationSeparator" w:id="0">
    <w:p w14:paraId="7C30F2EE" w14:textId="77777777" w:rsidR="00635B51" w:rsidRDefault="00635B51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1E69A5" w14:textId="77777777" w:rsidR="00AE7A12" w:rsidRPr="006F59B5" w:rsidRDefault="00AE7A12" w:rsidP="00AC7F8B">
    <w:pPr>
      <w:pStyle w:val="Footer"/>
      <w:framePr w:wrap="around" w:vAnchor="text" w:hAnchor="page" w:x="5881" w:y="-1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jc w:val="center"/>
      <w:rPr>
        <w:rStyle w:val="PageNumber"/>
        <w:rFonts w:ascii="Angsana New" w:hAnsi="Angsana New"/>
        <w:sz w:val="30"/>
        <w:szCs w:val="30"/>
      </w:rPr>
    </w:pPr>
    <w:r w:rsidRPr="006F59B5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6F59B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6F59B5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B9465E">
      <w:rPr>
        <w:rStyle w:val="PageNumber"/>
        <w:rFonts w:ascii="Angsana New" w:hAnsi="Angsana New"/>
        <w:noProof/>
        <w:sz w:val="30"/>
        <w:szCs w:val="30"/>
        <w:cs/>
      </w:rPr>
      <w:t>16</w:t>
    </w:r>
    <w:r w:rsidRPr="006F59B5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4DC7CCF0" w14:textId="77777777" w:rsidR="00AE7A12" w:rsidRPr="007661AC" w:rsidRDefault="00AE7A12" w:rsidP="00236606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9DDD491" w14:textId="77777777" w:rsidR="00635B51" w:rsidRDefault="00635B51" w:rsidP="004956B4">
      <w:r>
        <w:separator/>
      </w:r>
    </w:p>
  </w:footnote>
  <w:footnote w:type="continuationSeparator" w:id="0">
    <w:p w14:paraId="2F230EE5" w14:textId="77777777" w:rsidR="00635B51" w:rsidRDefault="00635B51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DE5B83" w14:textId="77777777" w:rsidR="000D619A" w:rsidRPr="00EB20B9" w:rsidRDefault="000D619A" w:rsidP="005E4D7A">
    <w:pPr>
      <w:pStyle w:val="acctmainheading"/>
      <w:tabs>
        <w:tab w:val="left" w:pos="7810"/>
      </w:tabs>
      <w:spacing w:after="0" w:line="240" w:lineRule="atLeast"/>
      <w:rPr>
        <w:rFonts w:ascii="Angsana New" w:hAnsi="Angsana New"/>
        <w:b w:val="0"/>
        <w:bCs/>
        <w:sz w:val="30"/>
        <w:szCs w:val="30"/>
        <w:lang w:bidi="th-TH"/>
      </w:rPr>
    </w:pPr>
    <w:r w:rsidRPr="00EB20B9">
      <w:rPr>
        <w:rFonts w:ascii="Angsana New" w:hAnsi="Angsana New"/>
        <w:b w:val="0"/>
        <w:bCs/>
        <w:sz w:val="30"/>
        <w:szCs w:val="30"/>
        <w:cs/>
        <w:lang w:bidi="th-TH"/>
      </w:rPr>
      <w:t>บริษัท สุรพลฟู้ดส์</w:t>
    </w:r>
    <w:r w:rsidRPr="00EB20B9">
      <w:rPr>
        <w:rFonts w:ascii="Angsana New" w:hAnsi="Angsana New"/>
        <w:b w:val="0"/>
        <w:bCs/>
        <w:sz w:val="30"/>
        <w:szCs w:val="30"/>
      </w:rPr>
      <w:t xml:space="preserve"> </w:t>
    </w:r>
    <w:r w:rsidRPr="00EB20B9">
      <w:rPr>
        <w:rFonts w:ascii="Angsana New" w:hAnsi="Angsana New"/>
        <w:b w:val="0"/>
        <w:bCs/>
        <w:sz w:val="30"/>
        <w:szCs w:val="30"/>
        <w:cs/>
        <w:lang w:bidi="th-TH"/>
      </w:rPr>
      <w:t>จำกัด (มหาชน) และบริษัทย่อย</w:t>
    </w:r>
  </w:p>
  <w:p w14:paraId="2B69A34E" w14:textId="77777777" w:rsidR="000D619A" w:rsidRPr="00EB20B9" w:rsidRDefault="000D619A" w:rsidP="005E4D7A">
    <w:pPr>
      <w:pStyle w:val="acctmainheading"/>
      <w:spacing w:after="0" w:line="240" w:lineRule="atLeast"/>
      <w:rPr>
        <w:rFonts w:ascii="Angsana New" w:hAnsi="Angsana New"/>
        <w:b w:val="0"/>
        <w:bCs/>
        <w:sz w:val="30"/>
        <w:szCs w:val="30"/>
        <w:cs/>
        <w:lang w:bidi="th-TH"/>
      </w:rPr>
    </w:pPr>
    <w:r w:rsidRPr="00EB20B9">
      <w:rPr>
        <w:rFonts w:ascii="Angsana New" w:hAnsi="Angsana New"/>
        <w:b w:val="0"/>
        <w:bCs/>
        <w:sz w:val="30"/>
        <w:szCs w:val="30"/>
        <w:cs/>
        <w:lang w:bidi="th-TH"/>
      </w:rPr>
      <w:t>หมายเหตุประกอบงบการเงินระหว่างกาล</w:t>
    </w:r>
    <w:r w:rsidRPr="00EB20B9">
      <w:rPr>
        <w:rFonts w:ascii="Angsana New" w:hAnsi="Angsana New" w:hint="cs"/>
        <w:b w:val="0"/>
        <w:bCs/>
        <w:sz w:val="30"/>
        <w:szCs w:val="30"/>
        <w:cs/>
        <w:lang w:bidi="th-TH"/>
      </w:rPr>
      <w:t>แบบย่อ</w:t>
    </w:r>
  </w:p>
  <w:p w14:paraId="0EAAC4B3" w14:textId="18D86F3A" w:rsidR="000D619A" w:rsidRPr="00EB20B9" w:rsidRDefault="00B8289D" w:rsidP="005E4D7A">
    <w:pPr>
      <w:pStyle w:val="acctmainheading"/>
      <w:spacing w:after="0" w:line="240" w:lineRule="atLeast"/>
      <w:rPr>
        <w:rFonts w:ascii="Angsana New" w:hAnsi="Angsana New"/>
        <w:b w:val="0"/>
        <w:bCs/>
        <w:sz w:val="30"/>
        <w:szCs w:val="30"/>
        <w:lang w:bidi="th-TH"/>
      </w:rPr>
    </w:pPr>
    <w:r w:rsidRPr="00620920">
      <w:rPr>
        <w:rFonts w:ascii="Angsana New" w:hAnsi="Angsana New"/>
        <w:b w:val="0"/>
        <w:bCs/>
        <w:sz w:val="30"/>
        <w:szCs w:val="30"/>
        <w:cs/>
        <w:lang w:bidi="th-TH"/>
      </w:rPr>
      <w:t>สำหรับงวด</w:t>
    </w:r>
    <w:r w:rsidRPr="00620920">
      <w:rPr>
        <w:rFonts w:ascii="Angsana New" w:hAnsi="Angsana New" w:hint="cs"/>
        <w:b w:val="0"/>
        <w:bCs/>
        <w:sz w:val="30"/>
        <w:szCs w:val="30"/>
        <w:cs/>
        <w:lang w:bidi="th-TH"/>
      </w:rPr>
      <w:t>สามเดือนและ</w:t>
    </w:r>
    <w:r>
      <w:rPr>
        <w:rFonts w:ascii="Angsana New" w:hAnsi="Angsana New" w:hint="cs"/>
        <w:b w:val="0"/>
        <w:bCs/>
        <w:sz w:val="30"/>
        <w:szCs w:val="30"/>
        <w:cs/>
        <w:lang w:bidi="th-TH"/>
      </w:rPr>
      <w:t>เก้า</w:t>
    </w:r>
    <w:r w:rsidRPr="00620920">
      <w:rPr>
        <w:rFonts w:ascii="Angsana New" w:hAnsi="Angsana New" w:hint="cs"/>
        <w:b w:val="0"/>
        <w:bCs/>
        <w:sz w:val="30"/>
        <w:szCs w:val="30"/>
        <w:cs/>
        <w:lang w:bidi="th-TH"/>
      </w:rPr>
      <w:t>เดือน</w:t>
    </w:r>
    <w:r w:rsidRPr="00620920">
      <w:rPr>
        <w:rFonts w:ascii="Angsana New" w:hAnsi="Angsana New"/>
        <w:b w:val="0"/>
        <w:bCs/>
        <w:sz w:val="30"/>
        <w:szCs w:val="30"/>
        <w:cs/>
        <w:lang w:bidi="th-TH"/>
      </w:rPr>
      <w:t>สิ้นสุดวันที่</w:t>
    </w:r>
    <w:r w:rsidRPr="00620920">
      <w:rPr>
        <w:rFonts w:ascii="Angsana New" w:hAnsi="Angsana New"/>
        <w:b w:val="0"/>
        <w:bCs/>
        <w:sz w:val="30"/>
        <w:szCs w:val="30"/>
        <w:lang w:bidi="th-TH"/>
      </w:rPr>
      <w:t xml:space="preserve"> </w:t>
    </w:r>
    <w:r w:rsidRPr="00620920">
      <w:rPr>
        <w:rFonts w:ascii="Angsana New" w:hAnsi="Angsana New"/>
        <w:sz w:val="30"/>
        <w:szCs w:val="30"/>
        <w:lang w:bidi="th-TH"/>
      </w:rPr>
      <w:t>30</w:t>
    </w:r>
    <w:r w:rsidRPr="00620920">
      <w:rPr>
        <w:rFonts w:ascii="Angsana New" w:hAnsi="Angsana New"/>
        <w:b w:val="0"/>
        <w:bCs/>
        <w:sz w:val="30"/>
        <w:szCs w:val="30"/>
        <w:lang w:bidi="th-TH"/>
      </w:rPr>
      <w:t xml:space="preserve"> </w:t>
    </w:r>
    <w:r>
      <w:rPr>
        <w:rFonts w:ascii="Angsana New" w:hAnsi="Angsana New" w:hint="cs"/>
        <w:b w:val="0"/>
        <w:bCs/>
        <w:sz w:val="30"/>
        <w:szCs w:val="30"/>
        <w:cs/>
        <w:lang w:bidi="th-TH"/>
      </w:rPr>
      <w:t>กันยา</w:t>
    </w:r>
    <w:r w:rsidRPr="00620920">
      <w:rPr>
        <w:rFonts w:ascii="Angsana New" w:hAnsi="Angsana New" w:hint="cs"/>
        <w:b w:val="0"/>
        <w:bCs/>
        <w:sz w:val="30"/>
        <w:szCs w:val="30"/>
        <w:cs/>
        <w:lang w:bidi="th-TH"/>
      </w:rPr>
      <w:t>ยน</w:t>
    </w:r>
    <w:r w:rsidR="000D619A">
      <w:rPr>
        <w:rFonts w:ascii="Angsana New" w:hAnsi="Angsana New"/>
        <w:b w:val="0"/>
        <w:bCs/>
        <w:sz w:val="30"/>
        <w:szCs w:val="30"/>
        <w:lang w:val="en-US" w:bidi="th-TH"/>
      </w:rPr>
      <w:t xml:space="preserve"> </w:t>
    </w:r>
    <w:r w:rsidR="000D619A">
      <w:rPr>
        <w:rFonts w:ascii="Angsana New" w:hAnsi="Angsana New"/>
        <w:sz w:val="30"/>
        <w:szCs w:val="30"/>
        <w:lang w:val="en-US" w:bidi="th-TH"/>
      </w:rPr>
      <w:t>2565</w:t>
    </w:r>
    <w:r w:rsidR="000D619A" w:rsidRPr="00EB20B9">
      <w:rPr>
        <w:rFonts w:ascii="Angsana New" w:hAnsi="Angsana New"/>
        <w:sz w:val="30"/>
        <w:szCs w:val="30"/>
        <w:lang w:bidi="th-TH"/>
      </w:rPr>
      <w:t xml:space="preserve"> </w:t>
    </w:r>
    <w:r w:rsidR="000D619A" w:rsidRPr="00EB20B9">
      <w:rPr>
        <w:rFonts w:ascii="Angsana New" w:hAnsi="Angsana New" w:hint="cs"/>
        <w:b w:val="0"/>
        <w:bCs/>
        <w:sz w:val="30"/>
        <w:szCs w:val="30"/>
        <w:cs/>
        <w:lang w:bidi="th-TH"/>
      </w:rPr>
      <w:t>(ไม่ได้ตรวจสอบ)</w:t>
    </w:r>
  </w:p>
  <w:p w14:paraId="4848C6F1" w14:textId="77777777" w:rsidR="000D619A" w:rsidRPr="00D74AD8" w:rsidRDefault="000D619A" w:rsidP="00D74AD8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>
    <w:nsid w:val="FFFFFF81"/>
    <w:multiLevelType w:val="singleLevel"/>
    <w:tmpl w:val="3A5C2ED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>
    <w:nsid w:val="06354318"/>
    <w:multiLevelType w:val="hybridMultilevel"/>
    <w:tmpl w:val="587CFB42"/>
    <w:lvl w:ilvl="0" w:tplc="AA201F2C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2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30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780" w:hanging="360"/>
      </w:pPr>
    </w:lvl>
    <w:lvl w:ilvl="2" w:tplc="0409001B" w:tentative="1">
      <w:start w:val="1"/>
      <w:numFmt w:val="lowerRoman"/>
      <w:lvlText w:val="%3."/>
      <w:lvlJc w:val="right"/>
      <w:pPr>
        <w:ind w:left="4500" w:hanging="180"/>
      </w:pPr>
    </w:lvl>
    <w:lvl w:ilvl="3" w:tplc="0409000F" w:tentative="1">
      <w:start w:val="1"/>
      <w:numFmt w:val="decimal"/>
      <w:lvlText w:val="%4."/>
      <w:lvlJc w:val="left"/>
      <w:pPr>
        <w:ind w:left="5220" w:hanging="360"/>
      </w:pPr>
    </w:lvl>
    <w:lvl w:ilvl="4" w:tplc="04090019" w:tentative="1">
      <w:start w:val="1"/>
      <w:numFmt w:val="lowerLetter"/>
      <w:lvlText w:val="%5."/>
      <w:lvlJc w:val="left"/>
      <w:pPr>
        <w:ind w:left="5940" w:hanging="360"/>
      </w:pPr>
    </w:lvl>
    <w:lvl w:ilvl="5" w:tplc="0409001B" w:tentative="1">
      <w:start w:val="1"/>
      <w:numFmt w:val="lowerRoman"/>
      <w:lvlText w:val="%6."/>
      <w:lvlJc w:val="right"/>
      <w:pPr>
        <w:ind w:left="6660" w:hanging="180"/>
      </w:pPr>
    </w:lvl>
    <w:lvl w:ilvl="6" w:tplc="0409000F" w:tentative="1">
      <w:start w:val="1"/>
      <w:numFmt w:val="decimal"/>
      <w:lvlText w:val="%7."/>
      <w:lvlJc w:val="left"/>
      <w:pPr>
        <w:ind w:left="7380" w:hanging="360"/>
      </w:pPr>
    </w:lvl>
    <w:lvl w:ilvl="7" w:tplc="04090019" w:tentative="1">
      <w:start w:val="1"/>
      <w:numFmt w:val="lowerLetter"/>
      <w:lvlText w:val="%8."/>
      <w:lvlJc w:val="left"/>
      <w:pPr>
        <w:ind w:left="8100" w:hanging="360"/>
      </w:pPr>
    </w:lvl>
    <w:lvl w:ilvl="8" w:tplc="0409001B" w:tentative="1">
      <w:start w:val="1"/>
      <w:numFmt w:val="lowerRoman"/>
      <w:lvlText w:val="%9."/>
      <w:lvlJc w:val="right"/>
      <w:pPr>
        <w:ind w:left="8820" w:hanging="180"/>
      </w:pPr>
    </w:lvl>
  </w:abstractNum>
  <w:abstractNum w:abstractNumId="13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4">
    <w:nsid w:val="10122733"/>
    <w:multiLevelType w:val="hybridMultilevel"/>
    <w:tmpl w:val="157A65E6"/>
    <w:lvl w:ilvl="0" w:tplc="C58C3FA6"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>
    <w:nsid w:val="189C5C85"/>
    <w:multiLevelType w:val="hybridMultilevel"/>
    <w:tmpl w:val="26CCA6D4"/>
    <w:lvl w:ilvl="0" w:tplc="EC369504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16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>
    <w:nsid w:val="1F0D5C89"/>
    <w:multiLevelType w:val="hybridMultilevel"/>
    <w:tmpl w:val="3AF42430"/>
    <w:lvl w:ilvl="0" w:tplc="CB6EF79A">
      <w:start w:val="1"/>
      <w:numFmt w:val="decimal"/>
      <w:lvlText w:val="%1"/>
      <w:lvlJc w:val="left"/>
      <w:pPr>
        <w:ind w:left="30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FFE167F"/>
    <w:multiLevelType w:val="hybridMultilevel"/>
    <w:tmpl w:val="4FF49F66"/>
    <w:lvl w:ilvl="0" w:tplc="B992BF86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146"/>
        </w:tabs>
        <w:ind w:left="214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66"/>
        </w:tabs>
        <w:ind w:left="28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86"/>
        </w:tabs>
        <w:ind w:left="35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6"/>
        </w:tabs>
        <w:ind w:left="430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6"/>
        </w:tabs>
        <w:ind w:left="50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6"/>
        </w:tabs>
        <w:ind w:left="57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6"/>
        </w:tabs>
        <w:ind w:left="646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6"/>
        </w:tabs>
        <w:ind w:left="7186" w:hanging="360"/>
      </w:pPr>
      <w:rPr>
        <w:rFonts w:ascii="Wingdings" w:hAnsi="Wingdings" w:hint="default"/>
      </w:rPr>
    </w:lvl>
  </w:abstractNum>
  <w:abstractNum w:abstractNumId="19">
    <w:nsid w:val="200D4423"/>
    <w:multiLevelType w:val="hybridMultilevel"/>
    <w:tmpl w:val="E6B67AE8"/>
    <w:lvl w:ilvl="0" w:tplc="2DC4366A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63E456C"/>
    <w:multiLevelType w:val="hybridMultilevel"/>
    <w:tmpl w:val="66B47090"/>
    <w:lvl w:ilvl="0" w:tplc="ABCC58A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2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>
    <w:nsid w:val="37730378"/>
    <w:multiLevelType w:val="hybridMultilevel"/>
    <w:tmpl w:val="5BD697BC"/>
    <w:lvl w:ilvl="0" w:tplc="EFB492F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>
    <w:nsid w:val="3DF22F01"/>
    <w:multiLevelType w:val="hybridMultilevel"/>
    <w:tmpl w:val="DD3CDD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8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>
    <w:nsid w:val="401F1D1C"/>
    <w:multiLevelType w:val="hybridMultilevel"/>
    <w:tmpl w:val="A88C7258"/>
    <w:lvl w:ilvl="0" w:tplc="620C0478">
      <w:start w:val="13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>
    <w:nsid w:val="43F303E6"/>
    <w:multiLevelType w:val="hybridMultilevel"/>
    <w:tmpl w:val="2CB2F9A0"/>
    <w:lvl w:ilvl="0" w:tplc="33468CA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>
    <w:nsid w:val="47A0006B"/>
    <w:multiLevelType w:val="multilevel"/>
    <w:tmpl w:val="A684BE5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b w:val="0"/>
        <w:bCs w:val="0"/>
        <w:color w:val="auto"/>
        <w:sz w:val="28"/>
        <w:szCs w:val="2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start w:val="1"/>
      <w:numFmt w:val="bullet"/>
      <w:lvlText w:val=""/>
      <w:lvlJc w:val="left"/>
      <w:pPr>
        <w:tabs>
          <w:tab w:val="num" w:pos="1020"/>
        </w:tabs>
        <w:ind w:left="1020" w:hanging="340"/>
      </w:pPr>
      <w:rPr>
        <w:rFonts w:ascii="Symbol" w:hAnsi="Symbol" w:hint="default"/>
        <w:b w:val="0"/>
        <w:bCs w:val="0"/>
        <w:sz w:val="22"/>
        <w:szCs w:val="22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2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4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5">
    <w:nsid w:val="505F02AA"/>
    <w:multiLevelType w:val="hybridMultilevel"/>
    <w:tmpl w:val="0B4A59CC"/>
    <w:lvl w:ilvl="0" w:tplc="6494DB28">
      <w:start w:val="165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2BB05EE"/>
    <w:multiLevelType w:val="hybridMultilevel"/>
    <w:tmpl w:val="4FE80E4C"/>
    <w:lvl w:ilvl="0" w:tplc="A2B8E4DC">
      <w:start w:val="1"/>
      <w:numFmt w:val="decimal"/>
      <w:lvlText w:val="%1)"/>
      <w:lvlJc w:val="left"/>
      <w:pPr>
        <w:ind w:left="720" w:hanging="360"/>
      </w:pPr>
      <w:rPr>
        <w:rFonts w:asciiTheme="majorBidi" w:hAnsiTheme="majorBidi" w:cstheme="majorBidi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96372B6"/>
    <w:multiLevelType w:val="hybridMultilevel"/>
    <w:tmpl w:val="544436D2"/>
    <w:lvl w:ilvl="0" w:tplc="D3864A3C">
      <w:numFmt w:val="bullet"/>
      <w:lvlText w:val="-"/>
      <w:lvlJc w:val="left"/>
      <w:pPr>
        <w:ind w:left="52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8" w:hanging="360"/>
      </w:pPr>
      <w:rPr>
        <w:rFonts w:ascii="Wingdings" w:hAnsi="Wingdings" w:hint="default"/>
      </w:rPr>
    </w:lvl>
  </w:abstractNum>
  <w:abstractNum w:abstractNumId="38">
    <w:nsid w:val="5F0D4A1E"/>
    <w:multiLevelType w:val="hybridMultilevel"/>
    <w:tmpl w:val="B802B1A0"/>
    <w:lvl w:ilvl="0" w:tplc="10A87EE0">
      <w:numFmt w:val="bullet"/>
      <w:lvlText w:val="-"/>
      <w:lvlJc w:val="left"/>
      <w:pPr>
        <w:ind w:left="35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1" w:hanging="360"/>
      </w:pPr>
      <w:rPr>
        <w:rFonts w:ascii="Wingdings" w:hAnsi="Wingdings" w:hint="default"/>
      </w:rPr>
    </w:lvl>
  </w:abstractNum>
  <w:abstractNum w:abstractNumId="39">
    <w:nsid w:val="652F7CB8"/>
    <w:multiLevelType w:val="multilevel"/>
    <w:tmpl w:val="7F9E4610"/>
    <w:lvl w:ilvl="0">
      <w:start w:val="1"/>
      <w:numFmt w:val="decimal"/>
      <w:pStyle w:val="Style1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b/>
        <w:b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4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2">
    <w:nsid w:val="694A104C"/>
    <w:multiLevelType w:val="hybridMultilevel"/>
    <w:tmpl w:val="9C48EA96"/>
    <w:lvl w:ilvl="0" w:tplc="C09A5904">
      <w:start w:val="1"/>
      <w:numFmt w:val="decimal"/>
      <w:lvlText w:val="15ข.%1"/>
      <w:lvlJc w:val="left"/>
      <w:pPr>
        <w:tabs>
          <w:tab w:val="num" w:pos="1345"/>
        </w:tabs>
        <w:ind w:left="1345" w:hanging="465"/>
      </w:pPr>
      <w:rPr>
        <w:rFonts w:ascii="Angsana New" w:hAnsi="Angsana New" w:cs="Angsana New" w:hint="default"/>
        <w:b w:val="0"/>
        <w:bCs w:val="0"/>
        <w:i/>
        <w:iCs/>
        <w:sz w:val="30"/>
        <w:szCs w:val="30"/>
        <w:lang w:val="en-US"/>
      </w:rPr>
    </w:lvl>
    <w:lvl w:ilvl="1" w:tplc="71844FC8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1E202506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C45ED3D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8E26C9C8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977CE97E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1E200BD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EF788D16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2A6E020E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43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5">
    <w:nsid w:val="76C65C30"/>
    <w:multiLevelType w:val="hybridMultilevel"/>
    <w:tmpl w:val="20304DDE"/>
    <w:lvl w:ilvl="0" w:tplc="B2A035A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8FB2182A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7F0A46E8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A08ED652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856C20DE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2E34CA68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6D00FCB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73481B2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7B5AD17C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6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4"/>
  </w:num>
  <w:num w:numId="12">
    <w:abstractNumId w:val="21"/>
  </w:num>
  <w:num w:numId="13">
    <w:abstractNumId w:val="41"/>
  </w:num>
  <w:num w:numId="14">
    <w:abstractNumId w:val="22"/>
  </w:num>
  <w:num w:numId="15">
    <w:abstractNumId w:val="26"/>
  </w:num>
  <w:num w:numId="16">
    <w:abstractNumId w:val="44"/>
  </w:num>
  <w:num w:numId="17">
    <w:abstractNumId w:val="45"/>
  </w:num>
  <w:num w:numId="18">
    <w:abstractNumId w:val="31"/>
  </w:num>
  <w:num w:numId="19">
    <w:abstractNumId w:val="17"/>
  </w:num>
  <w:num w:numId="20">
    <w:abstractNumId w:val="19"/>
  </w:num>
  <w:num w:numId="21">
    <w:abstractNumId w:val="28"/>
  </w:num>
  <w:num w:numId="22">
    <w:abstractNumId w:val="18"/>
  </w:num>
  <w:num w:numId="23">
    <w:abstractNumId w:val="14"/>
  </w:num>
  <w:num w:numId="24">
    <w:abstractNumId w:val="15"/>
  </w:num>
  <w:num w:numId="25">
    <w:abstractNumId w:val="12"/>
  </w:num>
  <w:num w:numId="26">
    <w:abstractNumId w:val="25"/>
  </w:num>
  <w:num w:numId="27">
    <w:abstractNumId w:val="36"/>
  </w:num>
  <w:num w:numId="28">
    <w:abstractNumId w:val="42"/>
  </w:num>
  <w:num w:numId="29">
    <w:abstractNumId w:val="23"/>
  </w:num>
  <w:num w:numId="30">
    <w:abstractNumId w:val="5"/>
  </w:num>
  <w:num w:numId="31">
    <w:abstractNumId w:val="5"/>
  </w:num>
  <w:num w:numId="32">
    <w:abstractNumId w:val="29"/>
  </w:num>
  <w:num w:numId="33">
    <w:abstractNumId w:val="13"/>
  </w:num>
  <w:num w:numId="34">
    <w:abstractNumId w:val="11"/>
  </w:num>
  <w:num w:numId="35">
    <w:abstractNumId w:val="16"/>
  </w:num>
  <w:num w:numId="36">
    <w:abstractNumId w:val="40"/>
  </w:num>
  <w:num w:numId="37">
    <w:abstractNumId w:val="20"/>
  </w:num>
  <w:num w:numId="38">
    <w:abstractNumId w:val="43"/>
  </w:num>
  <w:num w:numId="39">
    <w:abstractNumId w:val="33"/>
  </w:num>
  <w:num w:numId="40">
    <w:abstractNumId w:val="32"/>
  </w:num>
  <w:num w:numId="41">
    <w:abstractNumId w:val="10"/>
  </w:num>
  <w:num w:numId="42">
    <w:abstractNumId w:val="27"/>
  </w:num>
  <w:num w:numId="43">
    <w:abstractNumId w:val="38"/>
  </w:num>
  <w:num w:numId="44">
    <w:abstractNumId w:val="37"/>
  </w:num>
  <w:num w:numId="45">
    <w:abstractNumId w:val="34"/>
  </w:num>
  <w:num w:numId="46">
    <w:abstractNumId w:val="39"/>
  </w:num>
  <w:num w:numId="47">
    <w:abstractNumId w:val="46"/>
  </w:num>
  <w:num w:numId="48">
    <w:abstractNumId w:val="46"/>
  </w:num>
  <w:num w:numId="49">
    <w:abstractNumId w:val="35"/>
  </w:num>
  <w:num w:numId="50">
    <w:abstractNumId w:val="30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raftWatermark" w:val="0"/>
  </w:docVars>
  <w:rsids>
    <w:rsidRoot w:val="00127299"/>
    <w:rsid w:val="0000094F"/>
    <w:rsid w:val="00000BCE"/>
    <w:rsid w:val="000010E6"/>
    <w:rsid w:val="000019C7"/>
    <w:rsid w:val="00001CA8"/>
    <w:rsid w:val="00001F7B"/>
    <w:rsid w:val="00002354"/>
    <w:rsid w:val="00002C83"/>
    <w:rsid w:val="00002CEB"/>
    <w:rsid w:val="00003CCC"/>
    <w:rsid w:val="00004904"/>
    <w:rsid w:val="00004A4A"/>
    <w:rsid w:val="00005A4B"/>
    <w:rsid w:val="00005B12"/>
    <w:rsid w:val="00005CC9"/>
    <w:rsid w:val="00006B07"/>
    <w:rsid w:val="00007539"/>
    <w:rsid w:val="000077BF"/>
    <w:rsid w:val="000101D7"/>
    <w:rsid w:val="0001057D"/>
    <w:rsid w:val="00010A5F"/>
    <w:rsid w:val="00010C47"/>
    <w:rsid w:val="000111F3"/>
    <w:rsid w:val="0001120F"/>
    <w:rsid w:val="000118FB"/>
    <w:rsid w:val="0001215E"/>
    <w:rsid w:val="000133E6"/>
    <w:rsid w:val="0001352C"/>
    <w:rsid w:val="0001378E"/>
    <w:rsid w:val="00013F72"/>
    <w:rsid w:val="000140B0"/>
    <w:rsid w:val="0001451A"/>
    <w:rsid w:val="000149CF"/>
    <w:rsid w:val="00014F2D"/>
    <w:rsid w:val="000150EA"/>
    <w:rsid w:val="00015137"/>
    <w:rsid w:val="00015305"/>
    <w:rsid w:val="0001566D"/>
    <w:rsid w:val="00015686"/>
    <w:rsid w:val="00016175"/>
    <w:rsid w:val="00016519"/>
    <w:rsid w:val="000168A1"/>
    <w:rsid w:val="000171A7"/>
    <w:rsid w:val="00017704"/>
    <w:rsid w:val="0001796E"/>
    <w:rsid w:val="00017DC9"/>
    <w:rsid w:val="00017E07"/>
    <w:rsid w:val="0002034E"/>
    <w:rsid w:val="00020A1F"/>
    <w:rsid w:val="00020BC1"/>
    <w:rsid w:val="00020BDB"/>
    <w:rsid w:val="00020CB9"/>
    <w:rsid w:val="00020D86"/>
    <w:rsid w:val="0002122B"/>
    <w:rsid w:val="000218DF"/>
    <w:rsid w:val="00021B08"/>
    <w:rsid w:val="00021B27"/>
    <w:rsid w:val="00023E11"/>
    <w:rsid w:val="000243E1"/>
    <w:rsid w:val="00024E7C"/>
    <w:rsid w:val="00024FC9"/>
    <w:rsid w:val="000259EB"/>
    <w:rsid w:val="00026078"/>
    <w:rsid w:val="000263EB"/>
    <w:rsid w:val="000264EA"/>
    <w:rsid w:val="000267B8"/>
    <w:rsid w:val="000271F2"/>
    <w:rsid w:val="000278F4"/>
    <w:rsid w:val="00027AF3"/>
    <w:rsid w:val="000301E0"/>
    <w:rsid w:val="000301ED"/>
    <w:rsid w:val="0003039C"/>
    <w:rsid w:val="000304CF"/>
    <w:rsid w:val="00030CC4"/>
    <w:rsid w:val="00031093"/>
    <w:rsid w:val="00031890"/>
    <w:rsid w:val="0003192C"/>
    <w:rsid w:val="00031A85"/>
    <w:rsid w:val="00031B12"/>
    <w:rsid w:val="00031DD4"/>
    <w:rsid w:val="00031F19"/>
    <w:rsid w:val="00032181"/>
    <w:rsid w:val="000325A4"/>
    <w:rsid w:val="000327A5"/>
    <w:rsid w:val="00032D4D"/>
    <w:rsid w:val="00032F5B"/>
    <w:rsid w:val="00033524"/>
    <w:rsid w:val="00033888"/>
    <w:rsid w:val="000339B8"/>
    <w:rsid w:val="00033A3C"/>
    <w:rsid w:val="00035AA5"/>
    <w:rsid w:val="000372CE"/>
    <w:rsid w:val="0003733B"/>
    <w:rsid w:val="00037B03"/>
    <w:rsid w:val="00037B04"/>
    <w:rsid w:val="00037C17"/>
    <w:rsid w:val="00040183"/>
    <w:rsid w:val="00040382"/>
    <w:rsid w:val="00040A54"/>
    <w:rsid w:val="00040ACC"/>
    <w:rsid w:val="00040E8A"/>
    <w:rsid w:val="00041093"/>
    <w:rsid w:val="0004163E"/>
    <w:rsid w:val="00042008"/>
    <w:rsid w:val="00042173"/>
    <w:rsid w:val="00043372"/>
    <w:rsid w:val="000433FE"/>
    <w:rsid w:val="00043F38"/>
    <w:rsid w:val="000443D1"/>
    <w:rsid w:val="00044AA1"/>
    <w:rsid w:val="00044B2E"/>
    <w:rsid w:val="00044F10"/>
    <w:rsid w:val="000451CF"/>
    <w:rsid w:val="0004524F"/>
    <w:rsid w:val="000455F1"/>
    <w:rsid w:val="00046995"/>
    <w:rsid w:val="00046B22"/>
    <w:rsid w:val="00046BD1"/>
    <w:rsid w:val="00046C99"/>
    <w:rsid w:val="000471E7"/>
    <w:rsid w:val="00047325"/>
    <w:rsid w:val="00051910"/>
    <w:rsid w:val="00051A22"/>
    <w:rsid w:val="00051D7D"/>
    <w:rsid w:val="0005211F"/>
    <w:rsid w:val="0005215C"/>
    <w:rsid w:val="000521AD"/>
    <w:rsid w:val="000524E7"/>
    <w:rsid w:val="000525BE"/>
    <w:rsid w:val="000526B6"/>
    <w:rsid w:val="00052BDE"/>
    <w:rsid w:val="00052E02"/>
    <w:rsid w:val="0005311E"/>
    <w:rsid w:val="000532AE"/>
    <w:rsid w:val="00054BA4"/>
    <w:rsid w:val="00055960"/>
    <w:rsid w:val="00055BE6"/>
    <w:rsid w:val="00055D63"/>
    <w:rsid w:val="00056045"/>
    <w:rsid w:val="000566B0"/>
    <w:rsid w:val="000566E4"/>
    <w:rsid w:val="000567C9"/>
    <w:rsid w:val="000568EF"/>
    <w:rsid w:val="00057188"/>
    <w:rsid w:val="000574DA"/>
    <w:rsid w:val="00057637"/>
    <w:rsid w:val="00057FA4"/>
    <w:rsid w:val="00060244"/>
    <w:rsid w:val="0006034B"/>
    <w:rsid w:val="0006098A"/>
    <w:rsid w:val="00060B69"/>
    <w:rsid w:val="0006210C"/>
    <w:rsid w:val="000622B0"/>
    <w:rsid w:val="00062603"/>
    <w:rsid w:val="00062ABE"/>
    <w:rsid w:val="00062B9C"/>
    <w:rsid w:val="000633BE"/>
    <w:rsid w:val="00063655"/>
    <w:rsid w:val="00063D9F"/>
    <w:rsid w:val="00063FFE"/>
    <w:rsid w:val="0006402D"/>
    <w:rsid w:val="00064692"/>
    <w:rsid w:val="000646A7"/>
    <w:rsid w:val="00064AC6"/>
    <w:rsid w:val="000654CE"/>
    <w:rsid w:val="000656E1"/>
    <w:rsid w:val="00065987"/>
    <w:rsid w:val="00065A19"/>
    <w:rsid w:val="00065C80"/>
    <w:rsid w:val="00066084"/>
    <w:rsid w:val="000662D8"/>
    <w:rsid w:val="000668E8"/>
    <w:rsid w:val="0006692E"/>
    <w:rsid w:val="00066A1A"/>
    <w:rsid w:val="000671D5"/>
    <w:rsid w:val="000674B3"/>
    <w:rsid w:val="00067940"/>
    <w:rsid w:val="00067D22"/>
    <w:rsid w:val="00067EF7"/>
    <w:rsid w:val="000700CF"/>
    <w:rsid w:val="00070550"/>
    <w:rsid w:val="00071022"/>
    <w:rsid w:val="00071735"/>
    <w:rsid w:val="0007183A"/>
    <w:rsid w:val="00071D73"/>
    <w:rsid w:val="00072076"/>
    <w:rsid w:val="00072EEE"/>
    <w:rsid w:val="00072F6D"/>
    <w:rsid w:val="00073068"/>
    <w:rsid w:val="000730CF"/>
    <w:rsid w:val="00073179"/>
    <w:rsid w:val="0007324F"/>
    <w:rsid w:val="00073B26"/>
    <w:rsid w:val="0007423B"/>
    <w:rsid w:val="00074408"/>
    <w:rsid w:val="000744C3"/>
    <w:rsid w:val="000744FA"/>
    <w:rsid w:val="00074721"/>
    <w:rsid w:val="000747C5"/>
    <w:rsid w:val="0007509B"/>
    <w:rsid w:val="000751B4"/>
    <w:rsid w:val="00075466"/>
    <w:rsid w:val="00075480"/>
    <w:rsid w:val="000754D3"/>
    <w:rsid w:val="00075EEF"/>
    <w:rsid w:val="00076DEE"/>
    <w:rsid w:val="00077105"/>
    <w:rsid w:val="0007719F"/>
    <w:rsid w:val="0007749A"/>
    <w:rsid w:val="00080074"/>
    <w:rsid w:val="000800A1"/>
    <w:rsid w:val="000802CE"/>
    <w:rsid w:val="000804CC"/>
    <w:rsid w:val="00081C07"/>
    <w:rsid w:val="00081EEE"/>
    <w:rsid w:val="00081EFD"/>
    <w:rsid w:val="000820E2"/>
    <w:rsid w:val="0008279C"/>
    <w:rsid w:val="00082C57"/>
    <w:rsid w:val="00082E3A"/>
    <w:rsid w:val="00082F02"/>
    <w:rsid w:val="00082F24"/>
    <w:rsid w:val="00083054"/>
    <w:rsid w:val="0008310D"/>
    <w:rsid w:val="0008356D"/>
    <w:rsid w:val="000836CF"/>
    <w:rsid w:val="00083766"/>
    <w:rsid w:val="00083D1E"/>
    <w:rsid w:val="00083DCC"/>
    <w:rsid w:val="00084A76"/>
    <w:rsid w:val="000858C9"/>
    <w:rsid w:val="000860E3"/>
    <w:rsid w:val="00086FF5"/>
    <w:rsid w:val="000872CF"/>
    <w:rsid w:val="00087347"/>
    <w:rsid w:val="00087773"/>
    <w:rsid w:val="00087C9A"/>
    <w:rsid w:val="00087EB3"/>
    <w:rsid w:val="00087FBB"/>
    <w:rsid w:val="00090486"/>
    <w:rsid w:val="00090D18"/>
    <w:rsid w:val="00090F49"/>
    <w:rsid w:val="000910D7"/>
    <w:rsid w:val="0009135C"/>
    <w:rsid w:val="000915AD"/>
    <w:rsid w:val="00091F0D"/>
    <w:rsid w:val="00092A60"/>
    <w:rsid w:val="00092DBB"/>
    <w:rsid w:val="000930EC"/>
    <w:rsid w:val="0009311C"/>
    <w:rsid w:val="0009332C"/>
    <w:rsid w:val="00093804"/>
    <w:rsid w:val="000939DC"/>
    <w:rsid w:val="00093E84"/>
    <w:rsid w:val="00093F95"/>
    <w:rsid w:val="00095E35"/>
    <w:rsid w:val="00095F85"/>
    <w:rsid w:val="0009651F"/>
    <w:rsid w:val="00096F3C"/>
    <w:rsid w:val="00097346"/>
    <w:rsid w:val="0009756E"/>
    <w:rsid w:val="000A0522"/>
    <w:rsid w:val="000A0721"/>
    <w:rsid w:val="000A0745"/>
    <w:rsid w:val="000A13FC"/>
    <w:rsid w:val="000A1ECA"/>
    <w:rsid w:val="000A207B"/>
    <w:rsid w:val="000A2D5B"/>
    <w:rsid w:val="000A2DD6"/>
    <w:rsid w:val="000A32EB"/>
    <w:rsid w:val="000A3DD7"/>
    <w:rsid w:val="000A44A9"/>
    <w:rsid w:val="000A4E5A"/>
    <w:rsid w:val="000A4F2B"/>
    <w:rsid w:val="000A56A2"/>
    <w:rsid w:val="000A60E6"/>
    <w:rsid w:val="000A647C"/>
    <w:rsid w:val="000A6624"/>
    <w:rsid w:val="000A6C35"/>
    <w:rsid w:val="000A753F"/>
    <w:rsid w:val="000A755E"/>
    <w:rsid w:val="000A7F25"/>
    <w:rsid w:val="000B019D"/>
    <w:rsid w:val="000B0354"/>
    <w:rsid w:val="000B0501"/>
    <w:rsid w:val="000B05B0"/>
    <w:rsid w:val="000B0AD3"/>
    <w:rsid w:val="000B0E74"/>
    <w:rsid w:val="000B1454"/>
    <w:rsid w:val="000B15FB"/>
    <w:rsid w:val="000B1B44"/>
    <w:rsid w:val="000B1D23"/>
    <w:rsid w:val="000B202D"/>
    <w:rsid w:val="000B2267"/>
    <w:rsid w:val="000B2FA2"/>
    <w:rsid w:val="000B37D0"/>
    <w:rsid w:val="000B3CCA"/>
    <w:rsid w:val="000B42C8"/>
    <w:rsid w:val="000B44A5"/>
    <w:rsid w:val="000B4A7A"/>
    <w:rsid w:val="000B4AF4"/>
    <w:rsid w:val="000B4F77"/>
    <w:rsid w:val="000B511D"/>
    <w:rsid w:val="000B53F5"/>
    <w:rsid w:val="000B5CBE"/>
    <w:rsid w:val="000B63C1"/>
    <w:rsid w:val="000B64EE"/>
    <w:rsid w:val="000B6608"/>
    <w:rsid w:val="000B67A4"/>
    <w:rsid w:val="000B6F78"/>
    <w:rsid w:val="000B7210"/>
    <w:rsid w:val="000B7605"/>
    <w:rsid w:val="000B7793"/>
    <w:rsid w:val="000B781F"/>
    <w:rsid w:val="000B78AD"/>
    <w:rsid w:val="000B794A"/>
    <w:rsid w:val="000B7A60"/>
    <w:rsid w:val="000B7B5A"/>
    <w:rsid w:val="000B7DCF"/>
    <w:rsid w:val="000C05A9"/>
    <w:rsid w:val="000C0946"/>
    <w:rsid w:val="000C120A"/>
    <w:rsid w:val="000C18CE"/>
    <w:rsid w:val="000C2E69"/>
    <w:rsid w:val="000C37DA"/>
    <w:rsid w:val="000C39D7"/>
    <w:rsid w:val="000C42A4"/>
    <w:rsid w:val="000C42B3"/>
    <w:rsid w:val="000C4D8E"/>
    <w:rsid w:val="000C5099"/>
    <w:rsid w:val="000C52FB"/>
    <w:rsid w:val="000C5373"/>
    <w:rsid w:val="000C5607"/>
    <w:rsid w:val="000C6026"/>
    <w:rsid w:val="000C656A"/>
    <w:rsid w:val="000C699B"/>
    <w:rsid w:val="000C69E9"/>
    <w:rsid w:val="000C6D34"/>
    <w:rsid w:val="000C6EEE"/>
    <w:rsid w:val="000C723A"/>
    <w:rsid w:val="000C7281"/>
    <w:rsid w:val="000C7996"/>
    <w:rsid w:val="000C7B57"/>
    <w:rsid w:val="000D03FA"/>
    <w:rsid w:val="000D0DAD"/>
    <w:rsid w:val="000D1030"/>
    <w:rsid w:val="000D11AF"/>
    <w:rsid w:val="000D1AB9"/>
    <w:rsid w:val="000D2229"/>
    <w:rsid w:val="000D2B34"/>
    <w:rsid w:val="000D2C41"/>
    <w:rsid w:val="000D2F9C"/>
    <w:rsid w:val="000D3721"/>
    <w:rsid w:val="000D414A"/>
    <w:rsid w:val="000D41FB"/>
    <w:rsid w:val="000D42C8"/>
    <w:rsid w:val="000D4A40"/>
    <w:rsid w:val="000D524F"/>
    <w:rsid w:val="000D56C8"/>
    <w:rsid w:val="000D5730"/>
    <w:rsid w:val="000D5D76"/>
    <w:rsid w:val="000D619A"/>
    <w:rsid w:val="000D626B"/>
    <w:rsid w:val="000D630D"/>
    <w:rsid w:val="000D6750"/>
    <w:rsid w:val="000D72B9"/>
    <w:rsid w:val="000D7792"/>
    <w:rsid w:val="000D79DC"/>
    <w:rsid w:val="000E01AC"/>
    <w:rsid w:val="000E0660"/>
    <w:rsid w:val="000E0CBF"/>
    <w:rsid w:val="000E1118"/>
    <w:rsid w:val="000E12FB"/>
    <w:rsid w:val="000E1365"/>
    <w:rsid w:val="000E1581"/>
    <w:rsid w:val="000E18D5"/>
    <w:rsid w:val="000E220D"/>
    <w:rsid w:val="000E22AF"/>
    <w:rsid w:val="000E29A8"/>
    <w:rsid w:val="000E3028"/>
    <w:rsid w:val="000E3194"/>
    <w:rsid w:val="000E33FE"/>
    <w:rsid w:val="000E3764"/>
    <w:rsid w:val="000E383D"/>
    <w:rsid w:val="000E3A5A"/>
    <w:rsid w:val="000E3B96"/>
    <w:rsid w:val="000E3DD4"/>
    <w:rsid w:val="000E3E94"/>
    <w:rsid w:val="000E4674"/>
    <w:rsid w:val="000E4782"/>
    <w:rsid w:val="000E47CA"/>
    <w:rsid w:val="000E4AE5"/>
    <w:rsid w:val="000E4E92"/>
    <w:rsid w:val="000E5290"/>
    <w:rsid w:val="000E54CF"/>
    <w:rsid w:val="000E558A"/>
    <w:rsid w:val="000E6192"/>
    <w:rsid w:val="000E66A1"/>
    <w:rsid w:val="000E6913"/>
    <w:rsid w:val="000E6A68"/>
    <w:rsid w:val="000E6CEA"/>
    <w:rsid w:val="000E74E0"/>
    <w:rsid w:val="000E7A5E"/>
    <w:rsid w:val="000E7B59"/>
    <w:rsid w:val="000E7B6A"/>
    <w:rsid w:val="000E7E13"/>
    <w:rsid w:val="000E7E44"/>
    <w:rsid w:val="000E7EB2"/>
    <w:rsid w:val="000F0248"/>
    <w:rsid w:val="000F0C2A"/>
    <w:rsid w:val="000F12FB"/>
    <w:rsid w:val="000F1371"/>
    <w:rsid w:val="000F1D70"/>
    <w:rsid w:val="000F2971"/>
    <w:rsid w:val="000F2B8B"/>
    <w:rsid w:val="000F34D9"/>
    <w:rsid w:val="000F3711"/>
    <w:rsid w:val="000F3730"/>
    <w:rsid w:val="000F395C"/>
    <w:rsid w:val="000F50EA"/>
    <w:rsid w:val="000F5621"/>
    <w:rsid w:val="000F5704"/>
    <w:rsid w:val="000F6768"/>
    <w:rsid w:val="000F68CA"/>
    <w:rsid w:val="000F6AC7"/>
    <w:rsid w:val="000F6E36"/>
    <w:rsid w:val="000F6FF8"/>
    <w:rsid w:val="000F717A"/>
    <w:rsid w:val="000F7429"/>
    <w:rsid w:val="000F75DD"/>
    <w:rsid w:val="000F7944"/>
    <w:rsid w:val="000F7ADB"/>
    <w:rsid w:val="000F7B70"/>
    <w:rsid w:val="000F7CE5"/>
    <w:rsid w:val="001004B6"/>
    <w:rsid w:val="00100A7D"/>
    <w:rsid w:val="001012BC"/>
    <w:rsid w:val="001022B0"/>
    <w:rsid w:val="00102467"/>
    <w:rsid w:val="001033D9"/>
    <w:rsid w:val="00103A65"/>
    <w:rsid w:val="0010411F"/>
    <w:rsid w:val="001044D5"/>
    <w:rsid w:val="0010563D"/>
    <w:rsid w:val="0010586C"/>
    <w:rsid w:val="00105CB6"/>
    <w:rsid w:val="00106179"/>
    <w:rsid w:val="0010634C"/>
    <w:rsid w:val="00106361"/>
    <w:rsid w:val="00106797"/>
    <w:rsid w:val="00106C05"/>
    <w:rsid w:val="00106C50"/>
    <w:rsid w:val="001077C4"/>
    <w:rsid w:val="001077F5"/>
    <w:rsid w:val="00107988"/>
    <w:rsid w:val="00107BFA"/>
    <w:rsid w:val="001100EE"/>
    <w:rsid w:val="001102B7"/>
    <w:rsid w:val="001112E5"/>
    <w:rsid w:val="0011134B"/>
    <w:rsid w:val="00111A41"/>
    <w:rsid w:val="00111AB8"/>
    <w:rsid w:val="00112685"/>
    <w:rsid w:val="001128D7"/>
    <w:rsid w:val="00112B10"/>
    <w:rsid w:val="00112D81"/>
    <w:rsid w:val="00112FDA"/>
    <w:rsid w:val="00113267"/>
    <w:rsid w:val="00113510"/>
    <w:rsid w:val="00113CFB"/>
    <w:rsid w:val="0011451B"/>
    <w:rsid w:val="00114521"/>
    <w:rsid w:val="00114868"/>
    <w:rsid w:val="001148E7"/>
    <w:rsid w:val="0011499E"/>
    <w:rsid w:val="00114B63"/>
    <w:rsid w:val="00114E94"/>
    <w:rsid w:val="00115EBD"/>
    <w:rsid w:val="00115F14"/>
    <w:rsid w:val="001167BC"/>
    <w:rsid w:val="00117163"/>
    <w:rsid w:val="00117D16"/>
    <w:rsid w:val="00117D5E"/>
    <w:rsid w:val="001201D0"/>
    <w:rsid w:val="00120302"/>
    <w:rsid w:val="00120F9C"/>
    <w:rsid w:val="0012113F"/>
    <w:rsid w:val="0012132F"/>
    <w:rsid w:val="001223A8"/>
    <w:rsid w:val="001225BE"/>
    <w:rsid w:val="00122744"/>
    <w:rsid w:val="00122BF8"/>
    <w:rsid w:val="00122F45"/>
    <w:rsid w:val="001231FB"/>
    <w:rsid w:val="00123655"/>
    <w:rsid w:val="00123963"/>
    <w:rsid w:val="00123986"/>
    <w:rsid w:val="001245DB"/>
    <w:rsid w:val="001245F0"/>
    <w:rsid w:val="00124623"/>
    <w:rsid w:val="001246E7"/>
    <w:rsid w:val="00124E01"/>
    <w:rsid w:val="001251A3"/>
    <w:rsid w:val="00126240"/>
    <w:rsid w:val="00126412"/>
    <w:rsid w:val="00126C10"/>
    <w:rsid w:val="0012709A"/>
    <w:rsid w:val="00127299"/>
    <w:rsid w:val="001273AC"/>
    <w:rsid w:val="001277C7"/>
    <w:rsid w:val="0013011E"/>
    <w:rsid w:val="001307FB"/>
    <w:rsid w:val="00130A0F"/>
    <w:rsid w:val="00130FA8"/>
    <w:rsid w:val="00131197"/>
    <w:rsid w:val="001313A8"/>
    <w:rsid w:val="001315B7"/>
    <w:rsid w:val="00132190"/>
    <w:rsid w:val="00132E1B"/>
    <w:rsid w:val="00132E24"/>
    <w:rsid w:val="00132FCF"/>
    <w:rsid w:val="001333E8"/>
    <w:rsid w:val="0013481D"/>
    <w:rsid w:val="00134A9E"/>
    <w:rsid w:val="00134D7C"/>
    <w:rsid w:val="0013514E"/>
    <w:rsid w:val="001354A7"/>
    <w:rsid w:val="00135614"/>
    <w:rsid w:val="001358D7"/>
    <w:rsid w:val="00135B2A"/>
    <w:rsid w:val="00135B73"/>
    <w:rsid w:val="00135E2E"/>
    <w:rsid w:val="0013735B"/>
    <w:rsid w:val="00137B61"/>
    <w:rsid w:val="00140203"/>
    <w:rsid w:val="00140421"/>
    <w:rsid w:val="00140B8C"/>
    <w:rsid w:val="00140EA3"/>
    <w:rsid w:val="00140FB7"/>
    <w:rsid w:val="0014198D"/>
    <w:rsid w:val="00141FB1"/>
    <w:rsid w:val="00142273"/>
    <w:rsid w:val="001424D4"/>
    <w:rsid w:val="00142F54"/>
    <w:rsid w:val="00143090"/>
    <w:rsid w:val="00143455"/>
    <w:rsid w:val="00143492"/>
    <w:rsid w:val="001435E7"/>
    <w:rsid w:val="00143700"/>
    <w:rsid w:val="001437FB"/>
    <w:rsid w:val="00143A07"/>
    <w:rsid w:val="00144226"/>
    <w:rsid w:val="001444E1"/>
    <w:rsid w:val="0014472F"/>
    <w:rsid w:val="0014519C"/>
    <w:rsid w:val="001452CC"/>
    <w:rsid w:val="00145E75"/>
    <w:rsid w:val="00146464"/>
    <w:rsid w:val="00146AAA"/>
    <w:rsid w:val="00146D0A"/>
    <w:rsid w:val="00146D81"/>
    <w:rsid w:val="00146DBB"/>
    <w:rsid w:val="001472BD"/>
    <w:rsid w:val="001473CB"/>
    <w:rsid w:val="001479CC"/>
    <w:rsid w:val="00147B90"/>
    <w:rsid w:val="001504CF"/>
    <w:rsid w:val="00150922"/>
    <w:rsid w:val="00150A2B"/>
    <w:rsid w:val="00150EE9"/>
    <w:rsid w:val="001512F5"/>
    <w:rsid w:val="00151824"/>
    <w:rsid w:val="0015191E"/>
    <w:rsid w:val="00151CAD"/>
    <w:rsid w:val="0015208D"/>
    <w:rsid w:val="001528EC"/>
    <w:rsid w:val="00152B69"/>
    <w:rsid w:val="0015353D"/>
    <w:rsid w:val="001535D7"/>
    <w:rsid w:val="00154177"/>
    <w:rsid w:val="001542BE"/>
    <w:rsid w:val="00154694"/>
    <w:rsid w:val="0015477D"/>
    <w:rsid w:val="00154B64"/>
    <w:rsid w:val="00154C37"/>
    <w:rsid w:val="00155BB3"/>
    <w:rsid w:val="00155DA1"/>
    <w:rsid w:val="00155F23"/>
    <w:rsid w:val="00156368"/>
    <w:rsid w:val="001565BA"/>
    <w:rsid w:val="001571A4"/>
    <w:rsid w:val="001577E1"/>
    <w:rsid w:val="00157F94"/>
    <w:rsid w:val="00160077"/>
    <w:rsid w:val="0016013B"/>
    <w:rsid w:val="0016043C"/>
    <w:rsid w:val="00160777"/>
    <w:rsid w:val="00160A29"/>
    <w:rsid w:val="00160A6E"/>
    <w:rsid w:val="00160DBB"/>
    <w:rsid w:val="00160FCF"/>
    <w:rsid w:val="00161E12"/>
    <w:rsid w:val="001620C9"/>
    <w:rsid w:val="001629D3"/>
    <w:rsid w:val="00162A8D"/>
    <w:rsid w:val="0016318A"/>
    <w:rsid w:val="00163386"/>
    <w:rsid w:val="00163581"/>
    <w:rsid w:val="00163688"/>
    <w:rsid w:val="00163DE0"/>
    <w:rsid w:val="001644A7"/>
    <w:rsid w:val="0016467C"/>
    <w:rsid w:val="00164B64"/>
    <w:rsid w:val="001651E9"/>
    <w:rsid w:val="00165451"/>
    <w:rsid w:val="00165AFF"/>
    <w:rsid w:val="0016668C"/>
    <w:rsid w:val="00166CC5"/>
    <w:rsid w:val="00166D66"/>
    <w:rsid w:val="0016711F"/>
    <w:rsid w:val="0016752C"/>
    <w:rsid w:val="00167D31"/>
    <w:rsid w:val="0017053B"/>
    <w:rsid w:val="00170B87"/>
    <w:rsid w:val="00171086"/>
    <w:rsid w:val="0017121D"/>
    <w:rsid w:val="00171829"/>
    <w:rsid w:val="00171D05"/>
    <w:rsid w:val="00171EB2"/>
    <w:rsid w:val="0017250C"/>
    <w:rsid w:val="001726B6"/>
    <w:rsid w:val="001726FD"/>
    <w:rsid w:val="00172A69"/>
    <w:rsid w:val="00172B9D"/>
    <w:rsid w:val="001738E5"/>
    <w:rsid w:val="001739D8"/>
    <w:rsid w:val="0017414F"/>
    <w:rsid w:val="00174340"/>
    <w:rsid w:val="00174B9B"/>
    <w:rsid w:val="00175066"/>
    <w:rsid w:val="0017555B"/>
    <w:rsid w:val="001758AC"/>
    <w:rsid w:val="00175A64"/>
    <w:rsid w:val="0017625D"/>
    <w:rsid w:val="001762F1"/>
    <w:rsid w:val="00176411"/>
    <w:rsid w:val="00176519"/>
    <w:rsid w:val="00176CCD"/>
    <w:rsid w:val="00177115"/>
    <w:rsid w:val="001773B7"/>
    <w:rsid w:val="001778CE"/>
    <w:rsid w:val="00177AFE"/>
    <w:rsid w:val="00177D64"/>
    <w:rsid w:val="00177F70"/>
    <w:rsid w:val="00180679"/>
    <w:rsid w:val="001808C6"/>
    <w:rsid w:val="0018100E"/>
    <w:rsid w:val="0018128D"/>
    <w:rsid w:val="0018159A"/>
    <w:rsid w:val="001815DC"/>
    <w:rsid w:val="0018194A"/>
    <w:rsid w:val="001824A8"/>
    <w:rsid w:val="00182848"/>
    <w:rsid w:val="001829C5"/>
    <w:rsid w:val="001831D8"/>
    <w:rsid w:val="001831DD"/>
    <w:rsid w:val="001833FE"/>
    <w:rsid w:val="001837CF"/>
    <w:rsid w:val="00183A6B"/>
    <w:rsid w:val="00184353"/>
    <w:rsid w:val="00184572"/>
    <w:rsid w:val="0018484D"/>
    <w:rsid w:val="00184878"/>
    <w:rsid w:val="0018494A"/>
    <w:rsid w:val="00184D33"/>
    <w:rsid w:val="0018530E"/>
    <w:rsid w:val="001853F3"/>
    <w:rsid w:val="001855A3"/>
    <w:rsid w:val="00186040"/>
    <w:rsid w:val="00186220"/>
    <w:rsid w:val="00187060"/>
    <w:rsid w:val="001878A4"/>
    <w:rsid w:val="00187A43"/>
    <w:rsid w:val="00187C37"/>
    <w:rsid w:val="00187CE3"/>
    <w:rsid w:val="001903CC"/>
    <w:rsid w:val="0019079F"/>
    <w:rsid w:val="00190E65"/>
    <w:rsid w:val="0019176C"/>
    <w:rsid w:val="00191B63"/>
    <w:rsid w:val="00192018"/>
    <w:rsid w:val="00192850"/>
    <w:rsid w:val="00192B65"/>
    <w:rsid w:val="001930B4"/>
    <w:rsid w:val="00193298"/>
    <w:rsid w:val="0019475A"/>
    <w:rsid w:val="00194BD3"/>
    <w:rsid w:val="00194C25"/>
    <w:rsid w:val="00194CD7"/>
    <w:rsid w:val="00195445"/>
    <w:rsid w:val="0019567E"/>
    <w:rsid w:val="00195AFA"/>
    <w:rsid w:val="00195BA8"/>
    <w:rsid w:val="0019627D"/>
    <w:rsid w:val="001965F4"/>
    <w:rsid w:val="00196A5F"/>
    <w:rsid w:val="00196EF1"/>
    <w:rsid w:val="00196FB5"/>
    <w:rsid w:val="001975BD"/>
    <w:rsid w:val="0019780E"/>
    <w:rsid w:val="00197EC9"/>
    <w:rsid w:val="001A0443"/>
    <w:rsid w:val="001A0BCC"/>
    <w:rsid w:val="001A0BDA"/>
    <w:rsid w:val="001A0EEB"/>
    <w:rsid w:val="001A15F8"/>
    <w:rsid w:val="001A1760"/>
    <w:rsid w:val="001A197B"/>
    <w:rsid w:val="001A1C0F"/>
    <w:rsid w:val="001A22D8"/>
    <w:rsid w:val="001A2E5D"/>
    <w:rsid w:val="001A3005"/>
    <w:rsid w:val="001A33DE"/>
    <w:rsid w:val="001A3884"/>
    <w:rsid w:val="001A3FBE"/>
    <w:rsid w:val="001A41A1"/>
    <w:rsid w:val="001A47DD"/>
    <w:rsid w:val="001A52F3"/>
    <w:rsid w:val="001A5738"/>
    <w:rsid w:val="001A5C36"/>
    <w:rsid w:val="001A6298"/>
    <w:rsid w:val="001A6345"/>
    <w:rsid w:val="001A6647"/>
    <w:rsid w:val="001A72D8"/>
    <w:rsid w:val="001A7D9E"/>
    <w:rsid w:val="001A7E80"/>
    <w:rsid w:val="001A7F02"/>
    <w:rsid w:val="001B01A0"/>
    <w:rsid w:val="001B02D0"/>
    <w:rsid w:val="001B0C74"/>
    <w:rsid w:val="001B0F3C"/>
    <w:rsid w:val="001B18E3"/>
    <w:rsid w:val="001B1909"/>
    <w:rsid w:val="001B1C98"/>
    <w:rsid w:val="001B20F7"/>
    <w:rsid w:val="001B2428"/>
    <w:rsid w:val="001B253E"/>
    <w:rsid w:val="001B267A"/>
    <w:rsid w:val="001B28D5"/>
    <w:rsid w:val="001B2B68"/>
    <w:rsid w:val="001B2F02"/>
    <w:rsid w:val="001B36E9"/>
    <w:rsid w:val="001B370B"/>
    <w:rsid w:val="001B4B06"/>
    <w:rsid w:val="001B4E79"/>
    <w:rsid w:val="001B5B5C"/>
    <w:rsid w:val="001B6335"/>
    <w:rsid w:val="001B66AD"/>
    <w:rsid w:val="001B68F1"/>
    <w:rsid w:val="001B7BF5"/>
    <w:rsid w:val="001B7C5F"/>
    <w:rsid w:val="001C0137"/>
    <w:rsid w:val="001C0442"/>
    <w:rsid w:val="001C04D8"/>
    <w:rsid w:val="001C060D"/>
    <w:rsid w:val="001C07D7"/>
    <w:rsid w:val="001C09ED"/>
    <w:rsid w:val="001C13BB"/>
    <w:rsid w:val="001C16DA"/>
    <w:rsid w:val="001C16E5"/>
    <w:rsid w:val="001C1816"/>
    <w:rsid w:val="001C1B7C"/>
    <w:rsid w:val="001C2233"/>
    <w:rsid w:val="001C34B4"/>
    <w:rsid w:val="001C3FC5"/>
    <w:rsid w:val="001C41B1"/>
    <w:rsid w:val="001C4208"/>
    <w:rsid w:val="001C439E"/>
    <w:rsid w:val="001C43F3"/>
    <w:rsid w:val="001C4480"/>
    <w:rsid w:val="001C4625"/>
    <w:rsid w:val="001C4AE7"/>
    <w:rsid w:val="001C5F69"/>
    <w:rsid w:val="001C644B"/>
    <w:rsid w:val="001C66BB"/>
    <w:rsid w:val="001C6B33"/>
    <w:rsid w:val="001C76B8"/>
    <w:rsid w:val="001C78D2"/>
    <w:rsid w:val="001D03F3"/>
    <w:rsid w:val="001D071E"/>
    <w:rsid w:val="001D0777"/>
    <w:rsid w:val="001D0996"/>
    <w:rsid w:val="001D0C7E"/>
    <w:rsid w:val="001D0CCA"/>
    <w:rsid w:val="001D0E2E"/>
    <w:rsid w:val="001D1BBC"/>
    <w:rsid w:val="001D1F50"/>
    <w:rsid w:val="001D21CF"/>
    <w:rsid w:val="001D2250"/>
    <w:rsid w:val="001D243D"/>
    <w:rsid w:val="001D278F"/>
    <w:rsid w:val="001D283E"/>
    <w:rsid w:val="001D2C6D"/>
    <w:rsid w:val="001D30E6"/>
    <w:rsid w:val="001D34CB"/>
    <w:rsid w:val="001D3679"/>
    <w:rsid w:val="001D375A"/>
    <w:rsid w:val="001D38DA"/>
    <w:rsid w:val="001D3A47"/>
    <w:rsid w:val="001D3C3D"/>
    <w:rsid w:val="001D4376"/>
    <w:rsid w:val="001D4C33"/>
    <w:rsid w:val="001D511D"/>
    <w:rsid w:val="001D5714"/>
    <w:rsid w:val="001D59CA"/>
    <w:rsid w:val="001D5EC4"/>
    <w:rsid w:val="001D660A"/>
    <w:rsid w:val="001D6703"/>
    <w:rsid w:val="001D716C"/>
    <w:rsid w:val="001D7310"/>
    <w:rsid w:val="001D7475"/>
    <w:rsid w:val="001D7718"/>
    <w:rsid w:val="001D7728"/>
    <w:rsid w:val="001E0449"/>
    <w:rsid w:val="001E097F"/>
    <w:rsid w:val="001E0F8F"/>
    <w:rsid w:val="001E1037"/>
    <w:rsid w:val="001E13AA"/>
    <w:rsid w:val="001E14CF"/>
    <w:rsid w:val="001E172D"/>
    <w:rsid w:val="001E1C75"/>
    <w:rsid w:val="001E23E9"/>
    <w:rsid w:val="001E31A6"/>
    <w:rsid w:val="001E3861"/>
    <w:rsid w:val="001E3981"/>
    <w:rsid w:val="001E3EC6"/>
    <w:rsid w:val="001E3F51"/>
    <w:rsid w:val="001E4CE6"/>
    <w:rsid w:val="001E4D23"/>
    <w:rsid w:val="001E53CB"/>
    <w:rsid w:val="001E5621"/>
    <w:rsid w:val="001E6E82"/>
    <w:rsid w:val="001E7716"/>
    <w:rsid w:val="001E789C"/>
    <w:rsid w:val="001E7FDA"/>
    <w:rsid w:val="001F078B"/>
    <w:rsid w:val="001F099D"/>
    <w:rsid w:val="001F0A17"/>
    <w:rsid w:val="001F0C71"/>
    <w:rsid w:val="001F0F67"/>
    <w:rsid w:val="001F10A5"/>
    <w:rsid w:val="001F14AA"/>
    <w:rsid w:val="001F1F28"/>
    <w:rsid w:val="001F279E"/>
    <w:rsid w:val="001F3A10"/>
    <w:rsid w:val="001F3CC3"/>
    <w:rsid w:val="001F40C3"/>
    <w:rsid w:val="001F4204"/>
    <w:rsid w:val="001F4547"/>
    <w:rsid w:val="001F47A9"/>
    <w:rsid w:val="001F51D4"/>
    <w:rsid w:val="001F5C62"/>
    <w:rsid w:val="001F5C69"/>
    <w:rsid w:val="001F5DBF"/>
    <w:rsid w:val="001F60A6"/>
    <w:rsid w:val="001F64A1"/>
    <w:rsid w:val="001F675C"/>
    <w:rsid w:val="001F7163"/>
    <w:rsid w:val="001F74F5"/>
    <w:rsid w:val="001F7563"/>
    <w:rsid w:val="001F759D"/>
    <w:rsid w:val="001F7797"/>
    <w:rsid w:val="001F78EC"/>
    <w:rsid w:val="001F7928"/>
    <w:rsid w:val="001F7C9B"/>
    <w:rsid w:val="002004D6"/>
    <w:rsid w:val="002006A9"/>
    <w:rsid w:val="002007F5"/>
    <w:rsid w:val="00200E49"/>
    <w:rsid w:val="0020178D"/>
    <w:rsid w:val="00201AF5"/>
    <w:rsid w:val="00201E87"/>
    <w:rsid w:val="00201F7D"/>
    <w:rsid w:val="002021D9"/>
    <w:rsid w:val="002023E2"/>
    <w:rsid w:val="002025BC"/>
    <w:rsid w:val="00202869"/>
    <w:rsid w:val="00202EC5"/>
    <w:rsid w:val="00203BDA"/>
    <w:rsid w:val="00204382"/>
    <w:rsid w:val="00204B6D"/>
    <w:rsid w:val="00204BD6"/>
    <w:rsid w:val="00204D9D"/>
    <w:rsid w:val="00205589"/>
    <w:rsid w:val="002056C8"/>
    <w:rsid w:val="002059EC"/>
    <w:rsid w:val="00205F93"/>
    <w:rsid w:val="00206115"/>
    <w:rsid w:val="00206CED"/>
    <w:rsid w:val="0020729B"/>
    <w:rsid w:val="002075BC"/>
    <w:rsid w:val="002075FA"/>
    <w:rsid w:val="0021000D"/>
    <w:rsid w:val="0021013B"/>
    <w:rsid w:val="00210543"/>
    <w:rsid w:val="0021056F"/>
    <w:rsid w:val="002105BC"/>
    <w:rsid w:val="002108D7"/>
    <w:rsid w:val="0021144D"/>
    <w:rsid w:val="00211542"/>
    <w:rsid w:val="002116E9"/>
    <w:rsid w:val="00211701"/>
    <w:rsid w:val="00211981"/>
    <w:rsid w:val="00212313"/>
    <w:rsid w:val="00212B40"/>
    <w:rsid w:val="00213C64"/>
    <w:rsid w:val="00213C7F"/>
    <w:rsid w:val="002146F2"/>
    <w:rsid w:val="002148F1"/>
    <w:rsid w:val="00214F5D"/>
    <w:rsid w:val="00215C32"/>
    <w:rsid w:val="00215EC2"/>
    <w:rsid w:val="00215F90"/>
    <w:rsid w:val="002160B3"/>
    <w:rsid w:val="002162EA"/>
    <w:rsid w:val="0021696C"/>
    <w:rsid w:val="00216AB6"/>
    <w:rsid w:val="00216B83"/>
    <w:rsid w:val="0021784C"/>
    <w:rsid w:val="00217B1D"/>
    <w:rsid w:val="002201F4"/>
    <w:rsid w:val="00220F04"/>
    <w:rsid w:val="00221025"/>
    <w:rsid w:val="002214B0"/>
    <w:rsid w:val="00221636"/>
    <w:rsid w:val="0022177F"/>
    <w:rsid w:val="00221929"/>
    <w:rsid w:val="00224234"/>
    <w:rsid w:val="00224285"/>
    <w:rsid w:val="002245B2"/>
    <w:rsid w:val="00224653"/>
    <w:rsid w:val="0022488A"/>
    <w:rsid w:val="00224E5F"/>
    <w:rsid w:val="00225069"/>
    <w:rsid w:val="00225F9E"/>
    <w:rsid w:val="00226549"/>
    <w:rsid w:val="00226697"/>
    <w:rsid w:val="0022669C"/>
    <w:rsid w:val="00227E54"/>
    <w:rsid w:val="00230166"/>
    <w:rsid w:val="002304F7"/>
    <w:rsid w:val="00230E6F"/>
    <w:rsid w:val="00231242"/>
    <w:rsid w:val="00231B5C"/>
    <w:rsid w:val="002320F9"/>
    <w:rsid w:val="002325D8"/>
    <w:rsid w:val="0023279E"/>
    <w:rsid w:val="00232B93"/>
    <w:rsid w:val="002330B4"/>
    <w:rsid w:val="00234162"/>
    <w:rsid w:val="00234A10"/>
    <w:rsid w:val="00234E85"/>
    <w:rsid w:val="00235971"/>
    <w:rsid w:val="00235A5D"/>
    <w:rsid w:val="00235D0A"/>
    <w:rsid w:val="00235DA1"/>
    <w:rsid w:val="00235F8F"/>
    <w:rsid w:val="00235FA7"/>
    <w:rsid w:val="002363E3"/>
    <w:rsid w:val="0023656E"/>
    <w:rsid w:val="00236606"/>
    <w:rsid w:val="002367BE"/>
    <w:rsid w:val="00236D3C"/>
    <w:rsid w:val="00236DAD"/>
    <w:rsid w:val="0023739C"/>
    <w:rsid w:val="002377FE"/>
    <w:rsid w:val="00237C2A"/>
    <w:rsid w:val="00240217"/>
    <w:rsid w:val="002404C4"/>
    <w:rsid w:val="002411C2"/>
    <w:rsid w:val="002411C6"/>
    <w:rsid w:val="00241682"/>
    <w:rsid w:val="002417F3"/>
    <w:rsid w:val="00241939"/>
    <w:rsid w:val="00241A6E"/>
    <w:rsid w:val="00241AE1"/>
    <w:rsid w:val="00241D1E"/>
    <w:rsid w:val="0024233B"/>
    <w:rsid w:val="00242E53"/>
    <w:rsid w:val="002431D8"/>
    <w:rsid w:val="00243716"/>
    <w:rsid w:val="00243EBF"/>
    <w:rsid w:val="00243FA7"/>
    <w:rsid w:val="002450FF"/>
    <w:rsid w:val="0024590E"/>
    <w:rsid w:val="00245AD0"/>
    <w:rsid w:val="00245C30"/>
    <w:rsid w:val="00245CB4"/>
    <w:rsid w:val="002460B8"/>
    <w:rsid w:val="00246520"/>
    <w:rsid w:val="002465A1"/>
    <w:rsid w:val="0024696B"/>
    <w:rsid w:val="00246993"/>
    <w:rsid w:val="0024709D"/>
    <w:rsid w:val="00247917"/>
    <w:rsid w:val="00247F40"/>
    <w:rsid w:val="00250D8F"/>
    <w:rsid w:val="00251431"/>
    <w:rsid w:val="00251B94"/>
    <w:rsid w:val="0025269E"/>
    <w:rsid w:val="0025337C"/>
    <w:rsid w:val="00254607"/>
    <w:rsid w:val="00254EC3"/>
    <w:rsid w:val="00254F23"/>
    <w:rsid w:val="0025518D"/>
    <w:rsid w:val="00255CF6"/>
    <w:rsid w:val="00255D22"/>
    <w:rsid w:val="00255FEF"/>
    <w:rsid w:val="00256029"/>
    <w:rsid w:val="002560E9"/>
    <w:rsid w:val="0025617C"/>
    <w:rsid w:val="0025639F"/>
    <w:rsid w:val="00257CBD"/>
    <w:rsid w:val="00257E2F"/>
    <w:rsid w:val="002601A0"/>
    <w:rsid w:val="0026099D"/>
    <w:rsid w:val="00261226"/>
    <w:rsid w:val="00261543"/>
    <w:rsid w:val="00261782"/>
    <w:rsid w:val="00261F1B"/>
    <w:rsid w:val="0026205B"/>
    <w:rsid w:val="00262721"/>
    <w:rsid w:val="00262773"/>
    <w:rsid w:val="0026277A"/>
    <w:rsid w:val="002631A3"/>
    <w:rsid w:val="002631F2"/>
    <w:rsid w:val="0026354E"/>
    <w:rsid w:val="00263764"/>
    <w:rsid w:val="002638AB"/>
    <w:rsid w:val="00263FE0"/>
    <w:rsid w:val="0026403A"/>
    <w:rsid w:val="0026499E"/>
    <w:rsid w:val="00264DCD"/>
    <w:rsid w:val="0026556D"/>
    <w:rsid w:val="00265A63"/>
    <w:rsid w:val="00265C0F"/>
    <w:rsid w:val="00266862"/>
    <w:rsid w:val="00266BEF"/>
    <w:rsid w:val="00270241"/>
    <w:rsid w:val="0027059C"/>
    <w:rsid w:val="002705A4"/>
    <w:rsid w:val="00270D01"/>
    <w:rsid w:val="0027140F"/>
    <w:rsid w:val="002716B4"/>
    <w:rsid w:val="00271BB9"/>
    <w:rsid w:val="00272CDB"/>
    <w:rsid w:val="002730B8"/>
    <w:rsid w:val="00273137"/>
    <w:rsid w:val="00273FE0"/>
    <w:rsid w:val="002740B2"/>
    <w:rsid w:val="002743D9"/>
    <w:rsid w:val="00274414"/>
    <w:rsid w:val="00274465"/>
    <w:rsid w:val="0027463D"/>
    <w:rsid w:val="00274895"/>
    <w:rsid w:val="00275011"/>
    <w:rsid w:val="0027593E"/>
    <w:rsid w:val="00275F65"/>
    <w:rsid w:val="002764C1"/>
    <w:rsid w:val="0027651D"/>
    <w:rsid w:val="002766EB"/>
    <w:rsid w:val="00276A7A"/>
    <w:rsid w:val="00277827"/>
    <w:rsid w:val="00280344"/>
    <w:rsid w:val="0028098B"/>
    <w:rsid w:val="002813DD"/>
    <w:rsid w:val="00281D41"/>
    <w:rsid w:val="002823F0"/>
    <w:rsid w:val="002833BB"/>
    <w:rsid w:val="00283571"/>
    <w:rsid w:val="002837DD"/>
    <w:rsid w:val="0028389D"/>
    <w:rsid w:val="00283E43"/>
    <w:rsid w:val="00284678"/>
    <w:rsid w:val="002846F0"/>
    <w:rsid w:val="00285652"/>
    <w:rsid w:val="002860A7"/>
    <w:rsid w:val="0028624F"/>
    <w:rsid w:val="002863F0"/>
    <w:rsid w:val="002866BD"/>
    <w:rsid w:val="0029147A"/>
    <w:rsid w:val="0029187D"/>
    <w:rsid w:val="00291AAE"/>
    <w:rsid w:val="00291C0D"/>
    <w:rsid w:val="00292301"/>
    <w:rsid w:val="0029233D"/>
    <w:rsid w:val="002925C4"/>
    <w:rsid w:val="00292E88"/>
    <w:rsid w:val="00293278"/>
    <w:rsid w:val="002944DD"/>
    <w:rsid w:val="00294730"/>
    <w:rsid w:val="00294AC8"/>
    <w:rsid w:val="00294AF9"/>
    <w:rsid w:val="00294BB0"/>
    <w:rsid w:val="00294BB1"/>
    <w:rsid w:val="00295422"/>
    <w:rsid w:val="00295EB8"/>
    <w:rsid w:val="00296515"/>
    <w:rsid w:val="00296C58"/>
    <w:rsid w:val="002976EE"/>
    <w:rsid w:val="002A0B45"/>
    <w:rsid w:val="002A143E"/>
    <w:rsid w:val="002A1781"/>
    <w:rsid w:val="002A1BE2"/>
    <w:rsid w:val="002A1D54"/>
    <w:rsid w:val="002A2980"/>
    <w:rsid w:val="002A29C4"/>
    <w:rsid w:val="002A2B0F"/>
    <w:rsid w:val="002A2B8B"/>
    <w:rsid w:val="002A31F6"/>
    <w:rsid w:val="002A31FB"/>
    <w:rsid w:val="002A3B73"/>
    <w:rsid w:val="002A40C9"/>
    <w:rsid w:val="002A47A0"/>
    <w:rsid w:val="002A4B43"/>
    <w:rsid w:val="002A50D9"/>
    <w:rsid w:val="002A522E"/>
    <w:rsid w:val="002A57D1"/>
    <w:rsid w:val="002A697C"/>
    <w:rsid w:val="002A6B97"/>
    <w:rsid w:val="002A6C19"/>
    <w:rsid w:val="002A6C44"/>
    <w:rsid w:val="002A782B"/>
    <w:rsid w:val="002A79FE"/>
    <w:rsid w:val="002A7E01"/>
    <w:rsid w:val="002B03CE"/>
    <w:rsid w:val="002B05A4"/>
    <w:rsid w:val="002B09AD"/>
    <w:rsid w:val="002B0FA3"/>
    <w:rsid w:val="002B15B8"/>
    <w:rsid w:val="002B1624"/>
    <w:rsid w:val="002B22F0"/>
    <w:rsid w:val="002B294B"/>
    <w:rsid w:val="002B3DEF"/>
    <w:rsid w:val="002B3EE0"/>
    <w:rsid w:val="002B469A"/>
    <w:rsid w:val="002B474D"/>
    <w:rsid w:val="002B5252"/>
    <w:rsid w:val="002B5385"/>
    <w:rsid w:val="002B5796"/>
    <w:rsid w:val="002B5CC2"/>
    <w:rsid w:val="002B5D81"/>
    <w:rsid w:val="002B62C8"/>
    <w:rsid w:val="002B6426"/>
    <w:rsid w:val="002B6ACD"/>
    <w:rsid w:val="002B6C8C"/>
    <w:rsid w:val="002B6F2F"/>
    <w:rsid w:val="002B6F3F"/>
    <w:rsid w:val="002B75D4"/>
    <w:rsid w:val="002B7D0A"/>
    <w:rsid w:val="002B7E41"/>
    <w:rsid w:val="002C099F"/>
    <w:rsid w:val="002C0D4F"/>
    <w:rsid w:val="002C0FFB"/>
    <w:rsid w:val="002C13BE"/>
    <w:rsid w:val="002C1569"/>
    <w:rsid w:val="002C1750"/>
    <w:rsid w:val="002C1D59"/>
    <w:rsid w:val="002C1FD7"/>
    <w:rsid w:val="002C2B87"/>
    <w:rsid w:val="002C30F3"/>
    <w:rsid w:val="002C394D"/>
    <w:rsid w:val="002C40ED"/>
    <w:rsid w:val="002C43D0"/>
    <w:rsid w:val="002C46E5"/>
    <w:rsid w:val="002C4FE0"/>
    <w:rsid w:val="002C5093"/>
    <w:rsid w:val="002C5702"/>
    <w:rsid w:val="002C5849"/>
    <w:rsid w:val="002C5D2A"/>
    <w:rsid w:val="002C5F2D"/>
    <w:rsid w:val="002C5FC8"/>
    <w:rsid w:val="002C64CA"/>
    <w:rsid w:val="002C7401"/>
    <w:rsid w:val="002C7B94"/>
    <w:rsid w:val="002D0128"/>
    <w:rsid w:val="002D02B8"/>
    <w:rsid w:val="002D1512"/>
    <w:rsid w:val="002D17DC"/>
    <w:rsid w:val="002D1927"/>
    <w:rsid w:val="002D1C09"/>
    <w:rsid w:val="002D1D22"/>
    <w:rsid w:val="002D2252"/>
    <w:rsid w:val="002D2433"/>
    <w:rsid w:val="002D2456"/>
    <w:rsid w:val="002D25A4"/>
    <w:rsid w:val="002D284C"/>
    <w:rsid w:val="002D34E3"/>
    <w:rsid w:val="002D3883"/>
    <w:rsid w:val="002D398D"/>
    <w:rsid w:val="002D3DEF"/>
    <w:rsid w:val="002D4072"/>
    <w:rsid w:val="002D41F5"/>
    <w:rsid w:val="002D4BD8"/>
    <w:rsid w:val="002D4D5F"/>
    <w:rsid w:val="002D5B2D"/>
    <w:rsid w:val="002D62AC"/>
    <w:rsid w:val="002D642B"/>
    <w:rsid w:val="002D6474"/>
    <w:rsid w:val="002D6A2F"/>
    <w:rsid w:val="002D7047"/>
    <w:rsid w:val="002D73E4"/>
    <w:rsid w:val="002D742F"/>
    <w:rsid w:val="002D7525"/>
    <w:rsid w:val="002D7EDB"/>
    <w:rsid w:val="002D7FBC"/>
    <w:rsid w:val="002E0A32"/>
    <w:rsid w:val="002E0D34"/>
    <w:rsid w:val="002E10D2"/>
    <w:rsid w:val="002E164A"/>
    <w:rsid w:val="002E17A8"/>
    <w:rsid w:val="002E18B0"/>
    <w:rsid w:val="002E18BC"/>
    <w:rsid w:val="002E1925"/>
    <w:rsid w:val="002E206C"/>
    <w:rsid w:val="002E21AE"/>
    <w:rsid w:val="002E2301"/>
    <w:rsid w:val="002E235E"/>
    <w:rsid w:val="002E2697"/>
    <w:rsid w:val="002E2783"/>
    <w:rsid w:val="002E2ECD"/>
    <w:rsid w:val="002E30E6"/>
    <w:rsid w:val="002E3383"/>
    <w:rsid w:val="002E3694"/>
    <w:rsid w:val="002E3AB2"/>
    <w:rsid w:val="002E3DE6"/>
    <w:rsid w:val="002E3E12"/>
    <w:rsid w:val="002E5864"/>
    <w:rsid w:val="002E595B"/>
    <w:rsid w:val="002E5E26"/>
    <w:rsid w:val="002E612C"/>
    <w:rsid w:val="002E6304"/>
    <w:rsid w:val="002E663B"/>
    <w:rsid w:val="002E702C"/>
    <w:rsid w:val="002E7107"/>
    <w:rsid w:val="002E765B"/>
    <w:rsid w:val="002E7F74"/>
    <w:rsid w:val="002F01DB"/>
    <w:rsid w:val="002F0716"/>
    <w:rsid w:val="002F0A68"/>
    <w:rsid w:val="002F10DA"/>
    <w:rsid w:val="002F130D"/>
    <w:rsid w:val="002F13BD"/>
    <w:rsid w:val="002F1CD1"/>
    <w:rsid w:val="002F2177"/>
    <w:rsid w:val="002F269D"/>
    <w:rsid w:val="002F2C91"/>
    <w:rsid w:val="002F327A"/>
    <w:rsid w:val="002F3A72"/>
    <w:rsid w:val="002F4D6A"/>
    <w:rsid w:val="002F53B8"/>
    <w:rsid w:val="002F5BF7"/>
    <w:rsid w:val="002F682D"/>
    <w:rsid w:val="002F6A04"/>
    <w:rsid w:val="002F6F9B"/>
    <w:rsid w:val="002F7562"/>
    <w:rsid w:val="002F79B7"/>
    <w:rsid w:val="002F7AFB"/>
    <w:rsid w:val="002F7B61"/>
    <w:rsid w:val="002F7DE7"/>
    <w:rsid w:val="002F7F0E"/>
    <w:rsid w:val="00300121"/>
    <w:rsid w:val="00300440"/>
    <w:rsid w:val="003006FB"/>
    <w:rsid w:val="0030090E"/>
    <w:rsid w:val="00300F06"/>
    <w:rsid w:val="003016FF"/>
    <w:rsid w:val="003019B9"/>
    <w:rsid w:val="00301FE4"/>
    <w:rsid w:val="00302038"/>
    <w:rsid w:val="0030208F"/>
    <w:rsid w:val="003025F5"/>
    <w:rsid w:val="003035D3"/>
    <w:rsid w:val="0030371D"/>
    <w:rsid w:val="00303874"/>
    <w:rsid w:val="003038F1"/>
    <w:rsid w:val="00303C8E"/>
    <w:rsid w:val="00303E3A"/>
    <w:rsid w:val="003048A7"/>
    <w:rsid w:val="00304951"/>
    <w:rsid w:val="00304C3D"/>
    <w:rsid w:val="0030502D"/>
    <w:rsid w:val="00305033"/>
    <w:rsid w:val="003057D6"/>
    <w:rsid w:val="00305908"/>
    <w:rsid w:val="00305961"/>
    <w:rsid w:val="00305A09"/>
    <w:rsid w:val="003068FD"/>
    <w:rsid w:val="00306903"/>
    <w:rsid w:val="00306969"/>
    <w:rsid w:val="00306CFA"/>
    <w:rsid w:val="0030708B"/>
    <w:rsid w:val="00307988"/>
    <w:rsid w:val="00307A07"/>
    <w:rsid w:val="00310212"/>
    <w:rsid w:val="003106D9"/>
    <w:rsid w:val="00310820"/>
    <w:rsid w:val="003108FE"/>
    <w:rsid w:val="0031135A"/>
    <w:rsid w:val="00311370"/>
    <w:rsid w:val="00311D83"/>
    <w:rsid w:val="00312415"/>
    <w:rsid w:val="00312FE0"/>
    <w:rsid w:val="00313ACA"/>
    <w:rsid w:val="00313B7B"/>
    <w:rsid w:val="00313C6D"/>
    <w:rsid w:val="00314A0E"/>
    <w:rsid w:val="0031524C"/>
    <w:rsid w:val="003157CF"/>
    <w:rsid w:val="003159A4"/>
    <w:rsid w:val="00315CA1"/>
    <w:rsid w:val="00315E4E"/>
    <w:rsid w:val="00316045"/>
    <w:rsid w:val="003160F7"/>
    <w:rsid w:val="003162E6"/>
    <w:rsid w:val="00316365"/>
    <w:rsid w:val="00316584"/>
    <w:rsid w:val="00316902"/>
    <w:rsid w:val="003169F1"/>
    <w:rsid w:val="00316ADC"/>
    <w:rsid w:val="00317394"/>
    <w:rsid w:val="00317668"/>
    <w:rsid w:val="003178EB"/>
    <w:rsid w:val="00317EF6"/>
    <w:rsid w:val="00317FF4"/>
    <w:rsid w:val="003207EB"/>
    <w:rsid w:val="00320AF8"/>
    <w:rsid w:val="00321B04"/>
    <w:rsid w:val="00322F3E"/>
    <w:rsid w:val="00322FB9"/>
    <w:rsid w:val="0032357C"/>
    <w:rsid w:val="0032376D"/>
    <w:rsid w:val="00323863"/>
    <w:rsid w:val="00323D36"/>
    <w:rsid w:val="003241A1"/>
    <w:rsid w:val="00324690"/>
    <w:rsid w:val="00324A9E"/>
    <w:rsid w:val="00324D5D"/>
    <w:rsid w:val="00324F07"/>
    <w:rsid w:val="00325037"/>
    <w:rsid w:val="00325D9A"/>
    <w:rsid w:val="003265E0"/>
    <w:rsid w:val="0032679C"/>
    <w:rsid w:val="00326D71"/>
    <w:rsid w:val="003271F2"/>
    <w:rsid w:val="003272E4"/>
    <w:rsid w:val="00327491"/>
    <w:rsid w:val="003276CE"/>
    <w:rsid w:val="003278EF"/>
    <w:rsid w:val="00327B17"/>
    <w:rsid w:val="00327B3C"/>
    <w:rsid w:val="00330AA6"/>
    <w:rsid w:val="00330BE8"/>
    <w:rsid w:val="00330C39"/>
    <w:rsid w:val="00330E4C"/>
    <w:rsid w:val="00330E82"/>
    <w:rsid w:val="003311BF"/>
    <w:rsid w:val="00331786"/>
    <w:rsid w:val="00331BCD"/>
    <w:rsid w:val="00331DA0"/>
    <w:rsid w:val="00332735"/>
    <w:rsid w:val="00332921"/>
    <w:rsid w:val="00332B32"/>
    <w:rsid w:val="00333109"/>
    <w:rsid w:val="00333361"/>
    <w:rsid w:val="003340BD"/>
    <w:rsid w:val="003344E4"/>
    <w:rsid w:val="003349EB"/>
    <w:rsid w:val="003358BC"/>
    <w:rsid w:val="003359A3"/>
    <w:rsid w:val="00335BC9"/>
    <w:rsid w:val="003363AE"/>
    <w:rsid w:val="00336519"/>
    <w:rsid w:val="00337133"/>
    <w:rsid w:val="003373E4"/>
    <w:rsid w:val="00337971"/>
    <w:rsid w:val="00340277"/>
    <w:rsid w:val="003402E2"/>
    <w:rsid w:val="00340747"/>
    <w:rsid w:val="00341211"/>
    <w:rsid w:val="00341274"/>
    <w:rsid w:val="0034139F"/>
    <w:rsid w:val="003427D9"/>
    <w:rsid w:val="0034284B"/>
    <w:rsid w:val="00342DF0"/>
    <w:rsid w:val="00343A95"/>
    <w:rsid w:val="00343C0B"/>
    <w:rsid w:val="00343EEE"/>
    <w:rsid w:val="00344018"/>
    <w:rsid w:val="003441AC"/>
    <w:rsid w:val="00344244"/>
    <w:rsid w:val="0034431D"/>
    <w:rsid w:val="0034439E"/>
    <w:rsid w:val="00344735"/>
    <w:rsid w:val="003460F1"/>
    <w:rsid w:val="00346385"/>
    <w:rsid w:val="0034647F"/>
    <w:rsid w:val="00346806"/>
    <w:rsid w:val="00346D0B"/>
    <w:rsid w:val="00346F3B"/>
    <w:rsid w:val="00347025"/>
    <w:rsid w:val="00347556"/>
    <w:rsid w:val="00347A31"/>
    <w:rsid w:val="00347AAE"/>
    <w:rsid w:val="00347DE0"/>
    <w:rsid w:val="00347FB9"/>
    <w:rsid w:val="003501B9"/>
    <w:rsid w:val="00350FC3"/>
    <w:rsid w:val="0035136A"/>
    <w:rsid w:val="00352378"/>
    <w:rsid w:val="003527F5"/>
    <w:rsid w:val="00352CEA"/>
    <w:rsid w:val="0035321C"/>
    <w:rsid w:val="0035335B"/>
    <w:rsid w:val="00353796"/>
    <w:rsid w:val="003539F8"/>
    <w:rsid w:val="00353B7F"/>
    <w:rsid w:val="00353B88"/>
    <w:rsid w:val="00353CEF"/>
    <w:rsid w:val="00353DF6"/>
    <w:rsid w:val="0035429B"/>
    <w:rsid w:val="003546D8"/>
    <w:rsid w:val="003546E6"/>
    <w:rsid w:val="0035493B"/>
    <w:rsid w:val="00354CE8"/>
    <w:rsid w:val="00355759"/>
    <w:rsid w:val="003559EB"/>
    <w:rsid w:val="00355A0A"/>
    <w:rsid w:val="0035613F"/>
    <w:rsid w:val="00356866"/>
    <w:rsid w:val="00356A46"/>
    <w:rsid w:val="00356BC4"/>
    <w:rsid w:val="00356F35"/>
    <w:rsid w:val="0035711C"/>
    <w:rsid w:val="00357A30"/>
    <w:rsid w:val="00357C07"/>
    <w:rsid w:val="00357DAD"/>
    <w:rsid w:val="00357E62"/>
    <w:rsid w:val="00360F9F"/>
    <w:rsid w:val="00361189"/>
    <w:rsid w:val="003614EF"/>
    <w:rsid w:val="003615AC"/>
    <w:rsid w:val="00361958"/>
    <w:rsid w:val="00361D4E"/>
    <w:rsid w:val="00361E82"/>
    <w:rsid w:val="00362102"/>
    <w:rsid w:val="00362722"/>
    <w:rsid w:val="0036280C"/>
    <w:rsid w:val="00362CA0"/>
    <w:rsid w:val="00363727"/>
    <w:rsid w:val="00363DAF"/>
    <w:rsid w:val="0036421D"/>
    <w:rsid w:val="00364C4F"/>
    <w:rsid w:val="00364ED8"/>
    <w:rsid w:val="003650EC"/>
    <w:rsid w:val="003653EE"/>
    <w:rsid w:val="0036731F"/>
    <w:rsid w:val="00367730"/>
    <w:rsid w:val="003677B1"/>
    <w:rsid w:val="00367B81"/>
    <w:rsid w:val="0037016C"/>
    <w:rsid w:val="00370DC7"/>
    <w:rsid w:val="00371619"/>
    <w:rsid w:val="0037173B"/>
    <w:rsid w:val="00371785"/>
    <w:rsid w:val="003721D3"/>
    <w:rsid w:val="003724D8"/>
    <w:rsid w:val="00372BB3"/>
    <w:rsid w:val="00372FC8"/>
    <w:rsid w:val="00373820"/>
    <w:rsid w:val="00373855"/>
    <w:rsid w:val="003738E1"/>
    <w:rsid w:val="00373CFB"/>
    <w:rsid w:val="0037484A"/>
    <w:rsid w:val="003749F2"/>
    <w:rsid w:val="00374A94"/>
    <w:rsid w:val="00374C46"/>
    <w:rsid w:val="003767A4"/>
    <w:rsid w:val="00376DD7"/>
    <w:rsid w:val="003772E1"/>
    <w:rsid w:val="0037739F"/>
    <w:rsid w:val="0037771C"/>
    <w:rsid w:val="003777EE"/>
    <w:rsid w:val="00377A0C"/>
    <w:rsid w:val="00377BE0"/>
    <w:rsid w:val="00377C58"/>
    <w:rsid w:val="00380111"/>
    <w:rsid w:val="0038030A"/>
    <w:rsid w:val="003805F9"/>
    <w:rsid w:val="003812B3"/>
    <w:rsid w:val="00381545"/>
    <w:rsid w:val="003821BA"/>
    <w:rsid w:val="003822C8"/>
    <w:rsid w:val="003824FD"/>
    <w:rsid w:val="00382987"/>
    <w:rsid w:val="00382BE7"/>
    <w:rsid w:val="00382E4A"/>
    <w:rsid w:val="00383134"/>
    <w:rsid w:val="00383838"/>
    <w:rsid w:val="0038385D"/>
    <w:rsid w:val="003838B6"/>
    <w:rsid w:val="00384378"/>
    <w:rsid w:val="00384C7A"/>
    <w:rsid w:val="00384D8B"/>
    <w:rsid w:val="0038641F"/>
    <w:rsid w:val="00387749"/>
    <w:rsid w:val="00387E9E"/>
    <w:rsid w:val="003904D8"/>
    <w:rsid w:val="0039058D"/>
    <w:rsid w:val="003912B5"/>
    <w:rsid w:val="0039184C"/>
    <w:rsid w:val="00391D76"/>
    <w:rsid w:val="00391FA3"/>
    <w:rsid w:val="003928EB"/>
    <w:rsid w:val="00392923"/>
    <w:rsid w:val="00393161"/>
    <w:rsid w:val="0039323E"/>
    <w:rsid w:val="00393379"/>
    <w:rsid w:val="00393DBC"/>
    <w:rsid w:val="00393FCE"/>
    <w:rsid w:val="003946D0"/>
    <w:rsid w:val="00394FD5"/>
    <w:rsid w:val="003951B6"/>
    <w:rsid w:val="00396940"/>
    <w:rsid w:val="00396C69"/>
    <w:rsid w:val="003971E0"/>
    <w:rsid w:val="00397207"/>
    <w:rsid w:val="003972E1"/>
    <w:rsid w:val="00397462"/>
    <w:rsid w:val="003974D1"/>
    <w:rsid w:val="00397CD4"/>
    <w:rsid w:val="00397F91"/>
    <w:rsid w:val="003A0039"/>
    <w:rsid w:val="003A0358"/>
    <w:rsid w:val="003A0C36"/>
    <w:rsid w:val="003A10A3"/>
    <w:rsid w:val="003A11A0"/>
    <w:rsid w:val="003A1677"/>
    <w:rsid w:val="003A2572"/>
    <w:rsid w:val="003A2935"/>
    <w:rsid w:val="003A295D"/>
    <w:rsid w:val="003A2FD1"/>
    <w:rsid w:val="003A3208"/>
    <w:rsid w:val="003A36F8"/>
    <w:rsid w:val="003A3BA1"/>
    <w:rsid w:val="003A3FE8"/>
    <w:rsid w:val="003A442E"/>
    <w:rsid w:val="003A455F"/>
    <w:rsid w:val="003A45A0"/>
    <w:rsid w:val="003A5126"/>
    <w:rsid w:val="003A545A"/>
    <w:rsid w:val="003A546D"/>
    <w:rsid w:val="003A568E"/>
    <w:rsid w:val="003A56CE"/>
    <w:rsid w:val="003A58D2"/>
    <w:rsid w:val="003A6986"/>
    <w:rsid w:val="003A698B"/>
    <w:rsid w:val="003A6A8B"/>
    <w:rsid w:val="003A6DCC"/>
    <w:rsid w:val="003A7034"/>
    <w:rsid w:val="003A72F6"/>
    <w:rsid w:val="003A78E6"/>
    <w:rsid w:val="003B1BE4"/>
    <w:rsid w:val="003B1ECF"/>
    <w:rsid w:val="003B22FF"/>
    <w:rsid w:val="003B2A76"/>
    <w:rsid w:val="003B2C57"/>
    <w:rsid w:val="003B2F10"/>
    <w:rsid w:val="003B30E7"/>
    <w:rsid w:val="003B32A1"/>
    <w:rsid w:val="003B40A4"/>
    <w:rsid w:val="003B4D72"/>
    <w:rsid w:val="003B4E8C"/>
    <w:rsid w:val="003B5A26"/>
    <w:rsid w:val="003B6139"/>
    <w:rsid w:val="003B6A84"/>
    <w:rsid w:val="003B6C6C"/>
    <w:rsid w:val="003B7427"/>
    <w:rsid w:val="003B7662"/>
    <w:rsid w:val="003B7B1A"/>
    <w:rsid w:val="003B7C7C"/>
    <w:rsid w:val="003C0AE3"/>
    <w:rsid w:val="003C0EF4"/>
    <w:rsid w:val="003C17AF"/>
    <w:rsid w:val="003C211C"/>
    <w:rsid w:val="003C2149"/>
    <w:rsid w:val="003C2455"/>
    <w:rsid w:val="003C2D59"/>
    <w:rsid w:val="003C3DCC"/>
    <w:rsid w:val="003C4CD3"/>
    <w:rsid w:val="003C50B0"/>
    <w:rsid w:val="003C5391"/>
    <w:rsid w:val="003C5B4A"/>
    <w:rsid w:val="003C5C96"/>
    <w:rsid w:val="003C5D88"/>
    <w:rsid w:val="003C611B"/>
    <w:rsid w:val="003C61FE"/>
    <w:rsid w:val="003C62FF"/>
    <w:rsid w:val="003C68DF"/>
    <w:rsid w:val="003C7D3A"/>
    <w:rsid w:val="003C7EFE"/>
    <w:rsid w:val="003D02FC"/>
    <w:rsid w:val="003D05D1"/>
    <w:rsid w:val="003D122C"/>
    <w:rsid w:val="003D1428"/>
    <w:rsid w:val="003D1C10"/>
    <w:rsid w:val="003D30B5"/>
    <w:rsid w:val="003D34A5"/>
    <w:rsid w:val="003D3701"/>
    <w:rsid w:val="003D3DA4"/>
    <w:rsid w:val="003D4035"/>
    <w:rsid w:val="003D420F"/>
    <w:rsid w:val="003D4318"/>
    <w:rsid w:val="003D47D4"/>
    <w:rsid w:val="003D4889"/>
    <w:rsid w:val="003D5040"/>
    <w:rsid w:val="003D58CD"/>
    <w:rsid w:val="003D5ACA"/>
    <w:rsid w:val="003D5C4F"/>
    <w:rsid w:val="003D6108"/>
    <w:rsid w:val="003D6D13"/>
    <w:rsid w:val="003D740C"/>
    <w:rsid w:val="003D7CBF"/>
    <w:rsid w:val="003D7D4A"/>
    <w:rsid w:val="003D7F56"/>
    <w:rsid w:val="003E06FB"/>
    <w:rsid w:val="003E0A46"/>
    <w:rsid w:val="003E0B8C"/>
    <w:rsid w:val="003E0C0F"/>
    <w:rsid w:val="003E1138"/>
    <w:rsid w:val="003E1AB8"/>
    <w:rsid w:val="003E229C"/>
    <w:rsid w:val="003E2473"/>
    <w:rsid w:val="003E2726"/>
    <w:rsid w:val="003E29B9"/>
    <w:rsid w:val="003E29BB"/>
    <w:rsid w:val="003E2AE8"/>
    <w:rsid w:val="003E30EB"/>
    <w:rsid w:val="003E33F1"/>
    <w:rsid w:val="003E3654"/>
    <w:rsid w:val="003E3657"/>
    <w:rsid w:val="003E3AE7"/>
    <w:rsid w:val="003E3AF0"/>
    <w:rsid w:val="003E409D"/>
    <w:rsid w:val="003E46F4"/>
    <w:rsid w:val="003E4A9D"/>
    <w:rsid w:val="003E59B0"/>
    <w:rsid w:val="003E66CB"/>
    <w:rsid w:val="003E6BE0"/>
    <w:rsid w:val="003E6EB4"/>
    <w:rsid w:val="003E7305"/>
    <w:rsid w:val="003E764D"/>
    <w:rsid w:val="003E7A35"/>
    <w:rsid w:val="003E7A91"/>
    <w:rsid w:val="003E7C26"/>
    <w:rsid w:val="003F0088"/>
    <w:rsid w:val="003F0121"/>
    <w:rsid w:val="003F02DA"/>
    <w:rsid w:val="003F058F"/>
    <w:rsid w:val="003F06EA"/>
    <w:rsid w:val="003F097A"/>
    <w:rsid w:val="003F09DD"/>
    <w:rsid w:val="003F0B68"/>
    <w:rsid w:val="003F0C1B"/>
    <w:rsid w:val="003F0E9B"/>
    <w:rsid w:val="003F10B9"/>
    <w:rsid w:val="003F1387"/>
    <w:rsid w:val="003F1AAC"/>
    <w:rsid w:val="003F1CAE"/>
    <w:rsid w:val="003F2186"/>
    <w:rsid w:val="003F2381"/>
    <w:rsid w:val="003F248D"/>
    <w:rsid w:val="003F25DE"/>
    <w:rsid w:val="003F265D"/>
    <w:rsid w:val="003F288C"/>
    <w:rsid w:val="003F3DEB"/>
    <w:rsid w:val="003F4083"/>
    <w:rsid w:val="003F40CF"/>
    <w:rsid w:val="003F47F4"/>
    <w:rsid w:val="003F517C"/>
    <w:rsid w:val="003F5208"/>
    <w:rsid w:val="003F5777"/>
    <w:rsid w:val="003F5802"/>
    <w:rsid w:val="003F5A54"/>
    <w:rsid w:val="003F6029"/>
    <w:rsid w:val="003F628E"/>
    <w:rsid w:val="003F62D6"/>
    <w:rsid w:val="003F63B4"/>
    <w:rsid w:val="003F6A22"/>
    <w:rsid w:val="003F6BDE"/>
    <w:rsid w:val="003F7260"/>
    <w:rsid w:val="003F729D"/>
    <w:rsid w:val="003F7D59"/>
    <w:rsid w:val="003F7E33"/>
    <w:rsid w:val="003F7F93"/>
    <w:rsid w:val="00401741"/>
    <w:rsid w:val="0040189D"/>
    <w:rsid w:val="00401C86"/>
    <w:rsid w:val="00401DC0"/>
    <w:rsid w:val="00401DEC"/>
    <w:rsid w:val="00401EE8"/>
    <w:rsid w:val="004023B1"/>
    <w:rsid w:val="00402557"/>
    <w:rsid w:val="00402907"/>
    <w:rsid w:val="004029DE"/>
    <w:rsid w:val="00402C14"/>
    <w:rsid w:val="00402D6A"/>
    <w:rsid w:val="00403158"/>
    <w:rsid w:val="0040353F"/>
    <w:rsid w:val="00404036"/>
    <w:rsid w:val="00404B51"/>
    <w:rsid w:val="0040619E"/>
    <w:rsid w:val="004064F4"/>
    <w:rsid w:val="00406EC6"/>
    <w:rsid w:val="004071F4"/>
    <w:rsid w:val="00407530"/>
    <w:rsid w:val="0040771E"/>
    <w:rsid w:val="00407A8E"/>
    <w:rsid w:val="0041038A"/>
    <w:rsid w:val="004104E9"/>
    <w:rsid w:val="004107E9"/>
    <w:rsid w:val="00410906"/>
    <w:rsid w:val="004111F7"/>
    <w:rsid w:val="004113E5"/>
    <w:rsid w:val="004116E8"/>
    <w:rsid w:val="0041241B"/>
    <w:rsid w:val="004130C9"/>
    <w:rsid w:val="004135A6"/>
    <w:rsid w:val="004138CF"/>
    <w:rsid w:val="004140F5"/>
    <w:rsid w:val="00414946"/>
    <w:rsid w:val="0041523E"/>
    <w:rsid w:val="00415258"/>
    <w:rsid w:val="00415589"/>
    <w:rsid w:val="00415614"/>
    <w:rsid w:val="004158CC"/>
    <w:rsid w:val="00415B9E"/>
    <w:rsid w:val="00415E17"/>
    <w:rsid w:val="00416302"/>
    <w:rsid w:val="0041664B"/>
    <w:rsid w:val="00416828"/>
    <w:rsid w:val="00416B2F"/>
    <w:rsid w:val="00416B46"/>
    <w:rsid w:val="004172BC"/>
    <w:rsid w:val="00417481"/>
    <w:rsid w:val="00417575"/>
    <w:rsid w:val="00417776"/>
    <w:rsid w:val="004179E7"/>
    <w:rsid w:val="00417C02"/>
    <w:rsid w:val="00417D2F"/>
    <w:rsid w:val="00420C65"/>
    <w:rsid w:val="00420ED8"/>
    <w:rsid w:val="004215E9"/>
    <w:rsid w:val="0042164D"/>
    <w:rsid w:val="004227EB"/>
    <w:rsid w:val="00422D1F"/>
    <w:rsid w:val="00422F6F"/>
    <w:rsid w:val="0042322C"/>
    <w:rsid w:val="0042343D"/>
    <w:rsid w:val="00423ACB"/>
    <w:rsid w:val="00423F00"/>
    <w:rsid w:val="00424831"/>
    <w:rsid w:val="0042495F"/>
    <w:rsid w:val="00424E40"/>
    <w:rsid w:val="0042582E"/>
    <w:rsid w:val="0042630A"/>
    <w:rsid w:val="00426464"/>
    <w:rsid w:val="00426576"/>
    <w:rsid w:val="004265D1"/>
    <w:rsid w:val="00426E76"/>
    <w:rsid w:val="004272DF"/>
    <w:rsid w:val="00427FD2"/>
    <w:rsid w:val="004309D0"/>
    <w:rsid w:val="00430B11"/>
    <w:rsid w:val="00430F9C"/>
    <w:rsid w:val="004310BB"/>
    <w:rsid w:val="0043124B"/>
    <w:rsid w:val="00431509"/>
    <w:rsid w:val="00431B4F"/>
    <w:rsid w:val="004321AC"/>
    <w:rsid w:val="0043239D"/>
    <w:rsid w:val="00432452"/>
    <w:rsid w:val="0043258D"/>
    <w:rsid w:val="00433089"/>
    <w:rsid w:val="00433239"/>
    <w:rsid w:val="00433467"/>
    <w:rsid w:val="004334CB"/>
    <w:rsid w:val="004335E7"/>
    <w:rsid w:val="00433834"/>
    <w:rsid w:val="00433F84"/>
    <w:rsid w:val="00434294"/>
    <w:rsid w:val="00434580"/>
    <w:rsid w:val="004347A1"/>
    <w:rsid w:val="004349DE"/>
    <w:rsid w:val="00435064"/>
    <w:rsid w:val="00435082"/>
    <w:rsid w:val="00435F12"/>
    <w:rsid w:val="004365A4"/>
    <w:rsid w:val="004376C6"/>
    <w:rsid w:val="004376F6"/>
    <w:rsid w:val="00437B65"/>
    <w:rsid w:val="00437F4D"/>
    <w:rsid w:val="0044043B"/>
    <w:rsid w:val="004407D8"/>
    <w:rsid w:val="0044081C"/>
    <w:rsid w:val="00440B4E"/>
    <w:rsid w:val="00440E18"/>
    <w:rsid w:val="004411B7"/>
    <w:rsid w:val="004420B9"/>
    <w:rsid w:val="0044233C"/>
    <w:rsid w:val="0044258E"/>
    <w:rsid w:val="00442853"/>
    <w:rsid w:val="00443379"/>
    <w:rsid w:val="0044388F"/>
    <w:rsid w:val="00443F0F"/>
    <w:rsid w:val="00444068"/>
    <w:rsid w:val="00444FD8"/>
    <w:rsid w:val="0044509F"/>
    <w:rsid w:val="0044558E"/>
    <w:rsid w:val="00445B70"/>
    <w:rsid w:val="00446005"/>
    <w:rsid w:val="00446619"/>
    <w:rsid w:val="004469AC"/>
    <w:rsid w:val="00446FAC"/>
    <w:rsid w:val="00447EBE"/>
    <w:rsid w:val="00450265"/>
    <w:rsid w:val="0045075A"/>
    <w:rsid w:val="00450871"/>
    <w:rsid w:val="00450B98"/>
    <w:rsid w:val="00450BDF"/>
    <w:rsid w:val="00450E24"/>
    <w:rsid w:val="00450ECA"/>
    <w:rsid w:val="0045154E"/>
    <w:rsid w:val="0045172F"/>
    <w:rsid w:val="00451990"/>
    <w:rsid w:val="004519DF"/>
    <w:rsid w:val="00451B1E"/>
    <w:rsid w:val="00451CB2"/>
    <w:rsid w:val="00452039"/>
    <w:rsid w:val="004520D0"/>
    <w:rsid w:val="00452113"/>
    <w:rsid w:val="00452166"/>
    <w:rsid w:val="00452B1B"/>
    <w:rsid w:val="00452EF6"/>
    <w:rsid w:val="0045302D"/>
    <w:rsid w:val="00453166"/>
    <w:rsid w:val="0045388B"/>
    <w:rsid w:val="00453B9C"/>
    <w:rsid w:val="004540B0"/>
    <w:rsid w:val="0045536C"/>
    <w:rsid w:val="0045564A"/>
    <w:rsid w:val="0045565E"/>
    <w:rsid w:val="00455D68"/>
    <w:rsid w:val="00456109"/>
    <w:rsid w:val="00456458"/>
    <w:rsid w:val="0045649A"/>
    <w:rsid w:val="00456564"/>
    <w:rsid w:val="0045670F"/>
    <w:rsid w:val="004575C8"/>
    <w:rsid w:val="00457A17"/>
    <w:rsid w:val="00457FBE"/>
    <w:rsid w:val="00460E04"/>
    <w:rsid w:val="00461048"/>
    <w:rsid w:val="0046138B"/>
    <w:rsid w:val="00461550"/>
    <w:rsid w:val="00461715"/>
    <w:rsid w:val="00461FED"/>
    <w:rsid w:val="00462282"/>
    <w:rsid w:val="004629CD"/>
    <w:rsid w:val="00462BDD"/>
    <w:rsid w:val="00464200"/>
    <w:rsid w:val="004642F9"/>
    <w:rsid w:val="004657CB"/>
    <w:rsid w:val="0046598C"/>
    <w:rsid w:val="00465A97"/>
    <w:rsid w:val="00465C0E"/>
    <w:rsid w:val="004666AD"/>
    <w:rsid w:val="004669F6"/>
    <w:rsid w:val="00466A5B"/>
    <w:rsid w:val="00466C16"/>
    <w:rsid w:val="00467239"/>
    <w:rsid w:val="00467623"/>
    <w:rsid w:val="00467843"/>
    <w:rsid w:val="00467BF8"/>
    <w:rsid w:val="00470275"/>
    <w:rsid w:val="004705D9"/>
    <w:rsid w:val="004709B3"/>
    <w:rsid w:val="00470A96"/>
    <w:rsid w:val="00471795"/>
    <w:rsid w:val="00471DA8"/>
    <w:rsid w:val="0047236D"/>
    <w:rsid w:val="0047261A"/>
    <w:rsid w:val="00472D05"/>
    <w:rsid w:val="00472D5B"/>
    <w:rsid w:val="00473308"/>
    <w:rsid w:val="004736A8"/>
    <w:rsid w:val="00473B1A"/>
    <w:rsid w:val="00474516"/>
    <w:rsid w:val="00474B36"/>
    <w:rsid w:val="00475845"/>
    <w:rsid w:val="00475877"/>
    <w:rsid w:val="00475D67"/>
    <w:rsid w:val="0047661E"/>
    <w:rsid w:val="004766FB"/>
    <w:rsid w:val="004768A4"/>
    <w:rsid w:val="00476A92"/>
    <w:rsid w:val="00480455"/>
    <w:rsid w:val="00480E51"/>
    <w:rsid w:val="004816D3"/>
    <w:rsid w:val="0048204A"/>
    <w:rsid w:val="00482666"/>
    <w:rsid w:val="00482D28"/>
    <w:rsid w:val="004831A9"/>
    <w:rsid w:val="004835DB"/>
    <w:rsid w:val="0048375B"/>
    <w:rsid w:val="004844A5"/>
    <w:rsid w:val="00484C14"/>
    <w:rsid w:val="00484F5A"/>
    <w:rsid w:val="00484F5F"/>
    <w:rsid w:val="00485300"/>
    <w:rsid w:val="004855F7"/>
    <w:rsid w:val="00485FC7"/>
    <w:rsid w:val="004860A3"/>
    <w:rsid w:val="004864AE"/>
    <w:rsid w:val="00486CCD"/>
    <w:rsid w:val="00486D4C"/>
    <w:rsid w:val="0048729D"/>
    <w:rsid w:val="00487A08"/>
    <w:rsid w:val="004900FD"/>
    <w:rsid w:val="00490105"/>
    <w:rsid w:val="004904EB"/>
    <w:rsid w:val="004906F0"/>
    <w:rsid w:val="0049131D"/>
    <w:rsid w:val="00491ADD"/>
    <w:rsid w:val="00491C99"/>
    <w:rsid w:val="00491DCB"/>
    <w:rsid w:val="00491FE2"/>
    <w:rsid w:val="0049260D"/>
    <w:rsid w:val="004929AE"/>
    <w:rsid w:val="00492BF1"/>
    <w:rsid w:val="00492C57"/>
    <w:rsid w:val="00492E7B"/>
    <w:rsid w:val="00493166"/>
    <w:rsid w:val="0049324F"/>
    <w:rsid w:val="00493505"/>
    <w:rsid w:val="004942FB"/>
    <w:rsid w:val="004945C6"/>
    <w:rsid w:val="0049489B"/>
    <w:rsid w:val="004949AD"/>
    <w:rsid w:val="004954DD"/>
    <w:rsid w:val="0049561F"/>
    <w:rsid w:val="004956B4"/>
    <w:rsid w:val="00495814"/>
    <w:rsid w:val="004958DB"/>
    <w:rsid w:val="00495BAC"/>
    <w:rsid w:val="00495FD6"/>
    <w:rsid w:val="004963FF"/>
    <w:rsid w:val="00496C76"/>
    <w:rsid w:val="00497ACE"/>
    <w:rsid w:val="004A063F"/>
    <w:rsid w:val="004A07AE"/>
    <w:rsid w:val="004A0A9A"/>
    <w:rsid w:val="004A1D70"/>
    <w:rsid w:val="004A223E"/>
    <w:rsid w:val="004A2607"/>
    <w:rsid w:val="004A2D79"/>
    <w:rsid w:val="004A2D8E"/>
    <w:rsid w:val="004A3504"/>
    <w:rsid w:val="004A394E"/>
    <w:rsid w:val="004A39BB"/>
    <w:rsid w:val="004A3A02"/>
    <w:rsid w:val="004A3B8B"/>
    <w:rsid w:val="004A3C50"/>
    <w:rsid w:val="004A436E"/>
    <w:rsid w:val="004A465D"/>
    <w:rsid w:val="004A4701"/>
    <w:rsid w:val="004A54EE"/>
    <w:rsid w:val="004A5C0C"/>
    <w:rsid w:val="004A5F71"/>
    <w:rsid w:val="004A6651"/>
    <w:rsid w:val="004A6825"/>
    <w:rsid w:val="004A6A7D"/>
    <w:rsid w:val="004A6D64"/>
    <w:rsid w:val="004A75BA"/>
    <w:rsid w:val="004A7E6E"/>
    <w:rsid w:val="004B0587"/>
    <w:rsid w:val="004B05DA"/>
    <w:rsid w:val="004B0666"/>
    <w:rsid w:val="004B0BF4"/>
    <w:rsid w:val="004B13DE"/>
    <w:rsid w:val="004B13DF"/>
    <w:rsid w:val="004B14E1"/>
    <w:rsid w:val="004B1EE7"/>
    <w:rsid w:val="004B211D"/>
    <w:rsid w:val="004B26A6"/>
    <w:rsid w:val="004B26B0"/>
    <w:rsid w:val="004B2C42"/>
    <w:rsid w:val="004B2DD7"/>
    <w:rsid w:val="004B33DF"/>
    <w:rsid w:val="004B3473"/>
    <w:rsid w:val="004B3552"/>
    <w:rsid w:val="004B385C"/>
    <w:rsid w:val="004B3881"/>
    <w:rsid w:val="004B393E"/>
    <w:rsid w:val="004B439F"/>
    <w:rsid w:val="004B46E0"/>
    <w:rsid w:val="004B46F2"/>
    <w:rsid w:val="004B4901"/>
    <w:rsid w:val="004B49B4"/>
    <w:rsid w:val="004B4FE6"/>
    <w:rsid w:val="004B56E7"/>
    <w:rsid w:val="004B591B"/>
    <w:rsid w:val="004B5B51"/>
    <w:rsid w:val="004B5D61"/>
    <w:rsid w:val="004B5EDE"/>
    <w:rsid w:val="004B62AE"/>
    <w:rsid w:val="004B645E"/>
    <w:rsid w:val="004B650C"/>
    <w:rsid w:val="004B68E2"/>
    <w:rsid w:val="004B6BDC"/>
    <w:rsid w:val="004B6EC1"/>
    <w:rsid w:val="004B6FA5"/>
    <w:rsid w:val="004B7369"/>
    <w:rsid w:val="004B7F3A"/>
    <w:rsid w:val="004C0125"/>
    <w:rsid w:val="004C035E"/>
    <w:rsid w:val="004C0860"/>
    <w:rsid w:val="004C0940"/>
    <w:rsid w:val="004C12C3"/>
    <w:rsid w:val="004C1497"/>
    <w:rsid w:val="004C1F73"/>
    <w:rsid w:val="004C3497"/>
    <w:rsid w:val="004C3622"/>
    <w:rsid w:val="004C37CD"/>
    <w:rsid w:val="004C3EE2"/>
    <w:rsid w:val="004C4203"/>
    <w:rsid w:val="004C4675"/>
    <w:rsid w:val="004C562B"/>
    <w:rsid w:val="004C5CDC"/>
    <w:rsid w:val="004C6FA5"/>
    <w:rsid w:val="004C734F"/>
    <w:rsid w:val="004C7424"/>
    <w:rsid w:val="004C7607"/>
    <w:rsid w:val="004C7D6E"/>
    <w:rsid w:val="004D0335"/>
    <w:rsid w:val="004D0505"/>
    <w:rsid w:val="004D069A"/>
    <w:rsid w:val="004D1399"/>
    <w:rsid w:val="004D16B1"/>
    <w:rsid w:val="004D2626"/>
    <w:rsid w:val="004D31E0"/>
    <w:rsid w:val="004D32B6"/>
    <w:rsid w:val="004D357B"/>
    <w:rsid w:val="004D3A84"/>
    <w:rsid w:val="004D3B30"/>
    <w:rsid w:val="004D3B76"/>
    <w:rsid w:val="004D3C14"/>
    <w:rsid w:val="004D3D5E"/>
    <w:rsid w:val="004D42DC"/>
    <w:rsid w:val="004D45D8"/>
    <w:rsid w:val="004D4C42"/>
    <w:rsid w:val="004D4EE5"/>
    <w:rsid w:val="004D5169"/>
    <w:rsid w:val="004D577A"/>
    <w:rsid w:val="004D594E"/>
    <w:rsid w:val="004D5B64"/>
    <w:rsid w:val="004D5E4A"/>
    <w:rsid w:val="004D5F20"/>
    <w:rsid w:val="004D609F"/>
    <w:rsid w:val="004D60FE"/>
    <w:rsid w:val="004D615C"/>
    <w:rsid w:val="004D6F95"/>
    <w:rsid w:val="004D707F"/>
    <w:rsid w:val="004D7C1B"/>
    <w:rsid w:val="004E03DC"/>
    <w:rsid w:val="004E0753"/>
    <w:rsid w:val="004E109C"/>
    <w:rsid w:val="004E16B7"/>
    <w:rsid w:val="004E1EE7"/>
    <w:rsid w:val="004E234E"/>
    <w:rsid w:val="004E2590"/>
    <w:rsid w:val="004E27FA"/>
    <w:rsid w:val="004E2964"/>
    <w:rsid w:val="004E2BD6"/>
    <w:rsid w:val="004E2D22"/>
    <w:rsid w:val="004E2E2D"/>
    <w:rsid w:val="004E3569"/>
    <w:rsid w:val="004E35FA"/>
    <w:rsid w:val="004E3D6A"/>
    <w:rsid w:val="004E40D6"/>
    <w:rsid w:val="004E4254"/>
    <w:rsid w:val="004E4407"/>
    <w:rsid w:val="004E48FC"/>
    <w:rsid w:val="004E4AE7"/>
    <w:rsid w:val="004E4AE8"/>
    <w:rsid w:val="004E5300"/>
    <w:rsid w:val="004E533B"/>
    <w:rsid w:val="004E5369"/>
    <w:rsid w:val="004E53FD"/>
    <w:rsid w:val="004E5669"/>
    <w:rsid w:val="004E5950"/>
    <w:rsid w:val="004E6353"/>
    <w:rsid w:val="004E6754"/>
    <w:rsid w:val="004E6FC1"/>
    <w:rsid w:val="004E7004"/>
    <w:rsid w:val="004E74F6"/>
    <w:rsid w:val="004E7600"/>
    <w:rsid w:val="004E7F4C"/>
    <w:rsid w:val="004F0195"/>
    <w:rsid w:val="004F0240"/>
    <w:rsid w:val="004F0727"/>
    <w:rsid w:val="004F0947"/>
    <w:rsid w:val="004F13A1"/>
    <w:rsid w:val="004F14AE"/>
    <w:rsid w:val="004F1C30"/>
    <w:rsid w:val="004F24C7"/>
    <w:rsid w:val="004F26F9"/>
    <w:rsid w:val="004F2B33"/>
    <w:rsid w:val="004F312E"/>
    <w:rsid w:val="004F3869"/>
    <w:rsid w:val="004F39C0"/>
    <w:rsid w:val="004F3A98"/>
    <w:rsid w:val="004F4656"/>
    <w:rsid w:val="004F48B9"/>
    <w:rsid w:val="004F491C"/>
    <w:rsid w:val="004F494B"/>
    <w:rsid w:val="004F4A10"/>
    <w:rsid w:val="004F4C07"/>
    <w:rsid w:val="004F4E32"/>
    <w:rsid w:val="004F4FFF"/>
    <w:rsid w:val="004F5EC9"/>
    <w:rsid w:val="004F60BD"/>
    <w:rsid w:val="004F6306"/>
    <w:rsid w:val="004F6357"/>
    <w:rsid w:val="004F6704"/>
    <w:rsid w:val="004F6996"/>
    <w:rsid w:val="004F6EAB"/>
    <w:rsid w:val="004F6EF1"/>
    <w:rsid w:val="004F6F9A"/>
    <w:rsid w:val="0050005D"/>
    <w:rsid w:val="00500181"/>
    <w:rsid w:val="00500336"/>
    <w:rsid w:val="00500402"/>
    <w:rsid w:val="00500454"/>
    <w:rsid w:val="00500597"/>
    <w:rsid w:val="00500E7B"/>
    <w:rsid w:val="005011F2"/>
    <w:rsid w:val="00501B06"/>
    <w:rsid w:val="005026D7"/>
    <w:rsid w:val="00502EEC"/>
    <w:rsid w:val="0050332A"/>
    <w:rsid w:val="00503C4D"/>
    <w:rsid w:val="00503EEE"/>
    <w:rsid w:val="00504B67"/>
    <w:rsid w:val="00504C06"/>
    <w:rsid w:val="00504CF0"/>
    <w:rsid w:val="00504D4A"/>
    <w:rsid w:val="00505C98"/>
    <w:rsid w:val="00505E0D"/>
    <w:rsid w:val="005065F7"/>
    <w:rsid w:val="00506A1D"/>
    <w:rsid w:val="00507ADC"/>
    <w:rsid w:val="00507D58"/>
    <w:rsid w:val="00507DD5"/>
    <w:rsid w:val="0051035A"/>
    <w:rsid w:val="00510568"/>
    <w:rsid w:val="005109C7"/>
    <w:rsid w:val="005111CF"/>
    <w:rsid w:val="00511312"/>
    <w:rsid w:val="005116F8"/>
    <w:rsid w:val="00511BEE"/>
    <w:rsid w:val="005129E6"/>
    <w:rsid w:val="00512A69"/>
    <w:rsid w:val="00512C1E"/>
    <w:rsid w:val="00513CCE"/>
    <w:rsid w:val="00513EE9"/>
    <w:rsid w:val="005142E2"/>
    <w:rsid w:val="005144FE"/>
    <w:rsid w:val="0051465E"/>
    <w:rsid w:val="00514776"/>
    <w:rsid w:val="005147ED"/>
    <w:rsid w:val="00514FAB"/>
    <w:rsid w:val="0051525D"/>
    <w:rsid w:val="00515958"/>
    <w:rsid w:val="00516B27"/>
    <w:rsid w:val="00517A35"/>
    <w:rsid w:val="005203E3"/>
    <w:rsid w:val="00520466"/>
    <w:rsid w:val="00520A0C"/>
    <w:rsid w:val="00520FC4"/>
    <w:rsid w:val="00521075"/>
    <w:rsid w:val="005215DA"/>
    <w:rsid w:val="00522218"/>
    <w:rsid w:val="00522C38"/>
    <w:rsid w:val="00522FA9"/>
    <w:rsid w:val="00523608"/>
    <w:rsid w:val="00523B59"/>
    <w:rsid w:val="00523CD1"/>
    <w:rsid w:val="00523FA6"/>
    <w:rsid w:val="00524434"/>
    <w:rsid w:val="00524527"/>
    <w:rsid w:val="0052459A"/>
    <w:rsid w:val="00524C6F"/>
    <w:rsid w:val="005255F1"/>
    <w:rsid w:val="005257B8"/>
    <w:rsid w:val="00525DCE"/>
    <w:rsid w:val="005263F2"/>
    <w:rsid w:val="00527C09"/>
    <w:rsid w:val="005301B7"/>
    <w:rsid w:val="0053027C"/>
    <w:rsid w:val="005302DC"/>
    <w:rsid w:val="00530343"/>
    <w:rsid w:val="00531237"/>
    <w:rsid w:val="00531252"/>
    <w:rsid w:val="00531408"/>
    <w:rsid w:val="005317B7"/>
    <w:rsid w:val="005329C5"/>
    <w:rsid w:val="00532AF2"/>
    <w:rsid w:val="00532B3D"/>
    <w:rsid w:val="00532C9B"/>
    <w:rsid w:val="0053343C"/>
    <w:rsid w:val="005335E2"/>
    <w:rsid w:val="00533984"/>
    <w:rsid w:val="00533A13"/>
    <w:rsid w:val="00534206"/>
    <w:rsid w:val="00534839"/>
    <w:rsid w:val="00534884"/>
    <w:rsid w:val="00534AE3"/>
    <w:rsid w:val="0053508B"/>
    <w:rsid w:val="00535931"/>
    <w:rsid w:val="005360CE"/>
    <w:rsid w:val="00536217"/>
    <w:rsid w:val="0053640B"/>
    <w:rsid w:val="0053735E"/>
    <w:rsid w:val="00537F5F"/>
    <w:rsid w:val="00537F81"/>
    <w:rsid w:val="00540C14"/>
    <w:rsid w:val="005410C3"/>
    <w:rsid w:val="005411A8"/>
    <w:rsid w:val="0054129C"/>
    <w:rsid w:val="00541675"/>
    <w:rsid w:val="00541B7E"/>
    <w:rsid w:val="00541CFF"/>
    <w:rsid w:val="00541FF9"/>
    <w:rsid w:val="005420BA"/>
    <w:rsid w:val="005422EE"/>
    <w:rsid w:val="005428C4"/>
    <w:rsid w:val="0054290F"/>
    <w:rsid w:val="00542FF6"/>
    <w:rsid w:val="005438A8"/>
    <w:rsid w:val="005438B2"/>
    <w:rsid w:val="005438D7"/>
    <w:rsid w:val="00544196"/>
    <w:rsid w:val="0054457E"/>
    <w:rsid w:val="00544B69"/>
    <w:rsid w:val="00544EF2"/>
    <w:rsid w:val="00545327"/>
    <w:rsid w:val="005455AA"/>
    <w:rsid w:val="00545951"/>
    <w:rsid w:val="00545F2A"/>
    <w:rsid w:val="0054664A"/>
    <w:rsid w:val="00546772"/>
    <w:rsid w:val="00546F31"/>
    <w:rsid w:val="0054763F"/>
    <w:rsid w:val="005476D2"/>
    <w:rsid w:val="00547C2C"/>
    <w:rsid w:val="00547C33"/>
    <w:rsid w:val="00547EE9"/>
    <w:rsid w:val="00547FBD"/>
    <w:rsid w:val="005506D2"/>
    <w:rsid w:val="005507A9"/>
    <w:rsid w:val="00550827"/>
    <w:rsid w:val="005509C8"/>
    <w:rsid w:val="005516FA"/>
    <w:rsid w:val="005518AB"/>
    <w:rsid w:val="0055196C"/>
    <w:rsid w:val="00551DF1"/>
    <w:rsid w:val="00552929"/>
    <w:rsid w:val="00552E98"/>
    <w:rsid w:val="00553A03"/>
    <w:rsid w:val="00553D54"/>
    <w:rsid w:val="00554001"/>
    <w:rsid w:val="00554015"/>
    <w:rsid w:val="00554C67"/>
    <w:rsid w:val="00555309"/>
    <w:rsid w:val="00555853"/>
    <w:rsid w:val="005558B8"/>
    <w:rsid w:val="005568BC"/>
    <w:rsid w:val="00556D2C"/>
    <w:rsid w:val="00556FFC"/>
    <w:rsid w:val="00557177"/>
    <w:rsid w:val="005573D7"/>
    <w:rsid w:val="005579C6"/>
    <w:rsid w:val="005579E0"/>
    <w:rsid w:val="00560645"/>
    <w:rsid w:val="00560865"/>
    <w:rsid w:val="005609E2"/>
    <w:rsid w:val="00560B9C"/>
    <w:rsid w:val="00560BE0"/>
    <w:rsid w:val="00560C0D"/>
    <w:rsid w:val="00560C4E"/>
    <w:rsid w:val="00560CC6"/>
    <w:rsid w:val="00560F20"/>
    <w:rsid w:val="00561459"/>
    <w:rsid w:val="00561649"/>
    <w:rsid w:val="00562F7E"/>
    <w:rsid w:val="0056305F"/>
    <w:rsid w:val="00563086"/>
    <w:rsid w:val="0056392D"/>
    <w:rsid w:val="00563CC8"/>
    <w:rsid w:val="00563E25"/>
    <w:rsid w:val="00563E8B"/>
    <w:rsid w:val="00564169"/>
    <w:rsid w:val="005644D6"/>
    <w:rsid w:val="00564C1F"/>
    <w:rsid w:val="00565069"/>
    <w:rsid w:val="005651F8"/>
    <w:rsid w:val="00565453"/>
    <w:rsid w:val="0056568B"/>
    <w:rsid w:val="005656A8"/>
    <w:rsid w:val="00565D79"/>
    <w:rsid w:val="00566127"/>
    <w:rsid w:val="00566878"/>
    <w:rsid w:val="005671D1"/>
    <w:rsid w:val="00567CEA"/>
    <w:rsid w:val="00570146"/>
    <w:rsid w:val="00570408"/>
    <w:rsid w:val="00570743"/>
    <w:rsid w:val="00571324"/>
    <w:rsid w:val="00571B87"/>
    <w:rsid w:val="00571E51"/>
    <w:rsid w:val="00572259"/>
    <w:rsid w:val="005727DC"/>
    <w:rsid w:val="0057283F"/>
    <w:rsid w:val="00572A6A"/>
    <w:rsid w:val="00572FB9"/>
    <w:rsid w:val="00573D0F"/>
    <w:rsid w:val="00573D1C"/>
    <w:rsid w:val="00573E52"/>
    <w:rsid w:val="00573FD1"/>
    <w:rsid w:val="0057435F"/>
    <w:rsid w:val="00574550"/>
    <w:rsid w:val="00574557"/>
    <w:rsid w:val="005749B2"/>
    <w:rsid w:val="005750FF"/>
    <w:rsid w:val="00575317"/>
    <w:rsid w:val="005754C9"/>
    <w:rsid w:val="00575763"/>
    <w:rsid w:val="00575E17"/>
    <w:rsid w:val="00575F4D"/>
    <w:rsid w:val="00577455"/>
    <w:rsid w:val="00577AF8"/>
    <w:rsid w:val="00577C9B"/>
    <w:rsid w:val="0058000D"/>
    <w:rsid w:val="00580505"/>
    <w:rsid w:val="00580E6D"/>
    <w:rsid w:val="00580F1D"/>
    <w:rsid w:val="00580F65"/>
    <w:rsid w:val="00581433"/>
    <w:rsid w:val="00581726"/>
    <w:rsid w:val="00581CE6"/>
    <w:rsid w:val="00581EAE"/>
    <w:rsid w:val="005820C7"/>
    <w:rsid w:val="00582290"/>
    <w:rsid w:val="00582365"/>
    <w:rsid w:val="005825BC"/>
    <w:rsid w:val="00582AC1"/>
    <w:rsid w:val="00582B28"/>
    <w:rsid w:val="0058342C"/>
    <w:rsid w:val="00583ABC"/>
    <w:rsid w:val="00583E21"/>
    <w:rsid w:val="00584D0B"/>
    <w:rsid w:val="005850E5"/>
    <w:rsid w:val="00585C45"/>
    <w:rsid w:val="00585E1B"/>
    <w:rsid w:val="005861DB"/>
    <w:rsid w:val="00586245"/>
    <w:rsid w:val="005868DE"/>
    <w:rsid w:val="00586AE0"/>
    <w:rsid w:val="0058709A"/>
    <w:rsid w:val="005874F9"/>
    <w:rsid w:val="005902A9"/>
    <w:rsid w:val="005910A0"/>
    <w:rsid w:val="00591122"/>
    <w:rsid w:val="00591359"/>
    <w:rsid w:val="00591379"/>
    <w:rsid w:val="0059137C"/>
    <w:rsid w:val="0059159A"/>
    <w:rsid w:val="00592547"/>
    <w:rsid w:val="005925D9"/>
    <w:rsid w:val="00592B60"/>
    <w:rsid w:val="00592BAC"/>
    <w:rsid w:val="005930EE"/>
    <w:rsid w:val="005942CF"/>
    <w:rsid w:val="005943A5"/>
    <w:rsid w:val="0059489F"/>
    <w:rsid w:val="005949BD"/>
    <w:rsid w:val="005952C2"/>
    <w:rsid w:val="00596070"/>
    <w:rsid w:val="005962AF"/>
    <w:rsid w:val="005971E6"/>
    <w:rsid w:val="00597AD1"/>
    <w:rsid w:val="00597B6B"/>
    <w:rsid w:val="00597F16"/>
    <w:rsid w:val="005A01BB"/>
    <w:rsid w:val="005A0CE1"/>
    <w:rsid w:val="005A0E21"/>
    <w:rsid w:val="005A122A"/>
    <w:rsid w:val="005A1723"/>
    <w:rsid w:val="005A1A01"/>
    <w:rsid w:val="005A1A67"/>
    <w:rsid w:val="005A24F4"/>
    <w:rsid w:val="005A2512"/>
    <w:rsid w:val="005A2867"/>
    <w:rsid w:val="005A29A8"/>
    <w:rsid w:val="005A2D99"/>
    <w:rsid w:val="005A2E52"/>
    <w:rsid w:val="005A33AE"/>
    <w:rsid w:val="005A3963"/>
    <w:rsid w:val="005A3D7C"/>
    <w:rsid w:val="005A3EDF"/>
    <w:rsid w:val="005A410C"/>
    <w:rsid w:val="005A4484"/>
    <w:rsid w:val="005A4491"/>
    <w:rsid w:val="005A4E03"/>
    <w:rsid w:val="005A56E6"/>
    <w:rsid w:val="005A576D"/>
    <w:rsid w:val="005A58DF"/>
    <w:rsid w:val="005A5E33"/>
    <w:rsid w:val="005A6377"/>
    <w:rsid w:val="005A67B9"/>
    <w:rsid w:val="005A69D4"/>
    <w:rsid w:val="005A7317"/>
    <w:rsid w:val="005A73CF"/>
    <w:rsid w:val="005A7487"/>
    <w:rsid w:val="005A7C3D"/>
    <w:rsid w:val="005A7E14"/>
    <w:rsid w:val="005B01AF"/>
    <w:rsid w:val="005B096F"/>
    <w:rsid w:val="005B09D3"/>
    <w:rsid w:val="005B0C24"/>
    <w:rsid w:val="005B0FE6"/>
    <w:rsid w:val="005B1610"/>
    <w:rsid w:val="005B17E1"/>
    <w:rsid w:val="005B1840"/>
    <w:rsid w:val="005B1B68"/>
    <w:rsid w:val="005B1BBD"/>
    <w:rsid w:val="005B1F76"/>
    <w:rsid w:val="005B252B"/>
    <w:rsid w:val="005B262D"/>
    <w:rsid w:val="005B2745"/>
    <w:rsid w:val="005B2B45"/>
    <w:rsid w:val="005B2B5E"/>
    <w:rsid w:val="005B347E"/>
    <w:rsid w:val="005B37DA"/>
    <w:rsid w:val="005B54F7"/>
    <w:rsid w:val="005B55ED"/>
    <w:rsid w:val="005B5A06"/>
    <w:rsid w:val="005B5B3C"/>
    <w:rsid w:val="005B66AD"/>
    <w:rsid w:val="005B6A7C"/>
    <w:rsid w:val="005B75D2"/>
    <w:rsid w:val="005B75E5"/>
    <w:rsid w:val="005B7B99"/>
    <w:rsid w:val="005C02E0"/>
    <w:rsid w:val="005C0577"/>
    <w:rsid w:val="005C0711"/>
    <w:rsid w:val="005C1FBC"/>
    <w:rsid w:val="005C20B5"/>
    <w:rsid w:val="005C20B7"/>
    <w:rsid w:val="005C215A"/>
    <w:rsid w:val="005C2177"/>
    <w:rsid w:val="005C21AE"/>
    <w:rsid w:val="005C2BD0"/>
    <w:rsid w:val="005C30E1"/>
    <w:rsid w:val="005C31B6"/>
    <w:rsid w:val="005C38C5"/>
    <w:rsid w:val="005C42AC"/>
    <w:rsid w:val="005C471F"/>
    <w:rsid w:val="005C4B7A"/>
    <w:rsid w:val="005C4EAC"/>
    <w:rsid w:val="005C5BF2"/>
    <w:rsid w:val="005C5C10"/>
    <w:rsid w:val="005C63AB"/>
    <w:rsid w:val="005C6B07"/>
    <w:rsid w:val="005C6BC1"/>
    <w:rsid w:val="005C6E5E"/>
    <w:rsid w:val="005C72CA"/>
    <w:rsid w:val="005C7C23"/>
    <w:rsid w:val="005C7C9F"/>
    <w:rsid w:val="005C7D14"/>
    <w:rsid w:val="005C7D60"/>
    <w:rsid w:val="005C7D67"/>
    <w:rsid w:val="005D0DDD"/>
    <w:rsid w:val="005D0E39"/>
    <w:rsid w:val="005D110C"/>
    <w:rsid w:val="005D11FC"/>
    <w:rsid w:val="005D145E"/>
    <w:rsid w:val="005D1B96"/>
    <w:rsid w:val="005D1D4A"/>
    <w:rsid w:val="005D22FA"/>
    <w:rsid w:val="005D28F4"/>
    <w:rsid w:val="005D2A4D"/>
    <w:rsid w:val="005D2D09"/>
    <w:rsid w:val="005D2DC4"/>
    <w:rsid w:val="005D3307"/>
    <w:rsid w:val="005D3689"/>
    <w:rsid w:val="005D3A0B"/>
    <w:rsid w:val="005D3C09"/>
    <w:rsid w:val="005D4BE8"/>
    <w:rsid w:val="005D5760"/>
    <w:rsid w:val="005D5BCD"/>
    <w:rsid w:val="005D7899"/>
    <w:rsid w:val="005D7BF0"/>
    <w:rsid w:val="005E091C"/>
    <w:rsid w:val="005E0C27"/>
    <w:rsid w:val="005E0EA3"/>
    <w:rsid w:val="005E105A"/>
    <w:rsid w:val="005E15A6"/>
    <w:rsid w:val="005E16E7"/>
    <w:rsid w:val="005E21D9"/>
    <w:rsid w:val="005E25F0"/>
    <w:rsid w:val="005E274B"/>
    <w:rsid w:val="005E29DF"/>
    <w:rsid w:val="005E2F87"/>
    <w:rsid w:val="005E384A"/>
    <w:rsid w:val="005E3A30"/>
    <w:rsid w:val="005E3EEE"/>
    <w:rsid w:val="005E40F0"/>
    <w:rsid w:val="005E4889"/>
    <w:rsid w:val="005E4ADB"/>
    <w:rsid w:val="005E4D7A"/>
    <w:rsid w:val="005E4E41"/>
    <w:rsid w:val="005E5268"/>
    <w:rsid w:val="005E5332"/>
    <w:rsid w:val="005E5975"/>
    <w:rsid w:val="005E62A8"/>
    <w:rsid w:val="005E6D04"/>
    <w:rsid w:val="005E6EB8"/>
    <w:rsid w:val="005E77C2"/>
    <w:rsid w:val="005E7ADE"/>
    <w:rsid w:val="005E7C1D"/>
    <w:rsid w:val="005F025E"/>
    <w:rsid w:val="005F0EBD"/>
    <w:rsid w:val="005F1373"/>
    <w:rsid w:val="005F1526"/>
    <w:rsid w:val="005F1B9F"/>
    <w:rsid w:val="005F1BA9"/>
    <w:rsid w:val="005F2203"/>
    <w:rsid w:val="005F27C4"/>
    <w:rsid w:val="005F3A59"/>
    <w:rsid w:val="005F3AFE"/>
    <w:rsid w:val="005F3ECB"/>
    <w:rsid w:val="005F4046"/>
    <w:rsid w:val="005F48B8"/>
    <w:rsid w:val="005F494C"/>
    <w:rsid w:val="005F4CCE"/>
    <w:rsid w:val="005F5427"/>
    <w:rsid w:val="005F5BF5"/>
    <w:rsid w:val="005F6554"/>
    <w:rsid w:val="005F70F4"/>
    <w:rsid w:val="005F725B"/>
    <w:rsid w:val="005F728E"/>
    <w:rsid w:val="00600225"/>
    <w:rsid w:val="006005C7"/>
    <w:rsid w:val="00600CB5"/>
    <w:rsid w:val="00600E67"/>
    <w:rsid w:val="00600EAF"/>
    <w:rsid w:val="00601523"/>
    <w:rsid w:val="0060170D"/>
    <w:rsid w:val="0060206F"/>
    <w:rsid w:val="006022D9"/>
    <w:rsid w:val="006023E6"/>
    <w:rsid w:val="006025DF"/>
    <w:rsid w:val="00602CF3"/>
    <w:rsid w:val="0060307E"/>
    <w:rsid w:val="006030D0"/>
    <w:rsid w:val="006033E5"/>
    <w:rsid w:val="00603630"/>
    <w:rsid w:val="00603A08"/>
    <w:rsid w:val="00604197"/>
    <w:rsid w:val="00604623"/>
    <w:rsid w:val="0060474A"/>
    <w:rsid w:val="006047E1"/>
    <w:rsid w:val="006059CE"/>
    <w:rsid w:val="00605A9C"/>
    <w:rsid w:val="00605B4A"/>
    <w:rsid w:val="00605E43"/>
    <w:rsid w:val="00605E69"/>
    <w:rsid w:val="00606067"/>
    <w:rsid w:val="00606079"/>
    <w:rsid w:val="00606BCA"/>
    <w:rsid w:val="006072EF"/>
    <w:rsid w:val="00607723"/>
    <w:rsid w:val="00607B00"/>
    <w:rsid w:val="00610171"/>
    <w:rsid w:val="00610723"/>
    <w:rsid w:val="00610B8B"/>
    <w:rsid w:val="00610C5A"/>
    <w:rsid w:val="00610E1C"/>
    <w:rsid w:val="006112F6"/>
    <w:rsid w:val="00611CCE"/>
    <w:rsid w:val="00612235"/>
    <w:rsid w:val="0061232A"/>
    <w:rsid w:val="00612700"/>
    <w:rsid w:val="00612C57"/>
    <w:rsid w:val="0061319C"/>
    <w:rsid w:val="00613C51"/>
    <w:rsid w:val="00613CCA"/>
    <w:rsid w:val="00613F39"/>
    <w:rsid w:val="006143B6"/>
    <w:rsid w:val="0061444D"/>
    <w:rsid w:val="006145FD"/>
    <w:rsid w:val="006148B3"/>
    <w:rsid w:val="00614A11"/>
    <w:rsid w:val="00614A37"/>
    <w:rsid w:val="00614C74"/>
    <w:rsid w:val="00614F92"/>
    <w:rsid w:val="00615E6F"/>
    <w:rsid w:val="006162EF"/>
    <w:rsid w:val="006164D6"/>
    <w:rsid w:val="00616B82"/>
    <w:rsid w:val="00617369"/>
    <w:rsid w:val="00617E93"/>
    <w:rsid w:val="00620195"/>
    <w:rsid w:val="0062024A"/>
    <w:rsid w:val="00620659"/>
    <w:rsid w:val="006208F5"/>
    <w:rsid w:val="0062099C"/>
    <w:rsid w:val="00620FD9"/>
    <w:rsid w:val="00621281"/>
    <w:rsid w:val="006218F3"/>
    <w:rsid w:val="00622B82"/>
    <w:rsid w:val="0062308A"/>
    <w:rsid w:val="006234CC"/>
    <w:rsid w:val="00623A26"/>
    <w:rsid w:val="00623A3B"/>
    <w:rsid w:val="00623F6F"/>
    <w:rsid w:val="00623FE3"/>
    <w:rsid w:val="006245CE"/>
    <w:rsid w:val="00624933"/>
    <w:rsid w:val="00624EA0"/>
    <w:rsid w:val="00624F1B"/>
    <w:rsid w:val="0062563A"/>
    <w:rsid w:val="0062570D"/>
    <w:rsid w:val="00625B1B"/>
    <w:rsid w:val="00626199"/>
    <w:rsid w:val="006262F2"/>
    <w:rsid w:val="006265C4"/>
    <w:rsid w:val="006269CE"/>
    <w:rsid w:val="00626E3B"/>
    <w:rsid w:val="00626EDB"/>
    <w:rsid w:val="0062764A"/>
    <w:rsid w:val="00627C4B"/>
    <w:rsid w:val="00630B9A"/>
    <w:rsid w:val="00630C8F"/>
    <w:rsid w:val="00630E82"/>
    <w:rsid w:val="00631B9B"/>
    <w:rsid w:val="0063341C"/>
    <w:rsid w:val="00633E27"/>
    <w:rsid w:val="00634B37"/>
    <w:rsid w:val="00634FEF"/>
    <w:rsid w:val="00635183"/>
    <w:rsid w:val="006353CC"/>
    <w:rsid w:val="0063552E"/>
    <w:rsid w:val="0063556F"/>
    <w:rsid w:val="006355E4"/>
    <w:rsid w:val="00635ACB"/>
    <w:rsid w:val="00635B51"/>
    <w:rsid w:val="00635B8E"/>
    <w:rsid w:val="00635CF1"/>
    <w:rsid w:val="00636AFC"/>
    <w:rsid w:val="00637115"/>
    <w:rsid w:val="006372CC"/>
    <w:rsid w:val="006372F1"/>
    <w:rsid w:val="00640938"/>
    <w:rsid w:val="00640D03"/>
    <w:rsid w:val="00640ECF"/>
    <w:rsid w:val="00641D33"/>
    <w:rsid w:val="00642154"/>
    <w:rsid w:val="00643127"/>
    <w:rsid w:val="00643AF9"/>
    <w:rsid w:val="00643C0C"/>
    <w:rsid w:val="00643F46"/>
    <w:rsid w:val="00644003"/>
    <w:rsid w:val="006442D0"/>
    <w:rsid w:val="00645643"/>
    <w:rsid w:val="00645787"/>
    <w:rsid w:val="006458C7"/>
    <w:rsid w:val="00646741"/>
    <w:rsid w:val="00646967"/>
    <w:rsid w:val="00646C34"/>
    <w:rsid w:val="00646FD8"/>
    <w:rsid w:val="0065035F"/>
    <w:rsid w:val="006508FA"/>
    <w:rsid w:val="00651B06"/>
    <w:rsid w:val="00651B95"/>
    <w:rsid w:val="006522E1"/>
    <w:rsid w:val="006534F5"/>
    <w:rsid w:val="00653580"/>
    <w:rsid w:val="006539D1"/>
    <w:rsid w:val="00653A62"/>
    <w:rsid w:val="00653FD0"/>
    <w:rsid w:val="00654A0E"/>
    <w:rsid w:val="00654ADF"/>
    <w:rsid w:val="00654FC5"/>
    <w:rsid w:val="0065577D"/>
    <w:rsid w:val="00655F9F"/>
    <w:rsid w:val="00656507"/>
    <w:rsid w:val="00656754"/>
    <w:rsid w:val="00656CC5"/>
    <w:rsid w:val="00656FD7"/>
    <w:rsid w:val="006574F6"/>
    <w:rsid w:val="006574FD"/>
    <w:rsid w:val="00657764"/>
    <w:rsid w:val="006578C6"/>
    <w:rsid w:val="00657982"/>
    <w:rsid w:val="00660227"/>
    <w:rsid w:val="006605B3"/>
    <w:rsid w:val="00660682"/>
    <w:rsid w:val="00661133"/>
    <w:rsid w:val="00661A7E"/>
    <w:rsid w:val="00661C9D"/>
    <w:rsid w:val="0066210C"/>
    <w:rsid w:val="0066218D"/>
    <w:rsid w:val="006623C1"/>
    <w:rsid w:val="0066240E"/>
    <w:rsid w:val="00662C96"/>
    <w:rsid w:val="006631D6"/>
    <w:rsid w:val="00663B8B"/>
    <w:rsid w:val="00664070"/>
    <w:rsid w:val="00664348"/>
    <w:rsid w:val="00664733"/>
    <w:rsid w:val="00664999"/>
    <w:rsid w:val="00664B63"/>
    <w:rsid w:val="00664B7B"/>
    <w:rsid w:val="00664E73"/>
    <w:rsid w:val="00665245"/>
    <w:rsid w:val="00665F27"/>
    <w:rsid w:val="006661C4"/>
    <w:rsid w:val="006662C2"/>
    <w:rsid w:val="0066645E"/>
    <w:rsid w:val="006667EB"/>
    <w:rsid w:val="00666D6B"/>
    <w:rsid w:val="0066705D"/>
    <w:rsid w:val="00667C8B"/>
    <w:rsid w:val="00670258"/>
    <w:rsid w:val="006704E3"/>
    <w:rsid w:val="00670529"/>
    <w:rsid w:val="00670FAB"/>
    <w:rsid w:val="00671066"/>
    <w:rsid w:val="00671694"/>
    <w:rsid w:val="006716B8"/>
    <w:rsid w:val="00672561"/>
    <w:rsid w:val="00672C06"/>
    <w:rsid w:val="00673096"/>
    <w:rsid w:val="00673353"/>
    <w:rsid w:val="00673699"/>
    <w:rsid w:val="0067394E"/>
    <w:rsid w:val="006739C4"/>
    <w:rsid w:val="00673A2B"/>
    <w:rsid w:val="00673F4F"/>
    <w:rsid w:val="00674687"/>
    <w:rsid w:val="00675231"/>
    <w:rsid w:val="006752FD"/>
    <w:rsid w:val="006759DE"/>
    <w:rsid w:val="00675BEC"/>
    <w:rsid w:val="00675F44"/>
    <w:rsid w:val="0067627D"/>
    <w:rsid w:val="00676530"/>
    <w:rsid w:val="00676624"/>
    <w:rsid w:val="00676920"/>
    <w:rsid w:val="00676D50"/>
    <w:rsid w:val="00677067"/>
    <w:rsid w:val="006775D7"/>
    <w:rsid w:val="0067773E"/>
    <w:rsid w:val="006802B3"/>
    <w:rsid w:val="00681260"/>
    <w:rsid w:val="00681382"/>
    <w:rsid w:val="00681A91"/>
    <w:rsid w:val="00681EF9"/>
    <w:rsid w:val="0068203D"/>
    <w:rsid w:val="0068207F"/>
    <w:rsid w:val="0068256C"/>
    <w:rsid w:val="006826F1"/>
    <w:rsid w:val="00682E5F"/>
    <w:rsid w:val="006832CB"/>
    <w:rsid w:val="006834E8"/>
    <w:rsid w:val="00683C84"/>
    <w:rsid w:val="00683CBF"/>
    <w:rsid w:val="00683DC8"/>
    <w:rsid w:val="0068409B"/>
    <w:rsid w:val="00684150"/>
    <w:rsid w:val="006842CD"/>
    <w:rsid w:val="00684B6F"/>
    <w:rsid w:val="00684FFF"/>
    <w:rsid w:val="00685444"/>
    <w:rsid w:val="0068573E"/>
    <w:rsid w:val="00685DB9"/>
    <w:rsid w:val="00686054"/>
    <w:rsid w:val="00687789"/>
    <w:rsid w:val="00690D53"/>
    <w:rsid w:val="00691240"/>
    <w:rsid w:val="00691CB5"/>
    <w:rsid w:val="00691E30"/>
    <w:rsid w:val="00692240"/>
    <w:rsid w:val="006926DC"/>
    <w:rsid w:val="00692EEF"/>
    <w:rsid w:val="00693008"/>
    <w:rsid w:val="006933B8"/>
    <w:rsid w:val="0069361E"/>
    <w:rsid w:val="00693906"/>
    <w:rsid w:val="0069398C"/>
    <w:rsid w:val="00693F05"/>
    <w:rsid w:val="00694139"/>
    <w:rsid w:val="006945F3"/>
    <w:rsid w:val="00694981"/>
    <w:rsid w:val="00695335"/>
    <w:rsid w:val="00695CDF"/>
    <w:rsid w:val="00695CE2"/>
    <w:rsid w:val="00695D50"/>
    <w:rsid w:val="006964A9"/>
    <w:rsid w:val="00696613"/>
    <w:rsid w:val="00696DFD"/>
    <w:rsid w:val="00697034"/>
    <w:rsid w:val="006972CF"/>
    <w:rsid w:val="00697739"/>
    <w:rsid w:val="006A085A"/>
    <w:rsid w:val="006A08E2"/>
    <w:rsid w:val="006A0905"/>
    <w:rsid w:val="006A1690"/>
    <w:rsid w:val="006A1720"/>
    <w:rsid w:val="006A1724"/>
    <w:rsid w:val="006A1BB8"/>
    <w:rsid w:val="006A1D7F"/>
    <w:rsid w:val="006A23A6"/>
    <w:rsid w:val="006A2498"/>
    <w:rsid w:val="006A2526"/>
    <w:rsid w:val="006A2643"/>
    <w:rsid w:val="006A28CC"/>
    <w:rsid w:val="006A33BD"/>
    <w:rsid w:val="006A386F"/>
    <w:rsid w:val="006A3FA7"/>
    <w:rsid w:val="006A494D"/>
    <w:rsid w:val="006A5499"/>
    <w:rsid w:val="006A54AF"/>
    <w:rsid w:val="006A5C1C"/>
    <w:rsid w:val="006A5E10"/>
    <w:rsid w:val="006A5E98"/>
    <w:rsid w:val="006A681F"/>
    <w:rsid w:val="006A73F0"/>
    <w:rsid w:val="006A7573"/>
    <w:rsid w:val="006A76AE"/>
    <w:rsid w:val="006A7759"/>
    <w:rsid w:val="006A7792"/>
    <w:rsid w:val="006A7ADF"/>
    <w:rsid w:val="006A7E91"/>
    <w:rsid w:val="006A7EC4"/>
    <w:rsid w:val="006A7FE5"/>
    <w:rsid w:val="006B0156"/>
    <w:rsid w:val="006B0567"/>
    <w:rsid w:val="006B0991"/>
    <w:rsid w:val="006B0DC1"/>
    <w:rsid w:val="006B0E6E"/>
    <w:rsid w:val="006B0E82"/>
    <w:rsid w:val="006B1211"/>
    <w:rsid w:val="006B19AB"/>
    <w:rsid w:val="006B1F9B"/>
    <w:rsid w:val="006B2043"/>
    <w:rsid w:val="006B24A9"/>
    <w:rsid w:val="006B26C9"/>
    <w:rsid w:val="006B2B83"/>
    <w:rsid w:val="006B3798"/>
    <w:rsid w:val="006B3A5D"/>
    <w:rsid w:val="006B4033"/>
    <w:rsid w:val="006B4191"/>
    <w:rsid w:val="006B43B3"/>
    <w:rsid w:val="006B47C9"/>
    <w:rsid w:val="006B509C"/>
    <w:rsid w:val="006B56B4"/>
    <w:rsid w:val="006B5970"/>
    <w:rsid w:val="006B5A4A"/>
    <w:rsid w:val="006B5D00"/>
    <w:rsid w:val="006B76C8"/>
    <w:rsid w:val="006C0007"/>
    <w:rsid w:val="006C018D"/>
    <w:rsid w:val="006C0838"/>
    <w:rsid w:val="006C154C"/>
    <w:rsid w:val="006C194E"/>
    <w:rsid w:val="006C24D9"/>
    <w:rsid w:val="006C2861"/>
    <w:rsid w:val="006C2EB2"/>
    <w:rsid w:val="006C3247"/>
    <w:rsid w:val="006C381B"/>
    <w:rsid w:val="006C3DED"/>
    <w:rsid w:val="006C45D0"/>
    <w:rsid w:val="006C49A8"/>
    <w:rsid w:val="006C519C"/>
    <w:rsid w:val="006C52BB"/>
    <w:rsid w:val="006C5458"/>
    <w:rsid w:val="006C545D"/>
    <w:rsid w:val="006C55C0"/>
    <w:rsid w:val="006C5D30"/>
    <w:rsid w:val="006C6218"/>
    <w:rsid w:val="006C6AEA"/>
    <w:rsid w:val="006C75C0"/>
    <w:rsid w:val="006C7E95"/>
    <w:rsid w:val="006D009D"/>
    <w:rsid w:val="006D10CE"/>
    <w:rsid w:val="006D15EA"/>
    <w:rsid w:val="006D194A"/>
    <w:rsid w:val="006D1EDF"/>
    <w:rsid w:val="006D2488"/>
    <w:rsid w:val="006D2A6F"/>
    <w:rsid w:val="006D2F96"/>
    <w:rsid w:val="006D3995"/>
    <w:rsid w:val="006D39CC"/>
    <w:rsid w:val="006D3CF7"/>
    <w:rsid w:val="006D4D93"/>
    <w:rsid w:val="006D4E50"/>
    <w:rsid w:val="006D4ECE"/>
    <w:rsid w:val="006D5027"/>
    <w:rsid w:val="006D5357"/>
    <w:rsid w:val="006D5836"/>
    <w:rsid w:val="006D59C4"/>
    <w:rsid w:val="006D659B"/>
    <w:rsid w:val="006D65B9"/>
    <w:rsid w:val="006D67CD"/>
    <w:rsid w:val="006D6DF8"/>
    <w:rsid w:val="006D7262"/>
    <w:rsid w:val="006D74C4"/>
    <w:rsid w:val="006D782B"/>
    <w:rsid w:val="006E0308"/>
    <w:rsid w:val="006E077A"/>
    <w:rsid w:val="006E0792"/>
    <w:rsid w:val="006E0D75"/>
    <w:rsid w:val="006E1309"/>
    <w:rsid w:val="006E1474"/>
    <w:rsid w:val="006E17B5"/>
    <w:rsid w:val="006E1CE0"/>
    <w:rsid w:val="006E25E6"/>
    <w:rsid w:val="006E27B7"/>
    <w:rsid w:val="006E2DF3"/>
    <w:rsid w:val="006E31A3"/>
    <w:rsid w:val="006E41D5"/>
    <w:rsid w:val="006E433D"/>
    <w:rsid w:val="006E4C39"/>
    <w:rsid w:val="006E57BD"/>
    <w:rsid w:val="006E5F72"/>
    <w:rsid w:val="006E5F96"/>
    <w:rsid w:val="006E6143"/>
    <w:rsid w:val="006E6A0A"/>
    <w:rsid w:val="006E6C56"/>
    <w:rsid w:val="006E6DF2"/>
    <w:rsid w:val="006E6F8A"/>
    <w:rsid w:val="006E785F"/>
    <w:rsid w:val="006E7DC6"/>
    <w:rsid w:val="006E7F03"/>
    <w:rsid w:val="006F057C"/>
    <w:rsid w:val="006F1616"/>
    <w:rsid w:val="006F17DD"/>
    <w:rsid w:val="006F2670"/>
    <w:rsid w:val="006F2AB0"/>
    <w:rsid w:val="006F2BA2"/>
    <w:rsid w:val="006F4137"/>
    <w:rsid w:val="006F4558"/>
    <w:rsid w:val="006F45B0"/>
    <w:rsid w:val="006F4771"/>
    <w:rsid w:val="006F507D"/>
    <w:rsid w:val="006F5213"/>
    <w:rsid w:val="006F552E"/>
    <w:rsid w:val="006F57FC"/>
    <w:rsid w:val="006F59B5"/>
    <w:rsid w:val="006F5DF7"/>
    <w:rsid w:val="006F613A"/>
    <w:rsid w:val="006F62FA"/>
    <w:rsid w:val="006F6885"/>
    <w:rsid w:val="006F6C88"/>
    <w:rsid w:val="006F6C89"/>
    <w:rsid w:val="006F73DB"/>
    <w:rsid w:val="006F7608"/>
    <w:rsid w:val="006F7B62"/>
    <w:rsid w:val="007007B2"/>
    <w:rsid w:val="00700903"/>
    <w:rsid w:val="00700F1E"/>
    <w:rsid w:val="007010A2"/>
    <w:rsid w:val="007013E5"/>
    <w:rsid w:val="00701577"/>
    <w:rsid w:val="00701860"/>
    <w:rsid w:val="007024E1"/>
    <w:rsid w:val="00702949"/>
    <w:rsid w:val="00702C42"/>
    <w:rsid w:val="0070328B"/>
    <w:rsid w:val="007034FD"/>
    <w:rsid w:val="00703CAC"/>
    <w:rsid w:val="00704112"/>
    <w:rsid w:val="007044D0"/>
    <w:rsid w:val="0070465E"/>
    <w:rsid w:val="007049B6"/>
    <w:rsid w:val="007049F1"/>
    <w:rsid w:val="00704AE4"/>
    <w:rsid w:val="00704E1B"/>
    <w:rsid w:val="007051A6"/>
    <w:rsid w:val="007052A9"/>
    <w:rsid w:val="007057CE"/>
    <w:rsid w:val="00705C11"/>
    <w:rsid w:val="0070601C"/>
    <w:rsid w:val="00706658"/>
    <w:rsid w:val="00706E22"/>
    <w:rsid w:val="0070701E"/>
    <w:rsid w:val="007078A4"/>
    <w:rsid w:val="00707A3A"/>
    <w:rsid w:val="00707AA6"/>
    <w:rsid w:val="00707B6F"/>
    <w:rsid w:val="00707CD9"/>
    <w:rsid w:val="0071081A"/>
    <w:rsid w:val="00710EAC"/>
    <w:rsid w:val="00711830"/>
    <w:rsid w:val="007118E7"/>
    <w:rsid w:val="00711A5C"/>
    <w:rsid w:val="00711EF1"/>
    <w:rsid w:val="00712284"/>
    <w:rsid w:val="00713B61"/>
    <w:rsid w:val="00713C5A"/>
    <w:rsid w:val="0071429B"/>
    <w:rsid w:val="007142C7"/>
    <w:rsid w:val="007146EC"/>
    <w:rsid w:val="0071474D"/>
    <w:rsid w:val="00715557"/>
    <w:rsid w:val="007157A4"/>
    <w:rsid w:val="007157B9"/>
    <w:rsid w:val="00715CA4"/>
    <w:rsid w:val="00716082"/>
    <w:rsid w:val="00716568"/>
    <w:rsid w:val="007171F2"/>
    <w:rsid w:val="00717298"/>
    <w:rsid w:val="0071738F"/>
    <w:rsid w:val="0071758C"/>
    <w:rsid w:val="00717747"/>
    <w:rsid w:val="00720233"/>
    <w:rsid w:val="007206C5"/>
    <w:rsid w:val="00720EAF"/>
    <w:rsid w:val="0072152E"/>
    <w:rsid w:val="00721965"/>
    <w:rsid w:val="00721C0E"/>
    <w:rsid w:val="00722861"/>
    <w:rsid w:val="00722B71"/>
    <w:rsid w:val="007231AD"/>
    <w:rsid w:val="0072321D"/>
    <w:rsid w:val="00724834"/>
    <w:rsid w:val="00724D59"/>
    <w:rsid w:val="00724DF0"/>
    <w:rsid w:val="00724E68"/>
    <w:rsid w:val="00725133"/>
    <w:rsid w:val="007254E1"/>
    <w:rsid w:val="00725D84"/>
    <w:rsid w:val="00725DED"/>
    <w:rsid w:val="0072637C"/>
    <w:rsid w:val="0072694B"/>
    <w:rsid w:val="00726B2E"/>
    <w:rsid w:val="00726F7E"/>
    <w:rsid w:val="007272D3"/>
    <w:rsid w:val="00727E80"/>
    <w:rsid w:val="007312BE"/>
    <w:rsid w:val="00731649"/>
    <w:rsid w:val="007319CE"/>
    <w:rsid w:val="00731D02"/>
    <w:rsid w:val="00732240"/>
    <w:rsid w:val="00732A2E"/>
    <w:rsid w:val="00732B35"/>
    <w:rsid w:val="00732FC8"/>
    <w:rsid w:val="007330BD"/>
    <w:rsid w:val="00734468"/>
    <w:rsid w:val="00734CA0"/>
    <w:rsid w:val="00734DF4"/>
    <w:rsid w:val="00735596"/>
    <w:rsid w:val="0073566F"/>
    <w:rsid w:val="007357E0"/>
    <w:rsid w:val="00735875"/>
    <w:rsid w:val="007359AD"/>
    <w:rsid w:val="00735A31"/>
    <w:rsid w:val="00735B4B"/>
    <w:rsid w:val="00735C17"/>
    <w:rsid w:val="00735C24"/>
    <w:rsid w:val="00735E9B"/>
    <w:rsid w:val="00735EE1"/>
    <w:rsid w:val="0073636A"/>
    <w:rsid w:val="0073652D"/>
    <w:rsid w:val="007367F0"/>
    <w:rsid w:val="007368CE"/>
    <w:rsid w:val="00736B54"/>
    <w:rsid w:val="007379AF"/>
    <w:rsid w:val="00740064"/>
    <w:rsid w:val="00740AE5"/>
    <w:rsid w:val="00740C76"/>
    <w:rsid w:val="00740D13"/>
    <w:rsid w:val="00740E8A"/>
    <w:rsid w:val="007412B1"/>
    <w:rsid w:val="0074173D"/>
    <w:rsid w:val="007419CB"/>
    <w:rsid w:val="00741FAE"/>
    <w:rsid w:val="007421DF"/>
    <w:rsid w:val="007426E2"/>
    <w:rsid w:val="00742979"/>
    <w:rsid w:val="00742C81"/>
    <w:rsid w:val="0074305A"/>
    <w:rsid w:val="0074361B"/>
    <w:rsid w:val="0074393F"/>
    <w:rsid w:val="00743B09"/>
    <w:rsid w:val="00743E7F"/>
    <w:rsid w:val="00743F1D"/>
    <w:rsid w:val="007440B6"/>
    <w:rsid w:val="00744BD9"/>
    <w:rsid w:val="00745542"/>
    <w:rsid w:val="007458DC"/>
    <w:rsid w:val="00745D39"/>
    <w:rsid w:val="00746280"/>
    <w:rsid w:val="0074657C"/>
    <w:rsid w:val="00746D4F"/>
    <w:rsid w:val="00746EF2"/>
    <w:rsid w:val="007475E8"/>
    <w:rsid w:val="007477B6"/>
    <w:rsid w:val="0074790F"/>
    <w:rsid w:val="00747957"/>
    <w:rsid w:val="00747AF1"/>
    <w:rsid w:val="00747FAA"/>
    <w:rsid w:val="007504D1"/>
    <w:rsid w:val="00750F5A"/>
    <w:rsid w:val="00751EBA"/>
    <w:rsid w:val="0075285E"/>
    <w:rsid w:val="0075316F"/>
    <w:rsid w:val="007540DD"/>
    <w:rsid w:val="0075474E"/>
    <w:rsid w:val="007549F8"/>
    <w:rsid w:val="00754F0D"/>
    <w:rsid w:val="00756173"/>
    <w:rsid w:val="00756286"/>
    <w:rsid w:val="00756676"/>
    <w:rsid w:val="00756DC7"/>
    <w:rsid w:val="00756DFC"/>
    <w:rsid w:val="00756E51"/>
    <w:rsid w:val="00757285"/>
    <w:rsid w:val="0075741D"/>
    <w:rsid w:val="00757696"/>
    <w:rsid w:val="007576CA"/>
    <w:rsid w:val="007576D4"/>
    <w:rsid w:val="00757E29"/>
    <w:rsid w:val="00757F16"/>
    <w:rsid w:val="0076038C"/>
    <w:rsid w:val="00760643"/>
    <w:rsid w:val="00760967"/>
    <w:rsid w:val="007609A3"/>
    <w:rsid w:val="00760A78"/>
    <w:rsid w:val="00760AD6"/>
    <w:rsid w:val="0076121D"/>
    <w:rsid w:val="0076134D"/>
    <w:rsid w:val="00761848"/>
    <w:rsid w:val="00761957"/>
    <w:rsid w:val="00761C9F"/>
    <w:rsid w:val="007624FE"/>
    <w:rsid w:val="00762A46"/>
    <w:rsid w:val="00762AC9"/>
    <w:rsid w:val="00762CAC"/>
    <w:rsid w:val="0076376E"/>
    <w:rsid w:val="00763877"/>
    <w:rsid w:val="00763935"/>
    <w:rsid w:val="00763C82"/>
    <w:rsid w:val="00763D1F"/>
    <w:rsid w:val="007647DA"/>
    <w:rsid w:val="007649F2"/>
    <w:rsid w:val="00764A21"/>
    <w:rsid w:val="00764CC1"/>
    <w:rsid w:val="00764F71"/>
    <w:rsid w:val="00764FDE"/>
    <w:rsid w:val="007653D7"/>
    <w:rsid w:val="007660D8"/>
    <w:rsid w:val="007661AC"/>
    <w:rsid w:val="00766766"/>
    <w:rsid w:val="00766B81"/>
    <w:rsid w:val="00766BFF"/>
    <w:rsid w:val="0076775D"/>
    <w:rsid w:val="00767DCE"/>
    <w:rsid w:val="00767E05"/>
    <w:rsid w:val="00770028"/>
    <w:rsid w:val="00770181"/>
    <w:rsid w:val="0077072A"/>
    <w:rsid w:val="00771501"/>
    <w:rsid w:val="00771F0C"/>
    <w:rsid w:val="007726DC"/>
    <w:rsid w:val="0077282C"/>
    <w:rsid w:val="00772B25"/>
    <w:rsid w:val="00773791"/>
    <w:rsid w:val="00773AA3"/>
    <w:rsid w:val="00773CFD"/>
    <w:rsid w:val="00774528"/>
    <w:rsid w:val="007746F5"/>
    <w:rsid w:val="00774F18"/>
    <w:rsid w:val="007750BC"/>
    <w:rsid w:val="007759C5"/>
    <w:rsid w:val="00775BA3"/>
    <w:rsid w:val="00775D69"/>
    <w:rsid w:val="00775E22"/>
    <w:rsid w:val="00776452"/>
    <w:rsid w:val="0077666F"/>
    <w:rsid w:val="00776F8D"/>
    <w:rsid w:val="00781A35"/>
    <w:rsid w:val="007824F6"/>
    <w:rsid w:val="0078251C"/>
    <w:rsid w:val="00782D40"/>
    <w:rsid w:val="00782E75"/>
    <w:rsid w:val="007830B2"/>
    <w:rsid w:val="007830EF"/>
    <w:rsid w:val="00783AA0"/>
    <w:rsid w:val="00783D06"/>
    <w:rsid w:val="00783F19"/>
    <w:rsid w:val="007840D7"/>
    <w:rsid w:val="00785484"/>
    <w:rsid w:val="00785679"/>
    <w:rsid w:val="007859F5"/>
    <w:rsid w:val="007860B0"/>
    <w:rsid w:val="007862C8"/>
    <w:rsid w:val="007866B7"/>
    <w:rsid w:val="00786C03"/>
    <w:rsid w:val="00790170"/>
    <w:rsid w:val="00790606"/>
    <w:rsid w:val="0079091C"/>
    <w:rsid w:val="00790DBF"/>
    <w:rsid w:val="0079107F"/>
    <w:rsid w:val="007915C9"/>
    <w:rsid w:val="007917C8"/>
    <w:rsid w:val="00791B11"/>
    <w:rsid w:val="007924ED"/>
    <w:rsid w:val="00792DA5"/>
    <w:rsid w:val="00793B1D"/>
    <w:rsid w:val="00793DCD"/>
    <w:rsid w:val="0079415A"/>
    <w:rsid w:val="007941B5"/>
    <w:rsid w:val="007951E4"/>
    <w:rsid w:val="0079567F"/>
    <w:rsid w:val="00795B26"/>
    <w:rsid w:val="00795DDB"/>
    <w:rsid w:val="00796431"/>
    <w:rsid w:val="007964BE"/>
    <w:rsid w:val="007966E8"/>
    <w:rsid w:val="007969A2"/>
    <w:rsid w:val="00796F2D"/>
    <w:rsid w:val="00797926"/>
    <w:rsid w:val="00797AD6"/>
    <w:rsid w:val="00797E60"/>
    <w:rsid w:val="007A0D4C"/>
    <w:rsid w:val="007A0E53"/>
    <w:rsid w:val="007A0FF7"/>
    <w:rsid w:val="007A1160"/>
    <w:rsid w:val="007A1CF8"/>
    <w:rsid w:val="007A1E69"/>
    <w:rsid w:val="007A2345"/>
    <w:rsid w:val="007A2617"/>
    <w:rsid w:val="007A284D"/>
    <w:rsid w:val="007A343F"/>
    <w:rsid w:val="007A3509"/>
    <w:rsid w:val="007A358C"/>
    <w:rsid w:val="007A3654"/>
    <w:rsid w:val="007A43EC"/>
    <w:rsid w:val="007A4820"/>
    <w:rsid w:val="007A4B77"/>
    <w:rsid w:val="007A53AD"/>
    <w:rsid w:val="007A5D8A"/>
    <w:rsid w:val="007A5DD2"/>
    <w:rsid w:val="007A6112"/>
    <w:rsid w:val="007A63B1"/>
    <w:rsid w:val="007A64F7"/>
    <w:rsid w:val="007A6A9B"/>
    <w:rsid w:val="007A6D13"/>
    <w:rsid w:val="007A6D49"/>
    <w:rsid w:val="007A7B97"/>
    <w:rsid w:val="007A7CA8"/>
    <w:rsid w:val="007A7E78"/>
    <w:rsid w:val="007B02BB"/>
    <w:rsid w:val="007B058A"/>
    <w:rsid w:val="007B070D"/>
    <w:rsid w:val="007B09EE"/>
    <w:rsid w:val="007B0CCE"/>
    <w:rsid w:val="007B127F"/>
    <w:rsid w:val="007B15B3"/>
    <w:rsid w:val="007B1693"/>
    <w:rsid w:val="007B18DF"/>
    <w:rsid w:val="007B1A92"/>
    <w:rsid w:val="007B1B64"/>
    <w:rsid w:val="007B1C1F"/>
    <w:rsid w:val="007B2204"/>
    <w:rsid w:val="007B2527"/>
    <w:rsid w:val="007B2679"/>
    <w:rsid w:val="007B2ADC"/>
    <w:rsid w:val="007B2C1E"/>
    <w:rsid w:val="007B2EC8"/>
    <w:rsid w:val="007B2EE2"/>
    <w:rsid w:val="007B306A"/>
    <w:rsid w:val="007B32F9"/>
    <w:rsid w:val="007B3541"/>
    <w:rsid w:val="007B39DE"/>
    <w:rsid w:val="007B40C1"/>
    <w:rsid w:val="007B45F0"/>
    <w:rsid w:val="007B45F5"/>
    <w:rsid w:val="007B4C92"/>
    <w:rsid w:val="007B4D7A"/>
    <w:rsid w:val="007B5582"/>
    <w:rsid w:val="007B5A39"/>
    <w:rsid w:val="007B6258"/>
    <w:rsid w:val="007B6271"/>
    <w:rsid w:val="007B6348"/>
    <w:rsid w:val="007B6511"/>
    <w:rsid w:val="007B658E"/>
    <w:rsid w:val="007B65B4"/>
    <w:rsid w:val="007B67DA"/>
    <w:rsid w:val="007B6840"/>
    <w:rsid w:val="007B6F13"/>
    <w:rsid w:val="007B7085"/>
    <w:rsid w:val="007B70D5"/>
    <w:rsid w:val="007B726D"/>
    <w:rsid w:val="007B777E"/>
    <w:rsid w:val="007B7BDC"/>
    <w:rsid w:val="007B7ECE"/>
    <w:rsid w:val="007C02A3"/>
    <w:rsid w:val="007C0355"/>
    <w:rsid w:val="007C089C"/>
    <w:rsid w:val="007C12DA"/>
    <w:rsid w:val="007C15CA"/>
    <w:rsid w:val="007C1A6E"/>
    <w:rsid w:val="007C1C67"/>
    <w:rsid w:val="007C2B0B"/>
    <w:rsid w:val="007C2DC2"/>
    <w:rsid w:val="007C2E19"/>
    <w:rsid w:val="007C351F"/>
    <w:rsid w:val="007C3702"/>
    <w:rsid w:val="007C3FF6"/>
    <w:rsid w:val="007C40F3"/>
    <w:rsid w:val="007C4818"/>
    <w:rsid w:val="007C4881"/>
    <w:rsid w:val="007C49A6"/>
    <w:rsid w:val="007C4AF8"/>
    <w:rsid w:val="007C4C62"/>
    <w:rsid w:val="007C4CF9"/>
    <w:rsid w:val="007C4FDE"/>
    <w:rsid w:val="007C536A"/>
    <w:rsid w:val="007C694E"/>
    <w:rsid w:val="007C6DBF"/>
    <w:rsid w:val="007C758E"/>
    <w:rsid w:val="007C78C1"/>
    <w:rsid w:val="007D00F0"/>
    <w:rsid w:val="007D0ECF"/>
    <w:rsid w:val="007D18C5"/>
    <w:rsid w:val="007D1CF5"/>
    <w:rsid w:val="007D34DF"/>
    <w:rsid w:val="007D4351"/>
    <w:rsid w:val="007D4DB0"/>
    <w:rsid w:val="007D4FA6"/>
    <w:rsid w:val="007D5164"/>
    <w:rsid w:val="007D53E2"/>
    <w:rsid w:val="007D639E"/>
    <w:rsid w:val="007D673A"/>
    <w:rsid w:val="007D6CB1"/>
    <w:rsid w:val="007D7988"/>
    <w:rsid w:val="007D798B"/>
    <w:rsid w:val="007D7CFA"/>
    <w:rsid w:val="007E0331"/>
    <w:rsid w:val="007E049E"/>
    <w:rsid w:val="007E04AD"/>
    <w:rsid w:val="007E099A"/>
    <w:rsid w:val="007E0AA0"/>
    <w:rsid w:val="007E0B28"/>
    <w:rsid w:val="007E0F0E"/>
    <w:rsid w:val="007E0F2A"/>
    <w:rsid w:val="007E17D5"/>
    <w:rsid w:val="007E1B73"/>
    <w:rsid w:val="007E22AC"/>
    <w:rsid w:val="007E2994"/>
    <w:rsid w:val="007E2E0D"/>
    <w:rsid w:val="007E46DA"/>
    <w:rsid w:val="007E4739"/>
    <w:rsid w:val="007E4BB6"/>
    <w:rsid w:val="007E5226"/>
    <w:rsid w:val="007E5505"/>
    <w:rsid w:val="007E5714"/>
    <w:rsid w:val="007E58CB"/>
    <w:rsid w:val="007E5EC4"/>
    <w:rsid w:val="007E61C0"/>
    <w:rsid w:val="007E693B"/>
    <w:rsid w:val="007E6AA7"/>
    <w:rsid w:val="007E704E"/>
    <w:rsid w:val="007E74B1"/>
    <w:rsid w:val="007E7680"/>
    <w:rsid w:val="007E7FD2"/>
    <w:rsid w:val="007F05B3"/>
    <w:rsid w:val="007F08DB"/>
    <w:rsid w:val="007F11FA"/>
    <w:rsid w:val="007F19C0"/>
    <w:rsid w:val="007F2E76"/>
    <w:rsid w:val="007F2F1A"/>
    <w:rsid w:val="007F336E"/>
    <w:rsid w:val="007F3615"/>
    <w:rsid w:val="007F4C5E"/>
    <w:rsid w:val="007F5056"/>
    <w:rsid w:val="007F511C"/>
    <w:rsid w:val="007F53BF"/>
    <w:rsid w:val="007F5728"/>
    <w:rsid w:val="007F5B0C"/>
    <w:rsid w:val="007F5C24"/>
    <w:rsid w:val="007F5CC1"/>
    <w:rsid w:val="007F63D7"/>
    <w:rsid w:val="007F69FE"/>
    <w:rsid w:val="007F6E06"/>
    <w:rsid w:val="007F6EA9"/>
    <w:rsid w:val="007F7558"/>
    <w:rsid w:val="007F76E2"/>
    <w:rsid w:val="007F7731"/>
    <w:rsid w:val="007F7DF3"/>
    <w:rsid w:val="00800405"/>
    <w:rsid w:val="008005EC"/>
    <w:rsid w:val="00801093"/>
    <w:rsid w:val="00801B3B"/>
    <w:rsid w:val="00801CA9"/>
    <w:rsid w:val="00801F75"/>
    <w:rsid w:val="008025F4"/>
    <w:rsid w:val="00802954"/>
    <w:rsid w:val="00803852"/>
    <w:rsid w:val="00803D0F"/>
    <w:rsid w:val="00803F3C"/>
    <w:rsid w:val="00803FD5"/>
    <w:rsid w:val="00804CFE"/>
    <w:rsid w:val="0080522B"/>
    <w:rsid w:val="008056F9"/>
    <w:rsid w:val="00805774"/>
    <w:rsid w:val="00805E11"/>
    <w:rsid w:val="00805F71"/>
    <w:rsid w:val="00806301"/>
    <w:rsid w:val="00806563"/>
    <w:rsid w:val="00806908"/>
    <w:rsid w:val="00806EE9"/>
    <w:rsid w:val="008071C1"/>
    <w:rsid w:val="008073CC"/>
    <w:rsid w:val="008073E5"/>
    <w:rsid w:val="00807567"/>
    <w:rsid w:val="0081044E"/>
    <w:rsid w:val="00810517"/>
    <w:rsid w:val="0081056F"/>
    <w:rsid w:val="00810A38"/>
    <w:rsid w:val="00810AF4"/>
    <w:rsid w:val="00810CFB"/>
    <w:rsid w:val="00811084"/>
    <w:rsid w:val="00811098"/>
    <w:rsid w:val="00811225"/>
    <w:rsid w:val="0081130A"/>
    <w:rsid w:val="0081130E"/>
    <w:rsid w:val="00811B08"/>
    <w:rsid w:val="00811B44"/>
    <w:rsid w:val="008124B1"/>
    <w:rsid w:val="00812AD7"/>
    <w:rsid w:val="008130A9"/>
    <w:rsid w:val="0081321E"/>
    <w:rsid w:val="0081383D"/>
    <w:rsid w:val="008141AA"/>
    <w:rsid w:val="00814408"/>
    <w:rsid w:val="0081448D"/>
    <w:rsid w:val="00814881"/>
    <w:rsid w:val="00814A8E"/>
    <w:rsid w:val="00815DFE"/>
    <w:rsid w:val="00815E59"/>
    <w:rsid w:val="00816200"/>
    <w:rsid w:val="008165DE"/>
    <w:rsid w:val="008168B8"/>
    <w:rsid w:val="008168EE"/>
    <w:rsid w:val="00816A16"/>
    <w:rsid w:val="00816A1A"/>
    <w:rsid w:val="00816C97"/>
    <w:rsid w:val="00820004"/>
    <w:rsid w:val="00820178"/>
    <w:rsid w:val="008208E3"/>
    <w:rsid w:val="008208ED"/>
    <w:rsid w:val="00820A59"/>
    <w:rsid w:val="00820E29"/>
    <w:rsid w:val="008212F0"/>
    <w:rsid w:val="00821C60"/>
    <w:rsid w:val="008228A6"/>
    <w:rsid w:val="00822971"/>
    <w:rsid w:val="008229C5"/>
    <w:rsid w:val="00822A99"/>
    <w:rsid w:val="0082305A"/>
    <w:rsid w:val="008230DC"/>
    <w:rsid w:val="008235D2"/>
    <w:rsid w:val="0082420D"/>
    <w:rsid w:val="00824351"/>
    <w:rsid w:val="00824809"/>
    <w:rsid w:val="00824822"/>
    <w:rsid w:val="008254C8"/>
    <w:rsid w:val="008255DF"/>
    <w:rsid w:val="00825CD2"/>
    <w:rsid w:val="00826A51"/>
    <w:rsid w:val="00826E40"/>
    <w:rsid w:val="00826EC1"/>
    <w:rsid w:val="00826ED3"/>
    <w:rsid w:val="00827772"/>
    <w:rsid w:val="008279DF"/>
    <w:rsid w:val="008300A4"/>
    <w:rsid w:val="008301A0"/>
    <w:rsid w:val="00830281"/>
    <w:rsid w:val="00830307"/>
    <w:rsid w:val="00830AD9"/>
    <w:rsid w:val="0083109C"/>
    <w:rsid w:val="00831187"/>
    <w:rsid w:val="00831C93"/>
    <w:rsid w:val="00831DC6"/>
    <w:rsid w:val="0083251E"/>
    <w:rsid w:val="00833336"/>
    <w:rsid w:val="0083381B"/>
    <w:rsid w:val="0083395B"/>
    <w:rsid w:val="00833A36"/>
    <w:rsid w:val="00834205"/>
    <w:rsid w:val="0083422A"/>
    <w:rsid w:val="0083461B"/>
    <w:rsid w:val="00834DC7"/>
    <w:rsid w:val="00834EC9"/>
    <w:rsid w:val="00834FE8"/>
    <w:rsid w:val="0083509C"/>
    <w:rsid w:val="00835ACB"/>
    <w:rsid w:val="00835C58"/>
    <w:rsid w:val="00835FD6"/>
    <w:rsid w:val="008361EB"/>
    <w:rsid w:val="00836780"/>
    <w:rsid w:val="008369F5"/>
    <w:rsid w:val="00837205"/>
    <w:rsid w:val="0083769D"/>
    <w:rsid w:val="00837B00"/>
    <w:rsid w:val="00837E95"/>
    <w:rsid w:val="0084010E"/>
    <w:rsid w:val="008401BF"/>
    <w:rsid w:val="00840B2C"/>
    <w:rsid w:val="00840B6F"/>
    <w:rsid w:val="00841440"/>
    <w:rsid w:val="00841C80"/>
    <w:rsid w:val="00841CE0"/>
    <w:rsid w:val="0084202B"/>
    <w:rsid w:val="0084229D"/>
    <w:rsid w:val="008423A4"/>
    <w:rsid w:val="00842B07"/>
    <w:rsid w:val="00842E83"/>
    <w:rsid w:val="00843724"/>
    <w:rsid w:val="008438A7"/>
    <w:rsid w:val="0084390D"/>
    <w:rsid w:val="008439FE"/>
    <w:rsid w:val="00843BA2"/>
    <w:rsid w:val="00843D40"/>
    <w:rsid w:val="00844452"/>
    <w:rsid w:val="0084483B"/>
    <w:rsid w:val="0084491B"/>
    <w:rsid w:val="00845DD1"/>
    <w:rsid w:val="00846655"/>
    <w:rsid w:val="00846B16"/>
    <w:rsid w:val="00846CE2"/>
    <w:rsid w:val="00846E7B"/>
    <w:rsid w:val="008473F2"/>
    <w:rsid w:val="00847499"/>
    <w:rsid w:val="008474B9"/>
    <w:rsid w:val="00847720"/>
    <w:rsid w:val="00847A48"/>
    <w:rsid w:val="00847AC9"/>
    <w:rsid w:val="00847BA3"/>
    <w:rsid w:val="00847C7E"/>
    <w:rsid w:val="00850E12"/>
    <w:rsid w:val="00850E62"/>
    <w:rsid w:val="00851721"/>
    <w:rsid w:val="008522C5"/>
    <w:rsid w:val="008527EA"/>
    <w:rsid w:val="0085284B"/>
    <w:rsid w:val="00852D4C"/>
    <w:rsid w:val="00852E96"/>
    <w:rsid w:val="008530A4"/>
    <w:rsid w:val="00853509"/>
    <w:rsid w:val="008535F3"/>
    <w:rsid w:val="00853ED3"/>
    <w:rsid w:val="00854543"/>
    <w:rsid w:val="0085460D"/>
    <w:rsid w:val="008546A5"/>
    <w:rsid w:val="0085512B"/>
    <w:rsid w:val="008559AE"/>
    <w:rsid w:val="00855E6B"/>
    <w:rsid w:val="00856059"/>
    <w:rsid w:val="00856159"/>
    <w:rsid w:val="008569B1"/>
    <w:rsid w:val="00856B09"/>
    <w:rsid w:val="00857BA5"/>
    <w:rsid w:val="008601D5"/>
    <w:rsid w:val="00860498"/>
    <w:rsid w:val="00860668"/>
    <w:rsid w:val="008612AD"/>
    <w:rsid w:val="00861406"/>
    <w:rsid w:val="00861553"/>
    <w:rsid w:val="00861DD4"/>
    <w:rsid w:val="0086212C"/>
    <w:rsid w:val="008623E7"/>
    <w:rsid w:val="0086279F"/>
    <w:rsid w:val="00862840"/>
    <w:rsid w:val="00862DB7"/>
    <w:rsid w:val="00862F08"/>
    <w:rsid w:val="00862FDB"/>
    <w:rsid w:val="0086349E"/>
    <w:rsid w:val="008637D4"/>
    <w:rsid w:val="00863FFA"/>
    <w:rsid w:val="00864130"/>
    <w:rsid w:val="00864EB7"/>
    <w:rsid w:val="00865DF8"/>
    <w:rsid w:val="00865FB8"/>
    <w:rsid w:val="008660ED"/>
    <w:rsid w:val="0086646B"/>
    <w:rsid w:val="008664EA"/>
    <w:rsid w:val="00870470"/>
    <w:rsid w:val="00870497"/>
    <w:rsid w:val="00870F10"/>
    <w:rsid w:val="0087116F"/>
    <w:rsid w:val="008712D9"/>
    <w:rsid w:val="00871ED7"/>
    <w:rsid w:val="00871F5D"/>
    <w:rsid w:val="00871FAE"/>
    <w:rsid w:val="00872025"/>
    <w:rsid w:val="0087244E"/>
    <w:rsid w:val="00872702"/>
    <w:rsid w:val="0087316D"/>
    <w:rsid w:val="00873C57"/>
    <w:rsid w:val="008743DF"/>
    <w:rsid w:val="008746CA"/>
    <w:rsid w:val="008747DB"/>
    <w:rsid w:val="008748BE"/>
    <w:rsid w:val="00874B29"/>
    <w:rsid w:val="00875090"/>
    <w:rsid w:val="00875130"/>
    <w:rsid w:val="00875229"/>
    <w:rsid w:val="008754BD"/>
    <w:rsid w:val="008755DF"/>
    <w:rsid w:val="00875C93"/>
    <w:rsid w:val="00875DE7"/>
    <w:rsid w:val="0087601B"/>
    <w:rsid w:val="0087657D"/>
    <w:rsid w:val="0087691B"/>
    <w:rsid w:val="00876924"/>
    <w:rsid w:val="00876ED1"/>
    <w:rsid w:val="0087712F"/>
    <w:rsid w:val="0087756A"/>
    <w:rsid w:val="00877F73"/>
    <w:rsid w:val="0088160A"/>
    <w:rsid w:val="00881701"/>
    <w:rsid w:val="00881715"/>
    <w:rsid w:val="00881A59"/>
    <w:rsid w:val="00881A73"/>
    <w:rsid w:val="00881B77"/>
    <w:rsid w:val="008821C3"/>
    <w:rsid w:val="0088228D"/>
    <w:rsid w:val="008824D5"/>
    <w:rsid w:val="008825AF"/>
    <w:rsid w:val="00882BAD"/>
    <w:rsid w:val="00882EE9"/>
    <w:rsid w:val="00882FE1"/>
    <w:rsid w:val="008830F2"/>
    <w:rsid w:val="00883209"/>
    <w:rsid w:val="008835F8"/>
    <w:rsid w:val="008836BD"/>
    <w:rsid w:val="00883703"/>
    <w:rsid w:val="00883720"/>
    <w:rsid w:val="0088391F"/>
    <w:rsid w:val="00884752"/>
    <w:rsid w:val="00884C71"/>
    <w:rsid w:val="00884CCF"/>
    <w:rsid w:val="00885093"/>
    <w:rsid w:val="00885514"/>
    <w:rsid w:val="008859FF"/>
    <w:rsid w:val="00885AB9"/>
    <w:rsid w:val="00886673"/>
    <w:rsid w:val="008867FC"/>
    <w:rsid w:val="00886941"/>
    <w:rsid w:val="00886B7A"/>
    <w:rsid w:val="00886C1D"/>
    <w:rsid w:val="00886F68"/>
    <w:rsid w:val="008870E4"/>
    <w:rsid w:val="00887460"/>
    <w:rsid w:val="008875D0"/>
    <w:rsid w:val="0088762C"/>
    <w:rsid w:val="00887AFD"/>
    <w:rsid w:val="00887C46"/>
    <w:rsid w:val="0089013A"/>
    <w:rsid w:val="008907A4"/>
    <w:rsid w:val="00890D5B"/>
    <w:rsid w:val="008911EC"/>
    <w:rsid w:val="0089129A"/>
    <w:rsid w:val="008913AA"/>
    <w:rsid w:val="00891529"/>
    <w:rsid w:val="00891B4E"/>
    <w:rsid w:val="00891C2F"/>
    <w:rsid w:val="00891FE1"/>
    <w:rsid w:val="008922C0"/>
    <w:rsid w:val="0089233C"/>
    <w:rsid w:val="0089267D"/>
    <w:rsid w:val="00892A09"/>
    <w:rsid w:val="00892BF3"/>
    <w:rsid w:val="00892F3E"/>
    <w:rsid w:val="00893134"/>
    <w:rsid w:val="00893227"/>
    <w:rsid w:val="0089389D"/>
    <w:rsid w:val="00893FF4"/>
    <w:rsid w:val="00894210"/>
    <w:rsid w:val="00894731"/>
    <w:rsid w:val="0089549B"/>
    <w:rsid w:val="00895570"/>
    <w:rsid w:val="00895673"/>
    <w:rsid w:val="00895DBA"/>
    <w:rsid w:val="00895F72"/>
    <w:rsid w:val="008960A9"/>
    <w:rsid w:val="008961EA"/>
    <w:rsid w:val="008962AC"/>
    <w:rsid w:val="00896379"/>
    <w:rsid w:val="00896AC8"/>
    <w:rsid w:val="00896DD1"/>
    <w:rsid w:val="008970B2"/>
    <w:rsid w:val="00897814"/>
    <w:rsid w:val="008979C6"/>
    <w:rsid w:val="00897C31"/>
    <w:rsid w:val="008A06C6"/>
    <w:rsid w:val="008A09D4"/>
    <w:rsid w:val="008A0C9F"/>
    <w:rsid w:val="008A0EB6"/>
    <w:rsid w:val="008A154D"/>
    <w:rsid w:val="008A1C56"/>
    <w:rsid w:val="008A1E47"/>
    <w:rsid w:val="008A1F8B"/>
    <w:rsid w:val="008A28A0"/>
    <w:rsid w:val="008A2ABD"/>
    <w:rsid w:val="008A3086"/>
    <w:rsid w:val="008A3663"/>
    <w:rsid w:val="008A4252"/>
    <w:rsid w:val="008A443F"/>
    <w:rsid w:val="008A466C"/>
    <w:rsid w:val="008A48A3"/>
    <w:rsid w:val="008A50C8"/>
    <w:rsid w:val="008A5465"/>
    <w:rsid w:val="008A5650"/>
    <w:rsid w:val="008A5A88"/>
    <w:rsid w:val="008A6C10"/>
    <w:rsid w:val="008A7832"/>
    <w:rsid w:val="008A7C80"/>
    <w:rsid w:val="008A7EC5"/>
    <w:rsid w:val="008A7FD4"/>
    <w:rsid w:val="008B00C5"/>
    <w:rsid w:val="008B0560"/>
    <w:rsid w:val="008B0D5C"/>
    <w:rsid w:val="008B0DF7"/>
    <w:rsid w:val="008B0FB6"/>
    <w:rsid w:val="008B188F"/>
    <w:rsid w:val="008B1B0A"/>
    <w:rsid w:val="008B21C5"/>
    <w:rsid w:val="008B2549"/>
    <w:rsid w:val="008B2F38"/>
    <w:rsid w:val="008B32F6"/>
    <w:rsid w:val="008B3343"/>
    <w:rsid w:val="008B340C"/>
    <w:rsid w:val="008B37CF"/>
    <w:rsid w:val="008B41CE"/>
    <w:rsid w:val="008B43FE"/>
    <w:rsid w:val="008B4469"/>
    <w:rsid w:val="008B4719"/>
    <w:rsid w:val="008B4D88"/>
    <w:rsid w:val="008B5539"/>
    <w:rsid w:val="008B59AC"/>
    <w:rsid w:val="008B5D5C"/>
    <w:rsid w:val="008B5DE8"/>
    <w:rsid w:val="008B6075"/>
    <w:rsid w:val="008B6121"/>
    <w:rsid w:val="008B624D"/>
    <w:rsid w:val="008B6367"/>
    <w:rsid w:val="008B6E98"/>
    <w:rsid w:val="008B6EA1"/>
    <w:rsid w:val="008B7C98"/>
    <w:rsid w:val="008C0417"/>
    <w:rsid w:val="008C0478"/>
    <w:rsid w:val="008C0B7B"/>
    <w:rsid w:val="008C1040"/>
    <w:rsid w:val="008C25CD"/>
    <w:rsid w:val="008C2D9E"/>
    <w:rsid w:val="008C30B1"/>
    <w:rsid w:val="008C30F3"/>
    <w:rsid w:val="008C3AEA"/>
    <w:rsid w:val="008C4354"/>
    <w:rsid w:val="008C46B4"/>
    <w:rsid w:val="008C4B04"/>
    <w:rsid w:val="008C4C9C"/>
    <w:rsid w:val="008C50C2"/>
    <w:rsid w:val="008C54C8"/>
    <w:rsid w:val="008C54C9"/>
    <w:rsid w:val="008C6184"/>
    <w:rsid w:val="008C69C0"/>
    <w:rsid w:val="008C6B7A"/>
    <w:rsid w:val="008C700D"/>
    <w:rsid w:val="008C75A5"/>
    <w:rsid w:val="008C7BA0"/>
    <w:rsid w:val="008C7CD1"/>
    <w:rsid w:val="008D01DA"/>
    <w:rsid w:val="008D0F78"/>
    <w:rsid w:val="008D1257"/>
    <w:rsid w:val="008D15AD"/>
    <w:rsid w:val="008D1874"/>
    <w:rsid w:val="008D1A96"/>
    <w:rsid w:val="008D1E28"/>
    <w:rsid w:val="008D1EFC"/>
    <w:rsid w:val="008D20F7"/>
    <w:rsid w:val="008D285F"/>
    <w:rsid w:val="008D29AE"/>
    <w:rsid w:val="008D2F47"/>
    <w:rsid w:val="008D3172"/>
    <w:rsid w:val="008D3692"/>
    <w:rsid w:val="008D41FE"/>
    <w:rsid w:val="008D4442"/>
    <w:rsid w:val="008D459A"/>
    <w:rsid w:val="008D47B6"/>
    <w:rsid w:val="008D4A83"/>
    <w:rsid w:val="008D5FC0"/>
    <w:rsid w:val="008D603B"/>
    <w:rsid w:val="008D611B"/>
    <w:rsid w:val="008D61A3"/>
    <w:rsid w:val="008D6AB2"/>
    <w:rsid w:val="008D6C8D"/>
    <w:rsid w:val="008D7B40"/>
    <w:rsid w:val="008D7E68"/>
    <w:rsid w:val="008E0671"/>
    <w:rsid w:val="008E06FA"/>
    <w:rsid w:val="008E0EDB"/>
    <w:rsid w:val="008E145B"/>
    <w:rsid w:val="008E1660"/>
    <w:rsid w:val="008E1A1F"/>
    <w:rsid w:val="008E2122"/>
    <w:rsid w:val="008E2951"/>
    <w:rsid w:val="008E3422"/>
    <w:rsid w:val="008E3474"/>
    <w:rsid w:val="008E3932"/>
    <w:rsid w:val="008E393B"/>
    <w:rsid w:val="008E3F6B"/>
    <w:rsid w:val="008E4886"/>
    <w:rsid w:val="008E48BB"/>
    <w:rsid w:val="008E4BF3"/>
    <w:rsid w:val="008E4D85"/>
    <w:rsid w:val="008E5151"/>
    <w:rsid w:val="008E5185"/>
    <w:rsid w:val="008E5A09"/>
    <w:rsid w:val="008E5D10"/>
    <w:rsid w:val="008E5F42"/>
    <w:rsid w:val="008E7120"/>
    <w:rsid w:val="008E7164"/>
    <w:rsid w:val="008E7425"/>
    <w:rsid w:val="008E75D7"/>
    <w:rsid w:val="008E7659"/>
    <w:rsid w:val="008E7666"/>
    <w:rsid w:val="008E77FD"/>
    <w:rsid w:val="008E7A62"/>
    <w:rsid w:val="008E7BF7"/>
    <w:rsid w:val="008E7FBD"/>
    <w:rsid w:val="008F033C"/>
    <w:rsid w:val="008F0C82"/>
    <w:rsid w:val="008F1106"/>
    <w:rsid w:val="008F118F"/>
    <w:rsid w:val="008F1198"/>
    <w:rsid w:val="008F23EB"/>
    <w:rsid w:val="008F2DE3"/>
    <w:rsid w:val="008F2EE7"/>
    <w:rsid w:val="008F3335"/>
    <w:rsid w:val="008F3E83"/>
    <w:rsid w:val="008F4349"/>
    <w:rsid w:val="008F4417"/>
    <w:rsid w:val="008F4E67"/>
    <w:rsid w:val="008F4E7E"/>
    <w:rsid w:val="008F5352"/>
    <w:rsid w:val="008F536E"/>
    <w:rsid w:val="008F5B55"/>
    <w:rsid w:val="008F5E4A"/>
    <w:rsid w:val="008F616A"/>
    <w:rsid w:val="008F61D1"/>
    <w:rsid w:val="008F65B5"/>
    <w:rsid w:val="008F6919"/>
    <w:rsid w:val="008F6A6C"/>
    <w:rsid w:val="008F731A"/>
    <w:rsid w:val="008F749E"/>
    <w:rsid w:val="008F757C"/>
    <w:rsid w:val="008F7A89"/>
    <w:rsid w:val="008F7EC9"/>
    <w:rsid w:val="00900454"/>
    <w:rsid w:val="00900693"/>
    <w:rsid w:val="009007E8"/>
    <w:rsid w:val="00900F8F"/>
    <w:rsid w:val="0090185C"/>
    <w:rsid w:val="00901C07"/>
    <w:rsid w:val="0090235C"/>
    <w:rsid w:val="009023E2"/>
    <w:rsid w:val="00902429"/>
    <w:rsid w:val="0090269C"/>
    <w:rsid w:val="00902BA1"/>
    <w:rsid w:val="00902FAF"/>
    <w:rsid w:val="009035DA"/>
    <w:rsid w:val="00903836"/>
    <w:rsid w:val="00903FD4"/>
    <w:rsid w:val="0090452D"/>
    <w:rsid w:val="00904A1A"/>
    <w:rsid w:val="00904AF5"/>
    <w:rsid w:val="00904C18"/>
    <w:rsid w:val="00904F66"/>
    <w:rsid w:val="00905126"/>
    <w:rsid w:val="00905357"/>
    <w:rsid w:val="00905705"/>
    <w:rsid w:val="00905BFD"/>
    <w:rsid w:val="00905EE3"/>
    <w:rsid w:val="00906944"/>
    <w:rsid w:val="00906FE2"/>
    <w:rsid w:val="00907CD2"/>
    <w:rsid w:val="00907DD6"/>
    <w:rsid w:val="00907F35"/>
    <w:rsid w:val="00910496"/>
    <w:rsid w:val="00910E4F"/>
    <w:rsid w:val="00911950"/>
    <w:rsid w:val="00911CBA"/>
    <w:rsid w:val="0091256B"/>
    <w:rsid w:val="00912C9C"/>
    <w:rsid w:val="009138BE"/>
    <w:rsid w:val="00913B76"/>
    <w:rsid w:val="009153BC"/>
    <w:rsid w:val="00915770"/>
    <w:rsid w:val="00915CAB"/>
    <w:rsid w:val="00916A82"/>
    <w:rsid w:val="00916AD9"/>
    <w:rsid w:val="00916D7E"/>
    <w:rsid w:val="00916DAE"/>
    <w:rsid w:val="009170DD"/>
    <w:rsid w:val="00917160"/>
    <w:rsid w:val="0091741D"/>
    <w:rsid w:val="00917FED"/>
    <w:rsid w:val="00920411"/>
    <w:rsid w:val="00920CBA"/>
    <w:rsid w:val="00921252"/>
    <w:rsid w:val="00921903"/>
    <w:rsid w:val="00921D28"/>
    <w:rsid w:val="00922044"/>
    <w:rsid w:val="00922F2C"/>
    <w:rsid w:val="0092326D"/>
    <w:rsid w:val="00923452"/>
    <w:rsid w:val="00923466"/>
    <w:rsid w:val="009236F3"/>
    <w:rsid w:val="009239E2"/>
    <w:rsid w:val="009247EC"/>
    <w:rsid w:val="0092491C"/>
    <w:rsid w:val="009249A5"/>
    <w:rsid w:val="00924D33"/>
    <w:rsid w:val="0092546F"/>
    <w:rsid w:val="00925707"/>
    <w:rsid w:val="00925E9A"/>
    <w:rsid w:val="00926980"/>
    <w:rsid w:val="00926CB1"/>
    <w:rsid w:val="009275CE"/>
    <w:rsid w:val="00927BA1"/>
    <w:rsid w:val="00927D1B"/>
    <w:rsid w:val="00927EF2"/>
    <w:rsid w:val="009301CB"/>
    <w:rsid w:val="00930C47"/>
    <w:rsid w:val="009310E8"/>
    <w:rsid w:val="00931106"/>
    <w:rsid w:val="009312EE"/>
    <w:rsid w:val="009314B5"/>
    <w:rsid w:val="00931BD9"/>
    <w:rsid w:val="009320B0"/>
    <w:rsid w:val="00932155"/>
    <w:rsid w:val="009329C3"/>
    <w:rsid w:val="00932D8F"/>
    <w:rsid w:val="00932EFD"/>
    <w:rsid w:val="00932FEE"/>
    <w:rsid w:val="0093325F"/>
    <w:rsid w:val="00933730"/>
    <w:rsid w:val="00933962"/>
    <w:rsid w:val="00933D1D"/>
    <w:rsid w:val="00933D6A"/>
    <w:rsid w:val="00934269"/>
    <w:rsid w:val="00934411"/>
    <w:rsid w:val="009346D1"/>
    <w:rsid w:val="00934BD8"/>
    <w:rsid w:val="00934C08"/>
    <w:rsid w:val="00934E01"/>
    <w:rsid w:val="0093519D"/>
    <w:rsid w:val="00935A15"/>
    <w:rsid w:val="00935D54"/>
    <w:rsid w:val="00935FF3"/>
    <w:rsid w:val="00936366"/>
    <w:rsid w:val="00936435"/>
    <w:rsid w:val="00936509"/>
    <w:rsid w:val="009367BA"/>
    <w:rsid w:val="0093680D"/>
    <w:rsid w:val="00936825"/>
    <w:rsid w:val="009368B0"/>
    <w:rsid w:val="00936B0E"/>
    <w:rsid w:val="00937320"/>
    <w:rsid w:val="00937354"/>
    <w:rsid w:val="0093745A"/>
    <w:rsid w:val="00937AF1"/>
    <w:rsid w:val="009401AB"/>
    <w:rsid w:val="00940A8F"/>
    <w:rsid w:val="0094109E"/>
    <w:rsid w:val="00941156"/>
    <w:rsid w:val="009413B0"/>
    <w:rsid w:val="00941948"/>
    <w:rsid w:val="00941A67"/>
    <w:rsid w:val="00941DE4"/>
    <w:rsid w:val="00942B3B"/>
    <w:rsid w:val="00942BB5"/>
    <w:rsid w:val="00942C53"/>
    <w:rsid w:val="00942D74"/>
    <w:rsid w:val="00942DC2"/>
    <w:rsid w:val="0094306B"/>
    <w:rsid w:val="0094406D"/>
    <w:rsid w:val="009440F1"/>
    <w:rsid w:val="00944531"/>
    <w:rsid w:val="009446A4"/>
    <w:rsid w:val="00944857"/>
    <w:rsid w:val="00944BC9"/>
    <w:rsid w:val="00945118"/>
    <w:rsid w:val="00945725"/>
    <w:rsid w:val="00945E34"/>
    <w:rsid w:val="009462E7"/>
    <w:rsid w:val="00946307"/>
    <w:rsid w:val="009471A8"/>
    <w:rsid w:val="009473CA"/>
    <w:rsid w:val="00947D7C"/>
    <w:rsid w:val="00947E57"/>
    <w:rsid w:val="00947FF7"/>
    <w:rsid w:val="0095053F"/>
    <w:rsid w:val="00951161"/>
    <w:rsid w:val="00951638"/>
    <w:rsid w:val="00951DE1"/>
    <w:rsid w:val="00952360"/>
    <w:rsid w:val="009525E5"/>
    <w:rsid w:val="00952933"/>
    <w:rsid w:val="00952CA6"/>
    <w:rsid w:val="00952E9C"/>
    <w:rsid w:val="00952F78"/>
    <w:rsid w:val="00953652"/>
    <w:rsid w:val="0095380B"/>
    <w:rsid w:val="009538DB"/>
    <w:rsid w:val="0095424D"/>
    <w:rsid w:val="0095424F"/>
    <w:rsid w:val="009545ED"/>
    <w:rsid w:val="0095463B"/>
    <w:rsid w:val="00954AB5"/>
    <w:rsid w:val="009553F5"/>
    <w:rsid w:val="00955547"/>
    <w:rsid w:val="009558F6"/>
    <w:rsid w:val="00955C19"/>
    <w:rsid w:val="009560B1"/>
    <w:rsid w:val="00956163"/>
    <w:rsid w:val="00956309"/>
    <w:rsid w:val="00956543"/>
    <w:rsid w:val="00956EF1"/>
    <w:rsid w:val="00956F5F"/>
    <w:rsid w:val="00957559"/>
    <w:rsid w:val="0095759B"/>
    <w:rsid w:val="00957F36"/>
    <w:rsid w:val="00957F5C"/>
    <w:rsid w:val="00961364"/>
    <w:rsid w:val="009615F1"/>
    <w:rsid w:val="009616E8"/>
    <w:rsid w:val="00961CBF"/>
    <w:rsid w:val="00961D52"/>
    <w:rsid w:val="00961DC5"/>
    <w:rsid w:val="00962046"/>
    <w:rsid w:val="00962114"/>
    <w:rsid w:val="00962391"/>
    <w:rsid w:val="00962DC7"/>
    <w:rsid w:val="00962EC2"/>
    <w:rsid w:val="0096304D"/>
    <w:rsid w:val="00963286"/>
    <w:rsid w:val="0096393B"/>
    <w:rsid w:val="00963F6A"/>
    <w:rsid w:val="009644A5"/>
    <w:rsid w:val="00964DED"/>
    <w:rsid w:val="0096533C"/>
    <w:rsid w:val="00965761"/>
    <w:rsid w:val="009657C3"/>
    <w:rsid w:val="00965B2E"/>
    <w:rsid w:val="00965B5A"/>
    <w:rsid w:val="0096664F"/>
    <w:rsid w:val="00966787"/>
    <w:rsid w:val="00966D5E"/>
    <w:rsid w:val="0096703D"/>
    <w:rsid w:val="00967B9E"/>
    <w:rsid w:val="00967DF3"/>
    <w:rsid w:val="00967E13"/>
    <w:rsid w:val="009709E9"/>
    <w:rsid w:val="009711B6"/>
    <w:rsid w:val="009712A1"/>
    <w:rsid w:val="0097144B"/>
    <w:rsid w:val="00971479"/>
    <w:rsid w:val="00971F72"/>
    <w:rsid w:val="00972052"/>
    <w:rsid w:val="0097277F"/>
    <w:rsid w:val="00972D55"/>
    <w:rsid w:val="00973085"/>
    <w:rsid w:val="0097316C"/>
    <w:rsid w:val="00974032"/>
    <w:rsid w:val="00974313"/>
    <w:rsid w:val="00974CAD"/>
    <w:rsid w:val="00974EF7"/>
    <w:rsid w:val="00974FC5"/>
    <w:rsid w:val="009759A9"/>
    <w:rsid w:val="00976203"/>
    <w:rsid w:val="009762DD"/>
    <w:rsid w:val="00976CAB"/>
    <w:rsid w:val="0097724C"/>
    <w:rsid w:val="009772A2"/>
    <w:rsid w:val="0097736B"/>
    <w:rsid w:val="0097774D"/>
    <w:rsid w:val="00977B42"/>
    <w:rsid w:val="00977E53"/>
    <w:rsid w:val="0098005B"/>
    <w:rsid w:val="009800F6"/>
    <w:rsid w:val="009801F5"/>
    <w:rsid w:val="00980958"/>
    <w:rsid w:val="00980BF8"/>
    <w:rsid w:val="009816AB"/>
    <w:rsid w:val="00981DD9"/>
    <w:rsid w:val="00982193"/>
    <w:rsid w:val="0098260C"/>
    <w:rsid w:val="009827E5"/>
    <w:rsid w:val="009838C7"/>
    <w:rsid w:val="009839E6"/>
    <w:rsid w:val="00983D75"/>
    <w:rsid w:val="00983F16"/>
    <w:rsid w:val="0098419E"/>
    <w:rsid w:val="0098566D"/>
    <w:rsid w:val="00985B11"/>
    <w:rsid w:val="00985E7A"/>
    <w:rsid w:val="00986667"/>
    <w:rsid w:val="009868FF"/>
    <w:rsid w:val="00986B09"/>
    <w:rsid w:val="00987545"/>
    <w:rsid w:val="00987E2A"/>
    <w:rsid w:val="00990607"/>
    <w:rsid w:val="009907A5"/>
    <w:rsid w:val="00990E8B"/>
    <w:rsid w:val="00991139"/>
    <w:rsid w:val="0099191E"/>
    <w:rsid w:val="009924DB"/>
    <w:rsid w:val="0099397A"/>
    <w:rsid w:val="00993CB1"/>
    <w:rsid w:val="00994FBB"/>
    <w:rsid w:val="009952EF"/>
    <w:rsid w:val="009959E1"/>
    <w:rsid w:val="00996342"/>
    <w:rsid w:val="009963F4"/>
    <w:rsid w:val="0099655D"/>
    <w:rsid w:val="0099688D"/>
    <w:rsid w:val="009969B2"/>
    <w:rsid w:val="00996C67"/>
    <w:rsid w:val="00997360"/>
    <w:rsid w:val="00997A1A"/>
    <w:rsid w:val="009A17F9"/>
    <w:rsid w:val="009A1A81"/>
    <w:rsid w:val="009A1ED0"/>
    <w:rsid w:val="009A278A"/>
    <w:rsid w:val="009A27CC"/>
    <w:rsid w:val="009A27DC"/>
    <w:rsid w:val="009A28D1"/>
    <w:rsid w:val="009A2D53"/>
    <w:rsid w:val="009A2D5C"/>
    <w:rsid w:val="009A31B5"/>
    <w:rsid w:val="009A3879"/>
    <w:rsid w:val="009A3EB9"/>
    <w:rsid w:val="009A3F2A"/>
    <w:rsid w:val="009A4264"/>
    <w:rsid w:val="009A447C"/>
    <w:rsid w:val="009A4A7D"/>
    <w:rsid w:val="009A5011"/>
    <w:rsid w:val="009A5CC1"/>
    <w:rsid w:val="009A5D24"/>
    <w:rsid w:val="009A6659"/>
    <w:rsid w:val="009A6916"/>
    <w:rsid w:val="009A6C20"/>
    <w:rsid w:val="009A7564"/>
    <w:rsid w:val="009A7A13"/>
    <w:rsid w:val="009A7BDE"/>
    <w:rsid w:val="009A7C30"/>
    <w:rsid w:val="009B068C"/>
    <w:rsid w:val="009B07F6"/>
    <w:rsid w:val="009B11CB"/>
    <w:rsid w:val="009B1640"/>
    <w:rsid w:val="009B1C63"/>
    <w:rsid w:val="009B1E02"/>
    <w:rsid w:val="009B1F2B"/>
    <w:rsid w:val="009B2060"/>
    <w:rsid w:val="009B21F1"/>
    <w:rsid w:val="009B2E61"/>
    <w:rsid w:val="009B31F8"/>
    <w:rsid w:val="009B415C"/>
    <w:rsid w:val="009B432F"/>
    <w:rsid w:val="009B4641"/>
    <w:rsid w:val="009B464F"/>
    <w:rsid w:val="009B471B"/>
    <w:rsid w:val="009B4995"/>
    <w:rsid w:val="009B4B68"/>
    <w:rsid w:val="009B4E93"/>
    <w:rsid w:val="009B50A3"/>
    <w:rsid w:val="009B5216"/>
    <w:rsid w:val="009B5CF1"/>
    <w:rsid w:val="009B5DE0"/>
    <w:rsid w:val="009B63A3"/>
    <w:rsid w:val="009B63EF"/>
    <w:rsid w:val="009B66D4"/>
    <w:rsid w:val="009B6BFE"/>
    <w:rsid w:val="009B6F3A"/>
    <w:rsid w:val="009B701F"/>
    <w:rsid w:val="009B7183"/>
    <w:rsid w:val="009B7326"/>
    <w:rsid w:val="009B76F6"/>
    <w:rsid w:val="009C06F2"/>
    <w:rsid w:val="009C09D9"/>
    <w:rsid w:val="009C0BAB"/>
    <w:rsid w:val="009C0EFA"/>
    <w:rsid w:val="009C1B92"/>
    <w:rsid w:val="009C1E99"/>
    <w:rsid w:val="009C204E"/>
    <w:rsid w:val="009C226E"/>
    <w:rsid w:val="009C2729"/>
    <w:rsid w:val="009C34AB"/>
    <w:rsid w:val="009C3598"/>
    <w:rsid w:val="009C3E8F"/>
    <w:rsid w:val="009C4021"/>
    <w:rsid w:val="009C438E"/>
    <w:rsid w:val="009C43FD"/>
    <w:rsid w:val="009C445F"/>
    <w:rsid w:val="009C47C9"/>
    <w:rsid w:val="009C4918"/>
    <w:rsid w:val="009C57F6"/>
    <w:rsid w:val="009C59C9"/>
    <w:rsid w:val="009C59FC"/>
    <w:rsid w:val="009C5C97"/>
    <w:rsid w:val="009C61D0"/>
    <w:rsid w:val="009C6F9C"/>
    <w:rsid w:val="009C6FF5"/>
    <w:rsid w:val="009C707E"/>
    <w:rsid w:val="009C70A5"/>
    <w:rsid w:val="009C71D5"/>
    <w:rsid w:val="009C751E"/>
    <w:rsid w:val="009C7704"/>
    <w:rsid w:val="009C7A2F"/>
    <w:rsid w:val="009C7CF4"/>
    <w:rsid w:val="009C7E31"/>
    <w:rsid w:val="009D0092"/>
    <w:rsid w:val="009D0225"/>
    <w:rsid w:val="009D0627"/>
    <w:rsid w:val="009D06A8"/>
    <w:rsid w:val="009D0708"/>
    <w:rsid w:val="009D07B0"/>
    <w:rsid w:val="009D08AB"/>
    <w:rsid w:val="009D0BF9"/>
    <w:rsid w:val="009D1251"/>
    <w:rsid w:val="009D1C47"/>
    <w:rsid w:val="009D1ECC"/>
    <w:rsid w:val="009D1F22"/>
    <w:rsid w:val="009D2151"/>
    <w:rsid w:val="009D2389"/>
    <w:rsid w:val="009D2661"/>
    <w:rsid w:val="009D309C"/>
    <w:rsid w:val="009D31F4"/>
    <w:rsid w:val="009D3308"/>
    <w:rsid w:val="009D3E46"/>
    <w:rsid w:val="009D3EF2"/>
    <w:rsid w:val="009D3F20"/>
    <w:rsid w:val="009D3FDB"/>
    <w:rsid w:val="009D4132"/>
    <w:rsid w:val="009D4CAD"/>
    <w:rsid w:val="009D4FE6"/>
    <w:rsid w:val="009D539A"/>
    <w:rsid w:val="009D5D58"/>
    <w:rsid w:val="009D6039"/>
    <w:rsid w:val="009D606F"/>
    <w:rsid w:val="009D6B6D"/>
    <w:rsid w:val="009D795E"/>
    <w:rsid w:val="009D7983"/>
    <w:rsid w:val="009D7F01"/>
    <w:rsid w:val="009E039B"/>
    <w:rsid w:val="009E0A82"/>
    <w:rsid w:val="009E0C86"/>
    <w:rsid w:val="009E12DA"/>
    <w:rsid w:val="009E1374"/>
    <w:rsid w:val="009E14B5"/>
    <w:rsid w:val="009E15DC"/>
    <w:rsid w:val="009E187E"/>
    <w:rsid w:val="009E208A"/>
    <w:rsid w:val="009E232C"/>
    <w:rsid w:val="009E29CD"/>
    <w:rsid w:val="009E322C"/>
    <w:rsid w:val="009E3409"/>
    <w:rsid w:val="009E366A"/>
    <w:rsid w:val="009E4919"/>
    <w:rsid w:val="009E4C26"/>
    <w:rsid w:val="009E4F9F"/>
    <w:rsid w:val="009E539C"/>
    <w:rsid w:val="009E542D"/>
    <w:rsid w:val="009E5C89"/>
    <w:rsid w:val="009E644F"/>
    <w:rsid w:val="009E6CFC"/>
    <w:rsid w:val="009E7165"/>
    <w:rsid w:val="009E7B14"/>
    <w:rsid w:val="009F0149"/>
    <w:rsid w:val="009F0B7E"/>
    <w:rsid w:val="009F0DCF"/>
    <w:rsid w:val="009F1166"/>
    <w:rsid w:val="009F25FE"/>
    <w:rsid w:val="009F2892"/>
    <w:rsid w:val="009F290E"/>
    <w:rsid w:val="009F291A"/>
    <w:rsid w:val="009F2BB1"/>
    <w:rsid w:val="009F3D15"/>
    <w:rsid w:val="009F4435"/>
    <w:rsid w:val="009F497A"/>
    <w:rsid w:val="009F4A26"/>
    <w:rsid w:val="009F4FED"/>
    <w:rsid w:val="009F5B93"/>
    <w:rsid w:val="009F6220"/>
    <w:rsid w:val="009F67F8"/>
    <w:rsid w:val="009F6AFB"/>
    <w:rsid w:val="009F7B11"/>
    <w:rsid w:val="009F7CE8"/>
    <w:rsid w:val="00A003F2"/>
    <w:rsid w:val="00A00C4E"/>
    <w:rsid w:val="00A00FC7"/>
    <w:rsid w:val="00A014D0"/>
    <w:rsid w:val="00A015A1"/>
    <w:rsid w:val="00A01670"/>
    <w:rsid w:val="00A0173B"/>
    <w:rsid w:val="00A01FDF"/>
    <w:rsid w:val="00A0228B"/>
    <w:rsid w:val="00A0267B"/>
    <w:rsid w:val="00A02A92"/>
    <w:rsid w:val="00A03123"/>
    <w:rsid w:val="00A031EE"/>
    <w:rsid w:val="00A03298"/>
    <w:rsid w:val="00A03BB3"/>
    <w:rsid w:val="00A0447D"/>
    <w:rsid w:val="00A04BC4"/>
    <w:rsid w:val="00A0561B"/>
    <w:rsid w:val="00A05764"/>
    <w:rsid w:val="00A06EE2"/>
    <w:rsid w:val="00A07307"/>
    <w:rsid w:val="00A07FB6"/>
    <w:rsid w:val="00A100A3"/>
    <w:rsid w:val="00A10FA1"/>
    <w:rsid w:val="00A1117C"/>
    <w:rsid w:val="00A112A6"/>
    <w:rsid w:val="00A11D25"/>
    <w:rsid w:val="00A12728"/>
    <w:rsid w:val="00A1298F"/>
    <w:rsid w:val="00A12AB4"/>
    <w:rsid w:val="00A12B08"/>
    <w:rsid w:val="00A131EB"/>
    <w:rsid w:val="00A133A3"/>
    <w:rsid w:val="00A13853"/>
    <w:rsid w:val="00A13BA5"/>
    <w:rsid w:val="00A14916"/>
    <w:rsid w:val="00A14A10"/>
    <w:rsid w:val="00A15011"/>
    <w:rsid w:val="00A156FF"/>
    <w:rsid w:val="00A157EA"/>
    <w:rsid w:val="00A1603D"/>
    <w:rsid w:val="00A16060"/>
    <w:rsid w:val="00A16467"/>
    <w:rsid w:val="00A16507"/>
    <w:rsid w:val="00A1726A"/>
    <w:rsid w:val="00A17506"/>
    <w:rsid w:val="00A17597"/>
    <w:rsid w:val="00A17C99"/>
    <w:rsid w:val="00A17D77"/>
    <w:rsid w:val="00A17FC5"/>
    <w:rsid w:val="00A20917"/>
    <w:rsid w:val="00A20EF3"/>
    <w:rsid w:val="00A211B8"/>
    <w:rsid w:val="00A21452"/>
    <w:rsid w:val="00A21A87"/>
    <w:rsid w:val="00A21D80"/>
    <w:rsid w:val="00A2222F"/>
    <w:rsid w:val="00A2258B"/>
    <w:rsid w:val="00A2264C"/>
    <w:rsid w:val="00A228A1"/>
    <w:rsid w:val="00A22929"/>
    <w:rsid w:val="00A22D61"/>
    <w:rsid w:val="00A23957"/>
    <w:rsid w:val="00A23A40"/>
    <w:rsid w:val="00A23A43"/>
    <w:rsid w:val="00A23DEC"/>
    <w:rsid w:val="00A23ED4"/>
    <w:rsid w:val="00A23F67"/>
    <w:rsid w:val="00A242C3"/>
    <w:rsid w:val="00A24394"/>
    <w:rsid w:val="00A2445C"/>
    <w:rsid w:val="00A25181"/>
    <w:rsid w:val="00A262B9"/>
    <w:rsid w:val="00A263DC"/>
    <w:rsid w:val="00A2662A"/>
    <w:rsid w:val="00A26CD0"/>
    <w:rsid w:val="00A27218"/>
    <w:rsid w:val="00A27573"/>
    <w:rsid w:val="00A27E6C"/>
    <w:rsid w:val="00A27F0D"/>
    <w:rsid w:val="00A27FD3"/>
    <w:rsid w:val="00A30CFB"/>
    <w:rsid w:val="00A313EB"/>
    <w:rsid w:val="00A31F42"/>
    <w:rsid w:val="00A31FD1"/>
    <w:rsid w:val="00A3254F"/>
    <w:rsid w:val="00A32C15"/>
    <w:rsid w:val="00A32DC9"/>
    <w:rsid w:val="00A32F10"/>
    <w:rsid w:val="00A3301B"/>
    <w:rsid w:val="00A33119"/>
    <w:rsid w:val="00A33382"/>
    <w:rsid w:val="00A33901"/>
    <w:rsid w:val="00A33B53"/>
    <w:rsid w:val="00A33D78"/>
    <w:rsid w:val="00A33D92"/>
    <w:rsid w:val="00A33F9A"/>
    <w:rsid w:val="00A341D6"/>
    <w:rsid w:val="00A34F3A"/>
    <w:rsid w:val="00A35958"/>
    <w:rsid w:val="00A35C9B"/>
    <w:rsid w:val="00A35CCE"/>
    <w:rsid w:val="00A362DA"/>
    <w:rsid w:val="00A36636"/>
    <w:rsid w:val="00A36E31"/>
    <w:rsid w:val="00A36FC8"/>
    <w:rsid w:val="00A37277"/>
    <w:rsid w:val="00A40240"/>
    <w:rsid w:val="00A40457"/>
    <w:rsid w:val="00A40612"/>
    <w:rsid w:val="00A406E2"/>
    <w:rsid w:val="00A4071E"/>
    <w:rsid w:val="00A40A42"/>
    <w:rsid w:val="00A40B35"/>
    <w:rsid w:val="00A40E38"/>
    <w:rsid w:val="00A411FA"/>
    <w:rsid w:val="00A416EF"/>
    <w:rsid w:val="00A420DC"/>
    <w:rsid w:val="00A42B4F"/>
    <w:rsid w:val="00A42B68"/>
    <w:rsid w:val="00A42E83"/>
    <w:rsid w:val="00A43880"/>
    <w:rsid w:val="00A4397F"/>
    <w:rsid w:val="00A43B2D"/>
    <w:rsid w:val="00A4400F"/>
    <w:rsid w:val="00A44FC7"/>
    <w:rsid w:val="00A454C8"/>
    <w:rsid w:val="00A45518"/>
    <w:rsid w:val="00A45900"/>
    <w:rsid w:val="00A45DF2"/>
    <w:rsid w:val="00A46135"/>
    <w:rsid w:val="00A461B6"/>
    <w:rsid w:val="00A464EE"/>
    <w:rsid w:val="00A46570"/>
    <w:rsid w:val="00A479FD"/>
    <w:rsid w:val="00A5033E"/>
    <w:rsid w:val="00A5043F"/>
    <w:rsid w:val="00A5117C"/>
    <w:rsid w:val="00A51201"/>
    <w:rsid w:val="00A516F1"/>
    <w:rsid w:val="00A51BA0"/>
    <w:rsid w:val="00A52379"/>
    <w:rsid w:val="00A527C2"/>
    <w:rsid w:val="00A52938"/>
    <w:rsid w:val="00A52A3F"/>
    <w:rsid w:val="00A53074"/>
    <w:rsid w:val="00A5322A"/>
    <w:rsid w:val="00A53698"/>
    <w:rsid w:val="00A53728"/>
    <w:rsid w:val="00A5379A"/>
    <w:rsid w:val="00A53DF8"/>
    <w:rsid w:val="00A5442C"/>
    <w:rsid w:val="00A5446E"/>
    <w:rsid w:val="00A545D4"/>
    <w:rsid w:val="00A550F2"/>
    <w:rsid w:val="00A5551F"/>
    <w:rsid w:val="00A55800"/>
    <w:rsid w:val="00A55967"/>
    <w:rsid w:val="00A55DEE"/>
    <w:rsid w:val="00A5606C"/>
    <w:rsid w:val="00A56284"/>
    <w:rsid w:val="00A56914"/>
    <w:rsid w:val="00A570AA"/>
    <w:rsid w:val="00A5748A"/>
    <w:rsid w:val="00A57BB1"/>
    <w:rsid w:val="00A57F6B"/>
    <w:rsid w:val="00A606DB"/>
    <w:rsid w:val="00A60D5E"/>
    <w:rsid w:val="00A611A2"/>
    <w:rsid w:val="00A614E7"/>
    <w:rsid w:val="00A61B95"/>
    <w:rsid w:val="00A61EE1"/>
    <w:rsid w:val="00A62224"/>
    <w:rsid w:val="00A62A20"/>
    <w:rsid w:val="00A62A33"/>
    <w:rsid w:val="00A62D75"/>
    <w:rsid w:val="00A62E21"/>
    <w:rsid w:val="00A62FFF"/>
    <w:rsid w:val="00A630D8"/>
    <w:rsid w:val="00A63223"/>
    <w:rsid w:val="00A6326F"/>
    <w:rsid w:val="00A63608"/>
    <w:rsid w:val="00A63BFD"/>
    <w:rsid w:val="00A63D4F"/>
    <w:rsid w:val="00A64E21"/>
    <w:rsid w:val="00A6520A"/>
    <w:rsid w:val="00A65259"/>
    <w:rsid w:val="00A65A05"/>
    <w:rsid w:val="00A65B88"/>
    <w:rsid w:val="00A65CEA"/>
    <w:rsid w:val="00A660C5"/>
    <w:rsid w:val="00A663B6"/>
    <w:rsid w:val="00A6688A"/>
    <w:rsid w:val="00A66AD8"/>
    <w:rsid w:val="00A67935"/>
    <w:rsid w:val="00A70073"/>
    <w:rsid w:val="00A7081A"/>
    <w:rsid w:val="00A70BC4"/>
    <w:rsid w:val="00A7117C"/>
    <w:rsid w:val="00A71302"/>
    <w:rsid w:val="00A71428"/>
    <w:rsid w:val="00A715C0"/>
    <w:rsid w:val="00A71783"/>
    <w:rsid w:val="00A717E6"/>
    <w:rsid w:val="00A71BDD"/>
    <w:rsid w:val="00A71C43"/>
    <w:rsid w:val="00A720A0"/>
    <w:rsid w:val="00A723E8"/>
    <w:rsid w:val="00A72753"/>
    <w:rsid w:val="00A72F02"/>
    <w:rsid w:val="00A72F54"/>
    <w:rsid w:val="00A731C6"/>
    <w:rsid w:val="00A7334D"/>
    <w:rsid w:val="00A734FA"/>
    <w:rsid w:val="00A73676"/>
    <w:rsid w:val="00A736AD"/>
    <w:rsid w:val="00A73EB9"/>
    <w:rsid w:val="00A73EC6"/>
    <w:rsid w:val="00A74058"/>
    <w:rsid w:val="00A740F7"/>
    <w:rsid w:val="00A7461F"/>
    <w:rsid w:val="00A746EC"/>
    <w:rsid w:val="00A748EE"/>
    <w:rsid w:val="00A74BEA"/>
    <w:rsid w:val="00A75410"/>
    <w:rsid w:val="00A75695"/>
    <w:rsid w:val="00A75720"/>
    <w:rsid w:val="00A7573B"/>
    <w:rsid w:val="00A758F7"/>
    <w:rsid w:val="00A765C3"/>
    <w:rsid w:val="00A76E9C"/>
    <w:rsid w:val="00A776D2"/>
    <w:rsid w:val="00A777FB"/>
    <w:rsid w:val="00A77A1B"/>
    <w:rsid w:val="00A77DEA"/>
    <w:rsid w:val="00A8041F"/>
    <w:rsid w:val="00A80F29"/>
    <w:rsid w:val="00A8155B"/>
    <w:rsid w:val="00A81851"/>
    <w:rsid w:val="00A827EB"/>
    <w:rsid w:val="00A82A74"/>
    <w:rsid w:val="00A833C1"/>
    <w:rsid w:val="00A83816"/>
    <w:rsid w:val="00A83920"/>
    <w:rsid w:val="00A84069"/>
    <w:rsid w:val="00A84411"/>
    <w:rsid w:val="00A84478"/>
    <w:rsid w:val="00A8456C"/>
    <w:rsid w:val="00A84742"/>
    <w:rsid w:val="00A857B0"/>
    <w:rsid w:val="00A859A5"/>
    <w:rsid w:val="00A85A23"/>
    <w:rsid w:val="00A860C1"/>
    <w:rsid w:val="00A86526"/>
    <w:rsid w:val="00A86DE6"/>
    <w:rsid w:val="00A87FB2"/>
    <w:rsid w:val="00A900BE"/>
    <w:rsid w:val="00A90129"/>
    <w:rsid w:val="00A90145"/>
    <w:rsid w:val="00A9075D"/>
    <w:rsid w:val="00A90B99"/>
    <w:rsid w:val="00A90DBD"/>
    <w:rsid w:val="00A91552"/>
    <w:rsid w:val="00A91664"/>
    <w:rsid w:val="00A916C6"/>
    <w:rsid w:val="00A919B5"/>
    <w:rsid w:val="00A91FCE"/>
    <w:rsid w:val="00A9201F"/>
    <w:rsid w:val="00A92B4D"/>
    <w:rsid w:val="00A92C77"/>
    <w:rsid w:val="00A930C6"/>
    <w:rsid w:val="00A933A5"/>
    <w:rsid w:val="00A94A61"/>
    <w:rsid w:val="00A94BAF"/>
    <w:rsid w:val="00A94EA4"/>
    <w:rsid w:val="00A95072"/>
    <w:rsid w:val="00A95A3D"/>
    <w:rsid w:val="00A95AAA"/>
    <w:rsid w:val="00A95ACA"/>
    <w:rsid w:val="00A961D4"/>
    <w:rsid w:val="00A96B80"/>
    <w:rsid w:val="00A970F6"/>
    <w:rsid w:val="00A971F1"/>
    <w:rsid w:val="00AA0334"/>
    <w:rsid w:val="00AA0686"/>
    <w:rsid w:val="00AA0897"/>
    <w:rsid w:val="00AA1BC0"/>
    <w:rsid w:val="00AA1E53"/>
    <w:rsid w:val="00AA211C"/>
    <w:rsid w:val="00AA3603"/>
    <w:rsid w:val="00AA384A"/>
    <w:rsid w:val="00AA3933"/>
    <w:rsid w:val="00AA3A8A"/>
    <w:rsid w:val="00AA3C5C"/>
    <w:rsid w:val="00AA3FFE"/>
    <w:rsid w:val="00AA4365"/>
    <w:rsid w:val="00AA43EA"/>
    <w:rsid w:val="00AA45E2"/>
    <w:rsid w:val="00AA476C"/>
    <w:rsid w:val="00AA608A"/>
    <w:rsid w:val="00AA6AF3"/>
    <w:rsid w:val="00AA704C"/>
    <w:rsid w:val="00AA7118"/>
    <w:rsid w:val="00AA736D"/>
    <w:rsid w:val="00AB0055"/>
    <w:rsid w:val="00AB05FF"/>
    <w:rsid w:val="00AB0BBE"/>
    <w:rsid w:val="00AB0CFE"/>
    <w:rsid w:val="00AB0FD5"/>
    <w:rsid w:val="00AB1190"/>
    <w:rsid w:val="00AB1B74"/>
    <w:rsid w:val="00AB1BAE"/>
    <w:rsid w:val="00AB1CC2"/>
    <w:rsid w:val="00AB2188"/>
    <w:rsid w:val="00AB26D8"/>
    <w:rsid w:val="00AB2903"/>
    <w:rsid w:val="00AB2D4A"/>
    <w:rsid w:val="00AB3142"/>
    <w:rsid w:val="00AB32BA"/>
    <w:rsid w:val="00AB3728"/>
    <w:rsid w:val="00AB383C"/>
    <w:rsid w:val="00AB3949"/>
    <w:rsid w:val="00AB3C8B"/>
    <w:rsid w:val="00AB4297"/>
    <w:rsid w:val="00AB4A01"/>
    <w:rsid w:val="00AB4A4B"/>
    <w:rsid w:val="00AB4DBB"/>
    <w:rsid w:val="00AB5A57"/>
    <w:rsid w:val="00AB5C4F"/>
    <w:rsid w:val="00AB5E69"/>
    <w:rsid w:val="00AB62DC"/>
    <w:rsid w:val="00AB6CAE"/>
    <w:rsid w:val="00AB6FC0"/>
    <w:rsid w:val="00AB707C"/>
    <w:rsid w:val="00AB713D"/>
    <w:rsid w:val="00AB74B4"/>
    <w:rsid w:val="00AB774B"/>
    <w:rsid w:val="00AB7D66"/>
    <w:rsid w:val="00AC0B92"/>
    <w:rsid w:val="00AC15D8"/>
    <w:rsid w:val="00AC17B2"/>
    <w:rsid w:val="00AC245D"/>
    <w:rsid w:val="00AC253F"/>
    <w:rsid w:val="00AC33E1"/>
    <w:rsid w:val="00AC422D"/>
    <w:rsid w:val="00AC4ED8"/>
    <w:rsid w:val="00AC5145"/>
    <w:rsid w:val="00AC537F"/>
    <w:rsid w:val="00AC55CC"/>
    <w:rsid w:val="00AC55FD"/>
    <w:rsid w:val="00AC586C"/>
    <w:rsid w:val="00AC5A7F"/>
    <w:rsid w:val="00AC5FD1"/>
    <w:rsid w:val="00AC6430"/>
    <w:rsid w:val="00AC6BF7"/>
    <w:rsid w:val="00AC6F1B"/>
    <w:rsid w:val="00AC7171"/>
    <w:rsid w:val="00AC751F"/>
    <w:rsid w:val="00AC7F8B"/>
    <w:rsid w:val="00AD0139"/>
    <w:rsid w:val="00AD091D"/>
    <w:rsid w:val="00AD1495"/>
    <w:rsid w:val="00AD188C"/>
    <w:rsid w:val="00AD1B75"/>
    <w:rsid w:val="00AD1CC8"/>
    <w:rsid w:val="00AD1D41"/>
    <w:rsid w:val="00AD1FDF"/>
    <w:rsid w:val="00AD22BC"/>
    <w:rsid w:val="00AD2645"/>
    <w:rsid w:val="00AD2E9E"/>
    <w:rsid w:val="00AD2EA4"/>
    <w:rsid w:val="00AD3EA9"/>
    <w:rsid w:val="00AD410A"/>
    <w:rsid w:val="00AD4366"/>
    <w:rsid w:val="00AD44C8"/>
    <w:rsid w:val="00AD4B8C"/>
    <w:rsid w:val="00AD53B5"/>
    <w:rsid w:val="00AD54F4"/>
    <w:rsid w:val="00AD5652"/>
    <w:rsid w:val="00AD6438"/>
    <w:rsid w:val="00AD683B"/>
    <w:rsid w:val="00AD6B9A"/>
    <w:rsid w:val="00AD74CC"/>
    <w:rsid w:val="00AD7F7D"/>
    <w:rsid w:val="00AE0244"/>
    <w:rsid w:val="00AE07FD"/>
    <w:rsid w:val="00AE0D5E"/>
    <w:rsid w:val="00AE199A"/>
    <w:rsid w:val="00AE29CF"/>
    <w:rsid w:val="00AE2F2C"/>
    <w:rsid w:val="00AE351E"/>
    <w:rsid w:val="00AE362D"/>
    <w:rsid w:val="00AE3BB6"/>
    <w:rsid w:val="00AE3F8B"/>
    <w:rsid w:val="00AE4453"/>
    <w:rsid w:val="00AE4880"/>
    <w:rsid w:val="00AE4BF6"/>
    <w:rsid w:val="00AE4C26"/>
    <w:rsid w:val="00AE4D1D"/>
    <w:rsid w:val="00AE585C"/>
    <w:rsid w:val="00AE59AD"/>
    <w:rsid w:val="00AE60FD"/>
    <w:rsid w:val="00AE6707"/>
    <w:rsid w:val="00AE70CD"/>
    <w:rsid w:val="00AE77D8"/>
    <w:rsid w:val="00AE7A12"/>
    <w:rsid w:val="00AE7E1C"/>
    <w:rsid w:val="00AE7E35"/>
    <w:rsid w:val="00AE7F54"/>
    <w:rsid w:val="00AE7F65"/>
    <w:rsid w:val="00AF01DF"/>
    <w:rsid w:val="00AF022B"/>
    <w:rsid w:val="00AF075E"/>
    <w:rsid w:val="00AF0818"/>
    <w:rsid w:val="00AF1301"/>
    <w:rsid w:val="00AF153B"/>
    <w:rsid w:val="00AF1614"/>
    <w:rsid w:val="00AF1F08"/>
    <w:rsid w:val="00AF2243"/>
    <w:rsid w:val="00AF234A"/>
    <w:rsid w:val="00AF32CA"/>
    <w:rsid w:val="00AF3505"/>
    <w:rsid w:val="00AF39A0"/>
    <w:rsid w:val="00AF3AFB"/>
    <w:rsid w:val="00AF3F4C"/>
    <w:rsid w:val="00AF40DA"/>
    <w:rsid w:val="00AF4117"/>
    <w:rsid w:val="00AF41B8"/>
    <w:rsid w:val="00AF4E55"/>
    <w:rsid w:val="00AF4E96"/>
    <w:rsid w:val="00AF5105"/>
    <w:rsid w:val="00AF539E"/>
    <w:rsid w:val="00AF5579"/>
    <w:rsid w:val="00AF59AD"/>
    <w:rsid w:val="00AF5CFD"/>
    <w:rsid w:val="00AF6661"/>
    <w:rsid w:val="00AF6768"/>
    <w:rsid w:val="00AF69A5"/>
    <w:rsid w:val="00AF6C5B"/>
    <w:rsid w:val="00AF6DBB"/>
    <w:rsid w:val="00AF78F9"/>
    <w:rsid w:val="00AF795C"/>
    <w:rsid w:val="00AF79B7"/>
    <w:rsid w:val="00AF7DCD"/>
    <w:rsid w:val="00AF7EA4"/>
    <w:rsid w:val="00B001C6"/>
    <w:rsid w:val="00B008BF"/>
    <w:rsid w:val="00B02895"/>
    <w:rsid w:val="00B02A44"/>
    <w:rsid w:val="00B030E6"/>
    <w:rsid w:val="00B03387"/>
    <w:rsid w:val="00B0392F"/>
    <w:rsid w:val="00B03AB3"/>
    <w:rsid w:val="00B03C82"/>
    <w:rsid w:val="00B0410D"/>
    <w:rsid w:val="00B041D3"/>
    <w:rsid w:val="00B04549"/>
    <w:rsid w:val="00B04765"/>
    <w:rsid w:val="00B04AEE"/>
    <w:rsid w:val="00B04CC2"/>
    <w:rsid w:val="00B04D4B"/>
    <w:rsid w:val="00B051FF"/>
    <w:rsid w:val="00B05708"/>
    <w:rsid w:val="00B0592B"/>
    <w:rsid w:val="00B05FC3"/>
    <w:rsid w:val="00B05FE8"/>
    <w:rsid w:val="00B062E6"/>
    <w:rsid w:val="00B0636E"/>
    <w:rsid w:val="00B06463"/>
    <w:rsid w:val="00B06DDE"/>
    <w:rsid w:val="00B06F85"/>
    <w:rsid w:val="00B07717"/>
    <w:rsid w:val="00B077AA"/>
    <w:rsid w:val="00B10405"/>
    <w:rsid w:val="00B1044F"/>
    <w:rsid w:val="00B10465"/>
    <w:rsid w:val="00B1053C"/>
    <w:rsid w:val="00B10B5F"/>
    <w:rsid w:val="00B1121C"/>
    <w:rsid w:val="00B1176A"/>
    <w:rsid w:val="00B11885"/>
    <w:rsid w:val="00B11B44"/>
    <w:rsid w:val="00B11E79"/>
    <w:rsid w:val="00B12916"/>
    <w:rsid w:val="00B12C60"/>
    <w:rsid w:val="00B12CC7"/>
    <w:rsid w:val="00B12EC2"/>
    <w:rsid w:val="00B131CD"/>
    <w:rsid w:val="00B137A4"/>
    <w:rsid w:val="00B13D6F"/>
    <w:rsid w:val="00B13FCD"/>
    <w:rsid w:val="00B1402F"/>
    <w:rsid w:val="00B14630"/>
    <w:rsid w:val="00B1489E"/>
    <w:rsid w:val="00B14E31"/>
    <w:rsid w:val="00B153C9"/>
    <w:rsid w:val="00B15730"/>
    <w:rsid w:val="00B158BF"/>
    <w:rsid w:val="00B15E55"/>
    <w:rsid w:val="00B160FA"/>
    <w:rsid w:val="00B1618F"/>
    <w:rsid w:val="00B16220"/>
    <w:rsid w:val="00B1708A"/>
    <w:rsid w:val="00B176DE"/>
    <w:rsid w:val="00B17BCD"/>
    <w:rsid w:val="00B200FD"/>
    <w:rsid w:val="00B205B2"/>
    <w:rsid w:val="00B2072F"/>
    <w:rsid w:val="00B20A09"/>
    <w:rsid w:val="00B20EBC"/>
    <w:rsid w:val="00B21AB9"/>
    <w:rsid w:val="00B21E37"/>
    <w:rsid w:val="00B21F7D"/>
    <w:rsid w:val="00B2231E"/>
    <w:rsid w:val="00B22FF0"/>
    <w:rsid w:val="00B2363F"/>
    <w:rsid w:val="00B23677"/>
    <w:rsid w:val="00B23B15"/>
    <w:rsid w:val="00B24395"/>
    <w:rsid w:val="00B24F6F"/>
    <w:rsid w:val="00B2567F"/>
    <w:rsid w:val="00B25DA0"/>
    <w:rsid w:val="00B25F16"/>
    <w:rsid w:val="00B261DD"/>
    <w:rsid w:val="00B26294"/>
    <w:rsid w:val="00B26AC2"/>
    <w:rsid w:val="00B26E9E"/>
    <w:rsid w:val="00B2713A"/>
    <w:rsid w:val="00B275BA"/>
    <w:rsid w:val="00B27636"/>
    <w:rsid w:val="00B278B3"/>
    <w:rsid w:val="00B27B3B"/>
    <w:rsid w:val="00B30B92"/>
    <w:rsid w:val="00B3158B"/>
    <w:rsid w:val="00B31DFA"/>
    <w:rsid w:val="00B31F50"/>
    <w:rsid w:val="00B320A1"/>
    <w:rsid w:val="00B320CE"/>
    <w:rsid w:val="00B3223E"/>
    <w:rsid w:val="00B32594"/>
    <w:rsid w:val="00B32617"/>
    <w:rsid w:val="00B3315C"/>
    <w:rsid w:val="00B33191"/>
    <w:rsid w:val="00B3348F"/>
    <w:rsid w:val="00B33BA2"/>
    <w:rsid w:val="00B33DD3"/>
    <w:rsid w:val="00B347EE"/>
    <w:rsid w:val="00B347FE"/>
    <w:rsid w:val="00B3493D"/>
    <w:rsid w:val="00B34B24"/>
    <w:rsid w:val="00B34B85"/>
    <w:rsid w:val="00B34E05"/>
    <w:rsid w:val="00B34E26"/>
    <w:rsid w:val="00B35A83"/>
    <w:rsid w:val="00B35DBF"/>
    <w:rsid w:val="00B360FD"/>
    <w:rsid w:val="00B368F4"/>
    <w:rsid w:val="00B374E8"/>
    <w:rsid w:val="00B37616"/>
    <w:rsid w:val="00B37A94"/>
    <w:rsid w:val="00B400C4"/>
    <w:rsid w:val="00B400E9"/>
    <w:rsid w:val="00B40B8D"/>
    <w:rsid w:val="00B40ECF"/>
    <w:rsid w:val="00B410AD"/>
    <w:rsid w:val="00B41C27"/>
    <w:rsid w:val="00B41C3D"/>
    <w:rsid w:val="00B41F58"/>
    <w:rsid w:val="00B42208"/>
    <w:rsid w:val="00B437DD"/>
    <w:rsid w:val="00B447C8"/>
    <w:rsid w:val="00B44C7C"/>
    <w:rsid w:val="00B44FB5"/>
    <w:rsid w:val="00B45383"/>
    <w:rsid w:val="00B45751"/>
    <w:rsid w:val="00B45A10"/>
    <w:rsid w:val="00B45A72"/>
    <w:rsid w:val="00B45AFF"/>
    <w:rsid w:val="00B4632A"/>
    <w:rsid w:val="00B47514"/>
    <w:rsid w:val="00B4772B"/>
    <w:rsid w:val="00B4795F"/>
    <w:rsid w:val="00B50319"/>
    <w:rsid w:val="00B515B5"/>
    <w:rsid w:val="00B5161D"/>
    <w:rsid w:val="00B51AEF"/>
    <w:rsid w:val="00B51AF9"/>
    <w:rsid w:val="00B51B51"/>
    <w:rsid w:val="00B5348E"/>
    <w:rsid w:val="00B542DA"/>
    <w:rsid w:val="00B54749"/>
    <w:rsid w:val="00B54AF4"/>
    <w:rsid w:val="00B54EFD"/>
    <w:rsid w:val="00B55397"/>
    <w:rsid w:val="00B5570B"/>
    <w:rsid w:val="00B559DD"/>
    <w:rsid w:val="00B55D33"/>
    <w:rsid w:val="00B55EDA"/>
    <w:rsid w:val="00B56299"/>
    <w:rsid w:val="00B56AC5"/>
    <w:rsid w:val="00B577E9"/>
    <w:rsid w:val="00B57F45"/>
    <w:rsid w:val="00B57FA6"/>
    <w:rsid w:val="00B605C7"/>
    <w:rsid w:val="00B60715"/>
    <w:rsid w:val="00B6072A"/>
    <w:rsid w:val="00B60934"/>
    <w:rsid w:val="00B60BA5"/>
    <w:rsid w:val="00B6146C"/>
    <w:rsid w:val="00B62467"/>
    <w:rsid w:val="00B632C0"/>
    <w:rsid w:val="00B63860"/>
    <w:rsid w:val="00B63A3C"/>
    <w:rsid w:val="00B63B7B"/>
    <w:rsid w:val="00B64103"/>
    <w:rsid w:val="00B6425C"/>
    <w:rsid w:val="00B652B3"/>
    <w:rsid w:val="00B65361"/>
    <w:rsid w:val="00B65426"/>
    <w:rsid w:val="00B65804"/>
    <w:rsid w:val="00B65854"/>
    <w:rsid w:val="00B65B9E"/>
    <w:rsid w:val="00B6635D"/>
    <w:rsid w:val="00B66558"/>
    <w:rsid w:val="00B67BA1"/>
    <w:rsid w:val="00B701B2"/>
    <w:rsid w:val="00B7083F"/>
    <w:rsid w:val="00B71003"/>
    <w:rsid w:val="00B710B7"/>
    <w:rsid w:val="00B71431"/>
    <w:rsid w:val="00B71995"/>
    <w:rsid w:val="00B71F50"/>
    <w:rsid w:val="00B72A24"/>
    <w:rsid w:val="00B72F26"/>
    <w:rsid w:val="00B730E2"/>
    <w:rsid w:val="00B73291"/>
    <w:rsid w:val="00B73DE2"/>
    <w:rsid w:val="00B7402B"/>
    <w:rsid w:val="00B74046"/>
    <w:rsid w:val="00B74C46"/>
    <w:rsid w:val="00B752B7"/>
    <w:rsid w:val="00B75348"/>
    <w:rsid w:val="00B76B0E"/>
    <w:rsid w:val="00B76CB9"/>
    <w:rsid w:val="00B76D9B"/>
    <w:rsid w:val="00B7702B"/>
    <w:rsid w:val="00B7755D"/>
    <w:rsid w:val="00B77566"/>
    <w:rsid w:val="00B778CA"/>
    <w:rsid w:val="00B77AB4"/>
    <w:rsid w:val="00B77B2A"/>
    <w:rsid w:val="00B77B95"/>
    <w:rsid w:val="00B77FD4"/>
    <w:rsid w:val="00B80672"/>
    <w:rsid w:val="00B81608"/>
    <w:rsid w:val="00B817A8"/>
    <w:rsid w:val="00B81D03"/>
    <w:rsid w:val="00B820DB"/>
    <w:rsid w:val="00B8282E"/>
    <w:rsid w:val="00B8289D"/>
    <w:rsid w:val="00B82E27"/>
    <w:rsid w:val="00B82FF6"/>
    <w:rsid w:val="00B833EE"/>
    <w:rsid w:val="00B834A7"/>
    <w:rsid w:val="00B83842"/>
    <w:rsid w:val="00B83FEC"/>
    <w:rsid w:val="00B8410B"/>
    <w:rsid w:val="00B84390"/>
    <w:rsid w:val="00B84569"/>
    <w:rsid w:val="00B84754"/>
    <w:rsid w:val="00B84BD5"/>
    <w:rsid w:val="00B84E31"/>
    <w:rsid w:val="00B84FF1"/>
    <w:rsid w:val="00B8501C"/>
    <w:rsid w:val="00B8547C"/>
    <w:rsid w:val="00B85684"/>
    <w:rsid w:val="00B856D3"/>
    <w:rsid w:val="00B85D18"/>
    <w:rsid w:val="00B86231"/>
    <w:rsid w:val="00B86AB5"/>
    <w:rsid w:val="00B87ECB"/>
    <w:rsid w:val="00B87F56"/>
    <w:rsid w:val="00B900AA"/>
    <w:rsid w:val="00B90403"/>
    <w:rsid w:val="00B9045C"/>
    <w:rsid w:val="00B907E7"/>
    <w:rsid w:val="00B9086C"/>
    <w:rsid w:val="00B90928"/>
    <w:rsid w:val="00B909A5"/>
    <w:rsid w:val="00B90C59"/>
    <w:rsid w:val="00B9119F"/>
    <w:rsid w:val="00B91562"/>
    <w:rsid w:val="00B9192B"/>
    <w:rsid w:val="00B91ACE"/>
    <w:rsid w:val="00B91C35"/>
    <w:rsid w:val="00B91C3A"/>
    <w:rsid w:val="00B91C46"/>
    <w:rsid w:val="00B91E43"/>
    <w:rsid w:val="00B92477"/>
    <w:rsid w:val="00B927E0"/>
    <w:rsid w:val="00B92A88"/>
    <w:rsid w:val="00B93342"/>
    <w:rsid w:val="00B93363"/>
    <w:rsid w:val="00B93519"/>
    <w:rsid w:val="00B936F0"/>
    <w:rsid w:val="00B9424F"/>
    <w:rsid w:val="00B94590"/>
    <w:rsid w:val="00B9465E"/>
    <w:rsid w:val="00B94EAE"/>
    <w:rsid w:val="00B94F26"/>
    <w:rsid w:val="00B94F6D"/>
    <w:rsid w:val="00B94F91"/>
    <w:rsid w:val="00B95376"/>
    <w:rsid w:val="00B959BE"/>
    <w:rsid w:val="00B96915"/>
    <w:rsid w:val="00B96B6F"/>
    <w:rsid w:val="00B96D4A"/>
    <w:rsid w:val="00B976C4"/>
    <w:rsid w:val="00B97E04"/>
    <w:rsid w:val="00B97F31"/>
    <w:rsid w:val="00BA045B"/>
    <w:rsid w:val="00BA08F6"/>
    <w:rsid w:val="00BA0900"/>
    <w:rsid w:val="00BA0FE0"/>
    <w:rsid w:val="00BA11A2"/>
    <w:rsid w:val="00BA1466"/>
    <w:rsid w:val="00BA1E23"/>
    <w:rsid w:val="00BA28F1"/>
    <w:rsid w:val="00BA2BEC"/>
    <w:rsid w:val="00BA3514"/>
    <w:rsid w:val="00BA367A"/>
    <w:rsid w:val="00BA3A33"/>
    <w:rsid w:val="00BA3B36"/>
    <w:rsid w:val="00BA46C8"/>
    <w:rsid w:val="00BA4864"/>
    <w:rsid w:val="00BA4AEC"/>
    <w:rsid w:val="00BA56C3"/>
    <w:rsid w:val="00BA5832"/>
    <w:rsid w:val="00BA5854"/>
    <w:rsid w:val="00BA5A82"/>
    <w:rsid w:val="00BA6471"/>
    <w:rsid w:val="00BA67D9"/>
    <w:rsid w:val="00BA7813"/>
    <w:rsid w:val="00BA79A3"/>
    <w:rsid w:val="00BB035D"/>
    <w:rsid w:val="00BB037B"/>
    <w:rsid w:val="00BB077B"/>
    <w:rsid w:val="00BB07C3"/>
    <w:rsid w:val="00BB0941"/>
    <w:rsid w:val="00BB0C83"/>
    <w:rsid w:val="00BB1625"/>
    <w:rsid w:val="00BB1F48"/>
    <w:rsid w:val="00BB20BE"/>
    <w:rsid w:val="00BB2764"/>
    <w:rsid w:val="00BB2CE7"/>
    <w:rsid w:val="00BB3FD0"/>
    <w:rsid w:val="00BB404B"/>
    <w:rsid w:val="00BB4278"/>
    <w:rsid w:val="00BB4550"/>
    <w:rsid w:val="00BB45EE"/>
    <w:rsid w:val="00BB46E7"/>
    <w:rsid w:val="00BB4992"/>
    <w:rsid w:val="00BB49BD"/>
    <w:rsid w:val="00BB4C4A"/>
    <w:rsid w:val="00BB5197"/>
    <w:rsid w:val="00BB6436"/>
    <w:rsid w:val="00BB68A4"/>
    <w:rsid w:val="00BB6A42"/>
    <w:rsid w:val="00BB6FF8"/>
    <w:rsid w:val="00BB7564"/>
    <w:rsid w:val="00BB790E"/>
    <w:rsid w:val="00BB7B97"/>
    <w:rsid w:val="00BB7FE4"/>
    <w:rsid w:val="00BC02A7"/>
    <w:rsid w:val="00BC05C8"/>
    <w:rsid w:val="00BC08A8"/>
    <w:rsid w:val="00BC0B97"/>
    <w:rsid w:val="00BC0D9B"/>
    <w:rsid w:val="00BC1043"/>
    <w:rsid w:val="00BC16C3"/>
    <w:rsid w:val="00BC1912"/>
    <w:rsid w:val="00BC1CF8"/>
    <w:rsid w:val="00BC1DC1"/>
    <w:rsid w:val="00BC2986"/>
    <w:rsid w:val="00BC310D"/>
    <w:rsid w:val="00BC44CB"/>
    <w:rsid w:val="00BC51ED"/>
    <w:rsid w:val="00BC52DA"/>
    <w:rsid w:val="00BC5A3E"/>
    <w:rsid w:val="00BC5B05"/>
    <w:rsid w:val="00BC66F7"/>
    <w:rsid w:val="00BC6966"/>
    <w:rsid w:val="00BC698C"/>
    <w:rsid w:val="00BC6C8D"/>
    <w:rsid w:val="00BD06E8"/>
    <w:rsid w:val="00BD075C"/>
    <w:rsid w:val="00BD0BBA"/>
    <w:rsid w:val="00BD144F"/>
    <w:rsid w:val="00BD1551"/>
    <w:rsid w:val="00BD1713"/>
    <w:rsid w:val="00BD20C1"/>
    <w:rsid w:val="00BD2226"/>
    <w:rsid w:val="00BD2CBC"/>
    <w:rsid w:val="00BD32FA"/>
    <w:rsid w:val="00BD3815"/>
    <w:rsid w:val="00BD4A05"/>
    <w:rsid w:val="00BD4D54"/>
    <w:rsid w:val="00BD503E"/>
    <w:rsid w:val="00BD5224"/>
    <w:rsid w:val="00BD546D"/>
    <w:rsid w:val="00BD5985"/>
    <w:rsid w:val="00BD5A40"/>
    <w:rsid w:val="00BD5EDC"/>
    <w:rsid w:val="00BD62A4"/>
    <w:rsid w:val="00BD6AB9"/>
    <w:rsid w:val="00BD6E66"/>
    <w:rsid w:val="00BD71C7"/>
    <w:rsid w:val="00BD7A5C"/>
    <w:rsid w:val="00BD7ECD"/>
    <w:rsid w:val="00BE000B"/>
    <w:rsid w:val="00BE0063"/>
    <w:rsid w:val="00BE01EC"/>
    <w:rsid w:val="00BE065D"/>
    <w:rsid w:val="00BE1267"/>
    <w:rsid w:val="00BE139C"/>
    <w:rsid w:val="00BE1573"/>
    <w:rsid w:val="00BE1AC4"/>
    <w:rsid w:val="00BE1BFF"/>
    <w:rsid w:val="00BE1E1A"/>
    <w:rsid w:val="00BE1E6B"/>
    <w:rsid w:val="00BE26C5"/>
    <w:rsid w:val="00BE2907"/>
    <w:rsid w:val="00BE30EA"/>
    <w:rsid w:val="00BE3109"/>
    <w:rsid w:val="00BE340B"/>
    <w:rsid w:val="00BE3BD7"/>
    <w:rsid w:val="00BE3BFC"/>
    <w:rsid w:val="00BE3C02"/>
    <w:rsid w:val="00BE3D16"/>
    <w:rsid w:val="00BE4034"/>
    <w:rsid w:val="00BE40C7"/>
    <w:rsid w:val="00BE442B"/>
    <w:rsid w:val="00BE4988"/>
    <w:rsid w:val="00BE4E07"/>
    <w:rsid w:val="00BE53F0"/>
    <w:rsid w:val="00BE561A"/>
    <w:rsid w:val="00BE5B2F"/>
    <w:rsid w:val="00BE5D88"/>
    <w:rsid w:val="00BE5EB8"/>
    <w:rsid w:val="00BE61B6"/>
    <w:rsid w:val="00BE6370"/>
    <w:rsid w:val="00BE6388"/>
    <w:rsid w:val="00BE6589"/>
    <w:rsid w:val="00BE6828"/>
    <w:rsid w:val="00BE6A39"/>
    <w:rsid w:val="00BE6BDA"/>
    <w:rsid w:val="00BE6DC7"/>
    <w:rsid w:val="00BE712D"/>
    <w:rsid w:val="00BE7843"/>
    <w:rsid w:val="00BE7A39"/>
    <w:rsid w:val="00BE7E63"/>
    <w:rsid w:val="00BE7F71"/>
    <w:rsid w:val="00BF024A"/>
    <w:rsid w:val="00BF050B"/>
    <w:rsid w:val="00BF0518"/>
    <w:rsid w:val="00BF098B"/>
    <w:rsid w:val="00BF0A58"/>
    <w:rsid w:val="00BF0BAA"/>
    <w:rsid w:val="00BF0F3F"/>
    <w:rsid w:val="00BF129B"/>
    <w:rsid w:val="00BF1BA8"/>
    <w:rsid w:val="00BF1C8B"/>
    <w:rsid w:val="00BF1DB1"/>
    <w:rsid w:val="00BF1E37"/>
    <w:rsid w:val="00BF208E"/>
    <w:rsid w:val="00BF24AE"/>
    <w:rsid w:val="00BF2814"/>
    <w:rsid w:val="00BF28A2"/>
    <w:rsid w:val="00BF2991"/>
    <w:rsid w:val="00BF2AF2"/>
    <w:rsid w:val="00BF2CE2"/>
    <w:rsid w:val="00BF2DA4"/>
    <w:rsid w:val="00BF2DC7"/>
    <w:rsid w:val="00BF2F24"/>
    <w:rsid w:val="00BF372B"/>
    <w:rsid w:val="00BF397C"/>
    <w:rsid w:val="00BF3B12"/>
    <w:rsid w:val="00BF44CC"/>
    <w:rsid w:val="00BF4C91"/>
    <w:rsid w:val="00BF4F5E"/>
    <w:rsid w:val="00BF51AB"/>
    <w:rsid w:val="00BF51C3"/>
    <w:rsid w:val="00BF69CD"/>
    <w:rsid w:val="00BF6F4E"/>
    <w:rsid w:val="00BF6F9C"/>
    <w:rsid w:val="00BF72BE"/>
    <w:rsid w:val="00BF7746"/>
    <w:rsid w:val="00BF7E0D"/>
    <w:rsid w:val="00BF7E35"/>
    <w:rsid w:val="00C00547"/>
    <w:rsid w:val="00C0078A"/>
    <w:rsid w:val="00C00F4F"/>
    <w:rsid w:val="00C012BC"/>
    <w:rsid w:val="00C01865"/>
    <w:rsid w:val="00C026DE"/>
    <w:rsid w:val="00C029E7"/>
    <w:rsid w:val="00C03215"/>
    <w:rsid w:val="00C03278"/>
    <w:rsid w:val="00C036B7"/>
    <w:rsid w:val="00C0397F"/>
    <w:rsid w:val="00C039CB"/>
    <w:rsid w:val="00C03B61"/>
    <w:rsid w:val="00C03BE5"/>
    <w:rsid w:val="00C03C5C"/>
    <w:rsid w:val="00C03CE6"/>
    <w:rsid w:val="00C04187"/>
    <w:rsid w:val="00C043A9"/>
    <w:rsid w:val="00C044BA"/>
    <w:rsid w:val="00C049E3"/>
    <w:rsid w:val="00C04C94"/>
    <w:rsid w:val="00C057D7"/>
    <w:rsid w:val="00C0581C"/>
    <w:rsid w:val="00C0589C"/>
    <w:rsid w:val="00C05D58"/>
    <w:rsid w:val="00C05F8B"/>
    <w:rsid w:val="00C06066"/>
    <w:rsid w:val="00C06865"/>
    <w:rsid w:val="00C071B1"/>
    <w:rsid w:val="00C0737E"/>
    <w:rsid w:val="00C07828"/>
    <w:rsid w:val="00C07886"/>
    <w:rsid w:val="00C07A0F"/>
    <w:rsid w:val="00C07AB5"/>
    <w:rsid w:val="00C07FEE"/>
    <w:rsid w:val="00C10392"/>
    <w:rsid w:val="00C1040F"/>
    <w:rsid w:val="00C104B7"/>
    <w:rsid w:val="00C10938"/>
    <w:rsid w:val="00C11300"/>
    <w:rsid w:val="00C12E8D"/>
    <w:rsid w:val="00C130F5"/>
    <w:rsid w:val="00C13488"/>
    <w:rsid w:val="00C1380F"/>
    <w:rsid w:val="00C13D7B"/>
    <w:rsid w:val="00C13F3E"/>
    <w:rsid w:val="00C14140"/>
    <w:rsid w:val="00C14B62"/>
    <w:rsid w:val="00C14B86"/>
    <w:rsid w:val="00C14D41"/>
    <w:rsid w:val="00C158DE"/>
    <w:rsid w:val="00C15EB9"/>
    <w:rsid w:val="00C1633A"/>
    <w:rsid w:val="00C16540"/>
    <w:rsid w:val="00C16CA2"/>
    <w:rsid w:val="00C16E53"/>
    <w:rsid w:val="00C1711A"/>
    <w:rsid w:val="00C172AF"/>
    <w:rsid w:val="00C175BF"/>
    <w:rsid w:val="00C20021"/>
    <w:rsid w:val="00C202C7"/>
    <w:rsid w:val="00C20448"/>
    <w:rsid w:val="00C20E71"/>
    <w:rsid w:val="00C210A7"/>
    <w:rsid w:val="00C21137"/>
    <w:rsid w:val="00C2141B"/>
    <w:rsid w:val="00C215B5"/>
    <w:rsid w:val="00C21EE4"/>
    <w:rsid w:val="00C221E1"/>
    <w:rsid w:val="00C2254C"/>
    <w:rsid w:val="00C22AE7"/>
    <w:rsid w:val="00C22CFD"/>
    <w:rsid w:val="00C23540"/>
    <w:rsid w:val="00C23606"/>
    <w:rsid w:val="00C236D6"/>
    <w:rsid w:val="00C23B57"/>
    <w:rsid w:val="00C2460D"/>
    <w:rsid w:val="00C24679"/>
    <w:rsid w:val="00C2477C"/>
    <w:rsid w:val="00C24A4F"/>
    <w:rsid w:val="00C24F5D"/>
    <w:rsid w:val="00C25292"/>
    <w:rsid w:val="00C25601"/>
    <w:rsid w:val="00C258B4"/>
    <w:rsid w:val="00C25989"/>
    <w:rsid w:val="00C26144"/>
    <w:rsid w:val="00C26466"/>
    <w:rsid w:val="00C26542"/>
    <w:rsid w:val="00C2693F"/>
    <w:rsid w:val="00C276A9"/>
    <w:rsid w:val="00C27AF1"/>
    <w:rsid w:val="00C27DD9"/>
    <w:rsid w:val="00C303F0"/>
    <w:rsid w:val="00C30A1E"/>
    <w:rsid w:val="00C30C59"/>
    <w:rsid w:val="00C30CCC"/>
    <w:rsid w:val="00C30CF6"/>
    <w:rsid w:val="00C3185C"/>
    <w:rsid w:val="00C320C1"/>
    <w:rsid w:val="00C3288D"/>
    <w:rsid w:val="00C32BB3"/>
    <w:rsid w:val="00C33256"/>
    <w:rsid w:val="00C333D3"/>
    <w:rsid w:val="00C334E0"/>
    <w:rsid w:val="00C33910"/>
    <w:rsid w:val="00C33C22"/>
    <w:rsid w:val="00C33F8A"/>
    <w:rsid w:val="00C34000"/>
    <w:rsid w:val="00C34008"/>
    <w:rsid w:val="00C341B4"/>
    <w:rsid w:val="00C347B8"/>
    <w:rsid w:val="00C349E9"/>
    <w:rsid w:val="00C34B39"/>
    <w:rsid w:val="00C35842"/>
    <w:rsid w:val="00C35A60"/>
    <w:rsid w:val="00C35BB5"/>
    <w:rsid w:val="00C36537"/>
    <w:rsid w:val="00C36FAE"/>
    <w:rsid w:val="00C40312"/>
    <w:rsid w:val="00C4071C"/>
    <w:rsid w:val="00C40B4F"/>
    <w:rsid w:val="00C40D95"/>
    <w:rsid w:val="00C41147"/>
    <w:rsid w:val="00C411A2"/>
    <w:rsid w:val="00C41369"/>
    <w:rsid w:val="00C41C77"/>
    <w:rsid w:val="00C42785"/>
    <w:rsid w:val="00C42B4F"/>
    <w:rsid w:val="00C435D0"/>
    <w:rsid w:val="00C436E9"/>
    <w:rsid w:val="00C43CB8"/>
    <w:rsid w:val="00C444E4"/>
    <w:rsid w:val="00C44600"/>
    <w:rsid w:val="00C447A2"/>
    <w:rsid w:val="00C44ACD"/>
    <w:rsid w:val="00C45170"/>
    <w:rsid w:val="00C457CD"/>
    <w:rsid w:val="00C470C8"/>
    <w:rsid w:val="00C47298"/>
    <w:rsid w:val="00C472F2"/>
    <w:rsid w:val="00C478B1"/>
    <w:rsid w:val="00C47A7C"/>
    <w:rsid w:val="00C47D00"/>
    <w:rsid w:val="00C50354"/>
    <w:rsid w:val="00C505DC"/>
    <w:rsid w:val="00C50C8E"/>
    <w:rsid w:val="00C514EA"/>
    <w:rsid w:val="00C52317"/>
    <w:rsid w:val="00C52C9B"/>
    <w:rsid w:val="00C5316D"/>
    <w:rsid w:val="00C5318D"/>
    <w:rsid w:val="00C53450"/>
    <w:rsid w:val="00C535A2"/>
    <w:rsid w:val="00C5419C"/>
    <w:rsid w:val="00C5435D"/>
    <w:rsid w:val="00C55716"/>
    <w:rsid w:val="00C55863"/>
    <w:rsid w:val="00C55D51"/>
    <w:rsid w:val="00C568D1"/>
    <w:rsid w:val="00C57366"/>
    <w:rsid w:val="00C57AE7"/>
    <w:rsid w:val="00C57B52"/>
    <w:rsid w:val="00C57E1E"/>
    <w:rsid w:val="00C57ED3"/>
    <w:rsid w:val="00C57F9E"/>
    <w:rsid w:val="00C60C51"/>
    <w:rsid w:val="00C60DD0"/>
    <w:rsid w:val="00C61099"/>
    <w:rsid w:val="00C613A8"/>
    <w:rsid w:val="00C61500"/>
    <w:rsid w:val="00C618B5"/>
    <w:rsid w:val="00C619C9"/>
    <w:rsid w:val="00C61A07"/>
    <w:rsid w:val="00C61B84"/>
    <w:rsid w:val="00C61DA4"/>
    <w:rsid w:val="00C61F81"/>
    <w:rsid w:val="00C622BB"/>
    <w:rsid w:val="00C6237C"/>
    <w:rsid w:val="00C62A3E"/>
    <w:rsid w:val="00C62D03"/>
    <w:rsid w:val="00C62F41"/>
    <w:rsid w:val="00C63334"/>
    <w:rsid w:val="00C63488"/>
    <w:rsid w:val="00C639EB"/>
    <w:rsid w:val="00C63A67"/>
    <w:rsid w:val="00C63E08"/>
    <w:rsid w:val="00C64252"/>
    <w:rsid w:val="00C64900"/>
    <w:rsid w:val="00C64A6A"/>
    <w:rsid w:val="00C64B92"/>
    <w:rsid w:val="00C64C3A"/>
    <w:rsid w:val="00C64C9C"/>
    <w:rsid w:val="00C64EAD"/>
    <w:rsid w:val="00C64EC1"/>
    <w:rsid w:val="00C64F1A"/>
    <w:rsid w:val="00C655E8"/>
    <w:rsid w:val="00C6605D"/>
    <w:rsid w:val="00C6614E"/>
    <w:rsid w:val="00C67148"/>
    <w:rsid w:val="00C67161"/>
    <w:rsid w:val="00C671BE"/>
    <w:rsid w:val="00C672B7"/>
    <w:rsid w:val="00C67981"/>
    <w:rsid w:val="00C67999"/>
    <w:rsid w:val="00C7002F"/>
    <w:rsid w:val="00C7048C"/>
    <w:rsid w:val="00C707A0"/>
    <w:rsid w:val="00C70BF3"/>
    <w:rsid w:val="00C70DA6"/>
    <w:rsid w:val="00C70DD3"/>
    <w:rsid w:val="00C70DEB"/>
    <w:rsid w:val="00C710FB"/>
    <w:rsid w:val="00C71282"/>
    <w:rsid w:val="00C7183E"/>
    <w:rsid w:val="00C71C98"/>
    <w:rsid w:val="00C71DD9"/>
    <w:rsid w:val="00C72267"/>
    <w:rsid w:val="00C7245A"/>
    <w:rsid w:val="00C72B4E"/>
    <w:rsid w:val="00C72D3B"/>
    <w:rsid w:val="00C73756"/>
    <w:rsid w:val="00C73C68"/>
    <w:rsid w:val="00C73CF7"/>
    <w:rsid w:val="00C74531"/>
    <w:rsid w:val="00C7459D"/>
    <w:rsid w:val="00C74A3D"/>
    <w:rsid w:val="00C7551F"/>
    <w:rsid w:val="00C75D71"/>
    <w:rsid w:val="00C761BE"/>
    <w:rsid w:val="00C7642F"/>
    <w:rsid w:val="00C76C8D"/>
    <w:rsid w:val="00C76CE2"/>
    <w:rsid w:val="00C76CEF"/>
    <w:rsid w:val="00C76E37"/>
    <w:rsid w:val="00C77195"/>
    <w:rsid w:val="00C77F58"/>
    <w:rsid w:val="00C8058F"/>
    <w:rsid w:val="00C80737"/>
    <w:rsid w:val="00C81826"/>
    <w:rsid w:val="00C818DF"/>
    <w:rsid w:val="00C81A87"/>
    <w:rsid w:val="00C81E32"/>
    <w:rsid w:val="00C81FD9"/>
    <w:rsid w:val="00C825FE"/>
    <w:rsid w:val="00C8272B"/>
    <w:rsid w:val="00C829B6"/>
    <w:rsid w:val="00C82A22"/>
    <w:rsid w:val="00C82B47"/>
    <w:rsid w:val="00C82B4D"/>
    <w:rsid w:val="00C82E04"/>
    <w:rsid w:val="00C82FA3"/>
    <w:rsid w:val="00C8301D"/>
    <w:rsid w:val="00C83486"/>
    <w:rsid w:val="00C83679"/>
    <w:rsid w:val="00C83B1C"/>
    <w:rsid w:val="00C83CE8"/>
    <w:rsid w:val="00C83DDC"/>
    <w:rsid w:val="00C83FDD"/>
    <w:rsid w:val="00C841E3"/>
    <w:rsid w:val="00C84A81"/>
    <w:rsid w:val="00C85B18"/>
    <w:rsid w:val="00C85B44"/>
    <w:rsid w:val="00C85BFE"/>
    <w:rsid w:val="00C85CFA"/>
    <w:rsid w:val="00C8606C"/>
    <w:rsid w:val="00C86549"/>
    <w:rsid w:val="00C86744"/>
    <w:rsid w:val="00C86899"/>
    <w:rsid w:val="00C86B89"/>
    <w:rsid w:val="00C87447"/>
    <w:rsid w:val="00C9027C"/>
    <w:rsid w:val="00C90A05"/>
    <w:rsid w:val="00C90AE9"/>
    <w:rsid w:val="00C9140A"/>
    <w:rsid w:val="00C91649"/>
    <w:rsid w:val="00C91C4B"/>
    <w:rsid w:val="00C91D65"/>
    <w:rsid w:val="00C91EFC"/>
    <w:rsid w:val="00C92087"/>
    <w:rsid w:val="00C9227A"/>
    <w:rsid w:val="00C9278A"/>
    <w:rsid w:val="00C92BAC"/>
    <w:rsid w:val="00C92FFD"/>
    <w:rsid w:val="00C93AF6"/>
    <w:rsid w:val="00C93C09"/>
    <w:rsid w:val="00C93F34"/>
    <w:rsid w:val="00C941D9"/>
    <w:rsid w:val="00C94645"/>
    <w:rsid w:val="00C94F6C"/>
    <w:rsid w:val="00C957CD"/>
    <w:rsid w:val="00C95BBB"/>
    <w:rsid w:val="00C96028"/>
    <w:rsid w:val="00C96045"/>
    <w:rsid w:val="00C96163"/>
    <w:rsid w:val="00C9690B"/>
    <w:rsid w:val="00C96B9D"/>
    <w:rsid w:val="00C96C09"/>
    <w:rsid w:val="00C9741B"/>
    <w:rsid w:val="00C9795D"/>
    <w:rsid w:val="00C97BE4"/>
    <w:rsid w:val="00C97DFC"/>
    <w:rsid w:val="00C97EC6"/>
    <w:rsid w:val="00CA020D"/>
    <w:rsid w:val="00CA05C7"/>
    <w:rsid w:val="00CA0662"/>
    <w:rsid w:val="00CA0745"/>
    <w:rsid w:val="00CA07E8"/>
    <w:rsid w:val="00CA0862"/>
    <w:rsid w:val="00CA0AAF"/>
    <w:rsid w:val="00CA0C35"/>
    <w:rsid w:val="00CA0CE9"/>
    <w:rsid w:val="00CA0F37"/>
    <w:rsid w:val="00CA1397"/>
    <w:rsid w:val="00CA1484"/>
    <w:rsid w:val="00CA1569"/>
    <w:rsid w:val="00CA18E6"/>
    <w:rsid w:val="00CA1A8C"/>
    <w:rsid w:val="00CA1D0E"/>
    <w:rsid w:val="00CA2A2B"/>
    <w:rsid w:val="00CA2D8A"/>
    <w:rsid w:val="00CA2F0D"/>
    <w:rsid w:val="00CA3578"/>
    <w:rsid w:val="00CA384E"/>
    <w:rsid w:val="00CA3B62"/>
    <w:rsid w:val="00CA424E"/>
    <w:rsid w:val="00CA42F6"/>
    <w:rsid w:val="00CA43DA"/>
    <w:rsid w:val="00CA459E"/>
    <w:rsid w:val="00CA4ACA"/>
    <w:rsid w:val="00CA4ED3"/>
    <w:rsid w:val="00CA5057"/>
    <w:rsid w:val="00CA5070"/>
    <w:rsid w:val="00CA5125"/>
    <w:rsid w:val="00CA53CD"/>
    <w:rsid w:val="00CA57D0"/>
    <w:rsid w:val="00CA6338"/>
    <w:rsid w:val="00CA67FE"/>
    <w:rsid w:val="00CA6BF5"/>
    <w:rsid w:val="00CA6C1E"/>
    <w:rsid w:val="00CA6F3B"/>
    <w:rsid w:val="00CA719C"/>
    <w:rsid w:val="00CA7550"/>
    <w:rsid w:val="00CA766A"/>
    <w:rsid w:val="00CA7C6C"/>
    <w:rsid w:val="00CA7E17"/>
    <w:rsid w:val="00CA7F5B"/>
    <w:rsid w:val="00CB06E1"/>
    <w:rsid w:val="00CB0B4C"/>
    <w:rsid w:val="00CB1283"/>
    <w:rsid w:val="00CB1819"/>
    <w:rsid w:val="00CB1F55"/>
    <w:rsid w:val="00CB22CC"/>
    <w:rsid w:val="00CB358F"/>
    <w:rsid w:val="00CB395B"/>
    <w:rsid w:val="00CB3C29"/>
    <w:rsid w:val="00CB3DF5"/>
    <w:rsid w:val="00CB3F3F"/>
    <w:rsid w:val="00CB4E14"/>
    <w:rsid w:val="00CB5040"/>
    <w:rsid w:val="00CB51A6"/>
    <w:rsid w:val="00CB52AA"/>
    <w:rsid w:val="00CB5811"/>
    <w:rsid w:val="00CB6072"/>
    <w:rsid w:val="00CB6BA5"/>
    <w:rsid w:val="00CB7534"/>
    <w:rsid w:val="00CB7692"/>
    <w:rsid w:val="00CB77F3"/>
    <w:rsid w:val="00CC03E6"/>
    <w:rsid w:val="00CC0431"/>
    <w:rsid w:val="00CC0958"/>
    <w:rsid w:val="00CC11AE"/>
    <w:rsid w:val="00CC1B74"/>
    <w:rsid w:val="00CC1F9C"/>
    <w:rsid w:val="00CC2710"/>
    <w:rsid w:val="00CC28EF"/>
    <w:rsid w:val="00CC29F3"/>
    <w:rsid w:val="00CC2D37"/>
    <w:rsid w:val="00CC30FD"/>
    <w:rsid w:val="00CC3CE0"/>
    <w:rsid w:val="00CC436F"/>
    <w:rsid w:val="00CC4581"/>
    <w:rsid w:val="00CC47BF"/>
    <w:rsid w:val="00CC4CBD"/>
    <w:rsid w:val="00CC4CF3"/>
    <w:rsid w:val="00CC5147"/>
    <w:rsid w:val="00CC5404"/>
    <w:rsid w:val="00CC5535"/>
    <w:rsid w:val="00CC556C"/>
    <w:rsid w:val="00CC5826"/>
    <w:rsid w:val="00CC5D02"/>
    <w:rsid w:val="00CC6065"/>
    <w:rsid w:val="00CC60EA"/>
    <w:rsid w:val="00CC62C8"/>
    <w:rsid w:val="00CC64B1"/>
    <w:rsid w:val="00CC6F59"/>
    <w:rsid w:val="00CC7970"/>
    <w:rsid w:val="00CC7DB5"/>
    <w:rsid w:val="00CC7EC8"/>
    <w:rsid w:val="00CD039A"/>
    <w:rsid w:val="00CD04A7"/>
    <w:rsid w:val="00CD05E5"/>
    <w:rsid w:val="00CD0827"/>
    <w:rsid w:val="00CD0B5C"/>
    <w:rsid w:val="00CD0F31"/>
    <w:rsid w:val="00CD101B"/>
    <w:rsid w:val="00CD11E5"/>
    <w:rsid w:val="00CD18B0"/>
    <w:rsid w:val="00CD2092"/>
    <w:rsid w:val="00CD20AE"/>
    <w:rsid w:val="00CD2317"/>
    <w:rsid w:val="00CD272C"/>
    <w:rsid w:val="00CD2819"/>
    <w:rsid w:val="00CD3058"/>
    <w:rsid w:val="00CD3495"/>
    <w:rsid w:val="00CD36A5"/>
    <w:rsid w:val="00CD3A0C"/>
    <w:rsid w:val="00CD3C15"/>
    <w:rsid w:val="00CD3EAA"/>
    <w:rsid w:val="00CD3F4E"/>
    <w:rsid w:val="00CD4451"/>
    <w:rsid w:val="00CD4587"/>
    <w:rsid w:val="00CD4902"/>
    <w:rsid w:val="00CD49DB"/>
    <w:rsid w:val="00CD5340"/>
    <w:rsid w:val="00CD5690"/>
    <w:rsid w:val="00CD5862"/>
    <w:rsid w:val="00CD5DDD"/>
    <w:rsid w:val="00CD6476"/>
    <w:rsid w:val="00CD7579"/>
    <w:rsid w:val="00CD75F7"/>
    <w:rsid w:val="00CE00BC"/>
    <w:rsid w:val="00CE0504"/>
    <w:rsid w:val="00CE0760"/>
    <w:rsid w:val="00CE099D"/>
    <w:rsid w:val="00CE106A"/>
    <w:rsid w:val="00CE12DF"/>
    <w:rsid w:val="00CE1389"/>
    <w:rsid w:val="00CE1521"/>
    <w:rsid w:val="00CE165D"/>
    <w:rsid w:val="00CE182E"/>
    <w:rsid w:val="00CE1C48"/>
    <w:rsid w:val="00CE2589"/>
    <w:rsid w:val="00CE2959"/>
    <w:rsid w:val="00CE4944"/>
    <w:rsid w:val="00CE4AD1"/>
    <w:rsid w:val="00CE4AF0"/>
    <w:rsid w:val="00CE4BD0"/>
    <w:rsid w:val="00CE4C42"/>
    <w:rsid w:val="00CE4F6C"/>
    <w:rsid w:val="00CE4FDD"/>
    <w:rsid w:val="00CE5029"/>
    <w:rsid w:val="00CE54EA"/>
    <w:rsid w:val="00CE5A70"/>
    <w:rsid w:val="00CE5D07"/>
    <w:rsid w:val="00CE6B90"/>
    <w:rsid w:val="00CE6B9F"/>
    <w:rsid w:val="00CE748D"/>
    <w:rsid w:val="00CE7555"/>
    <w:rsid w:val="00CE78B8"/>
    <w:rsid w:val="00CE7CD9"/>
    <w:rsid w:val="00CF0D33"/>
    <w:rsid w:val="00CF0EEB"/>
    <w:rsid w:val="00CF0FCE"/>
    <w:rsid w:val="00CF106B"/>
    <w:rsid w:val="00CF15CA"/>
    <w:rsid w:val="00CF1D9D"/>
    <w:rsid w:val="00CF2521"/>
    <w:rsid w:val="00CF2863"/>
    <w:rsid w:val="00CF338B"/>
    <w:rsid w:val="00CF35AF"/>
    <w:rsid w:val="00CF3643"/>
    <w:rsid w:val="00CF3701"/>
    <w:rsid w:val="00CF39F2"/>
    <w:rsid w:val="00CF3DE3"/>
    <w:rsid w:val="00CF4168"/>
    <w:rsid w:val="00CF456A"/>
    <w:rsid w:val="00CF5472"/>
    <w:rsid w:val="00CF6978"/>
    <w:rsid w:val="00CF6A89"/>
    <w:rsid w:val="00CF6AD2"/>
    <w:rsid w:val="00CF6C55"/>
    <w:rsid w:val="00CF7226"/>
    <w:rsid w:val="00CF7520"/>
    <w:rsid w:val="00CF75B9"/>
    <w:rsid w:val="00CF76FC"/>
    <w:rsid w:val="00CF7EA4"/>
    <w:rsid w:val="00D00292"/>
    <w:rsid w:val="00D00342"/>
    <w:rsid w:val="00D00398"/>
    <w:rsid w:val="00D00B76"/>
    <w:rsid w:val="00D012A7"/>
    <w:rsid w:val="00D01442"/>
    <w:rsid w:val="00D014ED"/>
    <w:rsid w:val="00D025EB"/>
    <w:rsid w:val="00D027B6"/>
    <w:rsid w:val="00D02C00"/>
    <w:rsid w:val="00D0419F"/>
    <w:rsid w:val="00D04BA3"/>
    <w:rsid w:val="00D04CE4"/>
    <w:rsid w:val="00D04FC6"/>
    <w:rsid w:val="00D0553E"/>
    <w:rsid w:val="00D055A2"/>
    <w:rsid w:val="00D055AD"/>
    <w:rsid w:val="00D05A8D"/>
    <w:rsid w:val="00D061B0"/>
    <w:rsid w:val="00D0625C"/>
    <w:rsid w:val="00D06E07"/>
    <w:rsid w:val="00D0726A"/>
    <w:rsid w:val="00D0774A"/>
    <w:rsid w:val="00D07A4D"/>
    <w:rsid w:val="00D07B9F"/>
    <w:rsid w:val="00D07D68"/>
    <w:rsid w:val="00D107E5"/>
    <w:rsid w:val="00D108FA"/>
    <w:rsid w:val="00D109A1"/>
    <w:rsid w:val="00D10F12"/>
    <w:rsid w:val="00D10F3D"/>
    <w:rsid w:val="00D11482"/>
    <w:rsid w:val="00D114F0"/>
    <w:rsid w:val="00D11D05"/>
    <w:rsid w:val="00D1225A"/>
    <w:rsid w:val="00D125E2"/>
    <w:rsid w:val="00D1296D"/>
    <w:rsid w:val="00D12AD6"/>
    <w:rsid w:val="00D1322C"/>
    <w:rsid w:val="00D13B72"/>
    <w:rsid w:val="00D13C8E"/>
    <w:rsid w:val="00D142C4"/>
    <w:rsid w:val="00D1435C"/>
    <w:rsid w:val="00D14417"/>
    <w:rsid w:val="00D14CBD"/>
    <w:rsid w:val="00D14EED"/>
    <w:rsid w:val="00D15052"/>
    <w:rsid w:val="00D15053"/>
    <w:rsid w:val="00D1531C"/>
    <w:rsid w:val="00D156A6"/>
    <w:rsid w:val="00D1572D"/>
    <w:rsid w:val="00D15EBA"/>
    <w:rsid w:val="00D15ED1"/>
    <w:rsid w:val="00D17035"/>
    <w:rsid w:val="00D200A9"/>
    <w:rsid w:val="00D201B6"/>
    <w:rsid w:val="00D203D4"/>
    <w:rsid w:val="00D21040"/>
    <w:rsid w:val="00D21086"/>
    <w:rsid w:val="00D21558"/>
    <w:rsid w:val="00D217A3"/>
    <w:rsid w:val="00D21CE7"/>
    <w:rsid w:val="00D21DDE"/>
    <w:rsid w:val="00D21F64"/>
    <w:rsid w:val="00D2201C"/>
    <w:rsid w:val="00D227E2"/>
    <w:rsid w:val="00D22992"/>
    <w:rsid w:val="00D22F9B"/>
    <w:rsid w:val="00D230CC"/>
    <w:rsid w:val="00D23361"/>
    <w:rsid w:val="00D23DAE"/>
    <w:rsid w:val="00D23DF3"/>
    <w:rsid w:val="00D24221"/>
    <w:rsid w:val="00D24725"/>
    <w:rsid w:val="00D2475C"/>
    <w:rsid w:val="00D24A66"/>
    <w:rsid w:val="00D24FF8"/>
    <w:rsid w:val="00D250C9"/>
    <w:rsid w:val="00D25966"/>
    <w:rsid w:val="00D25C84"/>
    <w:rsid w:val="00D25FF8"/>
    <w:rsid w:val="00D266BA"/>
    <w:rsid w:val="00D2684F"/>
    <w:rsid w:val="00D27269"/>
    <w:rsid w:val="00D274A8"/>
    <w:rsid w:val="00D27738"/>
    <w:rsid w:val="00D27761"/>
    <w:rsid w:val="00D2785D"/>
    <w:rsid w:val="00D27A81"/>
    <w:rsid w:val="00D31572"/>
    <w:rsid w:val="00D31F51"/>
    <w:rsid w:val="00D3284D"/>
    <w:rsid w:val="00D32A9D"/>
    <w:rsid w:val="00D32AAA"/>
    <w:rsid w:val="00D33078"/>
    <w:rsid w:val="00D33556"/>
    <w:rsid w:val="00D3389D"/>
    <w:rsid w:val="00D33BFA"/>
    <w:rsid w:val="00D3410E"/>
    <w:rsid w:val="00D34495"/>
    <w:rsid w:val="00D34CE8"/>
    <w:rsid w:val="00D34E8D"/>
    <w:rsid w:val="00D35914"/>
    <w:rsid w:val="00D360C9"/>
    <w:rsid w:val="00D36491"/>
    <w:rsid w:val="00D36964"/>
    <w:rsid w:val="00D36D3F"/>
    <w:rsid w:val="00D36DCD"/>
    <w:rsid w:val="00D37086"/>
    <w:rsid w:val="00D370EE"/>
    <w:rsid w:val="00D371A4"/>
    <w:rsid w:val="00D373DE"/>
    <w:rsid w:val="00D400F3"/>
    <w:rsid w:val="00D4053E"/>
    <w:rsid w:val="00D40556"/>
    <w:rsid w:val="00D41197"/>
    <w:rsid w:val="00D414E1"/>
    <w:rsid w:val="00D41C03"/>
    <w:rsid w:val="00D41D04"/>
    <w:rsid w:val="00D422AD"/>
    <w:rsid w:val="00D43207"/>
    <w:rsid w:val="00D43787"/>
    <w:rsid w:val="00D43C1A"/>
    <w:rsid w:val="00D43C65"/>
    <w:rsid w:val="00D43FD6"/>
    <w:rsid w:val="00D44225"/>
    <w:rsid w:val="00D44E3C"/>
    <w:rsid w:val="00D44EC9"/>
    <w:rsid w:val="00D45434"/>
    <w:rsid w:val="00D4543B"/>
    <w:rsid w:val="00D45855"/>
    <w:rsid w:val="00D45903"/>
    <w:rsid w:val="00D462B3"/>
    <w:rsid w:val="00D46722"/>
    <w:rsid w:val="00D46735"/>
    <w:rsid w:val="00D4674A"/>
    <w:rsid w:val="00D4680B"/>
    <w:rsid w:val="00D4768D"/>
    <w:rsid w:val="00D479EF"/>
    <w:rsid w:val="00D50026"/>
    <w:rsid w:val="00D5003D"/>
    <w:rsid w:val="00D50CDB"/>
    <w:rsid w:val="00D51B44"/>
    <w:rsid w:val="00D51DC0"/>
    <w:rsid w:val="00D5218B"/>
    <w:rsid w:val="00D52295"/>
    <w:rsid w:val="00D52606"/>
    <w:rsid w:val="00D52A53"/>
    <w:rsid w:val="00D52ADC"/>
    <w:rsid w:val="00D541F1"/>
    <w:rsid w:val="00D54C59"/>
    <w:rsid w:val="00D54D75"/>
    <w:rsid w:val="00D5616F"/>
    <w:rsid w:val="00D56475"/>
    <w:rsid w:val="00D56A17"/>
    <w:rsid w:val="00D57050"/>
    <w:rsid w:val="00D57836"/>
    <w:rsid w:val="00D60E23"/>
    <w:rsid w:val="00D60E27"/>
    <w:rsid w:val="00D61F53"/>
    <w:rsid w:val="00D61F9B"/>
    <w:rsid w:val="00D6270E"/>
    <w:rsid w:val="00D62D73"/>
    <w:rsid w:val="00D62D93"/>
    <w:rsid w:val="00D63835"/>
    <w:rsid w:val="00D63BDB"/>
    <w:rsid w:val="00D63C65"/>
    <w:rsid w:val="00D63C7A"/>
    <w:rsid w:val="00D641A4"/>
    <w:rsid w:val="00D641AC"/>
    <w:rsid w:val="00D64B13"/>
    <w:rsid w:val="00D64D9A"/>
    <w:rsid w:val="00D65156"/>
    <w:rsid w:val="00D652A7"/>
    <w:rsid w:val="00D656FE"/>
    <w:rsid w:val="00D659E0"/>
    <w:rsid w:val="00D669BE"/>
    <w:rsid w:val="00D66C89"/>
    <w:rsid w:val="00D66DEB"/>
    <w:rsid w:val="00D67414"/>
    <w:rsid w:val="00D6743C"/>
    <w:rsid w:val="00D67967"/>
    <w:rsid w:val="00D7051F"/>
    <w:rsid w:val="00D708C8"/>
    <w:rsid w:val="00D70D07"/>
    <w:rsid w:val="00D70DE5"/>
    <w:rsid w:val="00D71082"/>
    <w:rsid w:val="00D71183"/>
    <w:rsid w:val="00D711FE"/>
    <w:rsid w:val="00D716F3"/>
    <w:rsid w:val="00D719EC"/>
    <w:rsid w:val="00D71EE0"/>
    <w:rsid w:val="00D720BF"/>
    <w:rsid w:val="00D72E88"/>
    <w:rsid w:val="00D73186"/>
    <w:rsid w:val="00D73401"/>
    <w:rsid w:val="00D73FF7"/>
    <w:rsid w:val="00D74399"/>
    <w:rsid w:val="00D74508"/>
    <w:rsid w:val="00D74785"/>
    <w:rsid w:val="00D74AD8"/>
    <w:rsid w:val="00D74E31"/>
    <w:rsid w:val="00D75030"/>
    <w:rsid w:val="00D750C1"/>
    <w:rsid w:val="00D7528D"/>
    <w:rsid w:val="00D755DC"/>
    <w:rsid w:val="00D75CE5"/>
    <w:rsid w:val="00D7607C"/>
    <w:rsid w:val="00D7609F"/>
    <w:rsid w:val="00D76567"/>
    <w:rsid w:val="00D7674A"/>
    <w:rsid w:val="00D76906"/>
    <w:rsid w:val="00D76EC2"/>
    <w:rsid w:val="00D773EA"/>
    <w:rsid w:val="00D77C35"/>
    <w:rsid w:val="00D77D0C"/>
    <w:rsid w:val="00D77F25"/>
    <w:rsid w:val="00D80281"/>
    <w:rsid w:val="00D80BED"/>
    <w:rsid w:val="00D80DB3"/>
    <w:rsid w:val="00D813EC"/>
    <w:rsid w:val="00D8161C"/>
    <w:rsid w:val="00D81AB5"/>
    <w:rsid w:val="00D81E23"/>
    <w:rsid w:val="00D82071"/>
    <w:rsid w:val="00D82712"/>
    <w:rsid w:val="00D82793"/>
    <w:rsid w:val="00D827BD"/>
    <w:rsid w:val="00D828C1"/>
    <w:rsid w:val="00D8310B"/>
    <w:rsid w:val="00D83691"/>
    <w:rsid w:val="00D83D4F"/>
    <w:rsid w:val="00D83FAC"/>
    <w:rsid w:val="00D83FF5"/>
    <w:rsid w:val="00D84664"/>
    <w:rsid w:val="00D84666"/>
    <w:rsid w:val="00D846F5"/>
    <w:rsid w:val="00D84E94"/>
    <w:rsid w:val="00D85486"/>
    <w:rsid w:val="00D859C7"/>
    <w:rsid w:val="00D85B1A"/>
    <w:rsid w:val="00D85B4C"/>
    <w:rsid w:val="00D85F47"/>
    <w:rsid w:val="00D861DE"/>
    <w:rsid w:val="00D86639"/>
    <w:rsid w:val="00D86711"/>
    <w:rsid w:val="00D86A84"/>
    <w:rsid w:val="00D86E1B"/>
    <w:rsid w:val="00D873F1"/>
    <w:rsid w:val="00D8742E"/>
    <w:rsid w:val="00D8749A"/>
    <w:rsid w:val="00D879D9"/>
    <w:rsid w:val="00D87B5D"/>
    <w:rsid w:val="00D87CAB"/>
    <w:rsid w:val="00D87EBE"/>
    <w:rsid w:val="00D90055"/>
    <w:rsid w:val="00D9076C"/>
    <w:rsid w:val="00D90BEB"/>
    <w:rsid w:val="00D90E91"/>
    <w:rsid w:val="00D90E97"/>
    <w:rsid w:val="00D91455"/>
    <w:rsid w:val="00D917EF"/>
    <w:rsid w:val="00D92111"/>
    <w:rsid w:val="00D924C6"/>
    <w:rsid w:val="00D924E4"/>
    <w:rsid w:val="00D92848"/>
    <w:rsid w:val="00D928B4"/>
    <w:rsid w:val="00D92C61"/>
    <w:rsid w:val="00D9306C"/>
    <w:rsid w:val="00D9415D"/>
    <w:rsid w:val="00D944B0"/>
    <w:rsid w:val="00D94745"/>
    <w:rsid w:val="00D949CA"/>
    <w:rsid w:val="00D94AC7"/>
    <w:rsid w:val="00D94AD8"/>
    <w:rsid w:val="00D95522"/>
    <w:rsid w:val="00D95A81"/>
    <w:rsid w:val="00D96267"/>
    <w:rsid w:val="00D96B06"/>
    <w:rsid w:val="00D96E3C"/>
    <w:rsid w:val="00D97156"/>
    <w:rsid w:val="00D974F6"/>
    <w:rsid w:val="00D9775D"/>
    <w:rsid w:val="00D97E1B"/>
    <w:rsid w:val="00DA0085"/>
    <w:rsid w:val="00DA05AA"/>
    <w:rsid w:val="00DA0F4D"/>
    <w:rsid w:val="00DA1349"/>
    <w:rsid w:val="00DA14FB"/>
    <w:rsid w:val="00DA1E6F"/>
    <w:rsid w:val="00DA1FBD"/>
    <w:rsid w:val="00DA1FD5"/>
    <w:rsid w:val="00DA2B1F"/>
    <w:rsid w:val="00DA334D"/>
    <w:rsid w:val="00DA33AF"/>
    <w:rsid w:val="00DA36A7"/>
    <w:rsid w:val="00DA3A4C"/>
    <w:rsid w:val="00DA3EB2"/>
    <w:rsid w:val="00DA4687"/>
    <w:rsid w:val="00DA509B"/>
    <w:rsid w:val="00DA54D0"/>
    <w:rsid w:val="00DA7041"/>
    <w:rsid w:val="00DA718A"/>
    <w:rsid w:val="00DA785F"/>
    <w:rsid w:val="00DA7A3B"/>
    <w:rsid w:val="00DA7D07"/>
    <w:rsid w:val="00DA7D5C"/>
    <w:rsid w:val="00DA7E88"/>
    <w:rsid w:val="00DA7EEB"/>
    <w:rsid w:val="00DA7F99"/>
    <w:rsid w:val="00DB01B6"/>
    <w:rsid w:val="00DB053F"/>
    <w:rsid w:val="00DB09FB"/>
    <w:rsid w:val="00DB0C4A"/>
    <w:rsid w:val="00DB1719"/>
    <w:rsid w:val="00DB282E"/>
    <w:rsid w:val="00DB3C7E"/>
    <w:rsid w:val="00DB461D"/>
    <w:rsid w:val="00DB4864"/>
    <w:rsid w:val="00DB49DA"/>
    <w:rsid w:val="00DB4DF0"/>
    <w:rsid w:val="00DB50B8"/>
    <w:rsid w:val="00DB53A8"/>
    <w:rsid w:val="00DB5608"/>
    <w:rsid w:val="00DB58AE"/>
    <w:rsid w:val="00DB5BFD"/>
    <w:rsid w:val="00DB5D97"/>
    <w:rsid w:val="00DB61DA"/>
    <w:rsid w:val="00DB63CE"/>
    <w:rsid w:val="00DB6402"/>
    <w:rsid w:val="00DB68F0"/>
    <w:rsid w:val="00DB6E5F"/>
    <w:rsid w:val="00DB7895"/>
    <w:rsid w:val="00DC0149"/>
    <w:rsid w:val="00DC042E"/>
    <w:rsid w:val="00DC0605"/>
    <w:rsid w:val="00DC0672"/>
    <w:rsid w:val="00DC0738"/>
    <w:rsid w:val="00DC0C5E"/>
    <w:rsid w:val="00DC11FF"/>
    <w:rsid w:val="00DC1246"/>
    <w:rsid w:val="00DC13C7"/>
    <w:rsid w:val="00DC16E0"/>
    <w:rsid w:val="00DC1DF8"/>
    <w:rsid w:val="00DC257D"/>
    <w:rsid w:val="00DC25B1"/>
    <w:rsid w:val="00DC2815"/>
    <w:rsid w:val="00DC31D4"/>
    <w:rsid w:val="00DC3578"/>
    <w:rsid w:val="00DC37E5"/>
    <w:rsid w:val="00DC3C81"/>
    <w:rsid w:val="00DC42C2"/>
    <w:rsid w:val="00DC4A02"/>
    <w:rsid w:val="00DC4D36"/>
    <w:rsid w:val="00DC5680"/>
    <w:rsid w:val="00DC577A"/>
    <w:rsid w:val="00DC5C71"/>
    <w:rsid w:val="00DC6617"/>
    <w:rsid w:val="00DC7615"/>
    <w:rsid w:val="00DC783E"/>
    <w:rsid w:val="00DC7B01"/>
    <w:rsid w:val="00DC7B31"/>
    <w:rsid w:val="00DD002E"/>
    <w:rsid w:val="00DD005E"/>
    <w:rsid w:val="00DD01AE"/>
    <w:rsid w:val="00DD032D"/>
    <w:rsid w:val="00DD047D"/>
    <w:rsid w:val="00DD062A"/>
    <w:rsid w:val="00DD06D0"/>
    <w:rsid w:val="00DD0D78"/>
    <w:rsid w:val="00DD1299"/>
    <w:rsid w:val="00DD1A66"/>
    <w:rsid w:val="00DD2A33"/>
    <w:rsid w:val="00DD304C"/>
    <w:rsid w:val="00DD3207"/>
    <w:rsid w:val="00DD33C3"/>
    <w:rsid w:val="00DD363F"/>
    <w:rsid w:val="00DD3697"/>
    <w:rsid w:val="00DD3A1D"/>
    <w:rsid w:val="00DD3DF5"/>
    <w:rsid w:val="00DD3E1A"/>
    <w:rsid w:val="00DD4A68"/>
    <w:rsid w:val="00DD4B8F"/>
    <w:rsid w:val="00DD53D8"/>
    <w:rsid w:val="00DD688B"/>
    <w:rsid w:val="00DD7E58"/>
    <w:rsid w:val="00DE0B25"/>
    <w:rsid w:val="00DE1702"/>
    <w:rsid w:val="00DE1C41"/>
    <w:rsid w:val="00DE1D0E"/>
    <w:rsid w:val="00DE1FDE"/>
    <w:rsid w:val="00DE24B7"/>
    <w:rsid w:val="00DE2B17"/>
    <w:rsid w:val="00DE2C34"/>
    <w:rsid w:val="00DE2C8C"/>
    <w:rsid w:val="00DE3058"/>
    <w:rsid w:val="00DE390C"/>
    <w:rsid w:val="00DE3B32"/>
    <w:rsid w:val="00DE3B56"/>
    <w:rsid w:val="00DE3CB2"/>
    <w:rsid w:val="00DE3E40"/>
    <w:rsid w:val="00DE3EE2"/>
    <w:rsid w:val="00DE435E"/>
    <w:rsid w:val="00DE47E0"/>
    <w:rsid w:val="00DE5419"/>
    <w:rsid w:val="00DE552C"/>
    <w:rsid w:val="00DE5D9A"/>
    <w:rsid w:val="00DE656A"/>
    <w:rsid w:val="00DE6B6D"/>
    <w:rsid w:val="00DE6D41"/>
    <w:rsid w:val="00DE707A"/>
    <w:rsid w:val="00DE7085"/>
    <w:rsid w:val="00DE70A5"/>
    <w:rsid w:val="00DE7445"/>
    <w:rsid w:val="00DE798F"/>
    <w:rsid w:val="00DE79D6"/>
    <w:rsid w:val="00DE7A9B"/>
    <w:rsid w:val="00DF03C2"/>
    <w:rsid w:val="00DF0464"/>
    <w:rsid w:val="00DF0B15"/>
    <w:rsid w:val="00DF0C1F"/>
    <w:rsid w:val="00DF0F0E"/>
    <w:rsid w:val="00DF10B2"/>
    <w:rsid w:val="00DF18AA"/>
    <w:rsid w:val="00DF1E20"/>
    <w:rsid w:val="00DF2535"/>
    <w:rsid w:val="00DF27DC"/>
    <w:rsid w:val="00DF2C19"/>
    <w:rsid w:val="00DF2C3D"/>
    <w:rsid w:val="00DF3259"/>
    <w:rsid w:val="00DF3533"/>
    <w:rsid w:val="00DF3722"/>
    <w:rsid w:val="00DF3D48"/>
    <w:rsid w:val="00DF40F8"/>
    <w:rsid w:val="00DF4276"/>
    <w:rsid w:val="00DF4AC8"/>
    <w:rsid w:val="00DF4C29"/>
    <w:rsid w:val="00DF5C3F"/>
    <w:rsid w:val="00DF5F4C"/>
    <w:rsid w:val="00DF6416"/>
    <w:rsid w:val="00DF659B"/>
    <w:rsid w:val="00DF6712"/>
    <w:rsid w:val="00DF6DC1"/>
    <w:rsid w:val="00DF7069"/>
    <w:rsid w:val="00DF712F"/>
    <w:rsid w:val="00DF7546"/>
    <w:rsid w:val="00DF7B1D"/>
    <w:rsid w:val="00DF7B9D"/>
    <w:rsid w:val="00DF7D5B"/>
    <w:rsid w:val="00E00264"/>
    <w:rsid w:val="00E00985"/>
    <w:rsid w:val="00E00C4C"/>
    <w:rsid w:val="00E00F25"/>
    <w:rsid w:val="00E018E1"/>
    <w:rsid w:val="00E01C20"/>
    <w:rsid w:val="00E021C3"/>
    <w:rsid w:val="00E02364"/>
    <w:rsid w:val="00E023E3"/>
    <w:rsid w:val="00E02A64"/>
    <w:rsid w:val="00E0371B"/>
    <w:rsid w:val="00E037A3"/>
    <w:rsid w:val="00E047DF"/>
    <w:rsid w:val="00E05095"/>
    <w:rsid w:val="00E05130"/>
    <w:rsid w:val="00E052D7"/>
    <w:rsid w:val="00E05380"/>
    <w:rsid w:val="00E056CF"/>
    <w:rsid w:val="00E057CE"/>
    <w:rsid w:val="00E05D3F"/>
    <w:rsid w:val="00E05DED"/>
    <w:rsid w:val="00E05EF8"/>
    <w:rsid w:val="00E06314"/>
    <w:rsid w:val="00E0641C"/>
    <w:rsid w:val="00E066A2"/>
    <w:rsid w:val="00E06C66"/>
    <w:rsid w:val="00E06E25"/>
    <w:rsid w:val="00E075A8"/>
    <w:rsid w:val="00E078A6"/>
    <w:rsid w:val="00E07A6E"/>
    <w:rsid w:val="00E07D86"/>
    <w:rsid w:val="00E102D0"/>
    <w:rsid w:val="00E10643"/>
    <w:rsid w:val="00E10782"/>
    <w:rsid w:val="00E10A81"/>
    <w:rsid w:val="00E10CF3"/>
    <w:rsid w:val="00E10FD5"/>
    <w:rsid w:val="00E119BE"/>
    <w:rsid w:val="00E11AFD"/>
    <w:rsid w:val="00E11FEB"/>
    <w:rsid w:val="00E12989"/>
    <w:rsid w:val="00E129DD"/>
    <w:rsid w:val="00E12FD2"/>
    <w:rsid w:val="00E12FFD"/>
    <w:rsid w:val="00E13DAF"/>
    <w:rsid w:val="00E13EAA"/>
    <w:rsid w:val="00E14BD1"/>
    <w:rsid w:val="00E15863"/>
    <w:rsid w:val="00E1633A"/>
    <w:rsid w:val="00E1640C"/>
    <w:rsid w:val="00E16ABF"/>
    <w:rsid w:val="00E17C1E"/>
    <w:rsid w:val="00E2001A"/>
    <w:rsid w:val="00E20064"/>
    <w:rsid w:val="00E2048E"/>
    <w:rsid w:val="00E204BE"/>
    <w:rsid w:val="00E20C4F"/>
    <w:rsid w:val="00E21320"/>
    <w:rsid w:val="00E217DC"/>
    <w:rsid w:val="00E21CEC"/>
    <w:rsid w:val="00E22DFB"/>
    <w:rsid w:val="00E2337A"/>
    <w:rsid w:val="00E233A7"/>
    <w:rsid w:val="00E24285"/>
    <w:rsid w:val="00E243FA"/>
    <w:rsid w:val="00E24931"/>
    <w:rsid w:val="00E24BED"/>
    <w:rsid w:val="00E24CD9"/>
    <w:rsid w:val="00E2578F"/>
    <w:rsid w:val="00E25C47"/>
    <w:rsid w:val="00E25D0F"/>
    <w:rsid w:val="00E25F37"/>
    <w:rsid w:val="00E267C2"/>
    <w:rsid w:val="00E26EE6"/>
    <w:rsid w:val="00E26F20"/>
    <w:rsid w:val="00E270EC"/>
    <w:rsid w:val="00E27960"/>
    <w:rsid w:val="00E27E52"/>
    <w:rsid w:val="00E30BDA"/>
    <w:rsid w:val="00E30D08"/>
    <w:rsid w:val="00E31136"/>
    <w:rsid w:val="00E31457"/>
    <w:rsid w:val="00E31E1C"/>
    <w:rsid w:val="00E3228D"/>
    <w:rsid w:val="00E3250B"/>
    <w:rsid w:val="00E32600"/>
    <w:rsid w:val="00E32FD4"/>
    <w:rsid w:val="00E330DC"/>
    <w:rsid w:val="00E3370D"/>
    <w:rsid w:val="00E33CED"/>
    <w:rsid w:val="00E3405E"/>
    <w:rsid w:val="00E34139"/>
    <w:rsid w:val="00E3463B"/>
    <w:rsid w:val="00E3480A"/>
    <w:rsid w:val="00E34AF6"/>
    <w:rsid w:val="00E34B6E"/>
    <w:rsid w:val="00E34C67"/>
    <w:rsid w:val="00E351AC"/>
    <w:rsid w:val="00E354F7"/>
    <w:rsid w:val="00E35AC6"/>
    <w:rsid w:val="00E35EC6"/>
    <w:rsid w:val="00E36728"/>
    <w:rsid w:val="00E36ABD"/>
    <w:rsid w:val="00E37095"/>
    <w:rsid w:val="00E37282"/>
    <w:rsid w:val="00E40E76"/>
    <w:rsid w:val="00E417F1"/>
    <w:rsid w:val="00E41898"/>
    <w:rsid w:val="00E42791"/>
    <w:rsid w:val="00E4362D"/>
    <w:rsid w:val="00E43C27"/>
    <w:rsid w:val="00E43E22"/>
    <w:rsid w:val="00E43E92"/>
    <w:rsid w:val="00E44186"/>
    <w:rsid w:val="00E44248"/>
    <w:rsid w:val="00E44758"/>
    <w:rsid w:val="00E44AB6"/>
    <w:rsid w:val="00E44BD1"/>
    <w:rsid w:val="00E44DD0"/>
    <w:rsid w:val="00E45416"/>
    <w:rsid w:val="00E45FE5"/>
    <w:rsid w:val="00E4745B"/>
    <w:rsid w:val="00E4756C"/>
    <w:rsid w:val="00E47673"/>
    <w:rsid w:val="00E47770"/>
    <w:rsid w:val="00E47940"/>
    <w:rsid w:val="00E47D8B"/>
    <w:rsid w:val="00E47D91"/>
    <w:rsid w:val="00E50810"/>
    <w:rsid w:val="00E50C1C"/>
    <w:rsid w:val="00E50EC4"/>
    <w:rsid w:val="00E51191"/>
    <w:rsid w:val="00E517B9"/>
    <w:rsid w:val="00E51CF3"/>
    <w:rsid w:val="00E51DA4"/>
    <w:rsid w:val="00E5265D"/>
    <w:rsid w:val="00E5285B"/>
    <w:rsid w:val="00E53303"/>
    <w:rsid w:val="00E53515"/>
    <w:rsid w:val="00E539E2"/>
    <w:rsid w:val="00E539ED"/>
    <w:rsid w:val="00E53C35"/>
    <w:rsid w:val="00E53EC5"/>
    <w:rsid w:val="00E54142"/>
    <w:rsid w:val="00E5423C"/>
    <w:rsid w:val="00E5430C"/>
    <w:rsid w:val="00E543F2"/>
    <w:rsid w:val="00E54D2E"/>
    <w:rsid w:val="00E54FF3"/>
    <w:rsid w:val="00E55CE9"/>
    <w:rsid w:val="00E565C2"/>
    <w:rsid w:val="00E565ED"/>
    <w:rsid w:val="00E56927"/>
    <w:rsid w:val="00E56A9F"/>
    <w:rsid w:val="00E574FD"/>
    <w:rsid w:val="00E578F2"/>
    <w:rsid w:val="00E57A34"/>
    <w:rsid w:val="00E57FDF"/>
    <w:rsid w:val="00E60477"/>
    <w:rsid w:val="00E61191"/>
    <w:rsid w:val="00E61480"/>
    <w:rsid w:val="00E614AC"/>
    <w:rsid w:val="00E615BD"/>
    <w:rsid w:val="00E61616"/>
    <w:rsid w:val="00E61959"/>
    <w:rsid w:val="00E619E8"/>
    <w:rsid w:val="00E61DB2"/>
    <w:rsid w:val="00E61F0B"/>
    <w:rsid w:val="00E62279"/>
    <w:rsid w:val="00E623A9"/>
    <w:rsid w:val="00E623C3"/>
    <w:rsid w:val="00E628FC"/>
    <w:rsid w:val="00E62D74"/>
    <w:rsid w:val="00E62DF1"/>
    <w:rsid w:val="00E630CB"/>
    <w:rsid w:val="00E6345F"/>
    <w:rsid w:val="00E6383A"/>
    <w:rsid w:val="00E63D43"/>
    <w:rsid w:val="00E64CBC"/>
    <w:rsid w:val="00E65277"/>
    <w:rsid w:val="00E65D26"/>
    <w:rsid w:val="00E66292"/>
    <w:rsid w:val="00E6664C"/>
    <w:rsid w:val="00E669D0"/>
    <w:rsid w:val="00E677F6"/>
    <w:rsid w:val="00E67AA3"/>
    <w:rsid w:val="00E67F44"/>
    <w:rsid w:val="00E70D78"/>
    <w:rsid w:val="00E711CD"/>
    <w:rsid w:val="00E71395"/>
    <w:rsid w:val="00E71439"/>
    <w:rsid w:val="00E71B72"/>
    <w:rsid w:val="00E7206E"/>
    <w:rsid w:val="00E724E6"/>
    <w:rsid w:val="00E72D72"/>
    <w:rsid w:val="00E73050"/>
    <w:rsid w:val="00E73779"/>
    <w:rsid w:val="00E738FA"/>
    <w:rsid w:val="00E73C36"/>
    <w:rsid w:val="00E753A8"/>
    <w:rsid w:val="00E754B8"/>
    <w:rsid w:val="00E75C82"/>
    <w:rsid w:val="00E7632E"/>
    <w:rsid w:val="00E769CE"/>
    <w:rsid w:val="00E76A41"/>
    <w:rsid w:val="00E774D3"/>
    <w:rsid w:val="00E77DB6"/>
    <w:rsid w:val="00E800CC"/>
    <w:rsid w:val="00E8036B"/>
    <w:rsid w:val="00E80539"/>
    <w:rsid w:val="00E80796"/>
    <w:rsid w:val="00E8092C"/>
    <w:rsid w:val="00E809EF"/>
    <w:rsid w:val="00E814CC"/>
    <w:rsid w:val="00E827EF"/>
    <w:rsid w:val="00E832BD"/>
    <w:rsid w:val="00E833B1"/>
    <w:rsid w:val="00E83564"/>
    <w:rsid w:val="00E8391D"/>
    <w:rsid w:val="00E84971"/>
    <w:rsid w:val="00E8575B"/>
    <w:rsid w:val="00E85849"/>
    <w:rsid w:val="00E85DE1"/>
    <w:rsid w:val="00E87028"/>
    <w:rsid w:val="00E8724B"/>
    <w:rsid w:val="00E87395"/>
    <w:rsid w:val="00E87BD5"/>
    <w:rsid w:val="00E902B4"/>
    <w:rsid w:val="00E90DF8"/>
    <w:rsid w:val="00E91159"/>
    <w:rsid w:val="00E92007"/>
    <w:rsid w:val="00E92552"/>
    <w:rsid w:val="00E926AA"/>
    <w:rsid w:val="00E92807"/>
    <w:rsid w:val="00E9296D"/>
    <w:rsid w:val="00E92AB5"/>
    <w:rsid w:val="00E92B1E"/>
    <w:rsid w:val="00E92E10"/>
    <w:rsid w:val="00E92FFA"/>
    <w:rsid w:val="00E93795"/>
    <w:rsid w:val="00E93A8A"/>
    <w:rsid w:val="00E93ADC"/>
    <w:rsid w:val="00E93FD8"/>
    <w:rsid w:val="00E9413A"/>
    <w:rsid w:val="00E945CB"/>
    <w:rsid w:val="00E94873"/>
    <w:rsid w:val="00E94A1B"/>
    <w:rsid w:val="00E94B88"/>
    <w:rsid w:val="00E94EC7"/>
    <w:rsid w:val="00E95160"/>
    <w:rsid w:val="00E956F3"/>
    <w:rsid w:val="00E95A64"/>
    <w:rsid w:val="00E9602C"/>
    <w:rsid w:val="00E963DA"/>
    <w:rsid w:val="00E965D7"/>
    <w:rsid w:val="00E96624"/>
    <w:rsid w:val="00E96F15"/>
    <w:rsid w:val="00E96F4E"/>
    <w:rsid w:val="00E97430"/>
    <w:rsid w:val="00E974ED"/>
    <w:rsid w:val="00EA0743"/>
    <w:rsid w:val="00EA0D24"/>
    <w:rsid w:val="00EA1129"/>
    <w:rsid w:val="00EA1831"/>
    <w:rsid w:val="00EA193F"/>
    <w:rsid w:val="00EA1DAA"/>
    <w:rsid w:val="00EA22D4"/>
    <w:rsid w:val="00EA232D"/>
    <w:rsid w:val="00EA28F3"/>
    <w:rsid w:val="00EA2B48"/>
    <w:rsid w:val="00EA2CAB"/>
    <w:rsid w:val="00EA3B9F"/>
    <w:rsid w:val="00EA4380"/>
    <w:rsid w:val="00EA4510"/>
    <w:rsid w:val="00EA46D8"/>
    <w:rsid w:val="00EA48FD"/>
    <w:rsid w:val="00EA49B6"/>
    <w:rsid w:val="00EA4B5C"/>
    <w:rsid w:val="00EA4D58"/>
    <w:rsid w:val="00EA4D9B"/>
    <w:rsid w:val="00EA5701"/>
    <w:rsid w:val="00EA5A76"/>
    <w:rsid w:val="00EA5B65"/>
    <w:rsid w:val="00EA5E86"/>
    <w:rsid w:val="00EA5F6A"/>
    <w:rsid w:val="00EA61BA"/>
    <w:rsid w:val="00EA627C"/>
    <w:rsid w:val="00EA749A"/>
    <w:rsid w:val="00EA74E1"/>
    <w:rsid w:val="00EA78C4"/>
    <w:rsid w:val="00EA7A27"/>
    <w:rsid w:val="00EB02C0"/>
    <w:rsid w:val="00EB02CB"/>
    <w:rsid w:val="00EB0B6C"/>
    <w:rsid w:val="00EB117D"/>
    <w:rsid w:val="00EB20B9"/>
    <w:rsid w:val="00EB2138"/>
    <w:rsid w:val="00EB2212"/>
    <w:rsid w:val="00EB2D47"/>
    <w:rsid w:val="00EB36F1"/>
    <w:rsid w:val="00EB37FB"/>
    <w:rsid w:val="00EB3D52"/>
    <w:rsid w:val="00EB43BB"/>
    <w:rsid w:val="00EB4695"/>
    <w:rsid w:val="00EB4DF7"/>
    <w:rsid w:val="00EB55CB"/>
    <w:rsid w:val="00EB5B99"/>
    <w:rsid w:val="00EB6082"/>
    <w:rsid w:val="00EB66E3"/>
    <w:rsid w:val="00EB68E9"/>
    <w:rsid w:val="00EB6C71"/>
    <w:rsid w:val="00EB780D"/>
    <w:rsid w:val="00EB7A82"/>
    <w:rsid w:val="00EC0311"/>
    <w:rsid w:val="00EC0BD2"/>
    <w:rsid w:val="00EC14AE"/>
    <w:rsid w:val="00EC1D39"/>
    <w:rsid w:val="00EC1F71"/>
    <w:rsid w:val="00EC2211"/>
    <w:rsid w:val="00EC2276"/>
    <w:rsid w:val="00EC22E5"/>
    <w:rsid w:val="00EC3039"/>
    <w:rsid w:val="00EC33A6"/>
    <w:rsid w:val="00EC3F01"/>
    <w:rsid w:val="00EC4B0B"/>
    <w:rsid w:val="00EC6172"/>
    <w:rsid w:val="00EC618A"/>
    <w:rsid w:val="00EC6291"/>
    <w:rsid w:val="00EC65D3"/>
    <w:rsid w:val="00EC6C07"/>
    <w:rsid w:val="00EC6CA1"/>
    <w:rsid w:val="00EC7DB1"/>
    <w:rsid w:val="00EC7E63"/>
    <w:rsid w:val="00ED06CC"/>
    <w:rsid w:val="00ED0847"/>
    <w:rsid w:val="00ED085E"/>
    <w:rsid w:val="00ED1510"/>
    <w:rsid w:val="00ED161E"/>
    <w:rsid w:val="00ED1D0A"/>
    <w:rsid w:val="00ED213C"/>
    <w:rsid w:val="00ED2358"/>
    <w:rsid w:val="00ED2DCF"/>
    <w:rsid w:val="00ED2EE4"/>
    <w:rsid w:val="00ED33E2"/>
    <w:rsid w:val="00ED34FE"/>
    <w:rsid w:val="00ED3939"/>
    <w:rsid w:val="00ED39BA"/>
    <w:rsid w:val="00ED455D"/>
    <w:rsid w:val="00ED4654"/>
    <w:rsid w:val="00ED50E0"/>
    <w:rsid w:val="00ED523A"/>
    <w:rsid w:val="00ED59A9"/>
    <w:rsid w:val="00ED602F"/>
    <w:rsid w:val="00ED6425"/>
    <w:rsid w:val="00ED6859"/>
    <w:rsid w:val="00ED6DE4"/>
    <w:rsid w:val="00ED6EBB"/>
    <w:rsid w:val="00ED704B"/>
    <w:rsid w:val="00EE0753"/>
    <w:rsid w:val="00EE08F0"/>
    <w:rsid w:val="00EE12BE"/>
    <w:rsid w:val="00EE17B6"/>
    <w:rsid w:val="00EE1814"/>
    <w:rsid w:val="00EE1DAF"/>
    <w:rsid w:val="00EE2207"/>
    <w:rsid w:val="00EE247F"/>
    <w:rsid w:val="00EE28DD"/>
    <w:rsid w:val="00EE2C3A"/>
    <w:rsid w:val="00EE32B4"/>
    <w:rsid w:val="00EE3384"/>
    <w:rsid w:val="00EE3AFF"/>
    <w:rsid w:val="00EE4064"/>
    <w:rsid w:val="00EE40D0"/>
    <w:rsid w:val="00EE43BE"/>
    <w:rsid w:val="00EE46CD"/>
    <w:rsid w:val="00EE4AC6"/>
    <w:rsid w:val="00EE4E13"/>
    <w:rsid w:val="00EE570B"/>
    <w:rsid w:val="00EE5DD3"/>
    <w:rsid w:val="00EE6601"/>
    <w:rsid w:val="00EE6868"/>
    <w:rsid w:val="00EE7D04"/>
    <w:rsid w:val="00EE7ED9"/>
    <w:rsid w:val="00EF00D2"/>
    <w:rsid w:val="00EF027E"/>
    <w:rsid w:val="00EF06FB"/>
    <w:rsid w:val="00EF07A8"/>
    <w:rsid w:val="00EF0CDF"/>
    <w:rsid w:val="00EF123D"/>
    <w:rsid w:val="00EF286D"/>
    <w:rsid w:val="00EF2916"/>
    <w:rsid w:val="00EF2B34"/>
    <w:rsid w:val="00EF2CD5"/>
    <w:rsid w:val="00EF379E"/>
    <w:rsid w:val="00EF3CAA"/>
    <w:rsid w:val="00EF4307"/>
    <w:rsid w:val="00EF4904"/>
    <w:rsid w:val="00EF4C2B"/>
    <w:rsid w:val="00EF5ECE"/>
    <w:rsid w:val="00EF6516"/>
    <w:rsid w:val="00EF652E"/>
    <w:rsid w:val="00EF68DF"/>
    <w:rsid w:val="00EF6DBC"/>
    <w:rsid w:val="00EF703B"/>
    <w:rsid w:val="00EF7135"/>
    <w:rsid w:val="00EF7D4B"/>
    <w:rsid w:val="00EF7F98"/>
    <w:rsid w:val="00F013C7"/>
    <w:rsid w:val="00F014B3"/>
    <w:rsid w:val="00F01512"/>
    <w:rsid w:val="00F0182A"/>
    <w:rsid w:val="00F01B95"/>
    <w:rsid w:val="00F01FCE"/>
    <w:rsid w:val="00F0207A"/>
    <w:rsid w:val="00F026C7"/>
    <w:rsid w:val="00F02788"/>
    <w:rsid w:val="00F03922"/>
    <w:rsid w:val="00F03C3A"/>
    <w:rsid w:val="00F047DB"/>
    <w:rsid w:val="00F04C89"/>
    <w:rsid w:val="00F05381"/>
    <w:rsid w:val="00F05AE0"/>
    <w:rsid w:val="00F05DEC"/>
    <w:rsid w:val="00F061D7"/>
    <w:rsid w:val="00F067E2"/>
    <w:rsid w:val="00F0685C"/>
    <w:rsid w:val="00F0692C"/>
    <w:rsid w:val="00F074D0"/>
    <w:rsid w:val="00F075AF"/>
    <w:rsid w:val="00F0778C"/>
    <w:rsid w:val="00F07B9F"/>
    <w:rsid w:val="00F07E61"/>
    <w:rsid w:val="00F07EFD"/>
    <w:rsid w:val="00F07FA9"/>
    <w:rsid w:val="00F10898"/>
    <w:rsid w:val="00F10A89"/>
    <w:rsid w:val="00F112B0"/>
    <w:rsid w:val="00F113A4"/>
    <w:rsid w:val="00F1154F"/>
    <w:rsid w:val="00F11C21"/>
    <w:rsid w:val="00F12612"/>
    <w:rsid w:val="00F13B4D"/>
    <w:rsid w:val="00F13E59"/>
    <w:rsid w:val="00F13EAF"/>
    <w:rsid w:val="00F13F87"/>
    <w:rsid w:val="00F14C0C"/>
    <w:rsid w:val="00F15756"/>
    <w:rsid w:val="00F15A70"/>
    <w:rsid w:val="00F15C94"/>
    <w:rsid w:val="00F15D88"/>
    <w:rsid w:val="00F15E4B"/>
    <w:rsid w:val="00F162B1"/>
    <w:rsid w:val="00F1631A"/>
    <w:rsid w:val="00F16710"/>
    <w:rsid w:val="00F17098"/>
    <w:rsid w:val="00F17245"/>
    <w:rsid w:val="00F174C7"/>
    <w:rsid w:val="00F1751F"/>
    <w:rsid w:val="00F1780A"/>
    <w:rsid w:val="00F17CEC"/>
    <w:rsid w:val="00F200C9"/>
    <w:rsid w:val="00F20171"/>
    <w:rsid w:val="00F2048E"/>
    <w:rsid w:val="00F20AF9"/>
    <w:rsid w:val="00F212A3"/>
    <w:rsid w:val="00F219F6"/>
    <w:rsid w:val="00F21D30"/>
    <w:rsid w:val="00F21F46"/>
    <w:rsid w:val="00F22072"/>
    <w:rsid w:val="00F2208E"/>
    <w:rsid w:val="00F223B6"/>
    <w:rsid w:val="00F22A87"/>
    <w:rsid w:val="00F22BC1"/>
    <w:rsid w:val="00F22F56"/>
    <w:rsid w:val="00F230B0"/>
    <w:rsid w:val="00F236AA"/>
    <w:rsid w:val="00F237CA"/>
    <w:rsid w:val="00F23A8E"/>
    <w:rsid w:val="00F23C81"/>
    <w:rsid w:val="00F23DA0"/>
    <w:rsid w:val="00F23E55"/>
    <w:rsid w:val="00F24602"/>
    <w:rsid w:val="00F24CF1"/>
    <w:rsid w:val="00F251F7"/>
    <w:rsid w:val="00F25623"/>
    <w:rsid w:val="00F25B33"/>
    <w:rsid w:val="00F25FCE"/>
    <w:rsid w:val="00F265E4"/>
    <w:rsid w:val="00F267DE"/>
    <w:rsid w:val="00F26D14"/>
    <w:rsid w:val="00F26D5B"/>
    <w:rsid w:val="00F26DF6"/>
    <w:rsid w:val="00F270C9"/>
    <w:rsid w:val="00F2750C"/>
    <w:rsid w:val="00F276D0"/>
    <w:rsid w:val="00F27712"/>
    <w:rsid w:val="00F27AE9"/>
    <w:rsid w:val="00F27E57"/>
    <w:rsid w:val="00F30015"/>
    <w:rsid w:val="00F30518"/>
    <w:rsid w:val="00F3061B"/>
    <w:rsid w:val="00F31F62"/>
    <w:rsid w:val="00F320AC"/>
    <w:rsid w:val="00F325DB"/>
    <w:rsid w:val="00F32DA1"/>
    <w:rsid w:val="00F33A4A"/>
    <w:rsid w:val="00F33BC7"/>
    <w:rsid w:val="00F34AC3"/>
    <w:rsid w:val="00F34BAD"/>
    <w:rsid w:val="00F35242"/>
    <w:rsid w:val="00F363FA"/>
    <w:rsid w:val="00F366C7"/>
    <w:rsid w:val="00F3765F"/>
    <w:rsid w:val="00F407B5"/>
    <w:rsid w:val="00F4085F"/>
    <w:rsid w:val="00F412C1"/>
    <w:rsid w:val="00F418B7"/>
    <w:rsid w:val="00F41BE3"/>
    <w:rsid w:val="00F42404"/>
    <w:rsid w:val="00F4281C"/>
    <w:rsid w:val="00F42851"/>
    <w:rsid w:val="00F428AF"/>
    <w:rsid w:val="00F431A5"/>
    <w:rsid w:val="00F431B3"/>
    <w:rsid w:val="00F43242"/>
    <w:rsid w:val="00F43B07"/>
    <w:rsid w:val="00F4445A"/>
    <w:rsid w:val="00F4465C"/>
    <w:rsid w:val="00F44AA6"/>
    <w:rsid w:val="00F44D2E"/>
    <w:rsid w:val="00F44EFA"/>
    <w:rsid w:val="00F44F41"/>
    <w:rsid w:val="00F44FBF"/>
    <w:rsid w:val="00F44FC1"/>
    <w:rsid w:val="00F45005"/>
    <w:rsid w:val="00F45137"/>
    <w:rsid w:val="00F45474"/>
    <w:rsid w:val="00F461F2"/>
    <w:rsid w:val="00F467B0"/>
    <w:rsid w:val="00F468F2"/>
    <w:rsid w:val="00F46CC3"/>
    <w:rsid w:val="00F46E74"/>
    <w:rsid w:val="00F470FF"/>
    <w:rsid w:val="00F471D3"/>
    <w:rsid w:val="00F47507"/>
    <w:rsid w:val="00F47F70"/>
    <w:rsid w:val="00F500E9"/>
    <w:rsid w:val="00F5052D"/>
    <w:rsid w:val="00F50A8A"/>
    <w:rsid w:val="00F51255"/>
    <w:rsid w:val="00F5186D"/>
    <w:rsid w:val="00F51FD6"/>
    <w:rsid w:val="00F529D0"/>
    <w:rsid w:val="00F53052"/>
    <w:rsid w:val="00F533DD"/>
    <w:rsid w:val="00F53C2F"/>
    <w:rsid w:val="00F54A6F"/>
    <w:rsid w:val="00F553CA"/>
    <w:rsid w:val="00F5544B"/>
    <w:rsid w:val="00F5574F"/>
    <w:rsid w:val="00F55E82"/>
    <w:rsid w:val="00F55E99"/>
    <w:rsid w:val="00F55EAE"/>
    <w:rsid w:val="00F55F57"/>
    <w:rsid w:val="00F5655B"/>
    <w:rsid w:val="00F5655D"/>
    <w:rsid w:val="00F5679D"/>
    <w:rsid w:val="00F56AE5"/>
    <w:rsid w:val="00F5702A"/>
    <w:rsid w:val="00F571C5"/>
    <w:rsid w:val="00F571C6"/>
    <w:rsid w:val="00F605FF"/>
    <w:rsid w:val="00F60DA3"/>
    <w:rsid w:val="00F610C5"/>
    <w:rsid w:val="00F61983"/>
    <w:rsid w:val="00F61CDC"/>
    <w:rsid w:val="00F61D9C"/>
    <w:rsid w:val="00F621D1"/>
    <w:rsid w:val="00F6242D"/>
    <w:rsid w:val="00F627A2"/>
    <w:rsid w:val="00F628E0"/>
    <w:rsid w:val="00F62D09"/>
    <w:rsid w:val="00F6354F"/>
    <w:rsid w:val="00F63D3D"/>
    <w:rsid w:val="00F63E91"/>
    <w:rsid w:val="00F63F0C"/>
    <w:rsid w:val="00F64BEC"/>
    <w:rsid w:val="00F64C54"/>
    <w:rsid w:val="00F64CBB"/>
    <w:rsid w:val="00F65308"/>
    <w:rsid w:val="00F65EE4"/>
    <w:rsid w:val="00F66152"/>
    <w:rsid w:val="00F663E7"/>
    <w:rsid w:val="00F66CB2"/>
    <w:rsid w:val="00F672F7"/>
    <w:rsid w:val="00F67376"/>
    <w:rsid w:val="00F67540"/>
    <w:rsid w:val="00F700B4"/>
    <w:rsid w:val="00F70787"/>
    <w:rsid w:val="00F70C6C"/>
    <w:rsid w:val="00F70C99"/>
    <w:rsid w:val="00F71086"/>
    <w:rsid w:val="00F71273"/>
    <w:rsid w:val="00F71B47"/>
    <w:rsid w:val="00F72685"/>
    <w:rsid w:val="00F729BC"/>
    <w:rsid w:val="00F72ECF"/>
    <w:rsid w:val="00F73950"/>
    <w:rsid w:val="00F741FB"/>
    <w:rsid w:val="00F742B7"/>
    <w:rsid w:val="00F74A82"/>
    <w:rsid w:val="00F74AED"/>
    <w:rsid w:val="00F752B4"/>
    <w:rsid w:val="00F75A4A"/>
    <w:rsid w:val="00F75D8F"/>
    <w:rsid w:val="00F763BE"/>
    <w:rsid w:val="00F763ED"/>
    <w:rsid w:val="00F768FF"/>
    <w:rsid w:val="00F7749C"/>
    <w:rsid w:val="00F775E2"/>
    <w:rsid w:val="00F77D69"/>
    <w:rsid w:val="00F803EB"/>
    <w:rsid w:val="00F80DED"/>
    <w:rsid w:val="00F814F6"/>
    <w:rsid w:val="00F818D1"/>
    <w:rsid w:val="00F81A1E"/>
    <w:rsid w:val="00F81B44"/>
    <w:rsid w:val="00F81CD0"/>
    <w:rsid w:val="00F82125"/>
    <w:rsid w:val="00F82306"/>
    <w:rsid w:val="00F83320"/>
    <w:rsid w:val="00F8351E"/>
    <w:rsid w:val="00F83773"/>
    <w:rsid w:val="00F83AA8"/>
    <w:rsid w:val="00F843FB"/>
    <w:rsid w:val="00F847F5"/>
    <w:rsid w:val="00F84875"/>
    <w:rsid w:val="00F8490C"/>
    <w:rsid w:val="00F84AF1"/>
    <w:rsid w:val="00F85019"/>
    <w:rsid w:val="00F85189"/>
    <w:rsid w:val="00F851FE"/>
    <w:rsid w:val="00F85263"/>
    <w:rsid w:val="00F8548C"/>
    <w:rsid w:val="00F8563B"/>
    <w:rsid w:val="00F8694B"/>
    <w:rsid w:val="00F86B58"/>
    <w:rsid w:val="00F86DB0"/>
    <w:rsid w:val="00F87123"/>
    <w:rsid w:val="00F87870"/>
    <w:rsid w:val="00F9020A"/>
    <w:rsid w:val="00F9090B"/>
    <w:rsid w:val="00F909A8"/>
    <w:rsid w:val="00F909F6"/>
    <w:rsid w:val="00F91004"/>
    <w:rsid w:val="00F92641"/>
    <w:rsid w:val="00F92AB8"/>
    <w:rsid w:val="00F92D8A"/>
    <w:rsid w:val="00F93528"/>
    <w:rsid w:val="00F9366D"/>
    <w:rsid w:val="00F94156"/>
    <w:rsid w:val="00F941B7"/>
    <w:rsid w:val="00F94446"/>
    <w:rsid w:val="00F9473C"/>
    <w:rsid w:val="00F949A9"/>
    <w:rsid w:val="00F94D41"/>
    <w:rsid w:val="00F94FA2"/>
    <w:rsid w:val="00F95A0C"/>
    <w:rsid w:val="00F95BA9"/>
    <w:rsid w:val="00F95C7B"/>
    <w:rsid w:val="00F95C7F"/>
    <w:rsid w:val="00F95E0A"/>
    <w:rsid w:val="00F96136"/>
    <w:rsid w:val="00F964BA"/>
    <w:rsid w:val="00F965F1"/>
    <w:rsid w:val="00F966D6"/>
    <w:rsid w:val="00F97494"/>
    <w:rsid w:val="00F97B6D"/>
    <w:rsid w:val="00F97F48"/>
    <w:rsid w:val="00FA03A0"/>
    <w:rsid w:val="00FA0523"/>
    <w:rsid w:val="00FA0969"/>
    <w:rsid w:val="00FA0BC9"/>
    <w:rsid w:val="00FA1317"/>
    <w:rsid w:val="00FA17D2"/>
    <w:rsid w:val="00FA1E51"/>
    <w:rsid w:val="00FA2279"/>
    <w:rsid w:val="00FA29C8"/>
    <w:rsid w:val="00FA2A58"/>
    <w:rsid w:val="00FA2F39"/>
    <w:rsid w:val="00FA356F"/>
    <w:rsid w:val="00FA3AD3"/>
    <w:rsid w:val="00FA4038"/>
    <w:rsid w:val="00FA473D"/>
    <w:rsid w:val="00FA49A1"/>
    <w:rsid w:val="00FA4B81"/>
    <w:rsid w:val="00FA5155"/>
    <w:rsid w:val="00FA58EF"/>
    <w:rsid w:val="00FA5AC3"/>
    <w:rsid w:val="00FA6474"/>
    <w:rsid w:val="00FA64CA"/>
    <w:rsid w:val="00FA653D"/>
    <w:rsid w:val="00FA67F4"/>
    <w:rsid w:val="00FA7399"/>
    <w:rsid w:val="00FA7680"/>
    <w:rsid w:val="00FA78D9"/>
    <w:rsid w:val="00FB02C4"/>
    <w:rsid w:val="00FB034D"/>
    <w:rsid w:val="00FB044B"/>
    <w:rsid w:val="00FB0AB5"/>
    <w:rsid w:val="00FB0B0E"/>
    <w:rsid w:val="00FB0E2B"/>
    <w:rsid w:val="00FB0EE2"/>
    <w:rsid w:val="00FB100F"/>
    <w:rsid w:val="00FB27FA"/>
    <w:rsid w:val="00FB2AE3"/>
    <w:rsid w:val="00FB3067"/>
    <w:rsid w:val="00FB3140"/>
    <w:rsid w:val="00FB3428"/>
    <w:rsid w:val="00FB346C"/>
    <w:rsid w:val="00FB3498"/>
    <w:rsid w:val="00FB361C"/>
    <w:rsid w:val="00FB40E9"/>
    <w:rsid w:val="00FB48DB"/>
    <w:rsid w:val="00FB5040"/>
    <w:rsid w:val="00FB5B09"/>
    <w:rsid w:val="00FB5F47"/>
    <w:rsid w:val="00FB60E8"/>
    <w:rsid w:val="00FB69A7"/>
    <w:rsid w:val="00FB6C2F"/>
    <w:rsid w:val="00FB7123"/>
    <w:rsid w:val="00FB7D4C"/>
    <w:rsid w:val="00FC01BA"/>
    <w:rsid w:val="00FC0598"/>
    <w:rsid w:val="00FC08F3"/>
    <w:rsid w:val="00FC09F4"/>
    <w:rsid w:val="00FC0E0C"/>
    <w:rsid w:val="00FC105A"/>
    <w:rsid w:val="00FC1D4D"/>
    <w:rsid w:val="00FC1E21"/>
    <w:rsid w:val="00FC1FAC"/>
    <w:rsid w:val="00FC2A65"/>
    <w:rsid w:val="00FC2A71"/>
    <w:rsid w:val="00FC301F"/>
    <w:rsid w:val="00FC335B"/>
    <w:rsid w:val="00FC3569"/>
    <w:rsid w:val="00FC3C35"/>
    <w:rsid w:val="00FC4519"/>
    <w:rsid w:val="00FC4932"/>
    <w:rsid w:val="00FC4CC4"/>
    <w:rsid w:val="00FC561D"/>
    <w:rsid w:val="00FC5DB4"/>
    <w:rsid w:val="00FC6676"/>
    <w:rsid w:val="00FC6709"/>
    <w:rsid w:val="00FC6D08"/>
    <w:rsid w:val="00FC70D4"/>
    <w:rsid w:val="00FC7640"/>
    <w:rsid w:val="00FC7831"/>
    <w:rsid w:val="00FC78C0"/>
    <w:rsid w:val="00FC78CF"/>
    <w:rsid w:val="00FC7A47"/>
    <w:rsid w:val="00FD0226"/>
    <w:rsid w:val="00FD02E0"/>
    <w:rsid w:val="00FD03BF"/>
    <w:rsid w:val="00FD05C3"/>
    <w:rsid w:val="00FD0FF1"/>
    <w:rsid w:val="00FD143F"/>
    <w:rsid w:val="00FD14B7"/>
    <w:rsid w:val="00FD1D49"/>
    <w:rsid w:val="00FD1E68"/>
    <w:rsid w:val="00FD2C2B"/>
    <w:rsid w:val="00FD323E"/>
    <w:rsid w:val="00FD3533"/>
    <w:rsid w:val="00FD36D7"/>
    <w:rsid w:val="00FD3862"/>
    <w:rsid w:val="00FD4338"/>
    <w:rsid w:val="00FD4587"/>
    <w:rsid w:val="00FD4D12"/>
    <w:rsid w:val="00FD4E70"/>
    <w:rsid w:val="00FD520B"/>
    <w:rsid w:val="00FD5FED"/>
    <w:rsid w:val="00FD6110"/>
    <w:rsid w:val="00FD6119"/>
    <w:rsid w:val="00FD61CF"/>
    <w:rsid w:val="00FD7396"/>
    <w:rsid w:val="00FD73A0"/>
    <w:rsid w:val="00FD7F06"/>
    <w:rsid w:val="00FE07DC"/>
    <w:rsid w:val="00FE080C"/>
    <w:rsid w:val="00FE0BD6"/>
    <w:rsid w:val="00FE1E05"/>
    <w:rsid w:val="00FE1E17"/>
    <w:rsid w:val="00FE2058"/>
    <w:rsid w:val="00FE27BC"/>
    <w:rsid w:val="00FE2FA0"/>
    <w:rsid w:val="00FE3698"/>
    <w:rsid w:val="00FE3A31"/>
    <w:rsid w:val="00FE4709"/>
    <w:rsid w:val="00FE4739"/>
    <w:rsid w:val="00FE4FDD"/>
    <w:rsid w:val="00FE567B"/>
    <w:rsid w:val="00FE56E8"/>
    <w:rsid w:val="00FE5B30"/>
    <w:rsid w:val="00FE5BF6"/>
    <w:rsid w:val="00FE6267"/>
    <w:rsid w:val="00FE641C"/>
    <w:rsid w:val="00FE65D9"/>
    <w:rsid w:val="00FE6A58"/>
    <w:rsid w:val="00FE76DC"/>
    <w:rsid w:val="00FF03D1"/>
    <w:rsid w:val="00FF0B1C"/>
    <w:rsid w:val="00FF0E93"/>
    <w:rsid w:val="00FF11C5"/>
    <w:rsid w:val="00FF16BB"/>
    <w:rsid w:val="00FF1AB2"/>
    <w:rsid w:val="00FF1CFB"/>
    <w:rsid w:val="00FF1E06"/>
    <w:rsid w:val="00FF1E83"/>
    <w:rsid w:val="00FF1EA9"/>
    <w:rsid w:val="00FF2407"/>
    <w:rsid w:val="00FF249B"/>
    <w:rsid w:val="00FF28A2"/>
    <w:rsid w:val="00FF28BF"/>
    <w:rsid w:val="00FF2A7F"/>
    <w:rsid w:val="00FF2D8D"/>
    <w:rsid w:val="00FF3831"/>
    <w:rsid w:val="00FF3DEB"/>
    <w:rsid w:val="00FF3E0F"/>
    <w:rsid w:val="00FF44D6"/>
    <w:rsid w:val="00FF4BB5"/>
    <w:rsid w:val="00FF5033"/>
    <w:rsid w:val="00FF5B53"/>
    <w:rsid w:val="00FF5CD4"/>
    <w:rsid w:val="00FF638E"/>
    <w:rsid w:val="00FF6A6A"/>
    <w:rsid w:val="00FF6A71"/>
    <w:rsid w:val="00FF703A"/>
    <w:rsid w:val="00FF764A"/>
    <w:rsid w:val="00FF7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283EAD7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32C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t2 Char,body text1 Char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t2,body text1"/>
    <w:basedOn w:val="Normal"/>
    <w:link w:val="BodyTextChar"/>
    <w:uiPriority w:val="99"/>
    <w:pPr>
      <w:spacing w:after="120"/>
    </w:p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aliases w:val="i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AE7F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AE7F54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E0">
    <w:name w:val="Å§ª×èÍ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EnvelopeReturn">
    <w:name w:val="envelope return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E1">
    <w:name w:val="??????????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A33382"/>
    <w:pPr>
      <w:ind w:left="720"/>
      <w:contextualSpacing/>
    </w:pPr>
    <w:rPr>
      <w:rFonts w:eastAsia="Times New Roman"/>
      <w:szCs w:val="22"/>
    </w:rPr>
  </w:style>
  <w:style w:type="character" w:customStyle="1" w:styleId="FooterChar">
    <w:name w:val="Footer Char"/>
    <w:link w:val="Footer"/>
    <w:uiPriority w:val="99"/>
    <w:rsid w:val="004A6D64"/>
    <w:rPr>
      <w:rFonts w:ascii="Arial" w:hAnsi="Arial"/>
      <w:sz w:val="18"/>
      <w:szCs w:val="18"/>
    </w:rPr>
  </w:style>
  <w:style w:type="character" w:customStyle="1" w:styleId="Heading6Char">
    <w:name w:val="Heading 6 Char"/>
    <w:link w:val="Heading6"/>
    <w:rsid w:val="00CA18E6"/>
    <w:rPr>
      <w:rFonts w:cs="EucrosiaUPC"/>
      <w:b/>
      <w:bCs/>
      <w:sz w:val="32"/>
      <w:szCs w:val="32"/>
      <w:u w:val="single"/>
    </w:rPr>
  </w:style>
  <w:style w:type="character" w:customStyle="1" w:styleId="HeaderChar">
    <w:name w:val="Header Char"/>
    <w:link w:val="Header"/>
    <w:rsid w:val="00CA18E6"/>
    <w:rPr>
      <w:rFonts w:ascii="Arial" w:hAnsi="Arial"/>
      <w:sz w:val="18"/>
      <w:szCs w:val="18"/>
    </w:rPr>
  </w:style>
  <w:style w:type="character" w:customStyle="1" w:styleId="Heading4Char">
    <w:name w:val="Heading 4 Char"/>
    <w:basedOn w:val="DefaultParagraphFont"/>
    <w:link w:val="Heading4"/>
    <w:locked/>
    <w:rsid w:val="007C3702"/>
    <w:rPr>
      <w:rFonts w:ascii="Arial" w:hAnsi="Arial" w:cs="Times New Roman"/>
      <w:b/>
      <w:bCs/>
      <w:sz w:val="18"/>
      <w:szCs w:val="18"/>
    </w:rPr>
  </w:style>
  <w:style w:type="paragraph" w:styleId="NoSpacing">
    <w:name w:val="No Spacing"/>
    <w:uiPriority w:val="1"/>
    <w:qFormat/>
    <w:rsid w:val="00B31F5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styleId="CommentReference">
    <w:name w:val="annotation reference"/>
    <w:basedOn w:val="DefaultParagraphFont"/>
    <w:rsid w:val="001D278F"/>
    <w:rPr>
      <w:sz w:val="16"/>
      <w:szCs w:val="16"/>
    </w:rPr>
  </w:style>
  <w:style w:type="paragraph" w:styleId="CommentText">
    <w:name w:val="annotation text"/>
    <w:basedOn w:val="Normal"/>
    <w:link w:val="CommentTextChar"/>
    <w:rsid w:val="001D278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1D278F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1D27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D278F"/>
    <w:rPr>
      <w:rFonts w:ascii="Arial" w:hAnsi="Arial"/>
      <w:b/>
      <w:bCs/>
      <w:szCs w:val="25"/>
    </w:rPr>
  </w:style>
  <w:style w:type="paragraph" w:customStyle="1" w:styleId="Pa47">
    <w:name w:val="Pa47"/>
    <w:basedOn w:val="Normal"/>
    <w:next w:val="Normal"/>
    <w:uiPriority w:val="99"/>
    <w:rsid w:val="009D41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623FE3"/>
    <w:rPr>
      <w:rFonts w:ascii="Arial" w:eastAsia="Times New Roman" w:hAnsi="Arial"/>
      <w:sz w:val="18"/>
      <w:szCs w:val="22"/>
    </w:rPr>
  </w:style>
  <w:style w:type="paragraph" w:customStyle="1" w:styleId="Style1">
    <w:name w:val="Style1"/>
    <w:basedOn w:val="ListParagraph"/>
    <w:link w:val="Style1Char"/>
    <w:qFormat/>
    <w:rsid w:val="00C64252"/>
    <w:pPr>
      <w:numPr>
        <w:numId w:val="46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thaiDistribute"/>
    </w:pPr>
    <w:rPr>
      <w:rFonts w:asciiTheme="majorBidi" w:hAnsiTheme="majorBidi" w:cstheme="majorBidi"/>
      <w:b/>
      <w:bCs/>
      <w:sz w:val="30"/>
      <w:szCs w:val="30"/>
      <w:lang w:val="th-TH"/>
    </w:rPr>
  </w:style>
  <w:style w:type="character" w:customStyle="1" w:styleId="Style1Char">
    <w:name w:val="Style1 Char"/>
    <w:basedOn w:val="ListParagraphChar"/>
    <w:link w:val="Style1"/>
    <w:rsid w:val="00736B54"/>
    <w:rPr>
      <w:rFonts w:asciiTheme="majorBidi" w:eastAsia="Times New Roman" w:hAnsiTheme="majorBidi" w:cstheme="majorBidi"/>
      <w:b/>
      <w:bCs/>
      <w:sz w:val="30"/>
      <w:szCs w:val="30"/>
      <w:lang w:val="th-TH"/>
    </w:rPr>
  </w:style>
  <w:style w:type="character" w:customStyle="1" w:styleId="blockChar">
    <w:name w:val="block Char"/>
    <w:aliases w:val="b Char"/>
    <w:link w:val="block"/>
    <w:locked/>
    <w:rsid w:val="00FA67F4"/>
    <w:rPr>
      <w:sz w:val="22"/>
      <w:lang w:val="en-GB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32C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t2 Char,body text1 Char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t2,body text1"/>
    <w:basedOn w:val="Normal"/>
    <w:link w:val="BodyTextChar"/>
    <w:uiPriority w:val="99"/>
    <w:pPr>
      <w:spacing w:after="120"/>
    </w:p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aliases w:val="i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AE7F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AE7F54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E0">
    <w:name w:val="Å§ª×èÍ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EnvelopeReturn">
    <w:name w:val="envelope return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E1">
    <w:name w:val="??????????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A33382"/>
    <w:pPr>
      <w:ind w:left="720"/>
      <w:contextualSpacing/>
    </w:pPr>
    <w:rPr>
      <w:rFonts w:eastAsia="Times New Roman"/>
      <w:szCs w:val="22"/>
    </w:rPr>
  </w:style>
  <w:style w:type="character" w:customStyle="1" w:styleId="FooterChar">
    <w:name w:val="Footer Char"/>
    <w:link w:val="Footer"/>
    <w:uiPriority w:val="99"/>
    <w:rsid w:val="004A6D64"/>
    <w:rPr>
      <w:rFonts w:ascii="Arial" w:hAnsi="Arial"/>
      <w:sz w:val="18"/>
      <w:szCs w:val="18"/>
    </w:rPr>
  </w:style>
  <w:style w:type="character" w:customStyle="1" w:styleId="Heading6Char">
    <w:name w:val="Heading 6 Char"/>
    <w:link w:val="Heading6"/>
    <w:rsid w:val="00CA18E6"/>
    <w:rPr>
      <w:rFonts w:cs="EucrosiaUPC"/>
      <w:b/>
      <w:bCs/>
      <w:sz w:val="32"/>
      <w:szCs w:val="32"/>
      <w:u w:val="single"/>
    </w:rPr>
  </w:style>
  <w:style w:type="character" w:customStyle="1" w:styleId="HeaderChar">
    <w:name w:val="Header Char"/>
    <w:link w:val="Header"/>
    <w:rsid w:val="00CA18E6"/>
    <w:rPr>
      <w:rFonts w:ascii="Arial" w:hAnsi="Arial"/>
      <w:sz w:val="18"/>
      <w:szCs w:val="18"/>
    </w:rPr>
  </w:style>
  <w:style w:type="character" w:customStyle="1" w:styleId="Heading4Char">
    <w:name w:val="Heading 4 Char"/>
    <w:basedOn w:val="DefaultParagraphFont"/>
    <w:link w:val="Heading4"/>
    <w:locked/>
    <w:rsid w:val="007C3702"/>
    <w:rPr>
      <w:rFonts w:ascii="Arial" w:hAnsi="Arial" w:cs="Times New Roman"/>
      <w:b/>
      <w:bCs/>
      <w:sz w:val="18"/>
      <w:szCs w:val="18"/>
    </w:rPr>
  </w:style>
  <w:style w:type="paragraph" w:styleId="NoSpacing">
    <w:name w:val="No Spacing"/>
    <w:uiPriority w:val="1"/>
    <w:qFormat/>
    <w:rsid w:val="00B31F5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styleId="CommentReference">
    <w:name w:val="annotation reference"/>
    <w:basedOn w:val="DefaultParagraphFont"/>
    <w:rsid w:val="001D278F"/>
    <w:rPr>
      <w:sz w:val="16"/>
      <w:szCs w:val="16"/>
    </w:rPr>
  </w:style>
  <w:style w:type="paragraph" w:styleId="CommentText">
    <w:name w:val="annotation text"/>
    <w:basedOn w:val="Normal"/>
    <w:link w:val="CommentTextChar"/>
    <w:rsid w:val="001D278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1D278F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1D27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D278F"/>
    <w:rPr>
      <w:rFonts w:ascii="Arial" w:hAnsi="Arial"/>
      <w:b/>
      <w:bCs/>
      <w:szCs w:val="25"/>
    </w:rPr>
  </w:style>
  <w:style w:type="paragraph" w:customStyle="1" w:styleId="Pa47">
    <w:name w:val="Pa47"/>
    <w:basedOn w:val="Normal"/>
    <w:next w:val="Normal"/>
    <w:uiPriority w:val="99"/>
    <w:rsid w:val="009D41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623FE3"/>
    <w:rPr>
      <w:rFonts w:ascii="Arial" w:eastAsia="Times New Roman" w:hAnsi="Arial"/>
      <w:sz w:val="18"/>
      <w:szCs w:val="22"/>
    </w:rPr>
  </w:style>
  <w:style w:type="paragraph" w:customStyle="1" w:styleId="Style1">
    <w:name w:val="Style1"/>
    <w:basedOn w:val="ListParagraph"/>
    <w:link w:val="Style1Char"/>
    <w:qFormat/>
    <w:rsid w:val="00C64252"/>
    <w:pPr>
      <w:numPr>
        <w:numId w:val="46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thaiDistribute"/>
    </w:pPr>
    <w:rPr>
      <w:rFonts w:asciiTheme="majorBidi" w:hAnsiTheme="majorBidi" w:cstheme="majorBidi"/>
      <w:b/>
      <w:bCs/>
      <w:sz w:val="30"/>
      <w:szCs w:val="30"/>
      <w:lang w:val="th-TH"/>
    </w:rPr>
  </w:style>
  <w:style w:type="character" w:customStyle="1" w:styleId="Style1Char">
    <w:name w:val="Style1 Char"/>
    <w:basedOn w:val="ListParagraphChar"/>
    <w:link w:val="Style1"/>
    <w:rsid w:val="00736B54"/>
    <w:rPr>
      <w:rFonts w:asciiTheme="majorBidi" w:eastAsia="Times New Roman" w:hAnsiTheme="majorBidi" w:cstheme="majorBidi"/>
      <w:b/>
      <w:bCs/>
      <w:sz w:val="30"/>
      <w:szCs w:val="30"/>
      <w:lang w:val="th-TH"/>
    </w:rPr>
  </w:style>
  <w:style w:type="character" w:customStyle="1" w:styleId="blockChar">
    <w:name w:val="block Char"/>
    <w:aliases w:val="b Char"/>
    <w:link w:val="block"/>
    <w:locked/>
    <w:rsid w:val="00FA67F4"/>
    <w:rPr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80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0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7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7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9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6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0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0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1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2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3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7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B94C78A-EE4B-42D8-833E-8432D2D240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13</Pages>
  <Words>2277</Words>
  <Characters>12981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15228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KPMG</dc:creator>
  <cp:lastModifiedBy>(TP) Sumonta Boonchob</cp:lastModifiedBy>
  <cp:revision>2</cp:revision>
  <cp:lastPrinted>2022-11-03T06:25:00Z</cp:lastPrinted>
  <dcterms:created xsi:type="dcterms:W3CDTF">2022-11-14T08:31:00Z</dcterms:created>
  <dcterms:modified xsi:type="dcterms:W3CDTF">2022-11-14T08:31:00Z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