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Pr="00271804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4CDB9FE2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0918163" w14:textId="091D761B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A4893B1" w14:textId="5D56DBBE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838FE2F" w14:textId="6D7C3C12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2196710" w14:textId="3393B9A3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545807A" w14:textId="165E8F21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4A5B16A" w14:textId="239413D7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2C9DAE7" w14:textId="14DF8173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D75CEBA" w14:textId="0B889E06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323079A" w14:textId="41E753FF" w:rsidR="00D04A16" w:rsidRDefault="00D04A16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71804" w:rsidRDefault="00AD3B26" w:rsidP="00C06B41">
      <w:pPr>
        <w:pStyle w:val="a2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41887F2" w14:textId="2ABC3EC7" w:rsidR="00CD4D4E" w:rsidRPr="00271804" w:rsidRDefault="00867682" w:rsidP="00CD4D4E">
      <w:pPr>
        <w:jc w:val="thaiDistribute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เมด จำกัด (มหาชน)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3730" w:rsidRPr="00271804">
        <w:rPr>
          <w:rFonts w:ascii="BrowalliaUPC" w:hAnsi="BrowalliaUPC" w:cs="BrowalliaUPC"/>
          <w:sz w:val="28"/>
          <w:szCs w:val="28"/>
          <w:lang w:bidi="th-TH"/>
        </w:rPr>
        <w:t>(“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D910EF" w:rsidRPr="00D910E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10EF" w:rsidRPr="00D910EF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สำหรับงวดสามเดือนและเก้าเดือนสิ้นสุดวันที่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10EF" w:rsidRPr="00D910E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10EF" w:rsidRPr="00D910EF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สำหรับงวดเก้าเดือนสิ้นสุดวันเดียวกันและหมายเหตุประกอบงบการเงินระหว่างกาลแบบย่อ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243C13" w:rsidRPr="00243C13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10EF" w:rsidRPr="00D910EF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43C13" w:rsidRPr="00243C1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3C13" w:rsidRPr="00243C13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0EDF7" w14:textId="77777777" w:rsidR="00D910EF" w:rsidRDefault="00D910EF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11FD7A13" w:rsidR="00CD4D4E" w:rsidRPr="0027180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71804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71804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71804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123AB3E0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71134661" w14:textId="0B7FE550" w:rsidR="00D04A16" w:rsidRDefault="00D04A16" w:rsidP="00CD4D4E">
      <w:pPr>
        <w:jc w:val="thaiDistribute"/>
        <w:rPr>
          <w:rFonts w:ascii="BrowalliaUPC" w:hAnsi="BrowalliaUPC" w:cs="BrowalliaUPC"/>
        </w:rPr>
      </w:pPr>
    </w:p>
    <w:p w14:paraId="448CDB18" w14:textId="6ABE07ED" w:rsidR="00D04A16" w:rsidRDefault="00D04A16" w:rsidP="00CD4D4E">
      <w:pPr>
        <w:jc w:val="thaiDistribute"/>
        <w:rPr>
          <w:rFonts w:ascii="BrowalliaUPC" w:hAnsi="BrowalliaUPC" w:cs="BrowalliaUPC"/>
        </w:rPr>
      </w:pPr>
    </w:p>
    <w:p w14:paraId="1742F1A2" w14:textId="7E3C81DB" w:rsidR="00D04A16" w:rsidRDefault="00D04A16" w:rsidP="00CD4D4E">
      <w:pPr>
        <w:jc w:val="thaiDistribute"/>
        <w:rPr>
          <w:rFonts w:ascii="BrowalliaUPC" w:hAnsi="BrowalliaUPC" w:cs="BrowalliaUPC"/>
        </w:rPr>
      </w:pPr>
    </w:p>
    <w:p w14:paraId="724E9CA0" w14:textId="77777777" w:rsidR="00D04A16" w:rsidRDefault="00D04A16" w:rsidP="00CD4D4E">
      <w:pPr>
        <w:jc w:val="thaiDistribute"/>
        <w:rPr>
          <w:rFonts w:ascii="BrowalliaUPC" w:hAnsi="BrowalliaUPC" w:cs="BrowalliaUPC"/>
        </w:rPr>
      </w:pPr>
    </w:p>
    <w:p w14:paraId="26E12E4E" w14:textId="77777777" w:rsidR="00C6162F" w:rsidRDefault="00C6162F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D2185AB" w:rsidR="00142624" w:rsidRPr="00271804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DE5BF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34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30F9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F1C332A" w14:textId="7A13D3D0" w:rsidR="00321236" w:rsidRPr="00271804" w:rsidRDefault="00321236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B1C2E1" w14:textId="77777777" w:rsidR="003F65D9" w:rsidRPr="00271804" w:rsidRDefault="003F65D9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232CB5E" w14:textId="140F474A" w:rsidR="00321236" w:rsidRDefault="00321236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งบแสดงฐานะการเงินของ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</w:t>
      </w:r>
      <w:proofErr w:type="spellStart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เซนต์</w:t>
      </w:r>
      <w:proofErr w:type="spellEnd"/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เมด จำกัด (มหาชน)</w:t>
      </w:r>
      <w:r w:rsidR="004B2155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 w:rsidR="003519A3" w:rsidRPr="00271804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E414EB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414EB"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5E74DC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4B2155" w:rsidRPr="00271804">
        <w:rPr>
          <w:rFonts w:ascii="BrowalliaUPC" w:hAnsi="BrowalliaUPC" w:cs="BrowalliaUPC"/>
          <w:sz w:val="28"/>
          <w:szCs w:val="28"/>
        </w:rPr>
        <w:t xml:space="preserve">28 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กุมภาพันธ์ </w:t>
      </w:r>
      <w:r w:rsidR="004B2155" w:rsidRPr="00271804"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012C0048" w14:textId="77777777" w:rsidR="00DA4813" w:rsidRPr="00271804" w:rsidRDefault="00DA4813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CFF1FE" w14:textId="2E1EDA5F" w:rsidR="00DA4813" w:rsidRPr="002C44C3" w:rsidRDefault="00DA4813" w:rsidP="00DA481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D16C2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Pr="00F87DD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040B6F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Pr="00F87DD3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040B6F" w:rsidRPr="00040B6F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F87DD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040B6F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วันเดียวกัน </w:t>
      </w:r>
      <w:r w:rsidR="00040B6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อื่น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ดังกล่าวข้างต้น โดยให้ข้อสรุปว่าไม่พบสิ่งที่</w:t>
      </w:r>
      <w:r w:rsidR="00D910E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="00D910EF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F87DD3" w:rsidRPr="00F87DD3">
        <w:rPr>
          <w:rFonts w:ascii="BrowalliaUPC" w:hAnsi="BrowalliaUPC" w:cs="BrowalliaUPC"/>
          <w:sz w:val="28"/>
          <w:szCs w:val="28"/>
          <w:lang w:bidi="th-TH"/>
        </w:rPr>
        <w:t>1</w:t>
      </w:r>
      <w:r w:rsidR="0039039C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39039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48413E4B" w14:textId="5396B1F5" w:rsidR="00884701" w:rsidRPr="00271804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735F06D" w14:textId="65FBD71A" w:rsidR="00E94B50" w:rsidRPr="00271804" w:rsidRDefault="00E94B50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ญา</w:t>
      </w:r>
      <w:proofErr w:type="spellEnd"/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อัครมหาพาณิชย์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04262BD1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346B4099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D76BAEC" w14:textId="1CAE7196" w:rsidR="00D15EA5" w:rsidRPr="00271804" w:rsidRDefault="004A01CD" w:rsidP="00D15EA5">
      <w:pPr>
        <w:pStyle w:val="a2"/>
        <w:rPr>
          <w:rFonts w:ascii="BrowalliaUPC" w:hAnsi="BrowalliaUPC" w:cs="BrowalliaUPC"/>
        </w:rPr>
      </w:pPr>
      <w:r w:rsidRPr="00896680">
        <w:rPr>
          <w:rFonts w:ascii="BrowalliaUPC" w:hAnsi="BrowalliaUPC" w:cs="BrowalliaUPC"/>
          <w:sz w:val="28"/>
          <w:szCs w:val="28"/>
          <w:lang w:bidi="th-TH"/>
        </w:rPr>
        <w:t>14</w:t>
      </w:r>
      <w:r w:rsidR="0039039C" w:rsidRPr="0089668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9039C" w:rsidRPr="00896680">
        <w:rPr>
          <w:rFonts w:ascii="BrowalliaUPC" w:hAnsi="BrowalliaUPC" w:cs="BrowalliaUPC" w:hint="cs"/>
          <w:sz w:val="28"/>
          <w:szCs w:val="28"/>
          <w:cs/>
          <w:lang w:bidi="th-TH"/>
        </w:rPr>
        <w:t>พฤศจิกายน</w:t>
      </w:r>
      <w:r w:rsidR="004B2155" w:rsidRPr="008966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05AA" w:rsidRPr="00896680"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1EEDADC7" w14:textId="77777777" w:rsidR="00D15EA5" w:rsidRPr="00271804" w:rsidRDefault="00D15EA5" w:rsidP="00D15EA5">
      <w:pPr>
        <w:pStyle w:val="a2"/>
        <w:rPr>
          <w:rFonts w:ascii="BrowalliaUPC" w:hAnsi="BrowalliaUPC" w:cs="BrowalliaUPC"/>
        </w:rPr>
      </w:pPr>
    </w:p>
    <w:sectPr w:rsidR="00D15EA5" w:rsidRPr="00271804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62B42" w14:textId="77777777" w:rsidR="00501F6A" w:rsidRDefault="00501F6A">
      <w:r>
        <w:separator/>
      </w:r>
    </w:p>
  </w:endnote>
  <w:endnote w:type="continuationSeparator" w:id="0">
    <w:p w14:paraId="0ABBACC2" w14:textId="77777777" w:rsidR="00501F6A" w:rsidRDefault="0050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7675D" w14:textId="77777777" w:rsidR="00501F6A" w:rsidRDefault="00501F6A">
      <w:bookmarkStart w:id="0" w:name="_Hlk482348182"/>
      <w:bookmarkEnd w:id="0"/>
      <w:r>
        <w:separator/>
      </w:r>
    </w:p>
  </w:footnote>
  <w:footnote w:type="continuationSeparator" w:id="0">
    <w:p w14:paraId="13EC8027" w14:textId="77777777" w:rsidR="00501F6A" w:rsidRDefault="0050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FE5DA19" w:rsidR="00B63D0E" w:rsidRDefault="00B63D0E" w:rsidP="00D96128">
    <w:pPr>
      <w:pStyle w:val="a8"/>
      <w:jc w:val="right"/>
    </w:pPr>
  </w:p>
  <w:p w14:paraId="4A9BB6FF" w14:textId="77777777" w:rsidR="00D460E7" w:rsidRPr="0079502D" w:rsidRDefault="00D460E7" w:rsidP="00D96128">
    <w:pPr>
      <w:pStyle w:val="a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14:paraId="707CD6C0" w14:textId="529739C6"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a8"/>
    </w:pPr>
    <w:bookmarkStart w:id="1" w:name="Footer3_tbl"/>
    <w:bookmarkEnd w:id="1"/>
  </w:p>
  <w:p w14:paraId="4E76693D" w14:textId="260EBD65" w:rsidR="00D460E7" w:rsidRDefault="00D460E7" w:rsidP="00D9612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76F"/>
    <w:rsid w:val="00004B8D"/>
    <w:rsid w:val="00013C43"/>
    <w:rsid w:val="000162B0"/>
    <w:rsid w:val="000206CD"/>
    <w:rsid w:val="00024A35"/>
    <w:rsid w:val="0003023B"/>
    <w:rsid w:val="00031D17"/>
    <w:rsid w:val="00040B6F"/>
    <w:rsid w:val="00044ACE"/>
    <w:rsid w:val="0004550E"/>
    <w:rsid w:val="00047AD9"/>
    <w:rsid w:val="000513DA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7C61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2F9F"/>
    <w:rsid w:val="0018354F"/>
    <w:rsid w:val="0019210D"/>
    <w:rsid w:val="001A0146"/>
    <w:rsid w:val="001A3BFB"/>
    <w:rsid w:val="001A3C20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3199"/>
    <w:rsid w:val="00223CC9"/>
    <w:rsid w:val="0022518C"/>
    <w:rsid w:val="00227974"/>
    <w:rsid w:val="0023466F"/>
    <w:rsid w:val="00237A7E"/>
    <w:rsid w:val="00241F16"/>
    <w:rsid w:val="00242773"/>
    <w:rsid w:val="00243C13"/>
    <w:rsid w:val="00247969"/>
    <w:rsid w:val="0026182A"/>
    <w:rsid w:val="00263F9B"/>
    <w:rsid w:val="00270698"/>
    <w:rsid w:val="00271804"/>
    <w:rsid w:val="00273BBE"/>
    <w:rsid w:val="00277EBE"/>
    <w:rsid w:val="002819EA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20C"/>
    <w:rsid w:val="002F2DEB"/>
    <w:rsid w:val="002F3903"/>
    <w:rsid w:val="002F4A52"/>
    <w:rsid w:val="002F6F3C"/>
    <w:rsid w:val="002F7D90"/>
    <w:rsid w:val="0030026A"/>
    <w:rsid w:val="00305173"/>
    <w:rsid w:val="003150E8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744DA"/>
    <w:rsid w:val="00380940"/>
    <w:rsid w:val="00384904"/>
    <w:rsid w:val="0039039C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73109"/>
    <w:rsid w:val="00481FE7"/>
    <w:rsid w:val="0048532C"/>
    <w:rsid w:val="00487E39"/>
    <w:rsid w:val="0049103F"/>
    <w:rsid w:val="00492EBA"/>
    <w:rsid w:val="004A01CD"/>
    <w:rsid w:val="004A0DFE"/>
    <w:rsid w:val="004A3C62"/>
    <w:rsid w:val="004A6632"/>
    <w:rsid w:val="004B2155"/>
    <w:rsid w:val="004C0971"/>
    <w:rsid w:val="004C0C25"/>
    <w:rsid w:val="004C2111"/>
    <w:rsid w:val="004C732E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1F6A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63DD9"/>
    <w:rsid w:val="00577ABA"/>
    <w:rsid w:val="00577D61"/>
    <w:rsid w:val="00580522"/>
    <w:rsid w:val="005822AC"/>
    <w:rsid w:val="00591F0D"/>
    <w:rsid w:val="005A087B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E74DC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55EDC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6680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D1537"/>
    <w:rsid w:val="008E7687"/>
    <w:rsid w:val="008F0E3C"/>
    <w:rsid w:val="008F11FA"/>
    <w:rsid w:val="008F2F67"/>
    <w:rsid w:val="008F33AE"/>
    <w:rsid w:val="008F4ACA"/>
    <w:rsid w:val="008F572B"/>
    <w:rsid w:val="00912F98"/>
    <w:rsid w:val="00917FBB"/>
    <w:rsid w:val="00920E6F"/>
    <w:rsid w:val="009211FB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73D1B"/>
    <w:rsid w:val="00A846A5"/>
    <w:rsid w:val="00A918D1"/>
    <w:rsid w:val="00A93A9A"/>
    <w:rsid w:val="00A966E2"/>
    <w:rsid w:val="00AA219C"/>
    <w:rsid w:val="00AA3EF9"/>
    <w:rsid w:val="00AA5C16"/>
    <w:rsid w:val="00AB1166"/>
    <w:rsid w:val="00AC31D4"/>
    <w:rsid w:val="00AC6098"/>
    <w:rsid w:val="00AD06DC"/>
    <w:rsid w:val="00AD2789"/>
    <w:rsid w:val="00AD2A84"/>
    <w:rsid w:val="00AD3B26"/>
    <w:rsid w:val="00AD6CB5"/>
    <w:rsid w:val="00AE2BF6"/>
    <w:rsid w:val="00AE3370"/>
    <w:rsid w:val="00AE64CA"/>
    <w:rsid w:val="00AF7092"/>
    <w:rsid w:val="00B014DB"/>
    <w:rsid w:val="00B051FB"/>
    <w:rsid w:val="00B055C7"/>
    <w:rsid w:val="00B069D1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3D0E"/>
    <w:rsid w:val="00B808E2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6939"/>
    <w:rsid w:val="00C06B41"/>
    <w:rsid w:val="00C149ED"/>
    <w:rsid w:val="00C173BF"/>
    <w:rsid w:val="00C17447"/>
    <w:rsid w:val="00C21E3B"/>
    <w:rsid w:val="00C35B1A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10AE"/>
    <w:rsid w:val="00D03AF5"/>
    <w:rsid w:val="00D0436A"/>
    <w:rsid w:val="00D04A16"/>
    <w:rsid w:val="00D078C4"/>
    <w:rsid w:val="00D156C9"/>
    <w:rsid w:val="00D15EA5"/>
    <w:rsid w:val="00D16C2C"/>
    <w:rsid w:val="00D2100B"/>
    <w:rsid w:val="00D24220"/>
    <w:rsid w:val="00D3089E"/>
    <w:rsid w:val="00D31D7A"/>
    <w:rsid w:val="00D33E60"/>
    <w:rsid w:val="00D34A4B"/>
    <w:rsid w:val="00D460E7"/>
    <w:rsid w:val="00D55E66"/>
    <w:rsid w:val="00D63ABC"/>
    <w:rsid w:val="00D643B7"/>
    <w:rsid w:val="00D65332"/>
    <w:rsid w:val="00D669FA"/>
    <w:rsid w:val="00D675F1"/>
    <w:rsid w:val="00D73B96"/>
    <w:rsid w:val="00D80807"/>
    <w:rsid w:val="00D82093"/>
    <w:rsid w:val="00D86917"/>
    <w:rsid w:val="00D910EF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FE3"/>
    <w:rsid w:val="00ED0228"/>
    <w:rsid w:val="00ED723E"/>
    <w:rsid w:val="00EE0F65"/>
    <w:rsid w:val="00EE1ADC"/>
    <w:rsid w:val="00EF190C"/>
    <w:rsid w:val="00F01358"/>
    <w:rsid w:val="00F06580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DD3"/>
    <w:rsid w:val="00F909CD"/>
    <w:rsid w:val="00F974D1"/>
    <w:rsid w:val="00FA121E"/>
    <w:rsid w:val="00FA16E0"/>
    <w:rsid w:val="00FB202E"/>
    <w:rsid w:val="00FC4397"/>
    <w:rsid w:val="00FD05AD"/>
    <w:rsid w:val="00FD0666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styleId="12">
    <w:name w:val="Grid Table 1 Light"/>
    <w:basedOn w:val="a4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4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">
    <w:name w:val="Grid Table 2 Accent 2"/>
    <w:basedOn w:val="a4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">
    <w:name w:val="Grid Table 2 Accent 3"/>
    <w:basedOn w:val="a4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">
    <w:name w:val="Grid Table 2 Accent 4"/>
    <w:basedOn w:val="a4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">
    <w:name w:val="Grid Table 2 Accent 5"/>
    <w:basedOn w:val="a4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">
    <w:name w:val="Grid Table 2 Accent 6"/>
    <w:basedOn w:val="a4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7">
    <w:name w:val="Grid Table 3"/>
    <w:basedOn w:val="a4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44">
    <w:name w:val="Grid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">
    <w:name w:val="Grid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">
    <w:name w:val="Grid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">
    <w:name w:val="Grid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">
    <w:name w:val="Grid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">
    <w:name w:val="Grid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3">
    <w:name w:val="Grid Table 5 Dark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5-2">
    <w:name w:val="Grid Table 5 Dark Accent 2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5-3">
    <w:name w:val="Grid Table 5 Dark Accent 3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5-4">
    <w:name w:val="Grid Table 5 Dark Accent 4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5-5">
    <w:name w:val="Grid Table 5 Dark Accent 5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5-6">
    <w:name w:val="Grid Table 5 Dark Accent 6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61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1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3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b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8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5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4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2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2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3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c">
    <w:name w:val="List 2"/>
    <w:basedOn w:val="a1"/>
    <w:semiHidden/>
    <w:rsid w:val="004A0DF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6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5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d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a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7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6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styleId="14">
    <w:name w:val="List Table 1 Light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1-20">
    <w:name w:val="List Table 1 Light Accent 2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1-30">
    <w:name w:val="List Table 1 Light Accent 3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1-40">
    <w:name w:val="List Table 1 Light Accent 4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1-50">
    <w:name w:val="List Table 1 Light Accent 5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1-60">
    <w:name w:val="List Table 1 Light Accent 6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2e">
    <w:name w:val="List Table 2"/>
    <w:basedOn w:val="a4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0">
    <w:name w:val="List Table 2 Accent 2"/>
    <w:basedOn w:val="a4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0">
    <w:name w:val="List Table 2 Accent 3"/>
    <w:basedOn w:val="a4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0">
    <w:name w:val="List Table 2 Accent 4"/>
    <w:basedOn w:val="a4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0">
    <w:name w:val="List Table 2 Accent 5"/>
    <w:basedOn w:val="a4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0">
    <w:name w:val="List Table 2 Accent 6"/>
    <w:basedOn w:val="a4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b">
    <w:name w:val="List Table 3"/>
    <w:basedOn w:val="a4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48">
    <w:name w:val="List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0">
    <w:name w:val="List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0">
    <w:name w:val="List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0">
    <w:name w:val="List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0">
    <w:name w:val="List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0">
    <w:name w:val="List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7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0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0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0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0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0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3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f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1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6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f0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styleId="18">
    <w:name w:val="Plain Table 1"/>
    <w:basedOn w:val="a4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9">
    <w:name w:val="Table 3D effects 1"/>
    <w:basedOn w:val="a4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4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4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4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Grid Table Light"/>
    <w:basedOn w:val="a4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e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List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9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a">
    <w:name w:val="Table Professional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4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4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d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afffffe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79C33D-2D1C-453E-A1FA-48C46FCB3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SMD SMD</cp:lastModifiedBy>
  <cp:revision>2</cp:revision>
  <cp:lastPrinted>2017-11-14T11:56:00Z</cp:lastPrinted>
  <dcterms:created xsi:type="dcterms:W3CDTF">2022-11-14T11:01:00Z</dcterms:created>
  <dcterms:modified xsi:type="dcterms:W3CDTF">2022-11-14T11:01:00Z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