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10A2" w14:textId="214A6ECF" w:rsidR="00EA6304" w:rsidRPr="00781025" w:rsidRDefault="003C26A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34D37"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1CB6B3B8" w:rsidR="00B63EA7" w:rsidRPr="00F1598F" w:rsidRDefault="00F4699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8E13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7162A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991C6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162A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="00B63EA7"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F036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5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019E2C38" w14:textId="77777777" w:rsidR="007517DD" w:rsidRDefault="007517DD" w:rsidP="007517DD">
      <w:pPr>
        <w:rPr>
          <w:rFonts w:ascii="Times New Roman" w:hAnsi="Times New Roman"/>
          <w:szCs w:val="22"/>
        </w:rPr>
      </w:pPr>
    </w:p>
    <w:p w14:paraId="2C130BBB" w14:textId="77777777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B5BEED" w14:textId="731990A5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F02CD" w14:textId="77777777" w:rsidR="005F09B7" w:rsidRDefault="005F09B7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6A8611" w14:textId="77777777" w:rsidR="007517DD" w:rsidRPr="00BB30B5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A61510" w14:textId="77777777" w:rsidR="007517DD" w:rsidRPr="00BB30B5" w:rsidRDefault="007517DD" w:rsidP="007517DD">
      <w:pPr>
        <w:rPr>
          <w:rFonts w:asciiTheme="majorBidi" w:hAnsiTheme="majorBidi" w:cstheme="majorBidi"/>
          <w:b/>
          <w:bCs/>
        </w:rPr>
      </w:pPr>
    </w:p>
    <w:p w14:paraId="2F82ED51" w14:textId="77777777" w:rsidR="007517DD" w:rsidRPr="00310479" w:rsidRDefault="007517DD" w:rsidP="007517DD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4CD7027C" w14:textId="77777777" w:rsidR="007517DD" w:rsidRPr="00BB30B5" w:rsidRDefault="007517DD" w:rsidP="007517D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F872284" w14:textId="77777777" w:rsidR="007517DD" w:rsidRPr="000A22F3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A22F3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0A22F3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Pr="000A22F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A22F3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Pr="000A22F3">
        <w:rPr>
          <w:rFonts w:asciiTheme="majorBidi" w:hAnsiTheme="majorBidi" w:cstheme="majorBidi"/>
          <w:sz w:val="30"/>
          <w:szCs w:val="30"/>
        </w:rPr>
        <w:t xml:space="preserve">30 </w:t>
      </w:r>
      <w:r w:rsidRPr="000A22F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A22F3">
        <w:rPr>
          <w:rFonts w:asciiTheme="majorBidi" w:hAnsiTheme="majorBidi" w:cstheme="majorBidi"/>
          <w:sz w:val="30"/>
          <w:szCs w:val="30"/>
        </w:rPr>
        <w:t xml:space="preserve"> 2565 </w:t>
      </w:r>
      <w:r w:rsidRPr="000A22F3">
        <w:rPr>
          <w:rFonts w:asciiTheme="majorBidi" w:hAnsiTheme="majorBidi" w:cstheme="majorBidi"/>
          <w:sz w:val="30"/>
          <w:szCs w:val="30"/>
        </w:rPr>
        <w:br/>
      </w:r>
      <w:r w:rsidRPr="000A22F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สำหรับงวดสามเดือนและเก้าเดือนสิ้นสุดวันที่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</w:rPr>
        <w:br/>
        <w:t>30</w:t>
      </w:r>
      <w:r w:rsidRPr="000A22F3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A22F3">
        <w:rPr>
          <w:rFonts w:asciiTheme="majorBidi" w:hAnsiTheme="majorBidi" w:cstheme="majorBidi"/>
          <w:sz w:val="30"/>
          <w:szCs w:val="30"/>
        </w:rPr>
        <w:t xml:space="preserve"> 2565</w:t>
      </w:r>
      <w:r w:rsidRPr="000A22F3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 สำหรับงวดเก้าเดือนสิ้นสุดวันที่</w:t>
      </w:r>
      <w:r w:rsidRPr="000A22F3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0A22F3">
        <w:rPr>
          <w:rFonts w:asciiTheme="majorBidi" w:hAnsiTheme="majorBidi" w:cstheme="majorBidi"/>
          <w:sz w:val="30"/>
          <w:szCs w:val="30"/>
        </w:rPr>
        <w:t>30</w:t>
      </w:r>
      <w:r w:rsidRPr="000A22F3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0A22F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A22F3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0A22F3">
        <w:rPr>
          <w:rFonts w:asciiTheme="majorBidi" w:hAnsiTheme="majorBidi" w:cstheme="majorBidi"/>
          <w:sz w:val="30"/>
          <w:szCs w:val="30"/>
        </w:rPr>
        <w:t xml:space="preserve">2565 </w:t>
      </w:r>
      <w:r w:rsidRPr="000A22F3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>ช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>ทวี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และของเฉพาะบริษัท ช ทวี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0A22F3">
        <w:rPr>
          <w:rFonts w:asciiTheme="majorBidi" w:hAnsiTheme="majorBidi" w:cstheme="majorBidi"/>
          <w:sz w:val="30"/>
          <w:szCs w:val="30"/>
        </w:rPr>
        <w:t>34</w:t>
      </w:r>
      <w:r w:rsidRPr="000A22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22F3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0A22F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22F3">
        <w:rPr>
          <w:rFonts w:asciiTheme="majorBidi" w:hAnsiTheme="majorBidi" w:cstheme="majorBidi"/>
          <w:spacing w:val="-2"/>
          <w:sz w:val="30"/>
          <w:szCs w:val="30"/>
        </w:rPr>
        <w:br/>
      </w:r>
      <w:r w:rsidRPr="000A22F3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0A22F3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0A22F3">
        <w:rPr>
          <w:rFonts w:asciiTheme="majorBidi" w:hAnsiTheme="majorBidi" w:cstheme="majorBidi"/>
          <w:sz w:val="30"/>
          <w:szCs w:val="30"/>
        </w:rPr>
        <w:t xml:space="preserve"> </w:t>
      </w:r>
    </w:p>
    <w:p w14:paraId="2E440921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F157A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879EAB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DEEC8D" w14:textId="77777777" w:rsidR="007517DD" w:rsidRPr="00310479" w:rsidRDefault="007517DD" w:rsidP="007517D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>
        <w:rPr>
          <w:rFonts w:asciiTheme="majorBidi" w:hAnsiTheme="majorBidi" w:cstheme="majorBidi"/>
          <w:sz w:val="30"/>
          <w:szCs w:val="30"/>
        </w:rPr>
        <w:br/>
      </w:r>
      <w:r w:rsidRPr="00310479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25B35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F5CF8F4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1CC769E8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36A4C7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305C2250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599D1D7E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7B816115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D765B9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CC98523" w14:textId="77777777" w:rsidR="007517DD" w:rsidRPr="00F1598F" w:rsidRDefault="007517DD" w:rsidP="0075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517DD" w:rsidRPr="00F1598F" w:rsidSect="004B6414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30A383BF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FC8972" w14:textId="77777777" w:rsidR="005F09B7" w:rsidRDefault="005F09B7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020776" w14:textId="401CBFF2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4E501E0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85B735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D23502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75E0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29DEFEA6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DBEBD6" w14:textId="66D4556E" w:rsidR="007517DD" w:rsidRPr="00310479" w:rsidRDefault="007517DD" w:rsidP="007517DD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Pr="00310479">
        <w:rPr>
          <w:rFonts w:asciiTheme="majorBidi" w:hAnsiTheme="majorBidi" w:cstheme="majorBidi"/>
          <w:spacing w:val="6"/>
          <w:sz w:val="30"/>
          <w:szCs w:val="30"/>
          <w:cs/>
        </w:rPr>
        <w:t>เป็นจำนวนเงิ</w:t>
      </w:r>
      <w:r w:rsidR="005E505C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น </w:t>
      </w:r>
      <w:r>
        <w:rPr>
          <w:rFonts w:asciiTheme="majorBidi" w:hAnsiTheme="majorBidi" w:cstheme="majorBidi"/>
          <w:spacing w:val="-2"/>
          <w:sz w:val="30"/>
          <w:szCs w:val="30"/>
        </w:rPr>
        <w:t>428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408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 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วันที่เดียวกัน กลุ่มบริษัทและบริษัทมีขาดทุนสะสมเป็นจำนวนเงิน </w:t>
      </w:r>
      <w:r>
        <w:rPr>
          <w:rFonts w:asciiTheme="majorBidi" w:hAnsiTheme="majorBidi" w:cstheme="majorBidi"/>
          <w:spacing w:val="-2"/>
          <w:sz w:val="30"/>
          <w:szCs w:val="30"/>
        </w:rPr>
        <w:t>1,016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>
        <w:rPr>
          <w:rFonts w:asciiTheme="majorBidi" w:hAnsiTheme="majorBidi" w:cstheme="majorBidi"/>
          <w:spacing w:val="-2"/>
          <w:sz w:val="30"/>
          <w:szCs w:val="30"/>
        </w:rPr>
        <w:t>974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และมีหนี้สิน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หมุนเวียนสูงกว่าสินทรัพย์หมุนเวียนเป็นจำนวนเงิน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122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28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 ตามที่กล่าวในหมายเหตุ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ประกอบข้อมูลทางการเงินระหว่างกาลข้อ </w:t>
      </w:r>
      <w:r w:rsidRPr="00310479">
        <w:rPr>
          <w:rFonts w:asciiTheme="majorBidi" w:hAnsiTheme="majorBidi" w:cstheme="majorBidi"/>
          <w:sz w:val="30"/>
          <w:szCs w:val="30"/>
        </w:rPr>
        <w:t>1  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ต่อไปอีกในอนาคตเนื่องจากความไม่แน่นอนในภาวะการณ์ทางเศรษฐ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2" w:name="_Hlk118148001"/>
      <w:r w:rsidRPr="001251B4">
        <w:rPr>
          <w:rFonts w:asciiTheme="majorBidi" w:hAnsiTheme="majorBidi" w:hint="cs"/>
          <w:sz w:val="30"/>
          <w:szCs w:val="30"/>
          <w:cs/>
        </w:rPr>
        <w:t>รวมถึงผล</w:t>
      </w:r>
      <w:r>
        <w:rPr>
          <w:rFonts w:asciiTheme="majorBidi" w:hAnsiTheme="majorBidi" w:hint="cs"/>
          <w:sz w:val="30"/>
          <w:szCs w:val="30"/>
          <w:cs/>
        </w:rPr>
        <w:t>กระทบ</w:t>
      </w:r>
      <w:r w:rsidRPr="001251B4">
        <w:rPr>
          <w:rFonts w:asciiTheme="majorBidi" w:hAnsiTheme="majorBidi" w:hint="cs"/>
          <w:sz w:val="30"/>
          <w:szCs w:val="30"/>
          <w:cs/>
        </w:rPr>
        <w:t>ที่ตามมา</w:t>
      </w:r>
      <w:r w:rsidRPr="00310479">
        <w:rPr>
          <w:rFonts w:asciiTheme="majorBidi" w:hAnsiTheme="majorBidi" w:cstheme="majorBidi"/>
          <w:sz w:val="30"/>
          <w:szCs w:val="30"/>
          <w:cs/>
        </w:rPr>
        <w:t>อย่างต่อเนื่อง</w:t>
      </w:r>
      <w:r w:rsidRPr="001251B4">
        <w:rPr>
          <w:rFonts w:asciiTheme="majorBidi" w:hAnsiTheme="majorBidi" w:hint="cs"/>
          <w:sz w:val="30"/>
          <w:szCs w:val="30"/>
          <w:cs/>
        </w:rPr>
        <w:t>จากการแพร่ระบาดของเชื้อไวรัส</w:t>
      </w:r>
      <w:r w:rsidRPr="001251B4">
        <w:rPr>
          <w:rFonts w:asciiTheme="majorBidi" w:hAnsiTheme="majorBidi"/>
          <w:sz w:val="30"/>
          <w:szCs w:val="30"/>
          <w:cs/>
        </w:rPr>
        <w:t xml:space="preserve"> </w:t>
      </w:r>
      <w:r w:rsidRPr="001251B4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/>
          <w:sz w:val="30"/>
          <w:szCs w:val="30"/>
        </w:rPr>
        <w:t>19</w:t>
      </w:r>
      <w:r w:rsidRPr="001251B4">
        <w:rPr>
          <w:rFonts w:asciiTheme="majorBidi" w:hAnsiTheme="majorBidi"/>
          <w:sz w:val="30"/>
          <w:szCs w:val="30"/>
          <w:cs/>
        </w:rPr>
        <w:t xml:space="preserve"> </w:t>
      </w:r>
      <w:r w:rsidRPr="001251B4">
        <w:rPr>
          <w:rFonts w:asciiTheme="majorBidi" w:hAnsiTheme="majorBidi" w:hint="cs"/>
          <w:sz w:val="30"/>
          <w:szCs w:val="30"/>
          <w:cs/>
        </w:rPr>
        <w:t>ที่ผ่านมา</w:t>
      </w:r>
      <w:bookmarkEnd w:id="2"/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1F3602A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BCE2A1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1D3F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21BCCC" w14:textId="77777777" w:rsidR="007517DD" w:rsidRPr="00BB30B5" w:rsidRDefault="007517DD" w:rsidP="007517D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54BFD1" w14:textId="77777777" w:rsidR="007517DD" w:rsidRPr="00310479" w:rsidRDefault="007517DD" w:rsidP="007517DD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(บงกช อ่ำเสงี่ยม)</w:t>
      </w:r>
    </w:p>
    <w:p w14:paraId="264F895F" w14:textId="77777777" w:rsidR="007517DD" w:rsidRPr="00310479" w:rsidRDefault="007517DD" w:rsidP="007517DD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455D02F" w14:textId="77777777" w:rsidR="007517DD" w:rsidRPr="00310479" w:rsidRDefault="007517DD" w:rsidP="007517DD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3684</w:t>
      </w:r>
    </w:p>
    <w:p w14:paraId="7B2090A2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5996D5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FC2626" w14:textId="77777777" w:rsidR="007517DD" w:rsidRPr="00310479" w:rsidRDefault="007517DD" w:rsidP="007517DD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2503F32" w14:textId="77777777" w:rsidR="007517DD" w:rsidRDefault="007517DD" w:rsidP="007517DD">
      <w:pPr>
        <w:rPr>
          <w:rFonts w:ascii="Times New Roman" w:hAnsi="Times New Roman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</w:rPr>
        <w:t>2565</w:t>
      </w:r>
    </w:p>
    <w:p w14:paraId="4B952E44" w14:textId="77777777" w:rsidR="007517DD" w:rsidRDefault="007517DD" w:rsidP="007517DD">
      <w:pPr>
        <w:rPr>
          <w:rFonts w:ascii="Times New Roman" w:hAnsi="Times New Roman"/>
        </w:rPr>
      </w:pPr>
    </w:p>
    <w:sectPr w:rsidR="007517DD" w:rsidSect="007517D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04A9C" w14:textId="77777777" w:rsidR="004B6833" w:rsidRDefault="004B6833" w:rsidP="00900EE2">
      <w:r>
        <w:separator/>
      </w:r>
    </w:p>
  </w:endnote>
  <w:endnote w:type="continuationSeparator" w:id="0">
    <w:p w14:paraId="57AEE4C0" w14:textId="77777777" w:rsidR="004B6833" w:rsidRDefault="004B6833" w:rsidP="00900EE2">
      <w:r>
        <w:continuationSeparator/>
      </w:r>
    </w:p>
  </w:endnote>
  <w:endnote w:type="continuationNotice" w:id="1">
    <w:p w14:paraId="39505BBA" w14:textId="77777777" w:rsidR="004B6833" w:rsidRDefault="004B683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charset w:val="00"/>
    <w:family w:val="auto"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4BDE8" w14:textId="77777777" w:rsidR="007517DD" w:rsidRDefault="007517D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03A660AD" w14:textId="77777777" w:rsidR="007517DD" w:rsidRDefault="007517DD" w:rsidP="000A397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53EF" w14:textId="77777777" w:rsidR="007517DD" w:rsidRPr="00EE2DC5" w:rsidRDefault="007517D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730AC59" w14:textId="77777777" w:rsidR="007517DD" w:rsidRDefault="007517DD" w:rsidP="007C2D59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AFCE" w14:textId="77777777" w:rsidR="007517DD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A981EF2" w14:textId="77777777" w:rsidR="007517DD" w:rsidRPr="00C562FA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4104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8F23D47" w14:textId="5B1558F6" w:rsidR="007517DD" w:rsidRPr="007517DD" w:rsidRDefault="007517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517DD">
          <w:rPr>
            <w:rFonts w:ascii="Angsana New" w:hAnsi="Angsana New"/>
            <w:sz w:val="30"/>
            <w:szCs w:val="30"/>
          </w:rPr>
          <w:fldChar w:fldCharType="begin"/>
        </w:r>
        <w:r w:rsidRPr="007517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17DD">
          <w:rPr>
            <w:rFonts w:ascii="Angsana New" w:hAnsi="Angsana New"/>
            <w:sz w:val="30"/>
            <w:szCs w:val="30"/>
          </w:rPr>
          <w:fldChar w:fldCharType="separate"/>
        </w:r>
        <w:r w:rsidRPr="007517DD">
          <w:rPr>
            <w:rFonts w:ascii="Angsana New" w:hAnsi="Angsana New"/>
            <w:noProof/>
            <w:sz w:val="30"/>
            <w:szCs w:val="30"/>
          </w:rPr>
          <w:t>2</w:t>
        </w:r>
        <w:r w:rsidRPr="007517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AB073" w14:textId="77777777" w:rsidR="004B6833" w:rsidRDefault="004B6833" w:rsidP="00900EE2">
      <w:r>
        <w:separator/>
      </w:r>
    </w:p>
  </w:footnote>
  <w:footnote w:type="continuationSeparator" w:id="0">
    <w:p w14:paraId="0CC07772" w14:textId="77777777" w:rsidR="004B6833" w:rsidRDefault="004B6833" w:rsidP="00900EE2">
      <w:r>
        <w:continuationSeparator/>
      </w:r>
    </w:p>
  </w:footnote>
  <w:footnote w:type="continuationNotice" w:id="1">
    <w:p w14:paraId="454CEC21" w14:textId="77777777" w:rsidR="004B6833" w:rsidRDefault="004B683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B099" w14:textId="77777777" w:rsidR="00E23674" w:rsidRDefault="00E23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92C8" w14:textId="77777777" w:rsidR="00E23674" w:rsidRDefault="00E236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517DD" w14:paraId="3BE7044C" w14:textId="77777777" w:rsidTr="15BFB9EF">
      <w:tc>
        <w:tcPr>
          <w:tcW w:w="3200" w:type="dxa"/>
        </w:tcPr>
        <w:p w14:paraId="4A056CDA" w14:textId="77777777" w:rsidR="007517DD" w:rsidRDefault="007517DD" w:rsidP="15BFB9EF">
          <w:pPr>
            <w:pStyle w:val="Header"/>
            <w:ind w:left="-115"/>
          </w:pPr>
        </w:p>
      </w:tc>
      <w:tc>
        <w:tcPr>
          <w:tcW w:w="3200" w:type="dxa"/>
        </w:tcPr>
        <w:p w14:paraId="4D2DB891" w14:textId="77777777" w:rsidR="007517DD" w:rsidRDefault="007517DD" w:rsidP="15BFB9EF">
          <w:pPr>
            <w:pStyle w:val="Header"/>
            <w:jc w:val="center"/>
          </w:pPr>
        </w:p>
      </w:tc>
      <w:tc>
        <w:tcPr>
          <w:tcW w:w="3200" w:type="dxa"/>
        </w:tcPr>
        <w:p w14:paraId="6E0E768D" w14:textId="77777777" w:rsidR="007517DD" w:rsidRDefault="007517DD" w:rsidP="15BFB9EF">
          <w:pPr>
            <w:pStyle w:val="Header"/>
            <w:ind w:right="-115"/>
            <w:jc w:val="right"/>
          </w:pPr>
        </w:p>
      </w:tc>
    </w:tr>
  </w:tbl>
  <w:p w14:paraId="289CA1DD" w14:textId="77777777" w:rsidR="007517DD" w:rsidRDefault="007517DD" w:rsidP="15BFB9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0901" w14:textId="1F97545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0B8B5371" w14:textId="7B0CD49D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36457E93" w14:textId="2315AAD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1147C0FE" w14:textId="7777777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2297" w14:textId="77777777" w:rsidR="007517DD" w:rsidRDefault="007517DD" w:rsidP="15BFB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9"/>
  </w:num>
  <w:num w:numId="14">
    <w:abstractNumId w:val="25"/>
  </w:num>
  <w:num w:numId="15">
    <w:abstractNumId w:val="31"/>
  </w:num>
  <w:num w:numId="16">
    <w:abstractNumId w:val="54"/>
  </w:num>
  <w:num w:numId="17">
    <w:abstractNumId w:val="55"/>
  </w:num>
  <w:num w:numId="18">
    <w:abstractNumId w:val="17"/>
  </w:num>
  <w:num w:numId="19">
    <w:abstractNumId w:val="50"/>
  </w:num>
  <w:num w:numId="20">
    <w:abstractNumId w:val="36"/>
  </w:num>
  <w:num w:numId="21">
    <w:abstractNumId w:val="52"/>
  </w:num>
  <w:num w:numId="2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2"/>
  </w:num>
  <w:num w:numId="25">
    <w:abstractNumId w:val="18"/>
  </w:num>
  <w:num w:numId="26">
    <w:abstractNumId w:val="40"/>
  </w:num>
  <w:num w:numId="27">
    <w:abstractNumId w:val="20"/>
  </w:num>
  <w:num w:numId="28">
    <w:abstractNumId w:val="15"/>
  </w:num>
  <w:num w:numId="29">
    <w:abstractNumId w:val="61"/>
  </w:num>
  <w:num w:numId="30">
    <w:abstractNumId w:val="59"/>
  </w:num>
  <w:num w:numId="31">
    <w:abstractNumId w:val="10"/>
  </w:num>
  <w:num w:numId="32">
    <w:abstractNumId w:val="51"/>
  </w:num>
  <w:num w:numId="33">
    <w:abstractNumId w:val="39"/>
  </w:num>
  <w:num w:numId="34">
    <w:abstractNumId w:val="57"/>
  </w:num>
  <w:num w:numId="35">
    <w:abstractNumId w:val="11"/>
  </w:num>
  <w:num w:numId="36">
    <w:abstractNumId w:val="47"/>
  </w:num>
  <w:num w:numId="37">
    <w:abstractNumId w:val="42"/>
  </w:num>
  <w:num w:numId="38">
    <w:abstractNumId w:val="38"/>
  </w:num>
  <w:num w:numId="39">
    <w:abstractNumId w:val="53"/>
  </w:num>
  <w:num w:numId="40">
    <w:abstractNumId w:val="28"/>
  </w:num>
  <w:num w:numId="41">
    <w:abstractNumId w:val="34"/>
  </w:num>
  <w:num w:numId="42">
    <w:abstractNumId w:val="41"/>
  </w:num>
  <w:num w:numId="43">
    <w:abstractNumId w:val="44"/>
  </w:num>
  <w:num w:numId="44">
    <w:abstractNumId w:val="60"/>
  </w:num>
  <w:num w:numId="45">
    <w:abstractNumId w:val="13"/>
  </w:num>
  <w:num w:numId="46">
    <w:abstractNumId w:val="23"/>
  </w:num>
  <w:num w:numId="47">
    <w:abstractNumId w:val="26"/>
  </w:num>
  <w:num w:numId="48">
    <w:abstractNumId w:val="30"/>
  </w:num>
  <w:num w:numId="49">
    <w:abstractNumId w:val="19"/>
  </w:num>
  <w:num w:numId="50">
    <w:abstractNumId w:val="33"/>
  </w:num>
  <w:num w:numId="51">
    <w:abstractNumId w:val="16"/>
  </w:num>
  <w:num w:numId="52">
    <w:abstractNumId w:val="24"/>
  </w:num>
  <w:num w:numId="53">
    <w:abstractNumId w:val="37"/>
  </w:num>
  <w:num w:numId="54">
    <w:abstractNumId w:val="56"/>
  </w:num>
  <w:num w:numId="55">
    <w:abstractNumId w:val="48"/>
  </w:num>
  <w:num w:numId="56">
    <w:abstractNumId w:val="43"/>
  </w:num>
  <w:num w:numId="57">
    <w:abstractNumId w:val="46"/>
  </w:num>
  <w:num w:numId="58">
    <w:abstractNumId w:val="45"/>
  </w:num>
  <w:num w:numId="59">
    <w:abstractNumId w:val="14"/>
  </w:num>
  <w:num w:numId="60">
    <w:abstractNumId w:val="22"/>
  </w:num>
  <w:num w:numId="61">
    <w:abstractNumId w:val="12"/>
  </w:num>
  <w:num w:numId="62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CA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3545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55A"/>
    <w:rsid w:val="00305713"/>
    <w:rsid w:val="00305B8F"/>
    <w:rsid w:val="00305C4D"/>
    <w:rsid w:val="00305D5F"/>
    <w:rsid w:val="00306066"/>
    <w:rsid w:val="00306272"/>
    <w:rsid w:val="003063C3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833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8F6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05C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9B7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D82"/>
    <w:rsid w:val="00616E53"/>
    <w:rsid w:val="00616E56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7DD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670"/>
    <w:rsid w:val="00AF4A0F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818"/>
    <w:rsid w:val="00D66859"/>
    <w:rsid w:val="00D6686B"/>
    <w:rsid w:val="00D66A01"/>
    <w:rsid w:val="00D66BD2"/>
    <w:rsid w:val="00D66C46"/>
    <w:rsid w:val="00D672E4"/>
    <w:rsid w:val="00D6738F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D83"/>
    <w:rsid w:val="00DE1DB1"/>
    <w:rsid w:val="00DE207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674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C8D85F49-B28A-4920-A30C-0004F46E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Rapeepan, Supanpong</cp:lastModifiedBy>
  <cp:revision>3</cp:revision>
  <cp:lastPrinted>2022-11-05T09:16:00Z</cp:lastPrinted>
  <dcterms:created xsi:type="dcterms:W3CDTF">2022-11-12T14:25:00Z</dcterms:created>
  <dcterms:modified xsi:type="dcterms:W3CDTF">2022-11-12T14:34:00Z</dcterms:modified>
</cp:coreProperties>
</file>