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E10EFF"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E10EFF"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E10EFF"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E10EFF"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E10EFF"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E10EFF"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E10EFF"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E10EFF"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E10EFF"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E10EFF"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076119B0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B557A3" w:rsidRPr="00F1598F" w14:paraId="2439B2BE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A73B6D3" w14:textId="65DB074D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6216D80F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งบการเงินระหว่างกาลนี้ได้รับอนุมัติให้ออกงบการเงินจากคณะกรรมการบริหารเมื่อวันที่</w:t>
      </w:r>
      <w:r w:rsidR="00284240">
        <w:rPr>
          <w:rFonts w:asciiTheme="majorBidi" w:hAnsiTheme="majorBidi" w:cstheme="majorBidi"/>
          <w:sz w:val="30"/>
          <w:szCs w:val="30"/>
        </w:rPr>
        <w:t xml:space="preserve"> </w:t>
      </w:r>
      <w:r w:rsidR="00A812A6">
        <w:rPr>
          <w:rFonts w:ascii="Angsana New" w:hAnsi="Angsana New"/>
          <w:sz w:val="30"/>
          <w:szCs w:val="30"/>
        </w:rPr>
        <w:t>1</w:t>
      </w:r>
      <w:r w:rsidR="00261A79">
        <w:rPr>
          <w:rFonts w:ascii="Angsana New" w:hAnsi="Angsana New"/>
          <w:sz w:val="30"/>
          <w:szCs w:val="30"/>
        </w:rPr>
        <w:t>4</w:t>
      </w:r>
      <w:r w:rsidR="00A812A6" w:rsidRPr="00F46990">
        <w:rPr>
          <w:rFonts w:ascii="Angsana New" w:hAnsi="Angsana New"/>
          <w:sz w:val="30"/>
          <w:szCs w:val="30"/>
        </w:rPr>
        <w:t xml:space="preserve"> </w:t>
      </w:r>
      <w:r w:rsidR="007162A7">
        <w:rPr>
          <w:rFonts w:ascii="Angsana New" w:hAnsi="Angsana New" w:hint="cs"/>
          <w:sz w:val="30"/>
          <w:szCs w:val="30"/>
          <w:cs/>
        </w:rPr>
        <w:t>พฤศจิกายน</w:t>
      </w:r>
      <w:r w:rsidR="00F46990">
        <w:rPr>
          <w:rFonts w:ascii="Angsana New" w:hAnsi="Angsana New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5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19D06829" w:rsidR="00B51DED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>
        <w:rPr>
          <w:rFonts w:asciiTheme="majorBidi" w:hAnsiTheme="majorBidi"/>
          <w:spacing w:val="8"/>
          <w:sz w:val="30"/>
          <w:szCs w:val="30"/>
        </w:rPr>
        <w:t>4</w:t>
      </w:r>
    </w:p>
    <w:p w14:paraId="6B38A89C" w14:textId="77A95FF4" w:rsidR="00047E5C" w:rsidRDefault="00047E5C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</w:p>
    <w:p w14:paraId="6682D581" w14:textId="77777777" w:rsidR="00047E5C" w:rsidRDefault="00047E5C" w:rsidP="00047E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>
        <w:rPr>
          <w:rFonts w:asciiTheme="majorBidi" w:hAnsiTheme="majorBidi"/>
          <w:spacing w:val="8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>
        <w:rPr>
          <w:rFonts w:asciiTheme="majorBidi" w:hAnsiTheme="majorBidi"/>
          <w:spacing w:val="8"/>
          <w:sz w:val="30"/>
          <w:szCs w:val="30"/>
        </w:rPr>
        <w:t>1</w:t>
      </w:r>
      <w:r>
        <w:rPr>
          <w:rFonts w:asciiTheme="majorBidi" w:hAnsiTheme="majorBidi" w:hint="cs"/>
          <w:spacing w:val="8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8"/>
          <w:sz w:val="30"/>
          <w:szCs w:val="30"/>
        </w:rPr>
        <w:t>2566</w:t>
      </w:r>
      <w:r>
        <w:rPr>
          <w:rFonts w:asciiTheme="majorBidi" w:hAnsiTheme="majorBidi" w:hint="cs"/>
          <w:spacing w:val="8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425F8F7B" w:rsidR="00562CEB" w:rsidRPr="00F1598F" w:rsidRDefault="00D11F7E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5963294D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B51DED">
        <w:rPr>
          <w:rFonts w:ascii="Angsana New" w:hAnsi="Angsana New"/>
          <w:sz w:val="30"/>
          <w:szCs w:val="30"/>
        </w:rPr>
        <w:t>4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59524" w14:textId="77777777" w:rsidR="00047E5C" w:rsidRDefault="0004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66B223D" w14:textId="689B50BF" w:rsidR="00996394" w:rsidRPr="00F1598F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2832B805" w14:textId="77777777" w:rsidR="00212D4A" w:rsidRPr="00F1598F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06233AA4" w:rsidR="00675D1B" w:rsidRPr="0091112F" w:rsidRDefault="00675D1B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012A3A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012A3A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556CAF" w:rsidRPr="00485571">
        <w:rPr>
          <w:rFonts w:asciiTheme="majorBidi" w:hAnsiTheme="majorBidi"/>
          <w:spacing w:val="-2"/>
          <w:sz w:val="30"/>
          <w:szCs w:val="30"/>
        </w:rPr>
        <w:t>428</w:t>
      </w:r>
      <w:r w:rsidR="001F16F7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485571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B24D5E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2B41DB" w:rsidRPr="00485571">
        <w:rPr>
          <w:rFonts w:asciiTheme="majorBidi" w:hAnsiTheme="majorBidi"/>
          <w:spacing w:val="-2"/>
          <w:sz w:val="30"/>
          <w:szCs w:val="30"/>
        </w:rPr>
        <w:t>40</w:t>
      </w:r>
      <w:r w:rsidR="001059A9" w:rsidRPr="00485571">
        <w:rPr>
          <w:rFonts w:asciiTheme="majorBidi" w:hAnsiTheme="majorBidi"/>
          <w:spacing w:val="-2"/>
          <w:sz w:val="30"/>
          <w:szCs w:val="30"/>
        </w:rPr>
        <w:t>8</w:t>
      </w:r>
      <w:r w:rsidR="001F16F7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485571">
        <w:rPr>
          <w:rFonts w:asciiTheme="majorBidi" w:hAnsiTheme="majorBidi"/>
          <w:spacing w:val="-2"/>
          <w:sz w:val="30"/>
          <w:szCs w:val="30"/>
          <w:cs/>
        </w:rPr>
        <w:t>ล้านบาท สำหรับ</w:t>
      </w:r>
      <w:r w:rsidR="00B557A3" w:rsidRPr="00485571">
        <w:rPr>
          <w:rFonts w:asciiTheme="majorBidi" w:hAnsiTheme="majorBidi"/>
          <w:spacing w:val="-2"/>
          <w:sz w:val="30"/>
          <w:szCs w:val="30"/>
        </w:rPr>
        <w:br/>
      </w:r>
      <w:r w:rsidR="001F16F7" w:rsidRPr="00485571">
        <w:rPr>
          <w:rFonts w:asciiTheme="majorBidi" w:hAnsiTheme="majorBidi"/>
          <w:spacing w:val="-4"/>
          <w:sz w:val="30"/>
          <w:szCs w:val="30"/>
          <w:cs/>
        </w:rPr>
        <w:t>งวด</w:t>
      </w:r>
      <w:r w:rsidR="007162A7" w:rsidRPr="00485571">
        <w:rPr>
          <w:rFonts w:asciiTheme="majorBidi" w:hAnsiTheme="majorBidi"/>
          <w:spacing w:val="-4"/>
          <w:sz w:val="30"/>
          <w:szCs w:val="30"/>
          <w:cs/>
        </w:rPr>
        <w:t>เก้า</w:t>
      </w:r>
      <w:r w:rsidR="0093289B" w:rsidRPr="00485571">
        <w:rPr>
          <w:rFonts w:asciiTheme="majorBidi" w:hAnsi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93289B" w:rsidRPr="00485571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7162A7" w:rsidRPr="00485571">
        <w:rPr>
          <w:rFonts w:asciiTheme="majorBidi" w:hAnsiTheme="majorBidi"/>
          <w:spacing w:val="-4"/>
          <w:sz w:val="30"/>
          <w:szCs w:val="30"/>
          <w:cs/>
        </w:rPr>
        <w:t>กันยายน</w:t>
      </w:r>
      <w:r w:rsidR="0093289B" w:rsidRPr="0048557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6EB1" w:rsidRPr="00485571">
        <w:rPr>
          <w:rFonts w:asciiTheme="majorBidi" w:hAnsiTheme="majorBidi"/>
          <w:spacing w:val="-4"/>
          <w:sz w:val="30"/>
          <w:szCs w:val="30"/>
        </w:rPr>
        <w:t>256</w:t>
      </w:r>
      <w:r w:rsidR="00183C59" w:rsidRPr="00485571">
        <w:rPr>
          <w:rFonts w:asciiTheme="majorBidi" w:hAnsiTheme="majorBidi"/>
          <w:spacing w:val="-4"/>
          <w:sz w:val="30"/>
          <w:szCs w:val="30"/>
          <w:cs/>
        </w:rPr>
        <w:t>5</w:t>
      </w:r>
      <w:r w:rsidR="00F96EB1" w:rsidRPr="0048557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485571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485571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4855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308F1" w:rsidRPr="00485571">
        <w:rPr>
          <w:rFonts w:asciiTheme="majorBidi" w:hAnsiTheme="majorBidi"/>
          <w:spacing w:val="-2"/>
          <w:sz w:val="30"/>
          <w:szCs w:val="30"/>
        </w:rPr>
        <w:t>1,016</w:t>
      </w:r>
      <w:r w:rsidR="00C46D7A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485571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485571">
        <w:rPr>
          <w:rFonts w:asciiTheme="majorBidi" w:hAnsiTheme="majorBidi"/>
          <w:spacing w:val="-2"/>
          <w:sz w:val="30"/>
          <w:szCs w:val="30"/>
          <w:cs/>
        </w:rPr>
        <w:t xml:space="preserve"> และ </w:t>
      </w:r>
      <w:r w:rsidR="00A308F1" w:rsidRPr="00485571">
        <w:rPr>
          <w:rFonts w:asciiTheme="majorBidi" w:hAnsiTheme="majorBidi"/>
          <w:spacing w:val="-2"/>
          <w:sz w:val="30"/>
          <w:szCs w:val="30"/>
        </w:rPr>
        <w:t>974</w:t>
      </w:r>
      <w:r w:rsidR="00455417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485571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A7795D" w:rsidRPr="00485571">
        <w:rPr>
          <w:rFonts w:asciiTheme="majorBidi" w:hAnsiTheme="majorBidi"/>
          <w:spacing w:val="-2"/>
          <w:sz w:val="30"/>
          <w:szCs w:val="30"/>
          <w:cs/>
        </w:rPr>
        <w:t>และมีหนี้สินหมุนเวียน</w:t>
      </w:r>
      <w:r w:rsidR="008874EE" w:rsidRPr="00485571">
        <w:rPr>
          <w:rFonts w:asciiTheme="majorBidi" w:hAnsiTheme="majorBidi"/>
          <w:spacing w:val="-2"/>
          <w:sz w:val="30"/>
          <w:szCs w:val="30"/>
          <w:cs/>
        </w:rPr>
        <w:t>สูงกว่าสินทรัพย์หมุนเวียนเป็นจำนวนเงิน</w:t>
      </w:r>
      <w:r w:rsidR="00910E01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36C42" w:rsidRPr="00485571">
        <w:rPr>
          <w:rFonts w:asciiTheme="majorBidi" w:hAnsiTheme="majorBidi"/>
          <w:spacing w:val="-2"/>
          <w:sz w:val="30"/>
          <w:szCs w:val="30"/>
        </w:rPr>
        <w:t>12</w:t>
      </w:r>
      <w:r w:rsidR="00936C42">
        <w:rPr>
          <w:rFonts w:asciiTheme="majorBidi" w:hAnsiTheme="majorBidi"/>
          <w:spacing w:val="-2"/>
          <w:sz w:val="30"/>
          <w:szCs w:val="30"/>
        </w:rPr>
        <w:t>2</w:t>
      </w:r>
      <w:r w:rsidR="00936C42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10E01" w:rsidRPr="00485571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1B77E3" w:rsidRPr="00485571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1D7531" w:rsidRPr="0048557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12A3A" w:rsidRPr="00485571">
        <w:rPr>
          <w:rFonts w:asciiTheme="majorBidi" w:hAnsiTheme="majorBidi"/>
          <w:spacing w:val="-2"/>
          <w:sz w:val="30"/>
          <w:szCs w:val="30"/>
        </w:rPr>
        <w:t xml:space="preserve">28 </w:t>
      </w:r>
      <w:r w:rsidR="001B77E3" w:rsidRPr="00485571">
        <w:rPr>
          <w:rFonts w:asciiTheme="majorBidi" w:hAnsiTheme="majorBidi"/>
          <w:spacing w:val="-2"/>
          <w:sz w:val="30"/>
          <w:szCs w:val="30"/>
          <w:cs/>
        </w:rPr>
        <w:t>ล้านบา</w:t>
      </w:r>
      <w:r w:rsidR="001B77E3" w:rsidRPr="00C77035">
        <w:rPr>
          <w:rFonts w:asciiTheme="majorBidi" w:hAnsiTheme="majorBidi" w:hint="cs"/>
          <w:spacing w:val="-2"/>
          <w:sz w:val="30"/>
          <w:szCs w:val="30"/>
          <w:cs/>
        </w:rPr>
        <w:t>ท</w:t>
      </w:r>
      <w:r w:rsidR="007350C7" w:rsidRPr="00F56DD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26F8E" w:rsidRPr="00F56DD2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583D3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583D32">
        <w:rPr>
          <w:rFonts w:asciiTheme="majorBidi" w:hAnsiTheme="majorBidi"/>
          <w:spacing w:val="-2"/>
          <w:sz w:val="30"/>
          <w:szCs w:val="30"/>
          <w:cs/>
        </w:rPr>
        <w:t>การดำเนินงานของกลุ่มบริษัท</w:t>
      </w:r>
      <w:r w:rsidR="008632A3" w:rsidRPr="000A4D8B">
        <w:rPr>
          <w:rFonts w:asciiTheme="majorBidi" w:hAnsiTheme="majorBidi"/>
          <w:spacing w:val="-2"/>
          <w:sz w:val="30"/>
          <w:szCs w:val="30"/>
          <w:cs/>
        </w:rPr>
        <w:t>ได้รับผลกระทบอย่างมากและอาจจะได้รับผลกระทบต่อไปอีกในอนาคตเนื่องจากความไม่แน่นอนในภาวะการณ์ทางเศรษฐกิจ</w:t>
      </w:r>
      <w:r w:rsidR="00D17978" w:rsidRPr="000A4D8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17978" w:rsidRPr="000A4D8B">
        <w:rPr>
          <w:rFonts w:asciiTheme="majorBidi" w:hAnsiTheme="majorBidi"/>
          <w:sz w:val="30"/>
          <w:szCs w:val="30"/>
          <w:cs/>
        </w:rPr>
        <w:t>รวมถึงผล</w:t>
      </w:r>
      <w:r w:rsidR="00936C42" w:rsidRPr="000A4D8B">
        <w:rPr>
          <w:rFonts w:asciiTheme="majorBidi" w:hAnsiTheme="majorBidi"/>
          <w:sz w:val="30"/>
          <w:szCs w:val="30"/>
          <w:cs/>
        </w:rPr>
        <w:t>กระทบ</w:t>
      </w:r>
      <w:r w:rsidR="00D17978" w:rsidRPr="000A4D8B">
        <w:rPr>
          <w:rFonts w:asciiTheme="majorBidi" w:hAnsiTheme="majorBidi"/>
          <w:sz w:val="30"/>
          <w:szCs w:val="30"/>
          <w:cs/>
        </w:rPr>
        <w:t>ที่ตามมา</w:t>
      </w:r>
      <w:r w:rsidR="000A4D8B" w:rsidRPr="000A4D8B">
        <w:rPr>
          <w:rFonts w:asciiTheme="majorBidi" w:hAnsiTheme="majorBidi"/>
          <w:spacing w:val="-2"/>
          <w:sz w:val="30"/>
          <w:szCs w:val="30"/>
          <w:cs/>
        </w:rPr>
        <w:t>อย่างต่อเนื่อ</w:t>
      </w:r>
      <w:r w:rsidR="000A4D8B" w:rsidRPr="000A4D8B">
        <w:rPr>
          <w:rFonts w:asciiTheme="majorBidi" w:hAnsiTheme="majorBidi" w:hint="cs"/>
          <w:spacing w:val="-2"/>
          <w:sz w:val="30"/>
          <w:szCs w:val="30"/>
          <w:cs/>
        </w:rPr>
        <w:t>ง</w:t>
      </w:r>
      <w:r w:rsidR="00D17978" w:rsidRPr="000A4D8B">
        <w:rPr>
          <w:rFonts w:asciiTheme="majorBidi" w:hAnsiTheme="majorBidi"/>
          <w:sz w:val="30"/>
          <w:szCs w:val="30"/>
          <w:cs/>
        </w:rPr>
        <w:t xml:space="preserve">จากการแพร่ระบาดของเชื้อไวรัส </w:t>
      </w:r>
      <w:r w:rsidR="00D17978" w:rsidRPr="000A4D8B">
        <w:rPr>
          <w:rFonts w:asciiTheme="majorBidi" w:hAnsiTheme="majorBidi" w:cstheme="majorBidi"/>
          <w:sz w:val="30"/>
          <w:szCs w:val="30"/>
        </w:rPr>
        <w:t>COVID-</w:t>
      </w:r>
      <w:r w:rsidR="00D17978" w:rsidRPr="000A4D8B">
        <w:rPr>
          <w:rFonts w:asciiTheme="majorBidi" w:hAnsiTheme="majorBidi"/>
          <w:sz w:val="30"/>
          <w:szCs w:val="30"/>
        </w:rPr>
        <w:t>19</w:t>
      </w:r>
      <w:r w:rsidR="00D17978" w:rsidRPr="000A4D8B">
        <w:rPr>
          <w:rFonts w:asciiTheme="majorBidi" w:hAnsiTheme="majorBidi"/>
          <w:sz w:val="30"/>
          <w:szCs w:val="30"/>
          <w:cs/>
        </w:rPr>
        <w:t xml:space="preserve"> ที่ผ่านมา</w:t>
      </w:r>
      <w:r w:rsidR="008632A3" w:rsidRPr="00012A3A">
        <w:rPr>
          <w:rFonts w:asciiTheme="majorBidi" w:hAnsiTheme="majorBidi"/>
          <w:spacing w:val="-2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936C42">
        <w:rPr>
          <w:rFonts w:asciiTheme="majorBidi" w:hAnsiTheme="majorBidi"/>
          <w:spacing w:val="-2"/>
          <w:sz w:val="30"/>
          <w:szCs w:val="30"/>
        </w:rPr>
        <w:br/>
      </w:r>
      <w:r w:rsidR="008632A3" w:rsidRPr="00012A3A">
        <w:rPr>
          <w:rFonts w:asciiTheme="majorBidi" w:hAnsiTheme="majorBidi"/>
          <w:spacing w:val="-2"/>
          <w:sz w:val="30"/>
          <w:szCs w:val="30"/>
          <w:cs/>
        </w:rPr>
        <w:t>กลุ่มบริษัท</w:t>
      </w:r>
    </w:p>
    <w:p w14:paraId="10387E71" w14:textId="77777777" w:rsidR="00B51DED" w:rsidRPr="003A3A7C" w:rsidRDefault="00B51DED" w:rsidP="00B51D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pacing w:val="-2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3A3A7C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3A3A7C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ทั้งนี้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/>
          <w:sz w:val="30"/>
          <w:szCs w:val="30"/>
          <w:cs/>
        </w:rPr>
        <w:br/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B557A3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6EE208" w14:textId="77777777" w:rsidR="00047E5C" w:rsidRDefault="0004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B7BA0C7" w14:textId="1EE7532F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90F0044" w14:textId="77777777" w:rsidR="003121E1" w:rsidRPr="00B557A3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2647058" w14:textId="5DAC1893" w:rsidR="0093289B" w:rsidRPr="00B557A3" w:rsidRDefault="00B557A3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B557A3">
        <w:rPr>
          <w:rFonts w:ascii="Angsana New" w:eastAsia="Calibri" w:hAnsi="Angsana New"/>
          <w:spacing w:val="-10"/>
          <w:sz w:val="30"/>
          <w:szCs w:val="30"/>
          <w:lang w:eastAsia="x-none"/>
        </w:rPr>
        <w:br/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หมายเหตุข้อ </w:t>
      </w:r>
      <w:r w:rsidRPr="00B557A3">
        <w:rPr>
          <w:rFonts w:ascii="Angsana New" w:eastAsia="Calibri" w:hAnsi="Angsana New"/>
          <w:spacing w:val="-10"/>
          <w:sz w:val="30"/>
          <w:szCs w:val="30"/>
          <w:lang w:eastAsia="x-none"/>
        </w:rPr>
        <w:t xml:space="preserve">4 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ความสัมพันธ์ที่มีกับผู้บริหารสำคัญและบุคคลหรือกิจการที่เกี่ยวข้องกัน รวมถึงนโยบายการกำหนด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br/>
        <w:t>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ในระหว่างงวด</w:t>
      </w:r>
      <w:r w:rsidR="007162A7">
        <w:rPr>
          <w:rFonts w:ascii="Angsana New" w:eastAsia="Calibri" w:hAnsi="Angsana New" w:hint="cs"/>
          <w:sz w:val="30"/>
          <w:szCs w:val="30"/>
          <w:cs/>
          <w:lang w:eastAsia="x-none"/>
        </w:rPr>
        <w:t>เก้า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93289B" w:rsidRPr="00B557A3">
        <w:rPr>
          <w:rFonts w:ascii="Angsana New" w:hAnsi="Angsana New"/>
          <w:sz w:val="30"/>
          <w:szCs w:val="30"/>
        </w:rPr>
        <w:t xml:space="preserve">30 </w:t>
      </w:r>
      <w:r w:rsidR="007162A7">
        <w:rPr>
          <w:rFonts w:ascii="Angsana New" w:hAnsi="Angsana New" w:hint="cs"/>
          <w:sz w:val="30"/>
          <w:szCs w:val="30"/>
          <w:cs/>
        </w:rPr>
        <w:t>กันยายน</w:t>
      </w:r>
      <w:r w:rsidR="0093289B" w:rsidRPr="00B557A3">
        <w:rPr>
          <w:rFonts w:ascii="Angsana New" w:hAnsi="Angsana New"/>
          <w:sz w:val="30"/>
          <w:szCs w:val="30"/>
          <w:cs/>
        </w:rPr>
        <w:t xml:space="preserve"> </w:t>
      </w:r>
      <w:r w:rsidR="00D17978">
        <w:rPr>
          <w:rFonts w:ascii="Angsana New" w:hAnsi="Angsana New"/>
          <w:sz w:val="30"/>
          <w:szCs w:val="30"/>
        </w:rPr>
        <w:t>2565</w:t>
      </w:r>
    </w:p>
    <w:p w14:paraId="2236B7DD" w14:textId="77777777" w:rsidR="0093289B" w:rsidRPr="00B557A3" w:rsidRDefault="0093289B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B557A3">
        <w:trPr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6456F5F" w14:textId="17EFAF3A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162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FC3F103" w14:textId="1D51A37E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62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shd w:val="clear" w:color="auto" w:fill="auto"/>
          </w:tcPr>
          <w:p w14:paraId="2B01F235" w14:textId="494809C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F8DA21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5C61B03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1876189C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3289B" w:rsidRPr="008E1326" w14:paraId="668F3D97" w14:textId="77777777" w:rsidTr="00B557A3">
        <w:trPr>
          <w:trHeight w:val="344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8E1326" w:rsidRDefault="0093289B" w:rsidP="003C29B8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93289B"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7715" w:rsidRPr="008E1326" w14:paraId="1CDF6E92" w14:textId="77777777" w:rsidTr="0093289B">
        <w:tc>
          <w:tcPr>
            <w:tcW w:w="3328" w:type="dxa"/>
            <w:shd w:val="clear" w:color="auto" w:fill="auto"/>
          </w:tcPr>
          <w:p w14:paraId="58C824E2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312647EA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0DE6568C" w:rsidR="008C7715" w:rsidRPr="008E1326" w:rsidRDefault="00A51618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6FD3525A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</w:tr>
      <w:tr w:rsidR="008C7715" w:rsidRPr="008E1326" w14:paraId="66335310" w14:textId="77777777" w:rsidTr="0093289B">
        <w:tc>
          <w:tcPr>
            <w:tcW w:w="3328" w:type="dxa"/>
            <w:shd w:val="clear" w:color="auto" w:fill="auto"/>
          </w:tcPr>
          <w:p w14:paraId="42A19E4C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24A1994D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01A2B89E" w:rsidR="008C7715" w:rsidRPr="008E1326" w:rsidRDefault="00A51618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5CB22515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</w:t>
            </w:r>
          </w:p>
        </w:tc>
      </w:tr>
      <w:tr w:rsidR="008C7715" w:rsidRPr="008E1326" w14:paraId="6209DD8B" w14:textId="77777777" w:rsidTr="0093289B">
        <w:tc>
          <w:tcPr>
            <w:tcW w:w="3328" w:type="dxa"/>
            <w:shd w:val="clear" w:color="auto" w:fill="auto"/>
          </w:tcPr>
          <w:p w14:paraId="5A067F14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6682E8C6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8C7715" w:rsidRPr="008E1326" w:rsidRDefault="008C7715" w:rsidP="008C7715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382D37D5" w:rsidR="008C7715" w:rsidRPr="008E1326" w:rsidRDefault="00A51618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1,297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391AD034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1,297</w:t>
            </w:r>
          </w:p>
        </w:tc>
      </w:tr>
      <w:tr w:rsidR="008C7715" w:rsidRPr="008E1326" w14:paraId="665B2248" w14:textId="77777777" w:rsidTr="0093289B">
        <w:tc>
          <w:tcPr>
            <w:tcW w:w="3328" w:type="dxa"/>
            <w:shd w:val="clear" w:color="auto" w:fill="auto"/>
          </w:tcPr>
          <w:p w14:paraId="2F84FF34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4728F0E9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8C7715" w:rsidRPr="008E1326" w:rsidRDefault="008C7715" w:rsidP="008C7715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40C38DFB" w:rsidR="008C7715" w:rsidRPr="008E1326" w:rsidRDefault="00A51618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5,611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5469D26C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6,136</w:t>
            </w:r>
          </w:p>
        </w:tc>
      </w:tr>
      <w:tr w:rsidR="008C7715" w:rsidRPr="008E1326" w14:paraId="0DDDEF50" w14:textId="77777777" w:rsidTr="0093289B">
        <w:tc>
          <w:tcPr>
            <w:tcW w:w="3328" w:type="dxa"/>
            <w:shd w:val="clear" w:color="auto" w:fill="auto"/>
          </w:tcPr>
          <w:p w14:paraId="513F0796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08AEF39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8C7715" w:rsidRPr="008E1326" w:rsidRDefault="008C7715" w:rsidP="008C7715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8C7715" w:rsidRPr="008E1326" w:rsidRDefault="008C7715" w:rsidP="008C7715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31C085AE" w:rsidR="008C7715" w:rsidRPr="008E1326" w:rsidRDefault="00647C6B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5B2599A6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</w:tr>
      <w:tr w:rsidR="008C7715" w:rsidRPr="008E1326" w14:paraId="3F40A429" w14:textId="77777777" w:rsidTr="0093289B">
        <w:tc>
          <w:tcPr>
            <w:tcW w:w="3328" w:type="dxa"/>
            <w:shd w:val="clear" w:color="auto" w:fill="auto"/>
          </w:tcPr>
          <w:p w14:paraId="16329320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3AC38C45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8C7715" w:rsidRPr="008E1326" w:rsidRDefault="008C7715" w:rsidP="008C7715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8C7715" w:rsidRPr="008E1326" w:rsidRDefault="008C7715" w:rsidP="008C7715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3A01B167" w:rsidR="008C7715" w:rsidRPr="008E1326" w:rsidRDefault="00647C6B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11,243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0B89885B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12,133</w:t>
            </w:r>
          </w:p>
        </w:tc>
      </w:tr>
      <w:tr w:rsidR="0093289B" w:rsidRPr="008E1326" w14:paraId="5F284F82" w14:textId="77777777" w:rsidTr="0093289B">
        <w:tc>
          <w:tcPr>
            <w:tcW w:w="3328" w:type="dxa"/>
            <w:shd w:val="clear" w:color="auto" w:fill="auto"/>
          </w:tcPr>
          <w:p w14:paraId="2DE6A1F2" w14:textId="77777777" w:rsidR="0093289B" w:rsidRPr="00B557A3" w:rsidRDefault="0093289B" w:rsidP="0093289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93289B" w:rsidRPr="00B557A3" w:rsidRDefault="0093289B" w:rsidP="0093289B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93289B" w:rsidRPr="00B557A3" w:rsidRDefault="0093289B" w:rsidP="0093289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3289B" w:rsidRPr="008E1326" w14:paraId="7C1F75E8" w14:textId="77777777" w:rsidTr="0093289B">
        <w:tc>
          <w:tcPr>
            <w:tcW w:w="3328" w:type="dxa"/>
            <w:shd w:val="clear" w:color="auto" w:fill="auto"/>
          </w:tcPr>
          <w:p w14:paraId="287F0F2F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C7715" w:rsidRPr="008E1326" w14:paraId="600D577B" w14:textId="77777777" w:rsidTr="0093289B">
        <w:tc>
          <w:tcPr>
            <w:tcW w:w="3328" w:type="dxa"/>
            <w:shd w:val="clear" w:color="auto" w:fill="auto"/>
          </w:tcPr>
          <w:p w14:paraId="5DFB3E4A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5A23B30E" w:rsidR="008C7715" w:rsidRPr="008E1326" w:rsidRDefault="00490629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46,883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77321716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45,910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49FF9A0B" w:rsidR="008C7715" w:rsidRPr="008E1326" w:rsidRDefault="002D41B8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46,883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139D11AD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45,910</w:t>
            </w:r>
          </w:p>
        </w:tc>
      </w:tr>
      <w:tr w:rsidR="008C7715" w:rsidRPr="008E1326" w14:paraId="25316324" w14:textId="77777777" w:rsidTr="0093289B">
        <w:tc>
          <w:tcPr>
            <w:tcW w:w="3328" w:type="dxa"/>
            <w:shd w:val="clear" w:color="auto" w:fill="auto"/>
          </w:tcPr>
          <w:p w14:paraId="7AE1EE29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6BFFF536" w:rsidR="008C7715" w:rsidRPr="008E1326" w:rsidRDefault="00490629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3F30D5C8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55F5730B" w:rsidR="008C7715" w:rsidRPr="00B557A3" w:rsidRDefault="002D41B8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694A4E20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8C7715" w:rsidRPr="008E1326" w14:paraId="0D4C90A9" w14:textId="77777777" w:rsidTr="0093289B">
        <w:tc>
          <w:tcPr>
            <w:tcW w:w="3328" w:type="dxa"/>
            <w:shd w:val="clear" w:color="auto" w:fill="auto"/>
          </w:tcPr>
          <w:p w14:paraId="72B5286D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01F70264" w:rsidR="008C7715" w:rsidRPr="008E1326" w:rsidRDefault="005B031E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4,866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4E003032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9,344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301B5960" w:rsidR="008C7715" w:rsidRPr="00B557A3" w:rsidRDefault="00065C7F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2,639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2897FA38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6,002</w:t>
            </w:r>
          </w:p>
        </w:tc>
      </w:tr>
      <w:tr w:rsidR="008C7715" w:rsidRPr="008E1326" w14:paraId="5E2CB84F" w14:textId="77777777" w:rsidTr="0093289B">
        <w:tc>
          <w:tcPr>
            <w:tcW w:w="3328" w:type="dxa"/>
            <w:shd w:val="clear" w:color="auto" w:fill="auto"/>
          </w:tcPr>
          <w:p w14:paraId="4D564A82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22BCD901" w:rsidR="008C7715" w:rsidRPr="008E1326" w:rsidRDefault="005B031E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12,946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2D0AE49E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19,772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02E3BA37" w:rsidR="008C7715" w:rsidRPr="00B557A3" w:rsidRDefault="00065C7F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12,946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63CAECEC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19,772</w:t>
            </w:r>
          </w:p>
        </w:tc>
      </w:tr>
      <w:tr w:rsidR="008C7715" w:rsidRPr="008E1326" w14:paraId="3950CBE1" w14:textId="77777777" w:rsidTr="00E10EFF">
        <w:trPr>
          <w:trHeight w:val="371"/>
        </w:trPr>
        <w:tc>
          <w:tcPr>
            <w:tcW w:w="3328" w:type="dxa"/>
            <w:shd w:val="clear" w:color="auto" w:fill="auto"/>
          </w:tcPr>
          <w:p w14:paraId="74A79965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722BC6DB" w:rsidR="008C7715" w:rsidRPr="008E1326" w:rsidRDefault="005B031E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1,299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64098CEF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18549BAD" w:rsidR="008C7715" w:rsidRPr="003B355B" w:rsidRDefault="00065C7F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8C7715" w:rsidRPr="00B557A3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4174F339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1,170</w:t>
            </w:r>
          </w:p>
        </w:tc>
      </w:tr>
      <w:tr w:rsidR="008C7715" w:rsidRPr="008E1326" w14:paraId="47BE7757" w14:textId="77777777" w:rsidTr="00E10EFF">
        <w:tc>
          <w:tcPr>
            <w:tcW w:w="3328" w:type="dxa"/>
            <w:shd w:val="clear" w:color="auto" w:fill="auto"/>
          </w:tcPr>
          <w:p w14:paraId="6BAA53F2" w14:textId="77777777" w:rsidR="008C7715" w:rsidRPr="008E1326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0D3639AB" w:rsidR="008C7715" w:rsidRPr="008E1326" w:rsidRDefault="005B031E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2701B6A8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4F38AC2C" w:rsidR="008C7715" w:rsidRPr="003B355B" w:rsidRDefault="00065C7F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462603E6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</w:tr>
      <w:tr w:rsidR="0093289B" w:rsidRPr="008E1326" w14:paraId="4DBA1739" w14:textId="77777777" w:rsidTr="0093289B">
        <w:tc>
          <w:tcPr>
            <w:tcW w:w="3328" w:type="dxa"/>
            <w:shd w:val="clear" w:color="auto" w:fill="auto"/>
          </w:tcPr>
          <w:p w14:paraId="14E34FAA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93289B" w:rsidRPr="008E1326" w:rsidRDefault="0093289B" w:rsidP="0093289B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3289B" w:rsidRPr="008E1326" w14:paraId="200C2FDC" w14:textId="77777777" w:rsidTr="0093289B">
        <w:tc>
          <w:tcPr>
            <w:tcW w:w="3328" w:type="dxa"/>
            <w:shd w:val="clear" w:color="auto" w:fill="auto"/>
          </w:tcPr>
          <w:p w14:paraId="7719B880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93289B" w:rsidRPr="008E1326" w:rsidRDefault="0093289B" w:rsidP="0093289B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C7715" w:rsidRPr="008E1326" w14:paraId="57D1746C" w14:textId="77777777" w:rsidTr="0093289B">
        <w:tc>
          <w:tcPr>
            <w:tcW w:w="3328" w:type="dxa"/>
            <w:shd w:val="clear" w:color="auto" w:fill="auto"/>
          </w:tcPr>
          <w:p w14:paraId="0E94D148" w14:textId="77777777" w:rsidR="008C7715" w:rsidRPr="008E1326" w:rsidRDefault="008C7715" w:rsidP="008C7715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3EB8EB22" w:rsidR="008C7715" w:rsidRPr="008E1326" w:rsidRDefault="00D50079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10,202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77E92673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8,758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78093C6C" w:rsidR="008C7715" w:rsidRPr="008E1326" w:rsidRDefault="00065C7F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10,202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5A067454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8,758</w:t>
            </w:r>
          </w:p>
        </w:tc>
      </w:tr>
      <w:tr w:rsidR="008C7715" w:rsidRPr="008E1326" w14:paraId="34A338D9" w14:textId="77777777" w:rsidTr="00E10EFF">
        <w:tc>
          <w:tcPr>
            <w:tcW w:w="3328" w:type="dxa"/>
            <w:shd w:val="clear" w:color="auto" w:fill="auto"/>
          </w:tcPr>
          <w:p w14:paraId="196C34A5" w14:textId="77777777" w:rsidR="008C7715" w:rsidRPr="008E1326" w:rsidRDefault="008C7715" w:rsidP="008C7715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117F1C3B" w:rsidR="008C7715" w:rsidRPr="008E1326" w:rsidRDefault="00D50079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3BA9D655" w:rsidR="008C7715" w:rsidRPr="008E1326" w:rsidRDefault="008C7715" w:rsidP="008C7715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8C7715" w:rsidRPr="008E1326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13DCECDF" w:rsidR="008C7715" w:rsidRPr="008E1326" w:rsidRDefault="00065C7F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0D76D24C" w:rsidR="008C7715" w:rsidRPr="008E1326" w:rsidRDefault="008C7715" w:rsidP="008C7715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</w:tr>
    </w:tbl>
    <w:p w14:paraId="1BDA5D23" w14:textId="77777777" w:rsidR="0093289B" w:rsidRPr="002A40F8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20"/>
          <w:szCs w:val="20"/>
          <w:lang w:eastAsia="x-none"/>
        </w:rPr>
      </w:pPr>
    </w:p>
    <w:p w14:paraId="15A570B9" w14:textId="77777777" w:rsidR="00047E5C" w:rsidRDefault="0004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333627" w14:textId="57E209F9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159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93289B" w:rsidRPr="00991C6E">
        <w:rPr>
          <w:rFonts w:asciiTheme="majorBidi" w:hAnsiTheme="majorBidi" w:cstheme="majorBidi"/>
          <w:sz w:val="30"/>
          <w:szCs w:val="30"/>
        </w:rPr>
        <w:t>30</w:t>
      </w:r>
      <w:r w:rsidR="0093289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8C771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3289B">
        <w:rPr>
          <w:rFonts w:asciiTheme="majorBidi" w:hAnsiTheme="majorBidi" w:cstheme="majorBidi"/>
          <w:sz w:val="30"/>
          <w:szCs w:val="30"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2A40F8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221A54C6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38CED099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44289BC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3CAA320F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7FEF5490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6684697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715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6D074D11" w:rsidR="008C7715" w:rsidRPr="006639B9" w:rsidRDefault="00054E66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533F8966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089EC923" w:rsidR="008C7715" w:rsidRPr="006639B9" w:rsidRDefault="00E25CBB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1,291</w:t>
            </w:r>
          </w:p>
        </w:tc>
        <w:tc>
          <w:tcPr>
            <w:tcW w:w="272" w:type="dxa"/>
          </w:tcPr>
          <w:p w14:paraId="5F400C4C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0ED7DD33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8C7715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77B60062" w:rsidR="008C7715" w:rsidRPr="006639B9" w:rsidRDefault="00054E66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13,281</w:t>
            </w:r>
          </w:p>
        </w:tc>
        <w:tc>
          <w:tcPr>
            <w:tcW w:w="238" w:type="dxa"/>
          </w:tcPr>
          <w:p w14:paraId="2A37CEDE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203B4E2E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598F66E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196623C3" w:rsidR="008C7715" w:rsidRPr="006639B9" w:rsidRDefault="00E25CBB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13,281</w:t>
            </w:r>
          </w:p>
        </w:tc>
        <w:tc>
          <w:tcPr>
            <w:tcW w:w="272" w:type="dxa"/>
          </w:tcPr>
          <w:p w14:paraId="325B55B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60DE413F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</w:tr>
      <w:tr w:rsidR="008C7715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69A56222" w:rsidR="008C7715" w:rsidRPr="006639B9" w:rsidRDefault="00054E66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13,281</w:t>
            </w:r>
          </w:p>
        </w:tc>
        <w:tc>
          <w:tcPr>
            <w:tcW w:w="238" w:type="dxa"/>
          </w:tcPr>
          <w:p w14:paraId="0B61671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26C26CC1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728F191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711828E8" w:rsidR="008C7715" w:rsidRPr="006639B9" w:rsidRDefault="006A4B6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14,572</w:t>
            </w:r>
          </w:p>
        </w:tc>
        <w:tc>
          <w:tcPr>
            <w:tcW w:w="272" w:type="dxa"/>
          </w:tcPr>
          <w:p w14:paraId="7D89B5B5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67E917A4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13,665</w:t>
            </w:r>
          </w:p>
        </w:tc>
      </w:tr>
      <w:tr w:rsidR="008C7715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8C7715" w:rsidRDefault="008C7715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8C7715" w:rsidRPr="00CC6849" w:rsidRDefault="008C7715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43FFF99B" w:rsidR="008C7715" w:rsidRPr="006639B9" w:rsidRDefault="00054E66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(1,065)</w:t>
            </w:r>
          </w:p>
        </w:tc>
        <w:tc>
          <w:tcPr>
            <w:tcW w:w="238" w:type="dxa"/>
            <w:vAlign w:val="bottom"/>
          </w:tcPr>
          <w:p w14:paraId="5D30EF54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3410D816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73" w:type="dxa"/>
            <w:vAlign w:val="bottom"/>
          </w:tcPr>
          <w:p w14:paraId="5B269A1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2749CA1D" w:rsidR="008C7715" w:rsidRPr="006639B9" w:rsidRDefault="006A4B6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(1,065)</w:t>
            </w:r>
          </w:p>
        </w:tc>
        <w:tc>
          <w:tcPr>
            <w:tcW w:w="272" w:type="dxa"/>
            <w:vAlign w:val="bottom"/>
          </w:tcPr>
          <w:p w14:paraId="3408F23E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5E42BB9D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</w:tr>
      <w:tr w:rsidR="008C7715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6D89A530" w:rsidR="008C7715" w:rsidRPr="006639B9" w:rsidRDefault="00E25CBB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12,216</w:t>
            </w:r>
          </w:p>
        </w:tc>
        <w:tc>
          <w:tcPr>
            <w:tcW w:w="238" w:type="dxa"/>
          </w:tcPr>
          <w:p w14:paraId="239F9B06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F115C5A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12,348</w:t>
            </w:r>
          </w:p>
        </w:tc>
        <w:tc>
          <w:tcPr>
            <w:tcW w:w="273" w:type="dxa"/>
          </w:tcPr>
          <w:p w14:paraId="68A5CE84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7087469A" w:rsidR="008C7715" w:rsidRPr="006639B9" w:rsidRDefault="006A4B6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13,507</w:t>
            </w:r>
          </w:p>
        </w:tc>
        <w:tc>
          <w:tcPr>
            <w:tcW w:w="272" w:type="dxa"/>
          </w:tcPr>
          <w:p w14:paraId="185D9CCD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2CDEEA98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13,092</w:t>
            </w:r>
          </w:p>
        </w:tc>
      </w:tr>
    </w:tbl>
    <w:p w14:paraId="74293BF5" w14:textId="153D211A" w:rsidR="00FB3610" w:rsidRPr="002A40F8" w:rsidRDefault="00FB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1F0366" w:rsidRPr="006639B9" w14:paraId="7D7191F5" w14:textId="77777777" w:rsidTr="0093289B">
        <w:trPr>
          <w:cantSplit/>
        </w:trPr>
        <w:tc>
          <w:tcPr>
            <w:tcW w:w="6039" w:type="dxa"/>
            <w:gridSpan w:val="5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93289B">
        <w:trPr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93289B">
        <w:trPr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2A3DE" w14:textId="682A215A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5D780897" w14:textId="39F442F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93289B">
        <w:trPr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5A40B3" w14:textId="5C9FFCD3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B70EC12" w14:textId="6E6CCB3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F87DF4B" w14:textId="7163B7B8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5CB4F59" w14:textId="28CDC488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8C7715" w:rsidRPr="006639B9" w14:paraId="75283B4A" w14:textId="77777777" w:rsidTr="0093289B">
        <w:trPr>
          <w:cantSplit/>
        </w:trPr>
        <w:tc>
          <w:tcPr>
            <w:tcW w:w="3339" w:type="dxa"/>
            <w:gridSpan w:val="2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715" w:rsidRPr="006639B9" w14:paraId="0C46814F" w14:textId="77777777" w:rsidTr="0093289B">
        <w:trPr>
          <w:cantSplit/>
        </w:trPr>
        <w:tc>
          <w:tcPr>
            <w:tcW w:w="3339" w:type="dxa"/>
            <w:gridSpan w:val="2"/>
          </w:tcPr>
          <w:p w14:paraId="23778E8E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CA49D0D" w14:textId="0A9897DF" w:rsidR="008C7715" w:rsidRPr="006639B9" w:rsidRDefault="00E9122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1570F1" w14:textId="22E1AF12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69AB1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792C7CD" w14:textId="0566F1A9" w:rsidR="008C7715" w:rsidRPr="006639B9" w:rsidRDefault="00790439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39,434</w:t>
            </w:r>
          </w:p>
        </w:tc>
        <w:tc>
          <w:tcPr>
            <w:tcW w:w="272" w:type="dxa"/>
          </w:tcPr>
          <w:p w14:paraId="4507D1EC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0D2B64" w14:textId="2C832CAB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50,387</w:t>
            </w:r>
          </w:p>
        </w:tc>
      </w:tr>
      <w:tr w:rsidR="008C7715" w:rsidRPr="006639B9" w14:paraId="2F4777B1" w14:textId="77777777" w:rsidTr="0093289B">
        <w:trPr>
          <w:cantSplit/>
        </w:trPr>
        <w:tc>
          <w:tcPr>
            <w:tcW w:w="3339" w:type="dxa"/>
            <w:gridSpan w:val="2"/>
          </w:tcPr>
          <w:p w14:paraId="07DB6F59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4B4CED" w14:textId="1844A1B7" w:rsidR="008C7715" w:rsidRPr="006639B9" w:rsidRDefault="00E9122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4BD2DE4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A68D94" w14:textId="4F45310D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579258A8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4600278" w14:textId="5BDCCA22" w:rsidR="008C7715" w:rsidRPr="006639B9" w:rsidRDefault="00E9122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  <w:tc>
          <w:tcPr>
            <w:tcW w:w="272" w:type="dxa"/>
          </w:tcPr>
          <w:p w14:paraId="124B7C7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4F327B6" w14:textId="4B5EFE44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</w:tr>
      <w:tr w:rsidR="008C7715" w:rsidRPr="006639B9" w14:paraId="6BF6EAEC" w14:textId="77777777" w:rsidTr="0093289B">
        <w:trPr>
          <w:cantSplit/>
        </w:trPr>
        <w:tc>
          <w:tcPr>
            <w:tcW w:w="3339" w:type="dxa"/>
            <w:gridSpan w:val="2"/>
          </w:tcPr>
          <w:p w14:paraId="63C77D77" w14:textId="77777777" w:rsidR="008C7715" w:rsidRPr="006639B9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538F6" w14:textId="5831BA85" w:rsidR="008C7715" w:rsidRPr="006639B9" w:rsidRDefault="00E9122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6A07236F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E75316" w14:textId="02A4427D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7B6B2CD5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9A3F046" w14:textId="60BB4024" w:rsidR="008C7715" w:rsidRPr="006639B9" w:rsidRDefault="00E91221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46,811</w:t>
            </w:r>
          </w:p>
        </w:tc>
        <w:tc>
          <w:tcPr>
            <w:tcW w:w="272" w:type="dxa"/>
          </w:tcPr>
          <w:p w14:paraId="014581E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943D0C" w14:textId="2DF8431A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57,624</w:t>
            </w:r>
          </w:p>
        </w:tc>
      </w:tr>
    </w:tbl>
    <w:p w14:paraId="20A1B0D5" w14:textId="4B6DB185" w:rsidR="0093289B" w:rsidRDefault="0093289B"/>
    <w:p w14:paraId="2CD1E778" w14:textId="77777777" w:rsidR="00047E5C" w:rsidRDefault="00047E5C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1F0366" w:rsidRPr="003A3A7C" w14:paraId="3BCE91A2" w14:textId="77777777" w:rsidTr="001F0366">
        <w:tc>
          <w:tcPr>
            <w:tcW w:w="9180" w:type="dxa"/>
            <w:gridSpan w:val="8"/>
            <w:shd w:val="clear" w:color="auto" w:fill="auto"/>
          </w:tcPr>
          <w:p w14:paraId="556D7BA6" w14:textId="06E225D4" w:rsidR="001F0366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1F0366" w:rsidRPr="003A3A7C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F0366" w:rsidRPr="003A3A7C" w14:paraId="442F4A53" w14:textId="77777777" w:rsidTr="001F0366">
        <w:tc>
          <w:tcPr>
            <w:tcW w:w="3330" w:type="dxa"/>
            <w:shd w:val="clear" w:color="auto" w:fill="auto"/>
          </w:tcPr>
          <w:p w14:paraId="7EB5C90B" w14:textId="77777777" w:rsidR="001F0366" w:rsidRPr="003A3A7C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EEE98FE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7014A0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D41B7C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3A3A7C" w14:paraId="765DF576" w14:textId="77777777" w:rsidTr="001F0366">
        <w:tc>
          <w:tcPr>
            <w:tcW w:w="3330" w:type="dxa"/>
            <w:shd w:val="clear" w:color="auto" w:fill="auto"/>
          </w:tcPr>
          <w:p w14:paraId="22208B25" w14:textId="77777777" w:rsidR="008C7715" w:rsidRPr="003A3A7C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86DA64" w14:textId="5000CB91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17500E6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57D6" w14:textId="62D138A7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826963E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E98C6" w14:textId="351A815D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717AC03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EBEE4" w14:textId="6D8E7013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3A3A7C" w14:paraId="6475EB82" w14:textId="77777777" w:rsidTr="001F0366">
        <w:tc>
          <w:tcPr>
            <w:tcW w:w="3330" w:type="dxa"/>
            <w:shd w:val="clear" w:color="auto" w:fill="auto"/>
          </w:tcPr>
          <w:p w14:paraId="654329AB" w14:textId="77777777" w:rsidR="008C7715" w:rsidRPr="003A3A7C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A264F4" w14:textId="05CB56F0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07CAB1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F7D147" w14:textId="0B73A514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2456A0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1C1D0E" w14:textId="3E455D6E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936F42" w14:textId="77777777" w:rsidR="008C7715" w:rsidRPr="003A3A7C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203A9F" w14:textId="496014DF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8C7715" w:rsidRPr="003A3A7C" w14:paraId="690E4A51" w14:textId="77777777" w:rsidTr="001F0366">
        <w:trPr>
          <w:trHeight w:val="344"/>
        </w:trPr>
        <w:tc>
          <w:tcPr>
            <w:tcW w:w="3330" w:type="dxa"/>
            <w:shd w:val="clear" w:color="auto" w:fill="auto"/>
          </w:tcPr>
          <w:p w14:paraId="1AD8BCE9" w14:textId="77777777" w:rsidR="008C7715" w:rsidRPr="003A3A7C" w:rsidRDefault="008C7715" w:rsidP="008C7715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7D3F297" w14:textId="77777777" w:rsidR="008C7715" w:rsidRPr="003A3A7C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C7715" w:rsidRPr="003A3A7C" w14:paraId="397CDF9D" w14:textId="77777777" w:rsidTr="001F0366">
        <w:tc>
          <w:tcPr>
            <w:tcW w:w="3330" w:type="dxa"/>
            <w:shd w:val="clear" w:color="auto" w:fill="auto"/>
          </w:tcPr>
          <w:p w14:paraId="6445FFDB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C756D1E" w14:textId="77777777" w:rsidR="008C7715" w:rsidRPr="003A3A7C" w:rsidRDefault="008C7715" w:rsidP="008C7715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7FBB3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B00022" w14:textId="77777777" w:rsidR="008C7715" w:rsidRPr="003A3A7C" w:rsidRDefault="008C7715" w:rsidP="008C7715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01E6CD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002722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EA02F6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09FBD" w14:textId="77777777" w:rsidR="008C7715" w:rsidRPr="003A3A7C" w:rsidRDefault="008C7715" w:rsidP="008C7715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C7715" w:rsidRPr="003A3A7C" w14:paraId="26CDF164" w14:textId="77777777" w:rsidTr="001F0366">
        <w:tc>
          <w:tcPr>
            <w:tcW w:w="3330" w:type="dxa"/>
            <w:shd w:val="clear" w:color="auto" w:fill="auto"/>
          </w:tcPr>
          <w:p w14:paraId="069B6E98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13EE678E" w14:textId="49C7DD6C" w:rsidR="008C7715" w:rsidRPr="003A3A7C" w:rsidRDefault="006111BA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61,725</w:t>
            </w:r>
          </w:p>
        </w:tc>
        <w:tc>
          <w:tcPr>
            <w:tcW w:w="270" w:type="dxa"/>
          </w:tcPr>
          <w:p w14:paraId="3C077E1D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7DFBF9" w14:textId="622B24B9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47,759</w:t>
            </w:r>
          </w:p>
        </w:tc>
        <w:tc>
          <w:tcPr>
            <w:tcW w:w="270" w:type="dxa"/>
          </w:tcPr>
          <w:p w14:paraId="2A384657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EF4B00" w14:textId="7CC2D404" w:rsidR="008C7715" w:rsidRPr="00560ED3" w:rsidRDefault="00E50C49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42,635</w:t>
            </w:r>
          </w:p>
        </w:tc>
        <w:tc>
          <w:tcPr>
            <w:tcW w:w="270" w:type="dxa"/>
          </w:tcPr>
          <w:p w14:paraId="361D1F35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64316CA" w14:textId="1692C61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34,498</w:t>
            </w:r>
          </w:p>
        </w:tc>
      </w:tr>
      <w:tr w:rsidR="008C7715" w:rsidRPr="003A3A7C" w14:paraId="6E092F64" w14:textId="77777777" w:rsidTr="001F0366">
        <w:tc>
          <w:tcPr>
            <w:tcW w:w="3330" w:type="dxa"/>
            <w:shd w:val="clear" w:color="auto" w:fill="auto"/>
          </w:tcPr>
          <w:p w14:paraId="45B25109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64DB9996" w14:textId="65E789F1" w:rsidR="008C7715" w:rsidRPr="003A3A7C" w:rsidRDefault="00632F84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42,683</w:t>
            </w:r>
          </w:p>
        </w:tc>
        <w:tc>
          <w:tcPr>
            <w:tcW w:w="270" w:type="dxa"/>
          </w:tcPr>
          <w:p w14:paraId="57A00F18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26FF25F" w14:textId="4BEE1C8B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73,283</w:t>
            </w:r>
          </w:p>
        </w:tc>
        <w:tc>
          <w:tcPr>
            <w:tcW w:w="270" w:type="dxa"/>
          </w:tcPr>
          <w:p w14:paraId="0BB1FA83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5E41874" w14:textId="1895E2EF" w:rsidR="008C7715" w:rsidRPr="003A3A7C" w:rsidRDefault="00E50C49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24,101</w:t>
            </w:r>
          </w:p>
        </w:tc>
        <w:tc>
          <w:tcPr>
            <w:tcW w:w="270" w:type="dxa"/>
          </w:tcPr>
          <w:p w14:paraId="5A8B0211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1DB1D8B" w14:textId="27778715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44,756</w:t>
            </w:r>
          </w:p>
        </w:tc>
      </w:tr>
      <w:tr w:rsidR="008C7715" w:rsidRPr="003A3A7C" w14:paraId="17FF2E2B" w14:textId="77777777" w:rsidTr="001F0366">
        <w:tc>
          <w:tcPr>
            <w:tcW w:w="3330" w:type="dxa"/>
            <w:shd w:val="clear" w:color="auto" w:fill="auto"/>
          </w:tcPr>
          <w:p w14:paraId="716BFD9F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6EDA4FC" w14:textId="409937FA" w:rsidR="008C7715" w:rsidRPr="003A3A7C" w:rsidRDefault="00632F84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24,302</w:t>
            </w:r>
          </w:p>
        </w:tc>
        <w:tc>
          <w:tcPr>
            <w:tcW w:w="270" w:type="dxa"/>
          </w:tcPr>
          <w:p w14:paraId="75DF4ADC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247C8AB" w14:textId="42FDA496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22,141</w:t>
            </w:r>
          </w:p>
        </w:tc>
        <w:tc>
          <w:tcPr>
            <w:tcW w:w="270" w:type="dxa"/>
          </w:tcPr>
          <w:p w14:paraId="66EA0D94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C17CF37" w14:textId="006D0857" w:rsidR="008C7715" w:rsidRPr="003A3A7C" w:rsidRDefault="00E50C49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12,305</w:t>
            </w:r>
          </w:p>
        </w:tc>
        <w:tc>
          <w:tcPr>
            <w:tcW w:w="270" w:type="dxa"/>
          </w:tcPr>
          <w:p w14:paraId="787552C2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7F4DE41" w14:textId="43DF342E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8,852</w:t>
            </w:r>
          </w:p>
        </w:tc>
      </w:tr>
      <w:tr w:rsidR="008C7715" w:rsidRPr="003A3A7C" w14:paraId="6E114555" w14:textId="77777777" w:rsidTr="001F0366">
        <w:tc>
          <w:tcPr>
            <w:tcW w:w="3330" w:type="dxa"/>
            <w:shd w:val="clear" w:color="auto" w:fill="auto"/>
          </w:tcPr>
          <w:p w14:paraId="339AF732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A0F41" w14:textId="10AB4C53" w:rsidR="008C7715" w:rsidRPr="003A3A7C" w:rsidRDefault="00632F84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6,431</w:t>
            </w:r>
          </w:p>
        </w:tc>
        <w:tc>
          <w:tcPr>
            <w:tcW w:w="270" w:type="dxa"/>
          </w:tcPr>
          <w:p w14:paraId="2BF82581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38720" w14:textId="6CF152ED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0D23B87C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92911" w14:textId="67475D6F" w:rsidR="008C7715" w:rsidRPr="007E7693" w:rsidRDefault="00B17E1D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6,431</w:t>
            </w:r>
          </w:p>
        </w:tc>
        <w:tc>
          <w:tcPr>
            <w:tcW w:w="270" w:type="dxa"/>
          </w:tcPr>
          <w:p w14:paraId="1359379D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B72B9E" w14:textId="3F8D483D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8C7715" w:rsidRPr="003A3A7C" w14:paraId="6EF15EAD" w14:textId="77777777" w:rsidTr="001F0366">
        <w:tc>
          <w:tcPr>
            <w:tcW w:w="3330" w:type="dxa"/>
            <w:shd w:val="clear" w:color="auto" w:fill="auto"/>
          </w:tcPr>
          <w:p w14:paraId="279DAE2A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2F4477" w14:textId="57C56E49" w:rsidR="008C7715" w:rsidRPr="003A3A7C" w:rsidRDefault="00721FC3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135,141</w:t>
            </w:r>
          </w:p>
        </w:tc>
        <w:tc>
          <w:tcPr>
            <w:tcW w:w="270" w:type="dxa"/>
          </w:tcPr>
          <w:p w14:paraId="1B6286D0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DA9D86" w14:textId="1036F304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154,870</w:t>
            </w:r>
          </w:p>
        </w:tc>
        <w:tc>
          <w:tcPr>
            <w:tcW w:w="270" w:type="dxa"/>
          </w:tcPr>
          <w:p w14:paraId="36D9EDDB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86ABAB" w14:textId="0901EEA1" w:rsidR="008C7715" w:rsidRPr="003A3A7C" w:rsidRDefault="00B17E1D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85,</w:t>
            </w:r>
            <w:r w:rsidR="00EA594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0674B968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F98F0A" w14:textId="2285D7A8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99,793</w:t>
            </w:r>
          </w:p>
        </w:tc>
      </w:tr>
      <w:tr w:rsidR="008C7715" w:rsidRPr="003A3A7C" w14:paraId="088F086A" w14:textId="77777777" w:rsidTr="00930B0C">
        <w:tc>
          <w:tcPr>
            <w:tcW w:w="3330" w:type="dxa"/>
            <w:shd w:val="clear" w:color="auto" w:fill="auto"/>
          </w:tcPr>
          <w:p w14:paraId="3CCA1034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2EDC7063" w14:textId="466E2B48" w:rsidR="008C7715" w:rsidRPr="00641868" w:rsidRDefault="00E27E2B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(166)</w:t>
            </w:r>
          </w:p>
        </w:tc>
        <w:tc>
          <w:tcPr>
            <w:tcW w:w="270" w:type="dxa"/>
          </w:tcPr>
          <w:p w14:paraId="59D0431B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6846F7E" w14:textId="03403E79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(553)</w:t>
            </w:r>
          </w:p>
        </w:tc>
        <w:tc>
          <w:tcPr>
            <w:tcW w:w="270" w:type="dxa"/>
          </w:tcPr>
          <w:p w14:paraId="11B60CF8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1C318E" w14:textId="2A2C5A9A" w:rsidR="008C7715" w:rsidRPr="003A3A7C" w:rsidRDefault="00EA5949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highlight w:val="yellow"/>
                <w:cs/>
                <w:lang w:val="en-US"/>
              </w:rPr>
            </w:pPr>
            <w:r w:rsidRPr="00EA5949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24A5D58D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E24E5C2" w14:textId="6CD6662B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(349)</w:t>
            </w:r>
          </w:p>
        </w:tc>
      </w:tr>
      <w:tr w:rsidR="008C7715" w:rsidRPr="003A3A7C" w14:paraId="47A6A7CD" w14:textId="77777777" w:rsidTr="001F0366">
        <w:tc>
          <w:tcPr>
            <w:tcW w:w="3330" w:type="dxa"/>
            <w:shd w:val="clear" w:color="auto" w:fill="auto"/>
          </w:tcPr>
          <w:p w14:paraId="7242822D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6EE2784B" w:rsidR="008C7715" w:rsidRPr="003A3A7C" w:rsidRDefault="00EA3B9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134,975</w:t>
            </w:r>
          </w:p>
        </w:tc>
        <w:tc>
          <w:tcPr>
            <w:tcW w:w="270" w:type="dxa"/>
            <w:shd w:val="clear" w:color="auto" w:fill="auto"/>
          </w:tcPr>
          <w:p w14:paraId="2D77ADC3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45D0B6D0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154,317</w:t>
            </w:r>
          </w:p>
        </w:tc>
        <w:tc>
          <w:tcPr>
            <w:tcW w:w="270" w:type="dxa"/>
            <w:shd w:val="clear" w:color="auto" w:fill="auto"/>
          </w:tcPr>
          <w:p w14:paraId="568C5DBF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0926A8B5" w:rsidR="008C7715" w:rsidRPr="003A3A7C" w:rsidRDefault="000B0243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450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,472</w:t>
            </w:r>
          </w:p>
        </w:tc>
        <w:tc>
          <w:tcPr>
            <w:tcW w:w="270" w:type="dxa"/>
            <w:shd w:val="clear" w:color="auto" w:fill="auto"/>
          </w:tcPr>
          <w:p w14:paraId="1BB21D73" w14:textId="77777777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2B505748" w:rsidR="008C7715" w:rsidRPr="003A3A7C" w:rsidRDefault="008C7715" w:rsidP="008C7715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99,444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</w:t>
      </w:r>
      <w:r w:rsidR="00B538BE">
        <w:rPr>
          <w:rFonts w:ascii="Angsana New" w:hAnsi="Angsana New"/>
          <w:sz w:val="30"/>
          <w:szCs w:val="30"/>
        </w:rPr>
        <w:t>8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346488" w:rsidRPr="008E1326" w14:paraId="2B7A5CA1" w14:textId="77777777" w:rsidTr="003C29B8">
        <w:trPr>
          <w:tblHeader/>
        </w:trPr>
        <w:tc>
          <w:tcPr>
            <w:tcW w:w="2115" w:type="pct"/>
          </w:tcPr>
          <w:p w14:paraId="67743044" w14:textId="77777777" w:rsidR="00346488" w:rsidRPr="008E1326" w:rsidRDefault="0034648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6F6C9FB4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37B806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59B8CEE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488" w:rsidRPr="008E1326" w14:paraId="3A563F2F" w14:textId="77777777" w:rsidTr="003C29B8">
        <w:trPr>
          <w:tblHeader/>
        </w:trPr>
        <w:tc>
          <w:tcPr>
            <w:tcW w:w="2115" w:type="pct"/>
          </w:tcPr>
          <w:p w14:paraId="104061FC" w14:textId="77777777" w:rsidR="00346488" w:rsidRPr="008E1326" w:rsidRDefault="0034648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FBBDB1" w14:textId="52EBECF4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4A8EB2C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52AF7A" w14:textId="2FD3BC83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222D9E0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0D3846" w14:textId="66684FFB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C349D5C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85BAA6" w14:textId="5AD1F9F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46488" w:rsidRPr="008E1326" w14:paraId="29466D3F" w14:textId="77777777" w:rsidTr="003C29B8">
        <w:trPr>
          <w:trHeight w:val="209"/>
          <w:tblHeader/>
        </w:trPr>
        <w:tc>
          <w:tcPr>
            <w:tcW w:w="2115" w:type="pct"/>
          </w:tcPr>
          <w:p w14:paraId="19C2AF7D" w14:textId="77777777" w:rsidR="00346488" w:rsidRPr="008E1326" w:rsidRDefault="0034648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5CD317D7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6488" w:rsidRPr="008E1326" w14:paraId="69CCD2A1" w14:textId="77777777" w:rsidTr="003C29B8">
        <w:tc>
          <w:tcPr>
            <w:tcW w:w="2115" w:type="pct"/>
          </w:tcPr>
          <w:p w14:paraId="0DD9D112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กลับรายการผลขาดทุนด้านเครดิตที่คาดว่าจะเกิดขึ้นของลูกหนี้การค้า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591" w:type="pct"/>
          </w:tcPr>
          <w:p w14:paraId="78366871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51AD23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A6BFBBF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BA594AB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4A454C7F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F947F06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ED9EFAE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7715" w:rsidRPr="008E1326" w14:paraId="1F78C35C" w14:textId="77777777" w:rsidTr="006E3CF2">
        <w:tc>
          <w:tcPr>
            <w:tcW w:w="2115" w:type="pct"/>
          </w:tcPr>
          <w:p w14:paraId="71B96452" w14:textId="130F35C1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04A84F6" w14:textId="65880972" w:rsidR="008C7715" w:rsidRPr="008E1326" w:rsidRDefault="008724D3" w:rsidP="00872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(387)</w:t>
            </w:r>
          </w:p>
        </w:tc>
        <w:tc>
          <w:tcPr>
            <w:tcW w:w="148" w:type="pct"/>
          </w:tcPr>
          <w:p w14:paraId="75DBD636" w14:textId="77777777" w:rsidR="008C7715" w:rsidRPr="008E1326" w:rsidRDefault="008C7715" w:rsidP="008C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0DB5D7C5" w14:textId="7DE5B4BA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0" w:hanging="18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148" w:type="pct"/>
            <w:vAlign w:val="bottom"/>
          </w:tcPr>
          <w:p w14:paraId="142367AD" w14:textId="77777777" w:rsidR="008C7715" w:rsidRPr="008E1326" w:rsidRDefault="008C7715" w:rsidP="008C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2D4D19C9" w14:textId="4C468F85" w:rsidR="008C7715" w:rsidRPr="008E1326" w:rsidRDefault="008724D3" w:rsidP="008C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(349)</w:t>
            </w:r>
          </w:p>
        </w:tc>
        <w:tc>
          <w:tcPr>
            <w:tcW w:w="148" w:type="pct"/>
            <w:vAlign w:val="bottom"/>
          </w:tcPr>
          <w:p w14:paraId="01E307DE" w14:textId="77777777" w:rsidR="008C7715" w:rsidRPr="008E1326" w:rsidRDefault="008C7715" w:rsidP="008C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DB18CF0" w14:textId="66E2CC98" w:rsidR="008C7715" w:rsidRPr="008E1326" w:rsidRDefault="008C7715" w:rsidP="008C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</w:tr>
    </w:tbl>
    <w:p w14:paraId="42D54A46" w14:textId="77777777" w:rsidR="00864290" w:rsidRDefault="00864290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7B167F" w14:textId="50F42FA9" w:rsidR="00A56AA5" w:rsidRPr="00010756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8280FAD" w14:textId="2027A707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270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6CDDF01E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9D954DA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29B2EAA7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33393B4F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715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6FA1FD6D" w:rsidR="008C7715" w:rsidRPr="00F1598F" w:rsidRDefault="008C7715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42744AF7" w14:textId="77777777" w:rsidR="008C7715" w:rsidRPr="00F1598F" w:rsidRDefault="008C7715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8C7715" w:rsidRPr="00F1598F" w:rsidRDefault="008C7715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715" w:rsidRPr="00F1598F" w14:paraId="22F657FB" w14:textId="77777777" w:rsidTr="001F0366">
        <w:trPr>
          <w:cantSplit/>
        </w:trPr>
        <w:tc>
          <w:tcPr>
            <w:tcW w:w="2512" w:type="dxa"/>
            <w:hideMark/>
          </w:tcPr>
          <w:p w14:paraId="71F9CDAD" w14:textId="731E58FB" w:rsidR="008C7715" w:rsidRPr="00F1598F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8C7715" w:rsidRPr="00F1598F" w:rsidRDefault="008C7715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74626C26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8C7715" w:rsidRPr="00F1598F" w:rsidRDefault="008C7715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21D76308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7B5D30B1" w:rsidR="008C7715" w:rsidRPr="00F1598F" w:rsidRDefault="002B7554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89,221</w:t>
            </w:r>
          </w:p>
        </w:tc>
        <w:tc>
          <w:tcPr>
            <w:tcW w:w="270" w:type="dxa"/>
          </w:tcPr>
          <w:p w14:paraId="2CAD2F7D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4A58972E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82,519</w:t>
            </w:r>
          </w:p>
        </w:tc>
      </w:tr>
      <w:tr w:rsidR="008C7715" w:rsidRPr="00F1598F" w14:paraId="1AC9ACCF" w14:textId="77777777" w:rsidTr="0091112F">
        <w:trPr>
          <w:cantSplit/>
        </w:trPr>
        <w:tc>
          <w:tcPr>
            <w:tcW w:w="2512" w:type="dxa"/>
          </w:tcPr>
          <w:p w14:paraId="1BFDA7B3" w14:textId="50544ED2" w:rsidR="008C7715" w:rsidRPr="00F1598F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6D173955" w14:textId="4D60AB0D" w:rsidR="008C7715" w:rsidRPr="00F1598F" w:rsidRDefault="008C7715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7EDBEBFB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3E1D9" w14:textId="77777777" w:rsidR="008C7715" w:rsidRPr="00F1598F" w:rsidRDefault="008C7715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C081E" w14:textId="55320D85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28E8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8E4D76" w14:textId="53FBDAA6" w:rsidR="008C7715" w:rsidRPr="00F1598F" w:rsidRDefault="008E0CF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2B7554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773E6109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5F03A807" w:rsidR="008C7715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7715" w:rsidRPr="00F1598F" w14:paraId="06048546" w14:textId="77777777" w:rsidTr="0091112F">
        <w:trPr>
          <w:cantSplit/>
        </w:trPr>
        <w:tc>
          <w:tcPr>
            <w:tcW w:w="2512" w:type="dxa"/>
          </w:tcPr>
          <w:p w14:paraId="63A99090" w14:textId="7D3F6CCF" w:rsidR="008C7715" w:rsidRPr="007A3427" w:rsidRDefault="008C7715" w:rsidP="008C771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8C7715" w:rsidRDefault="008C7715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55F8F7E4" w:rsidR="008C7715" w:rsidRPr="00C2497A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2D7D6" w14:textId="77777777" w:rsidR="008C7715" w:rsidRPr="0091112F" w:rsidRDefault="008C7715" w:rsidP="008C77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EF31A" w14:textId="51A45BBC" w:rsidR="008C7715" w:rsidRPr="002A40F8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0F56D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7C8A37A9" w:rsidR="008C7715" w:rsidRPr="0091112F" w:rsidRDefault="00BD3B36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111,497</w:t>
            </w:r>
          </w:p>
        </w:tc>
        <w:tc>
          <w:tcPr>
            <w:tcW w:w="270" w:type="dxa"/>
          </w:tcPr>
          <w:p w14:paraId="526A4FCA" w14:textId="77777777" w:rsidR="008C7715" w:rsidRPr="0091112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43AC9880" w:rsidR="008C7715" w:rsidRPr="0091112F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8F64039" w14:textId="77777777" w:rsidR="00A56AA5" w:rsidRPr="0091112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34F1BD4" w14:textId="10B9A636" w:rsidR="007713E1" w:rsidRPr="008E1326" w:rsidRDefault="007713E1" w:rsidP="00771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8E1326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8C771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991C6E">
        <w:rPr>
          <w:rFonts w:asciiTheme="majorBidi" w:hAnsiTheme="majorBidi" w:cstheme="majorBidi"/>
          <w:sz w:val="30"/>
          <w:szCs w:val="30"/>
        </w:rPr>
        <w:t>30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8C771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F35F46" w14:textId="77777777" w:rsidR="007713E1" w:rsidRPr="000A4D8B" w:rsidRDefault="007713E1" w:rsidP="00771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8E1326" w14:paraId="408A91CC" w14:textId="77777777" w:rsidTr="003C29B8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8E1326" w14:paraId="16D5C94A" w14:textId="77777777" w:rsidTr="003C29B8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59F712EE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771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713E1" w:rsidRPr="008E1326" w14:paraId="67DA2F33" w14:textId="77777777" w:rsidTr="003C29B8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8E1326" w14:paraId="6062117F" w14:textId="77777777" w:rsidTr="003C29B8">
        <w:tc>
          <w:tcPr>
            <w:tcW w:w="3087" w:type="dxa"/>
            <w:vAlign w:val="bottom"/>
          </w:tcPr>
          <w:p w14:paraId="3851B748" w14:textId="7609B49F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13E1" w:rsidRPr="008E1326" w14:paraId="29E9C0AC" w14:textId="77777777" w:rsidTr="003C29B8">
        <w:tc>
          <w:tcPr>
            <w:tcW w:w="3087" w:type="dxa"/>
          </w:tcPr>
          <w:p w14:paraId="2D462A7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5CA6"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405CAF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B3D0E6" w14:textId="2C35790B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82,624</w:t>
            </w:r>
          </w:p>
        </w:tc>
        <w:tc>
          <w:tcPr>
            <w:tcW w:w="236" w:type="dxa"/>
          </w:tcPr>
          <w:p w14:paraId="1361DF3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BD551D" w14:textId="459484C4" w:rsidR="007713E1" w:rsidRPr="008E1326" w:rsidRDefault="007B5673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35,725</w:t>
            </w:r>
          </w:p>
        </w:tc>
        <w:tc>
          <w:tcPr>
            <w:tcW w:w="237" w:type="dxa"/>
          </w:tcPr>
          <w:p w14:paraId="7677175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1C774B1" w14:textId="68C0DF72" w:rsidR="007713E1" w:rsidRPr="008E1326" w:rsidRDefault="006365A7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(6,80</w:t>
            </w:r>
            <w:r w:rsidR="00C4435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D48F8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54931717" w14:textId="0847AA85" w:rsidR="007713E1" w:rsidRPr="008E1326" w:rsidRDefault="00020717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111,54</w:t>
            </w:r>
            <w:r w:rsidR="00294DF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713E1" w:rsidRPr="008E1326" w14:paraId="4E445330" w14:textId="77777777" w:rsidTr="003C29B8">
        <w:tc>
          <w:tcPr>
            <w:tcW w:w="3087" w:type="dxa"/>
          </w:tcPr>
          <w:p w14:paraId="07914ED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38F5FA" w14:textId="128BC1C7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82,624</w:t>
            </w:r>
          </w:p>
        </w:tc>
        <w:tc>
          <w:tcPr>
            <w:tcW w:w="236" w:type="dxa"/>
          </w:tcPr>
          <w:p w14:paraId="3F41527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80630A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84FC5D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78D24E2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C39B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6B0F8A94" w14:textId="0E2DA35A" w:rsidR="007713E1" w:rsidRPr="008E1326" w:rsidRDefault="00020717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111,54</w:t>
            </w:r>
            <w:r w:rsidR="00294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713E1" w:rsidRPr="008E1326" w14:paraId="6E5864D9" w14:textId="77777777" w:rsidTr="003C29B8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7713E1" w:rsidRPr="008E1326" w:rsidRDefault="007713E1" w:rsidP="000A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86429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1E916D1" w14:textId="77777777" w:rsidR="00864290" w:rsidRDefault="00864290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32D70" w14:textId="24E0DF73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  <w:tc>
          <w:tcPr>
            <w:tcW w:w="236" w:type="dxa"/>
          </w:tcPr>
          <w:p w14:paraId="0653095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9923E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03D0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D6C428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1C4C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A4D998D" w14:textId="77777777" w:rsidR="00864290" w:rsidRDefault="00864290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280BC5" w14:textId="461D3A2D" w:rsidR="007713E1" w:rsidRPr="008E1326" w:rsidRDefault="00FC16B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47D3">
              <w:rPr>
                <w:rFonts w:asciiTheme="majorBidi" w:hAnsiTheme="majorBidi" w:cstheme="majorBidi"/>
                <w:sz w:val="30"/>
                <w:szCs w:val="30"/>
              </w:rPr>
              <w:t>45)</w:t>
            </w:r>
          </w:p>
        </w:tc>
      </w:tr>
      <w:tr w:rsidR="007713E1" w:rsidRPr="008E1326" w14:paraId="109C1F73" w14:textId="77777777" w:rsidTr="003C29B8">
        <w:tc>
          <w:tcPr>
            <w:tcW w:w="3087" w:type="dxa"/>
          </w:tcPr>
          <w:p w14:paraId="5021C26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1104D6F" w14:textId="454958EC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82,519</w:t>
            </w:r>
          </w:p>
        </w:tc>
        <w:tc>
          <w:tcPr>
            <w:tcW w:w="236" w:type="dxa"/>
          </w:tcPr>
          <w:p w14:paraId="59775CC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3067F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111E6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2C7838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0D711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B76B4C" w14:textId="240895EB" w:rsidR="007713E1" w:rsidRPr="008E1326" w:rsidRDefault="00E4331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111,49</w:t>
            </w:r>
            <w:r w:rsidR="00C44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713E1" w:rsidRPr="008E1326" w14:paraId="618A978E" w14:textId="77777777" w:rsidTr="003C29B8">
        <w:tc>
          <w:tcPr>
            <w:tcW w:w="3087" w:type="dxa"/>
            <w:vAlign w:val="bottom"/>
          </w:tcPr>
          <w:p w14:paraId="5A057910" w14:textId="77777777" w:rsidR="00C2497A" w:rsidRPr="000A4D8B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ja-JP"/>
              </w:rPr>
            </w:pPr>
          </w:p>
          <w:p w14:paraId="196A8D42" w14:textId="29E53A9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09" w:type="dxa"/>
            <w:vAlign w:val="bottom"/>
          </w:tcPr>
          <w:p w14:paraId="27B9DC2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31362E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EB8C5D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7715" w:rsidRPr="008E1326" w14:paraId="4D22EE2D" w14:textId="77777777" w:rsidTr="003C29B8">
        <w:tc>
          <w:tcPr>
            <w:tcW w:w="3087" w:type="dxa"/>
          </w:tcPr>
          <w:p w14:paraId="1CE5033F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3D55DB82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D2D42F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3022CD44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2297A67" w14:textId="5F9671F8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10,429</w:t>
            </w:r>
          </w:p>
        </w:tc>
        <w:tc>
          <w:tcPr>
            <w:tcW w:w="237" w:type="dxa"/>
          </w:tcPr>
          <w:p w14:paraId="4C498CF2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CB0FD5A" w14:textId="5944D0DF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(50,053)</w:t>
            </w:r>
          </w:p>
        </w:tc>
        <w:tc>
          <w:tcPr>
            <w:tcW w:w="236" w:type="dxa"/>
          </w:tcPr>
          <w:p w14:paraId="6CF42C93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6E5EFD29" w14:textId="6EAB273E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93,179</w:t>
            </w:r>
          </w:p>
        </w:tc>
      </w:tr>
      <w:tr w:rsidR="008C7715" w:rsidRPr="008E1326" w14:paraId="508FB2A4" w14:textId="77777777" w:rsidTr="003C29B8">
        <w:tc>
          <w:tcPr>
            <w:tcW w:w="3087" w:type="dxa"/>
          </w:tcPr>
          <w:p w14:paraId="50181DEC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E4CD1E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7F9DDF85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694F989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35DF4C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C46158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734D3" w14:textId="77777777" w:rsidR="008C7715" w:rsidRPr="008E1326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41263EA" w14:textId="48FA7626" w:rsidR="008C7715" w:rsidRPr="008C7715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93,179</w:t>
            </w:r>
          </w:p>
        </w:tc>
      </w:tr>
      <w:tr w:rsidR="00864290" w:rsidRPr="008E1326" w14:paraId="498A64D6" w14:textId="77777777" w:rsidTr="003C29B8">
        <w:trPr>
          <w:gridAfter w:val="1"/>
          <w:wAfter w:w="6" w:type="dxa"/>
        </w:trPr>
        <w:tc>
          <w:tcPr>
            <w:tcW w:w="3087" w:type="dxa"/>
          </w:tcPr>
          <w:p w14:paraId="33C524FB" w14:textId="533CC29B" w:rsidR="00864290" w:rsidRPr="008E1326" w:rsidRDefault="00864290" w:rsidP="000A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C34C8D5" w14:textId="77777777" w:rsidR="00864290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7FD63" w14:textId="3E08A1D2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40BFD8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E0C8521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5C1DA7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5EA6144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A24020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7BACC1E" w14:textId="77777777" w:rsidR="00864290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2DDF9" w14:textId="40098186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4290" w:rsidRPr="008E1326" w14:paraId="2FA7B2F9" w14:textId="77777777" w:rsidTr="003C29B8">
        <w:tc>
          <w:tcPr>
            <w:tcW w:w="3087" w:type="dxa"/>
          </w:tcPr>
          <w:p w14:paraId="5D4B353D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EFDA588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33C4116C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3DD2CDC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0EB87B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C8283D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C9909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479EE6" w14:textId="579581F2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93,061</w:t>
            </w:r>
          </w:p>
        </w:tc>
      </w:tr>
    </w:tbl>
    <w:p w14:paraId="42016EF5" w14:textId="4C0A747C" w:rsidR="007713E1" w:rsidRPr="000A4D8B" w:rsidRDefault="007713E1" w:rsidP="00771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1"/>
        <w:gridCol w:w="273"/>
        <w:gridCol w:w="1082"/>
        <w:gridCol w:w="272"/>
        <w:gridCol w:w="1170"/>
        <w:gridCol w:w="274"/>
        <w:gridCol w:w="1348"/>
      </w:tblGrid>
      <w:tr w:rsidR="007713E1" w:rsidRPr="008E1326" w14:paraId="101F15DD" w14:textId="77777777" w:rsidTr="003C29B8">
        <w:trPr>
          <w:tblHeader/>
        </w:trPr>
        <w:tc>
          <w:tcPr>
            <w:tcW w:w="2005" w:type="pct"/>
          </w:tcPr>
          <w:p w14:paraId="7643217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C2497A">
        <w:trPr>
          <w:tblHeader/>
        </w:trPr>
        <w:tc>
          <w:tcPr>
            <w:tcW w:w="2005" w:type="pct"/>
          </w:tcPr>
          <w:p w14:paraId="13966F8B" w14:textId="77777777" w:rsidR="00C2497A" w:rsidRPr="008E1326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D41DA13" w14:textId="1E8E7BF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1D4C222E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482A8E" w14:textId="2EBB07E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38FB8B5" w14:textId="61AB760A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713E1" w:rsidRPr="008E1326" w14:paraId="7BF04A0A" w14:textId="77777777" w:rsidTr="003C29B8">
        <w:trPr>
          <w:trHeight w:val="209"/>
          <w:tblHeader/>
        </w:trPr>
        <w:tc>
          <w:tcPr>
            <w:tcW w:w="2005" w:type="pct"/>
          </w:tcPr>
          <w:p w14:paraId="786DCD7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13E1" w:rsidRPr="008E1326" w14:paraId="018FB8B5" w14:textId="77777777" w:rsidTr="00C2497A">
        <w:tc>
          <w:tcPr>
            <w:tcW w:w="2005" w:type="pct"/>
          </w:tcPr>
          <w:p w14:paraId="1EF02827" w14:textId="2C539C94" w:rsidR="007713E1" w:rsidRPr="008E1326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  <w:r w:rsidR="007713E1" w:rsidRPr="008E132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8C771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7713E1" w:rsidRPr="008E132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713E1"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="007713E1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771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E411DD5" w14:textId="77777777" w:rsidR="007713E1" w:rsidRPr="008E1326" w:rsidRDefault="007713E1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26107" w14:textId="77777777" w:rsidR="007713E1" w:rsidRPr="008E1326" w:rsidRDefault="007713E1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8F10BB4" w14:textId="77777777" w:rsidR="007713E1" w:rsidRPr="008E1326" w:rsidRDefault="007713E1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25AE124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37BF986" w14:textId="2CCDBDDF" w:rsidR="007713E1" w:rsidRPr="008E1326" w:rsidRDefault="00C22F89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4EF4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6203C2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5DB19AE2" w14:textId="700B33E7" w:rsidR="007713E1" w:rsidRPr="008E1326" w:rsidRDefault="007713E1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8C7715">
              <w:rPr>
                <w:rFonts w:ascii="Angsana New" w:hAnsi="Angsana New"/>
                <w:sz w:val="30"/>
                <w:szCs w:val="30"/>
              </w:rPr>
              <w:t>152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1BACB9E" w14:textId="77777777" w:rsidR="007713E1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098"/>
        <w:gridCol w:w="270"/>
        <w:gridCol w:w="1081"/>
        <w:gridCol w:w="270"/>
        <w:gridCol w:w="1170"/>
        <w:gridCol w:w="270"/>
        <w:gridCol w:w="1260"/>
      </w:tblGrid>
      <w:tr w:rsidR="00562CEB" w:rsidRPr="00F1598F" w14:paraId="20045665" w14:textId="77777777" w:rsidTr="00C2497A">
        <w:trPr>
          <w:cantSplit/>
          <w:tblHeader/>
        </w:trPr>
        <w:tc>
          <w:tcPr>
            <w:tcW w:w="6157" w:type="dxa"/>
            <w:gridSpan w:val="4"/>
          </w:tcPr>
          <w:p w14:paraId="50BEF3B0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</w:rPr>
              <w:br w:type="column"/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F1598F" w:rsidRDefault="00562CEB" w:rsidP="00A9166C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A3E7E6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F1598F" w14:paraId="7F2669C7" w14:textId="77777777" w:rsidTr="007713E1">
        <w:trPr>
          <w:cantSplit/>
          <w:tblHeader/>
        </w:trPr>
        <w:tc>
          <w:tcPr>
            <w:tcW w:w="3708" w:type="dxa"/>
          </w:tcPr>
          <w:p w14:paraId="617333A3" w14:textId="77777777" w:rsidR="00562CEB" w:rsidRPr="00F1598F" w:rsidRDefault="00562CEB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9" w:type="dxa"/>
            <w:gridSpan w:val="3"/>
          </w:tcPr>
          <w:p w14:paraId="1B90D0FB" w14:textId="77777777" w:rsidR="00562CEB" w:rsidRPr="00F1598F" w:rsidRDefault="00562CEB" w:rsidP="00A9166C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F1598F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1D2CD9A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14E" w:rsidRPr="00F1598F" w14:paraId="68A36C5B" w14:textId="77777777" w:rsidTr="007713E1">
        <w:trPr>
          <w:cantSplit/>
          <w:tblHeader/>
        </w:trPr>
        <w:tc>
          <w:tcPr>
            <w:tcW w:w="3708" w:type="dxa"/>
          </w:tcPr>
          <w:p w14:paraId="7FB4F984" w14:textId="77777777" w:rsidR="00CA614E" w:rsidRPr="00F1598F" w:rsidRDefault="00CA614E" w:rsidP="00CA614E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1E7BB219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9D78D73" w14:textId="77777777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5A7235" w14:textId="322CF97C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6320E221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BBD8EE" w14:textId="77777777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E0C1B" w14:textId="49876EF0" w:rsidR="00CA614E" w:rsidRPr="00F1598F" w:rsidRDefault="00CA614E" w:rsidP="00CA6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A614E" w:rsidRPr="00F1598F" w14:paraId="29341F84" w14:textId="77777777" w:rsidTr="007713E1">
        <w:trPr>
          <w:cantSplit/>
          <w:tblHeader/>
        </w:trPr>
        <w:tc>
          <w:tcPr>
            <w:tcW w:w="3708" w:type="dxa"/>
          </w:tcPr>
          <w:p w14:paraId="6080C556" w14:textId="77777777" w:rsidR="00CA614E" w:rsidRPr="00F1598F" w:rsidRDefault="00CA614E" w:rsidP="00CA614E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04570325" w:rsidR="00CA614E" w:rsidRPr="00F1598F" w:rsidRDefault="00CA614E" w:rsidP="00CA614E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AA3150" w14:textId="77777777" w:rsidR="00CA614E" w:rsidRPr="00F1598F" w:rsidRDefault="00CA614E" w:rsidP="00CA614E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1A3289C1" w14:textId="05B2CAE5" w:rsidR="00CA614E" w:rsidRPr="00F1598F" w:rsidRDefault="00CA614E" w:rsidP="00CA614E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FDB73BA" w14:textId="77777777" w:rsidR="00CA614E" w:rsidRPr="00F1598F" w:rsidRDefault="00CA614E" w:rsidP="00CA614E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349D6158" w:rsidR="00CA614E" w:rsidRPr="00F1598F" w:rsidRDefault="00CA614E" w:rsidP="00CA614E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5929058" w14:textId="77777777" w:rsidR="00CA614E" w:rsidRPr="00F1598F" w:rsidRDefault="00CA614E" w:rsidP="00CA614E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2B87381" w14:textId="2CF7C979" w:rsidR="00CA614E" w:rsidRPr="00F1598F" w:rsidRDefault="00CA614E" w:rsidP="00CA614E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CA614E" w:rsidRPr="00F1598F" w14:paraId="4E1EE326" w14:textId="77777777" w:rsidTr="007713E1">
        <w:trPr>
          <w:cantSplit/>
          <w:tblHeader/>
        </w:trPr>
        <w:tc>
          <w:tcPr>
            <w:tcW w:w="3708" w:type="dxa"/>
          </w:tcPr>
          <w:p w14:paraId="4FA9C3F9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7"/>
          </w:tcPr>
          <w:p w14:paraId="3ED00A10" w14:textId="77777777" w:rsidR="00CA614E" w:rsidRPr="00F1598F" w:rsidRDefault="00CA614E" w:rsidP="00CA614E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14E" w:rsidRPr="00F1598F" w14:paraId="14C6A4BB" w14:textId="77777777" w:rsidTr="007713E1">
        <w:trPr>
          <w:cantSplit/>
        </w:trPr>
        <w:tc>
          <w:tcPr>
            <w:tcW w:w="3708" w:type="dxa"/>
          </w:tcPr>
          <w:p w14:paraId="11FD12C2" w14:textId="77777777" w:rsidR="00CA614E" w:rsidRPr="00F1598F" w:rsidRDefault="00CA614E" w:rsidP="00CA614E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33D54F83" w:rsidR="00CA614E" w:rsidRPr="00AA10ED" w:rsidRDefault="00E46681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458C6C" w14:textId="3416C0EB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3591BF16" w:rsidR="00CA614E" w:rsidRPr="00F1598F" w:rsidRDefault="00653C42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6,834</w:t>
            </w:r>
          </w:p>
        </w:tc>
        <w:tc>
          <w:tcPr>
            <w:tcW w:w="270" w:type="dxa"/>
          </w:tcPr>
          <w:p w14:paraId="39D4BB91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2C8A69" w14:textId="5741EFC8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6,311</w:t>
            </w:r>
          </w:p>
        </w:tc>
      </w:tr>
      <w:tr w:rsidR="00CA614E" w:rsidRPr="00F1598F" w14:paraId="39A4CDD0" w14:textId="77777777" w:rsidTr="007713E1">
        <w:trPr>
          <w:cantSplit/>
          <w:trHeight w:val="389"/>
        </w:trPr>
        <w:tc>
          <w:tcPr>
            <w:tcW w:w="3708" w:type="dxa"/>
          </w:tcPr>
          <w:p w14:paraId="23AA5175" w14:textId="7518D40A" w:rsidR="00CA614E" w:rsidRPr="00F1598F" w:rsidRDefault="00CA614E" w:rsidP="00CA614E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7DAC3AD1" w:rsidR="00CA614E" w:rsidRPr="00AA10ED" w:rsidRDefault="000C03A9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10E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22E32F6A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9EB19B" w14:textId="0F157D26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499643A6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B659CD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63102E58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0A3B2A5F" w:rsidR="00CA614E" w:rsidRPr="00F1598F" w:rsidRDefault="00597249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270" w:type="dxa"/>
          </w:tcPr>
          <w:p w14:paraId="60477B4D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523415" w14:textId="59FA1DCD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14,470</w:t>
            </w:r>
          </w:p>
        </w:tc>
      </w:tr>
      <w:tr w:rsidR="00CA614E" w:rsidRPr="00F1598F" w14:paraId="2A590D28" w14:textId="77777777" w:rsidTr="007713E1">
        <w:trPr>
          <w:cantSplit/>
          <w:trHeight w:val="389"/>
        </w:trPr>
        <w:tc>
          <w:tcPr>
            <w:tcW w:w="3708" w:type="dxa"/>
          </w:tcPr>
          <w:p w14:paraId="027889A5" w14:textId="77777777" w:rsidR="00CA614E" w:rsidRPr="00F1598F" w:rsidRDefault="00CA614E" w:rsidP="00CA614E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33953083" w:rsidR="00CA614E" w:rsidRPr="00AA10ED" w:rsidRDefault="00E46681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2ADCE259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2217E6E9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14,516</w:t>
            </w:r>
          </w:p>
        </w:tc>
        <w:tc>
          <w:tcPr>
            <w:tcW w:w="270" w:type="dxa"/>
          </w:tcPr>
          <w:p w14:paraId="2D9F9B6F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13D97F58" w:rsidR="00CA614E" w:rsidRPr="00F1598F" w:rsidRDefault="00597249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8,051</w:t>
            </w:r>
          </w:p>
        </w:tc>
        <w:tc>
          <w:tcPr>
            <w:tcW w:w="270" w:type="dxa"/>
          </w:tcPr>
          <w:p w14:paraId="227AD5B9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65ED9A" w14:textId="64DDB5A4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20,781</w:t>
            </w:r>
          </w:p>
        </w:tc>
      </w:tr>
    </w:tbl>
    <w:p w14:paraId="2CEA50BF" w14:textId="7124B036" w:rsidR="007713E1" w:rsidRDefault="007713E1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</w:pPr>
    </w:p>
    <w:p w14:paraId="3B68DC14" w14:textId="4E584F62" w:rsidR="00757623" w:rsidRPr="00010756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010756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DB68833" w14:textId="7E9175C1" w:rsid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91C6E">
        <w:rPr>
          <w:rFonts w:asciiTheme="majorBidi" w:hAnsiTheme="majorBidi" w:cstheme="majorBidi"/>
          <w:sz w:val="30"/>
          <w:szCs w:val="30"/>
        </w:rPr>
        <w:t>30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7A3ED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9BD8BC3" w14:textId="77777777" w:rsidR="00C2497A" w:rsidRPr="00010756" w:rsidRDefault="00C2497A" w:rsidP="00C2497A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78384" w14:textId="33B0EA1C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เพื่อใช้ในการดำเนินงานสำหรับการจอดรถขนส่งมวลชน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44104D">
        <w:rPr>
          <w:rFonts w:asciiTheme="majorBidi" w:hAnsiTheme="majorBidi" w:cstheme="majorBidi"/>
          <w:sz w:val="30"/>
          <w:szCs w:val="30"/>
          <w:cs/>
        </w:rPr>
        <w:t>ในเดือนกุมภาพันธ์</w:t>
      </w:r>
      <w:r w:rsidRPr="0044104D">
        <w:rPr>
          <w:rFonts w:asciiTheme="majorBidi" w:hAnsiTheme="majorBidi" w:cstheme="majorBidi"/>
          <w:sz w:val="30"/>
          <w:szCs w:val="30"/>
        </w:rPr>
        <w:t xml:space="preserve"> 2565</w:t>
      </w:r>
      <w:r w:rsidRPr="2743F5D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>
        <w:rPr>
          <w:rFonts w:asciiTheme="majorBidi" w:hAnsiTheme="majorBidi" w:cstheme="majorBidi" w:hint="cs"/>
          <w:sz w:val="30"/>
          <w:szCs w:val="30"/>
          <w:cs/>
        </w:rPr>
        <w:t>ต่ออายุ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สัญญาได้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จนกว่าจะมีฝ่ายใดฝ่ายหนึ่งบอกเลิกเป็นลายลักษณ์อักษร</w:t>
      </w:r>
    </w:p>
    <w:p w14:paraId="206D5827" w14:textId="77777777" w:rsidR="00C2497A" w:rsidRPr="00010756" w:rsidRDefault="00C2497A" w:rsidP="00C2497A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010756" w:rsidRDefault="00C2497A" w:rsidP="00C2497A">
      <w:pPr>
        <w:pStyle w:val="ListParagraph"/>
        <w:ind w:left="900"/>
        <w:rPr>
          <w:rFonts w:asciiTheme="majorBidi" w:hAnsiTheme="majorBidi" w:cstheme="majorBidi"/>
          <w:sz w:val="20"/>
          <w:szCs w:val="20"/>
          <w:cs/>
        </w:rPr>
      </w:pPr>
    </w:p>
    <w:p w14:paraId="0D1CD77B" w14:textId="3F79E8BB" w:rsidR="00C2497A" w:rsidRPr="004931B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931B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4931B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4931B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4931B7">
        <w:rPr>
          <w:rFonts w:asciiTheme="majorBidi" w:hAnsiTheme="majorBidi" w:cstheme="majorBidi"/>
          <w:sz w:val="30"/>
          <w:szCs w:val="30"/>
        </w:rPr>
        <w:t xml:space="preserve">4 </w:t>
      </w:r>
      <w:r w:rsidRPr="004931B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4931B7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4931B7">
        <w:rPr>
          <w:rFonts w:asciiTheme="majorBidi" w:hAnsiTheme="majorBidi" w:cstheme="majorBidi"/>
          <w:sz w:val="30"/>
          <w:szCs w:val="30"/>
        </w:rPr>
        <w:t xml:space="preserve"> 2565</w:t>
      </w:r>
      <w:r w:rsidR="002021CA" w:rsidRPr="004931B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4931B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021CA" w:rsidRPr="004931B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4931B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="002021CA" w:rsidRPr="004931B7">
        <w:rPr>
          <w:rFonts w:asciiTheme="majorBidi" w:hAnsiTheme="majorBidi" w:cstheme="majorBidi"/>
          <w:sz w:val="30"/>
          <w:szCs w:val="30"/>
        </w:rPr>
        <w:t xml:space="preserve">3 </w:t>
      </w:r>
      <w:r w:rsidR="002021CA" w:rsidRPr="004931B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4931B7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="002021CA" w:rsidRPr="004931B7">
        <w:rPr>
          <w:rFonts w:asciiTheme="majorBidi" w:hAnsiTheme="majorBidi" w:cstheme="majorBidi"/>
          <w:sz w:val="30"/>
          <w:szCs w:val="30"/>
        </w:rPr>
        <w:t>2568</w:t>
      </w:r>
    </w:p>
    <w:p w14:paraId="26834541" w14:textId="77777777" w:rsidR="00C2497A" w:rsidRPr="00585500" w:rsidRDefault="00C2497A" w:rsidP="00C2497A">
      <w:pPr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B528341" w14:textId="65BA184B" w:rsidR="00C2497A" w:rsidRPr="000A4D8B" w:rsidRDefault="00C2497A" w:rsidP="000A4D8B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181DCF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181DCF">
        <w:rPr>
          <w:rFonts w:asciiTheme="majorBidi" w:hAnsiTheme="majorBidi" w:cstheme="majorBidi"/>
          <w:sz w:val="30"/>
          <w:szCs w:val="30"/>
        </w:rPr>
        <w:t xml:space="preserve">3 </w:t>
      </w:r>
      <w:r w:rsidRPr="00181DCF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181DCF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181DCF">
        <w:rPr>
          <w:rFonts w:asciiTheme="majorBidi" w:hAnsiTheme="majorBidi" w:cstheme="majorBidi"/>
          <w:sz w:val="30"/>
          <w:szCs w:val="30"/>
        </w:rPr>
        <w:t xml:space="preserve"> 2564</w:t>
      </w:r>
      <w:r w:rsidRPr="00181DCF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181DCF">
        <w:rPr>
          <w:rFonts w:asciiTheme="majorBidi" w:hAnsiTheme="majorBidi" w:cstheme="majorBidi"/>
          <w:sz w:val="30"/>
          <w:szCs w:val="30"/>
        </w:rPr>
        <w:t xml:space="preserve"> </w:t>
      </w:r>
      <w:r w:rsidRPr="00181DC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Pr="00181DCF">
        <w:rPr>
          <w:rFonts w:asciiTheme="majorBidi" w:hAnsiTheme="majorBidi" w:cstheme="majorBidi"/>
          <w:sz w:val="30"/>
          <w:szCs w:val="30"/>
        </w:rPr>
        <w:t xml:space="preserve">4 </w:t>
      </w:r>
      <w:r w:rsidRPr="00181DCF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Pr="00181DCF">
        <w:rPr>
          <w:rFonts w:asciiTheme="majorBidi" w:hAnsiTheme="majorBidi" w:cstheme="majorBidi" w:hint="cs"/>
          <w:sz w:val="30"/>
          <w:szCs w:val="30"/>
          <w:cs/>
        </w:rPr>
        <w:t xml:space="preserve">ในเดือนธันวาคม </w:t>
      </w:r>
      <w:r w:rsidRPr="00181DCF">
        <w:rPr>
          <w:rFonts w:asciiTheme="majorBidi" w:hAnsiTheme="majorBidi" w:cstheme="majorBidi"/>
          <w:sz w:val="30"/>
          <w:szCs w:val="30"/>
        </w:rPr>
        <w:t>2568</w:t>
      </w:r>
    </w:p>
    <w:p w14:paraId="57824B4C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บริษัทมีสัญญาจ้างบริหารจัดการกับบริษัทย่อย โดยจะให้บริการ</w:t>
      </w:r>
      <w:r>
        <w:rPr>
          <w:rFonts w:asciiTheme="majorBidi" w:hAnsiTheme="majorBidi" w:cstheme="majorBidi"/>
          <w:sz w:val="30"/>
          <w:szCs w:val="30"/>
          <w:cs/>
        </w:rPr>
        <w:t>ความช่วยเหลือ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>
        <w:rPr>
          <w:rFonts w:asciiTheme="majorBidi" w:hAnsiTheme="majorBidi" w:cstheme="majorBidi"/>
          <w:sz w:val="30"/>
          <w:szCs w:val="30"/>
          <w:cs/>
        </w:rPr>
        <w:t>ทาง</w:t>
      </w:r>
      <w:r w:rsidRPr="006639B9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3C8F9806" w14:textId="77777777" w:rsidR="00C2497A" w:rsidRPr="00010756" w:rsidRDefault="00C2497A" w:rsidP="00C2497A">
      <w:pPr>
        <w:pStyle w:val="ListParagraph"/>
        <w:ind w:left="900"/>
        <w:rPr>
          <w:rFonts w:asciiTheme="majorBidi" w:hAnsiTheme="majorBidi" w:cstheme="majorBidi"/>
          <w:sz w:val="14"/>
          <w:szCs w:val="14"/>
          <w:cs/>
        </w:rPr>
      </w:pPr>
    </w:p>
    <w:p w14:paraId="6BC7E9DB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101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0.6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4A67B201" w14:textId="27890499" w:rsidR="007713E1" w:rsidRDefault="00771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36F8BA8" w14:textId="116AD485" w:rsidR="00CE420F" w:rsidRPr="00F1598F" w:rsidRDefault="00CD4502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6AC99DDA" w14:textId="73CACC73" w:rsidR="00F2727B" w:rsidRPr="00F1598F" w:rsidRDefault="00F2727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28B7AF65" w:rsidR="00193666" w:rsidRPr="00F1598F" w:rsidRDefault="00A271EF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91C6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Pr="008E132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CA614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193666"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1936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0423EB8D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014306D9" w:rsidR="00193666" w:rsidRPr="00F1598F" w:rsidRDefault="00A271EF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614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193666" w:rsidRPr="00F1598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193666" w:rsidRPr="00193666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3C2B6455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666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637D04AE" w:rsidR="00193666" w:rsidRPr="00F1598F" w:rsidRDefault="00206A19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34,203</w:t>
            </w:r>
          </w:p>
        </w:tc>
        <w:tc>
          <w:tcPr>
            <w:tcW w:w="180" w:type="dxa"/>
          </w:tcPr>
          <w:p w14:paraId="1699A34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10D9D445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54,464</w:t>
            </w:r>
          </w:p>
        </w:tc>
        <w:tc>
          <w:tcPr>
            <w:tcW w:w="178" w:type="dxa"/>
          </w:tcPr>
          <w:p w14:paraId="2C130832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6BF9D127" w:rsidR="00193666" w:rsidRPr="00F1598F" w:rsidRDefault="00915CF4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F3336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7E0A2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165FF7C8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67A05391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53,672</w:t>
            </w:r>
          </w:p>
        </w:tc>
      </w:tr>
      <w:tr w:rsidR="00193666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3666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24775924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น้อยกว่า 3 เดือน</w:t>
            </w:r>
          </w:p>
        </w:tc>
        <w:tc>
          <w:tcPr>
            <w:tcW w:w="1260" w:type="dxa"/>
          </w:tcPr>
          <w:p w14:paraId="0703D9F9" w14:textId="2FCC7FA6" w:rsidR="00193666" w:rsidRPr="00F1598F" w:rsidRDefault="00BF6181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4,363</w:t>
            </w:r>
          </w:p>
        </w:tc>
        <w:tc>
          <w:tcPr>
            <w:tcW w:w="180" w:type="dxa"/>
          </w:tcPr>
          <w:p w14:paraId="39CDCCC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18568759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12,263</w:t>
            </w:r>
          </w:p>
        </w:tc>
        <w:tc>
          <w:tcPr>
            <w:tcW w:w="178" w:type="dxa"/>
          </w:tcPr>
          <w:p w14:paraId="6E5E513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4B58D5BF" w:rsidR="00193666" w:rsidRPr="00F1598F" w:rsidRDefault="005F3336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180" w:type="dxa"/>
          </w:tcPr>
          <w:p w14:paraId="6F424930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43D59A54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11,639</w:t>
            </w:r>
          </w:p>
        </w:tc>
      </w:tr>
      <w:tr w:rsidR="00193666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เดือน</w:t>
            </w:r>
          </w:p>
        </w:tc>
        <w:tc>
          <w:tcPr>
            <w:tcW w:w="1260" w:type="dxa"/>
          </w:tcPr>
          <w:p w14:paraId="52A5F201" w14:textId="678E7A2D" w:rsidR="00193666" w:rsidRPr="00F1598F" w:rsidRDefault="00BF6181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80" w:type="dxa"/>
          </w:tcPr>
          <w:p w14:paraId="4341EA94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0B8E8CF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10,628</w:t>
            </w:r>
          </w:p>
        </w:tc>
        <w:tc>
          <w:tcPr>
            <w:tcW w:w="178" w:type="dxa"/>
          </w:tcPr>
          <w:p w14:paraId="36A9E528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71A15CDF" w:rsidR="00193666" w:rsidRPr="00F1598F" w:rsidRDefault="005F3336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80" w:type="dxa"/>
          </w:tcPr>
          <w:p w14:paraId="7003A3FE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12AE2DC6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</w:tr>
      <w:tr w:rsidR="00193666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193666" w:rsidRPr="00F1598F" w:rsidRDefault="00193666" w:rsidP="0019366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เดือน</w:t>
            </w:r>
          </w:p>
        </w:tc>
        <w:tc>
          <w:tcPr>
            <w:tcW w:w="1260" w:type="dxa"/>
          </w:tcPr>
          <w:p w14:paraId="7845D601" w14:textId="7AAD7846" w:rsidR="00193666" w:rsidRPr="00F1598F" w:rsidRDefault="00BF6181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1,893</w:t>
            </w:r>
          </w:p>
        </w:tc>
        <w:tc>
          <w:tcPr>
            <w:tcW w:w="180" w:type="dxa"/>
          </w:tcPr>
          <w:p w14:paraId="2A2FDEA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20BE93A1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78" w:type="dxa"/>
          </w:tcPr>
          <w:p w14:paraId="26A2625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602E5435" w:rsidR="00193666" w:rsidRPr="00F1598F" w:rsidRDefault="005F3336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  <w:tc>
          <w:tcPr>
            <w:tcW w:w="180" w:type="dxa"/>
          </w:tcPr>
          <w:p w14:paraId="3D61C9ED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1747CE75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3,378</w:t>
            </w:r>
          </w:p>
        </w:tc>
      </w:tr>
      <w:tr w:rsidR="00193666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6F262FCE" w:rsidR="00193666" w:rsidRPr="00F1598F" w:rsidRDefault="00915CF4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133,562</w:t>
            </w:r>
          </w:p>
        </w:tc>
        <w:tc>
          <w:tcPr>
            <w:tcW w:w="180" w:type="dxa"/>
          </w:tcPr>
          <w:p w14:paraId="0AEAC1DB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0451E44D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145,306</w:t>
            </w:r>
          </w:p>
        </w:tc>
        <w:tc>
          <w:tcPr>
            <w:tcW w:w="178" w:type="dxa"/>
          </w:tcPr>
          <w:p w14:paraId="1C5539C4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3C1EF2B6" w:rsidR="00193666" w:rsidRPr="00F1598F" w:rsidRDefault="00893DB1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95,134</w:t>
            </w:r>
          </w:p>
        </w:tc>
        <w:tc>
          <w:tcPr>
            <w:tcW w:w="180" w:type="dxa"/>
          </w:tcPr>
          <w:p w14:paraId="6ABDDD00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70FBBE1C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</w:rPr>
              <w:t>102,705</w:t>
            </w:r>
          </w:p>
        </w:tc>
      </w:tr>
      <w:tr w:rsidR="00193666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01E75BE1" w:rsidR="00193666" w:rsidRPr="00F1598F" w:rsidRDefault="00915CF4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174,614</w:t>
            </w:r>
          </w:p>
        </w:tc>
        <w:tc>
          <w:tcPr>
            <w:tcW w:w="180" w:type="dxa"/>
          </w:tcPr>
          <w:p w14:paraId="2FEC7ECA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03F5DF4B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226,110</w:t>
            </w:r>
          </w:p>
        </w:tc>
        <w:tc>
          <w:tcPr>
            <w:tcW w:w="178" w:type="dxa"/>
          </w:tcPr>
          <w:p w14:paraId="1B313757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69D9A766" w:rsidR="00193666" w:rsidRPr="00F1598F" w:rsidRDefault="00893DB1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135,39</w:t>
            </w:r>
            <w:r w:rsidR="007E0A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F351E19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4C92BC3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182,435</w:t>
            </w:r>
          </w:p>
        </w:tc>
      </w:tr>
      <w:tr w:rsidR="00193666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193666" w:rsidRPr="003A3A7C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0803583D" w:rsidR="00193666" w:rsidRPr="0091112F" w:rsidRDefault="00915CF4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(20,327)</w:t>
            </w:r>
          </w:p>
        </w:tc>
        <w:tc>
          <w:tcPr>
            <w:tcW w:w="180" w:type="dxa"/>
            <w:vAlign w:val="bottom"/>
          </w:tcPr>
          <w:p w14:paraId="1643873F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05A2356E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(19,928)</w:t>
            </w:r>
          </w:p>
        </w:tc>
        <w:tc>
          <w:tcPr>
            <w:tcW w:w="178" w:type="dxa"/>
            <w:vAlign w:val="bottom"/>
          </w:tcPr>
          <w:p w14:paraId="4DD12A8E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195B41D5" w:rsidR="00193666" w:rsidRPr="0091112F" w:rsidRDefault="00893DB1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(18,607)</w:t>
            </w:r>
          </w:p>
        </w:tc>
        <w:tc>
          <w:tcPr>
            <w:tcW w:w="180" w:type="dxa"/>
            <w:vAlign w:val="bottom"/>
          </w:tcPr>
          <w:p w14:paraId="63B3521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498974BF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(18,484)</w:t>
            </w:r>
          </w:p>
        </w:tc>
      </w:tr>
      <w:tr w:rsidR="00193666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001D0493" w:rsidR="00193666" w:rsidRPr="00F1598F" w:rsidRDefault="00915CF4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154,287</w:t>
            </w:r>
          </w:p>
        </w:tc>
        <w:tc>
          <w:tcPr>
            <w:tcW w:w="180" w:type="dxa"/>
          </w:tcPr>
          <w:p w14:paraId="433BB031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043972D3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206,182</w:t>
            </w:r>
          </w:p>
        </w:tc>
        <w:tc>
          <w:tcPr>
            <w:tcW w:w="178" w:type="dxa"/>
          </w:tcPr>
          <w:p w14:paraId="1A0A53B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5DF7D2FD" w:rsidR="00193666" w:rsidRPr="00F1598F" w:rsidRDefault="00893DB1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116,7</w:t>
            </w:r>
            <w:r w:rsidR="007E0A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</w:t>
            </w:r>
          </w:p>
        </w:tc>
        <w:tc>
          <w:tcPr>
            <w:tcW w:w="180" w:type="dxa"/>
          </w:tcPr>
          <w:p w14:paraId="68D2B86D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671C4FAD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163,951</w:t>
            </w:r>
          </w:p>
        </w:tc>
      </w:tr>
    </w:tbl>
    <w:p w14:paraId="5C4D0296" w14:textId="77777777" w:rsidR="00A271EF" w:rsidRPr="00130EAE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733555ED" w:rsidR="00A271EF" w:rsidRPr="008E1326" w:rsidRDefault="00A271EF" w:rsidP="003C29B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A61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A61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4F24A2E1" w14:textId="7B6B3156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B897E02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6517D0F4" w:rsidR="00A271EF" w:rsidRPr="008E1326" w:rsidRDefault="00A271EF" w:rsidP="003C29B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83C092E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76253172" w:rsidR="00A271EF" w:rsidRPr="008E1326" w:rsidRDefault="00A271EF" w:rsidP="003C29B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0DF832C" w14:textId="77777777" w:rsidR="00A271EF" w:rsidRPr="008E1326" w:rsidRDefault="00A271EF" w:rsidP="003C2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34EC696C" w:rsidR="00A271EF" w:rsidRPr="008E1326" w:rsidRDefault="00A271EF" w:rsidP="003C29B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271EF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A271EF" w:rsidRPr="00E10EFF" w:rsidRDefault="00A271EF" w:rsidP="003C29B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71EF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A271EF" w:rsidRPr="008E1326" w:rsidRDefault="00A271EF" w:rsidP="00A271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6F505C5" w14:textId="50947069" w:rsidR="00A271EF" w:rsidRPr="008E1326" w:rsidRDefault="003A7CA7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80" w:type="dxa"/>
          </w:tcPr>
          <w:p w14:paraId="50EB1521" w14:textId="77777777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53A88E9D" w:rsidR="00A271EF" w:rsidRPr="008E1326" w:rsidRDefault="00CA614E" w:rsidP="00A271E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78" w:type="dxa"/>
          </w:tcPr>
          <w:p w14:paraId="5AB3C654" w14:textId="77777777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1EDC8973" w:rsidR="00A271EF" w:rsidRPr="00E10EFF" w:rsidRDefault="003A7CA7" w:rsidP="00E10E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651E714A" w14:textId="77777777" w:rsidR="00A271EF" w:rsidRPr="00E10EFF" w:rsidRDefault="00A271EF" w:rsidP="00E10E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7E7AD5AD" w:rsidR="00A271EF" w:rsidRPr="008E1326" w:rsidRDefault="00CA614E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5,424</w:t>
            </w:r>
          </w:p>
        </w:tc>
      </w:tr>
    </w:tbl>
    <w:p w14:paraId="0BB452D8" w14:textId="77777777" w:rsidR="00C2497A" w:rsidRDefault="00C2497A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60995135" w14:textId="77777777" w:rsidR="00C101FC" w:rsidRDefault="00C10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89A151E" w14:textId="48F7071F" w:rsidR="002275E8" w:rsidRPr="00F1598F" w:rsidRDefault="00B51DE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lastRenderedPageBreak/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</w:t>
      </w:r>
      <w:r w:rsidR="00687B47">
        <w:rPr>
          <w:rFonts w:asciiTheme="majorBidi" w:hAnsiTheme="majorBidi"/>
          <w:sz w:val="30"/>
          <w:szCs w:val="30"/>
        </w:rPr>
        <w:t>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โดย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ณ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271EF" w:rsidRPr="00991C6E">
        <w:rPr>
          <w:rFonts w:ascii="Angsana New" w:eastAsia="Times New Roman" w:hAnsi="Angsana New"/>
          <w:sz w:val="30"/>
          <w:szCs w:val="30"/>
        </w:rPr>
        <w:t>30</w:t>
      </w:r>
      <w:r w:rsidR="00A271EF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CA614E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3</w:t>
      </w:r>
      <w:r w:rsidR="002275E8" w:rsidRPr="00F1598F">
        <w:rPr>
          <w:rFonts w:asciiTheme="majorBidi" w:hAnsiTheme="majorBidi"/>
          <w:sz w:val="30"/>
          <w:szCs w:val="30"/>
        </w:rPr>
        <w:t xml:space="preserve">1 </w:t>
      </w:r>
      <w:r w:rsidR="001833F1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4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687B47" w:rsidRPr="00E10EFF">
        <w:rPr>
          <w:rFonts w:asciiTheme="majorBidi" w:hAnsiTheme="majorBidi"/>
          <w:sz w:val="30"/>
          <w:szCs w:val="30"/>
        </w:rPr>
        <w:t>51.75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E327DC" w:rsidRPr="00F1598F">
        <w:rPr>
          <w:rFonts w:asciiTheme="majorBidi" w:hAnsiTheme="majorBidi" w:hint="cs"/>
          <w:sz w:val="30"/>
          <w:szCs w:val="30"/>
          <w:cs/>
        </w:rPr>
        <w:t>บริษัท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ได้บันทึก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ผลกระทบการด้อยค่า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ดังกล่าว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แล้ว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สำหรับ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ปี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2B44BE" w:rsidRPr="00F1598F">
        <w:rPr>
          <w:rFonts w:asciiTheme="majorBidi" w:hAnsiTheme="majorBidi"/>
          <w:sz w:val="30"/>
          <w:szCs w:val="30"/>
        </w:rPr>
        <w:t xml:space="preserve">31 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2B44BE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4</w:t>
      </w:r>
      <w:r w:rsidR="00665481" w:rsidRPr="00F1598F">
        <w:rPr>
          <w:rFonts w:asciiTheme="majorBidi" w:hAnsiTheme="majorBidi"/>
          <w:sz w:val="30"/>
          <w:szCs w:val="30"/>
        </w:rPr>
        <w:t xml:space="preserve"> </w:t>
      </w:r>
      <w:r w:rsidR="00665481" w:rsidRPr="00F1598F">
        <w:rPr>
          <w:rFonts w:asciiTheme="majorBidi" w:hAnsiTheme="majorBidi" w:hint="cs"/>
          <w:sz w:val="30"/>
          <w:szCs w:val="30"/>
          <w:cs/>
        </w:rPr>
        <w:t>และไม่มีการเปลี่ยนแปลงที่เป็นสาระสำคัญ</w:t>
      </w:r>
      <w:r w:rsidR="003A0B9A" w:rsidRPr="00F1598F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665481" w:rsidRPr="00F1598F">
        <w:rPr>
          <w:rFonts w:asciiTheme="majorBidi" w:hAnsiTheme="majorBidi" w:hint="cs"/>
          <w:sz w:val="30"/>
          <w:szCs w:val="30"/>
          <w:cs/>
        </w:rPr>
        <w:t>งวด</w:t>
      </w:r>
      <w:r w:rsidR="00CA614E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A271EF" w:rsidRPr="00991C6E">
        <w:rPr>
          <w:rFonts w:ascii="Angsana New" w:eastAsia="Times New Roman" w:hAnsi="Angsana New"/>
          <w:sz w:val="30"/>
          <w:szCs w:val="30"/>
        </w:rPr>
        <w:t>30</w:t>
      </w:r>
      <w:r w:rsidR="00A271EF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CA614E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65481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5</w:t>
      </w:r>
    </w:p>
    <w:p w14:paraId="3C45ECE4" w14:textId="4E823A85" w:rsidR="00894556" w:rsidRPr="00F1598F" w:rsidRDefault="0089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3FC1F27" w14:textId="622E66EA" w:rsidR="00C7657C" w:rsidRPr="00F1598F" w:rsidRDefault="00F9308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F1598F">
        <w:rPr>
          <w:rFonts w:asciiTheme="majorBidi" w:hAnsiTheme="majorBidi" w:hint="cs"/>
          <w:sz w:val="30"/>
          <w:szCs w:val="30"/>
          <w:cs/>
        </w:rPr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</w:t>
      </w:r>
      <w:r w:rsidR="00687B47">
        <w:rPr>
          <w:rFonts w:asciiTheme="majorBidi" w:hAnsiTheme="majorBidi" w:cstheme="majorBidi"/>
          <w:sz w:val="30"/>
          <w:szCs w:val="30"/>
        </w:rPr>
        <w:t>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271EF" w:rsidRPr="00991C6E">
        <w:rPr>
          <w:rFonts w:ascii="Angsana New" w:eastAsia="Times New Roman" w:hAnsi="Angsana New"/>
          <w:sz w:val="30"/>
          <w:szCs w:val="30"/>
        </w:rPr>
        <w:t>30</w:t>
      </w:r>
      <w:r w:rsidR="00A271EF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483C5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B51DED">
        <w:rPr>
          <w:rFonts w:asciiTheme="majorBidi" w:hAnsiTheme="majorBidi" w:cstheme="majorBidi"/>
          <w:sz w:val="30"/>
          <w:szCs w:val="30"/>
        </w:rPr>
        <w:t>5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1EF0026F" w14:textId="77777777" w:rsidR="002275E8" w:rsidRPr="00F1598F" w:rsidRDefault="002275E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458E80" w14:textId="77777777" w:rsidR="008917EE" w:rsidRPr="003A3A7C" w:rsidRDefault="008917EE" w:rsidP="008917EE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>ย่อยและบริษัท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ร่วม</w:t>
      </w:r>
    </w:p>
    <w:p w14:paraId="3521F0BD" w14:textId="77777777" w:rsidR="00A271EF" w:rsidRPr="008E1326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102"/>
        <w:gridCol w:w="236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3C29B8">
        <w:tc>
          <w:tcPr>
            <w:tcW w:w="3870" w:type="dxa"/>
            <w:shd w:val="clear" w:color="auto" w:fill="auto"/>
          </w:tcPr>
          <w:p w14:paraId="27704B92" w14:textId="618621EC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77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77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shd w:val="clear" w:color="auto" w:fill="auto"/>
          </w:tcPr>
          <w:p w14:paraId="1A0FE700" w14:textId="15C5DDAD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453C519D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337B547" w14:textId="32F0037A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7FAAC77F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71EF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87B47" w:rsidRPr="008E1326" w14:paraId="7783FFB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77777777" w:rsidR="00687B47" w:rsidRPr="008E1326" w:rsidRDefault="00687B47" w:rsidP="00687B47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0D154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F56E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B06465E" w14:textId="5B558368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3AC66B8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74410838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59770A" w:rsidRPr="008E1326" w14:paraId="552D836E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E39AA34" w14:textId="676C1DC2" w:rsidR="0059770A" w:rsidRPr="008E1326" w:rsidRDefault="0059770A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45435772" w14:textId="77777777" w:rsidR="0059770A" w:rsidRPr="008E1326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7E7FFD" w14:textId="77777777" w:rsidR="0059770A" w:rsidRPr="008E1326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00E300" w14:textId="77777777" w:rsidR="0059770A" w:rsidRPr="008E1326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116BE4" w14:textId="77777777" w:rsidR="0059770A" w:rsidRPr="008E1326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F64CB17" w14:textId="6F1E646E" w:rsidR="0059770A" w:rsidRPr="00687B47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01337" w14:textId="77777777" w:rsidR="0059770A" w:rsidRPr="008E1326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17DE101" w14:textId="6526F50A" w:rsidR="0059770A" w:rsidRPr="00991C6E" w:rsidRDefault="0059770A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687B47" w:rsidRPr="008E1326" w14:paraId="17F91D0C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0F2E864E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977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shd w:val="clear" w:color="auto" w:fill="auto"/>
          </w:tcPr>
          <w:p w14:paraId="1AC7A5E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34092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4FD12A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183ADC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65712B93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55621BE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5A11921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7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  <w:tr w:rsidR="00687B47" w:rsidRPr="008E1326" w14:paraId="717250B7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785CB39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9C3D2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E34B2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231C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1E8856B1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  <w:tr w:rsidR="00687B47" w:rsidRPr="008E1326" w14:paraId="6A74364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B461E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6A6563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46878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B47" w:rsidRPr="008E1326" w14:paraId="17F0825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549117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2F7B6A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B47" w:rsidRPr="008E1326" w14:paraId="0F812B97" w14:textId="77777777" w:rsidTr="00A271EF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3C08F35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78190AA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33DD82F2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476515AF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BFDB22B" w14:textId="43AF50BC" w:rsidR="00687B47" w:rsidRPr="00687B47" w:rsidRDefault="00BD1800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1EA8DC1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0F0D61" w14:textId="4C4ABBC9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687B47" w:rsidRPr="008E1326" w14:paraId="1F6B40DB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26A662C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DE7A2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0001D28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544" w:rsidRPr="008E1326" w14:paraId="55AC5A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7777777" w:rsidR="00700544" w:rsidRPr="008E1326" w:rsidRDefault="00700544" w:rsidP="00700544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588ACB4" w14:textId="21572FF1" w:rsidR="00700544" w:rsidRPr="008E1326" w:rsidRDefault="007E25CB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E25CB">
              <w:rPr>
                <w:rFonts w:asciiTheme="majorBidi" w:hAnsiTheme="majorBidi" w:cstheme="majorBidi"/>
                <w:sz w:val="30"/>
                <w:szCs w:val="30"/>
              </w:rPr>
              <w:t>4,306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564ABB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7DE3DD" w14:textId="49729EA8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770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9B7FE9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86D353" w14:textId="37B90E1F" w:rsidR="00700544" w:rsidRPr="008E1326" w:rsidRDefault="00BD1800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661482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E2D94A6" w14:textId="7247553D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770A" w:rsidRPr="008E1326" w14:paraId="0C7D52DB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017E0AC" w14:textId="70A9A169" w:rsidR="0059770A" w:rsidRPr="008E1326" w:rsidRDefault="0059770A" w:rsidP="0059770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04F8" w14:textId="0D629C84" w:rsidR="0059770A" w:rsidRPr="008E1326" w:rsidRDefault="000C2A8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183,72</w:t>
            </w:r>
            <w:r w:rsidR="00C25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7B279CE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BA43" w14:textId="32C7BEE3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5EB181CB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D207C" w14:textId="52BC961C" w:rsidR="0059770A" w:rsidRPr="00687B47" w:rsidRDefault="00BD1800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A6429CA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3DDB6" w14:textId="078611E3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tr w:rsidR="0059770A" w:rsidRPr="008E1326" w14:paraId="32AA6C0F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EE056D4" w14:textId="77777777" w:rsidR="0059770A" w:rsidRPr="008E1326" w:rsidRDefault="0059770A" w:rsidP="0059770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F6FD07E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9E4492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B963DD" w14:textId="636A24B4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2438F26C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37B8EA9B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0D2030" w14:textId="77777777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98B026" w14:textId="52D9A84E" w:rsidR="0059770A" w:rsidRPr="008E1326" w:rsidRDefault="0059770A" w:rsidP="0059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195427CD" w14:textId="41A18539" w:rsidR="008917EE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C80C38E" w14:textId="77777777" w:rsidR="00687B47" w:rsidRDefault="00687B47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202883A" w14:textId="77777777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9 </w:t>
      </w:r>
      <w:r w:rsidRPr="00687B47">
        <w:rPr>
          <w:rFonts w:ascii="Angsana New" w:hAnsi="Angsana New"/>
          <w:sz w:val="30"/>
          <w:szCs w:val="30"/>
          <w:cs/>
        </w:rPr>
        <w:t>มิถุนายน</w:t>
      </w:r>
      <w:r w:rsidRPr="00687B47">
        <w:rPr>
          <w:rFonts w:ascii="Angsana New" w:hAnsi="Angsana New"/>
          <w:sz w:val="30"/>
          <w:szCs w:val="30"/>
        </w:rPr>
        <w:t xml:space="preserve"> 2564 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บริษัทได้จัดตั้งบริษัทย่อย </w:t>
      </w:r>
      <w:r w:rsidRPr="00687B47">
        <w:rPr>
          <w:rFonts w:ascii="Angsana New" w:hAnsi="Angsana New"/>
          <w:sz w:val="30"/>
          <w:szCs w:val="30"/>
        </w:rPr>
        <w:t>2</w:t>
      </w:r>
      <w:r w:rsidRPr="00687B47">
        <w:rPr>
          <w:rFonts w:ascii="Angsana New" w:hAnsi="Angsana New"/>
          <w:sz w:val="30"/>
          <w:szCs w:val="30"/>
          <w:cs/>
        </w:rPr>
        <w:t xml:space="preserve"> แห่งคือ </w:t>
      </w:r>
      <w:r w:rsidRPr="00687B47">
        <w:rPr>
          <w:rFonts w:ascii="Angsana New" w:hAnsi="Angsana New"/>
          <w:sz w:val="30"/>
          <w:szCs w:val="30"/>
        </w:rPr>
        <w:t xml:space="preserve">Koo Dom Investment Limited Liability Company 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>(“Koo Dom”) (</w:t>
      </w:r>
      <w:r w:rsidRPr="00687B47">
        <w:rPr>
          <w:rFonts w:ascii="Angsana New" w:hAnsi="Angsana New"/>
          <w:sz w:val="30"/>
          <w:szCs w:val="30"/>
          <w:cs/>
        </w:rPr>
        <w:t>บริษัทย่อยทางตรง</w:t>
      </w:r>
      <w:r w:rsidRPr="00687B47">
        <w:rPr>
          <w:rFonts w:ascii="Angsana New" w:hAnsi="Angsana New"/>
          <w:sz w:val="30"/>
          <w:szCs w:val="30"/>
        </w:rPr>
        <w:t>)</w:t>
      </w:r>
      <w:r w:rsidRPr="00687B47">
        <w:rPr>
          <w:rFonts w:ascii="Angsana New" w:hAnsi="Angsana New"/>
          <w:sz w:val="30"/>
          <w:szCs w:val="30"/>
          <w:cs/>
        </w:rPr>
        <w:t xml:space="preserve"> และ </w:t>
      </w:r>
      <w:r w:rsidRPr="00687B47">
        <w:rPr>
          <w:rFonts w:ascii="Angsana New" w:hAnsi="Angsana New"/>
          <w:sz w:val="30"/>
          <w:szCs w:val="30"/>
        </w:rPr>
        <w:t>AROGO Capital Acquisition Corporation (“AROGO”) (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บริษัทย่อยของบริษัท </w:t>
      </w:r>
      <w:r w:rsidRPr="00687B47">
        <w:rPr>
          <w:rFonts w:ascii="Angsana New" w:hAnsi="Angsana New"/>
          <w:sz w:val="30"/>
          <w:szCs w:val="30"/>
        </w:rPr>
        <w:t xml:space="preserve">Koo Dom Investment Limited Liability Company) </w:t>
      </w:r>
      <w:r w:rsidRPr="00687B47">
        <w:rPr>
          <w:rFonts w:ascii="Angsana New" w:hAnsi="Angsana New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และ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687B47">
        <w:rPr>
          <w:rFonts w:ascii="Angsana New" w:hAnsi="Angsana New"/>
          <w:sz w:val="30"/>
          <w:szCs w:val="30"/>
        </w:rPr>
        <w:t xml:space="preserve">Special Purpose Acquisition Company (SPAC) </w:t>
      </w:r>
      <w:r w:rsidRPr="00687B47">
        <w:rPr>
          <w:rFonts w:ascii="Angsana New" w:hAnsi="Angsana New"/>
          <w:sz w:val="30"/>
          <w:szCs w:val="30"/>
          <w:cs/>
        </w:rPr>
        <w:t xml:space="preserve">ในประเทศสหรัฐอเมริกา ทั้งนี้บริษัทลงทุนใน </w:t>
      </w:r>
      <w:r w:rsidRPr="00687B47">
        <w:rPr>
          <w:rFonts w:ascii="Angsana New" w:hAnsi="Angsana New"/>
          <w:sz w:val="30"/>
          <w:szCs w:val="30"/>
        </w:rPr>
        <w:t xml:space="preserve">Koo Dom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 และ</w:t>
      </w:r>
      <w:r w:rsidRPr="00687B47">
        <w:rPr>
          <w:rFonts w:ascii="Angsana New" w:hAnsi="Angsana New"/>
          <w:sz w:val="30"/>
          <w:szCs w:val="30"/>
        </w:rPr>
        <w:t xml:space="preserve"> Koo Dom </w:t>
      </w:r>
      <w:r w:rsidRPr="00687B47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</w:t>
      </w:r>
    </w:p>
    <w:p w14:paraId="16310857" w14:textId="77777777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186B156" w14:textId="036A05F0" w:rsidR="008917EE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29 </w:t>
      </w:r>
      <w:r w:rsidRPr="00687B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7B47">
        <w:rPr>
          <w:rFonts w:ascii="Angsana New" w:hAnsi="Angsana New"/>
          <w:sz w:val="30"/>
          <w:szCs w:val="30"/>
        </w:rPr>
        <w:t xml:space="preserve">2564 AROGO </w:t>
      </w:r>
      <w:r w:rsidRPr="00687B47">
        <w:rPr>
          <w:rFonts w:ascii="Angsana New" w:hAnsi="Angsana New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Pr="00687B47">
        <w:rPr>
          <w:rFonts w:ascii="Angsana New" w:hAnsi="Angsana New"/>
          <w:spacing w:val="-6"/>
          <w:sz w:val="30"/>
          <w:szCs w:val="30"/>
          <w:cs/>
        </w:rPr>
        <w:t>ตลาดหลักทรัพย์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NASDAQ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ประเทศสหรัฐอเมริกา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10,350,000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หน่วยลงทุน โดย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หน่วยลงทุนประกอบด้วย</w:t>
      </w:r>
      <w:r>
        <w:rPr>
          <w:rFonts w:ascii="Angsana New" w:hAnsi="Angsana New"/>
          <w:spacing w:val="-6"/>
          <w:sz w:val="30"/>
          <w:szCs w:val="30"/>
        </w:rPr>
        <w:br/>
      </w:r>
      <w:r w:rsidRPr="00687B47">
        <w:rPr>
          <w:rFonts w:ascii="Angsana New" w:hAnsi="Angsana New"/>
          <w:sz w:val="30"/>
          <w:szCs w:val="30"/>
          <w:cs/>
        </w:rPr>
        <w:t xml:space="preserve">หุ้นสามัญ </w:t>
      </w:r>
      <w:r w:rsidRPr="00687B47">
        <w:rPr>
          <w:rFonts w:ascii="Angsana New" w:hAnsi="Angsana New"/>
          <w:sz w:val="30"/>
          <w:szCs w:val="30"/>
        </w:rPr>
        <w:t xml:space="preserve">Class A </w:t>
      </w:r>
      <w:r w:rsidRPr="00687B47">
        <w:rPr>
          <w:rFonts w:ascii="Angsana New" w:hAnsi="Angsana New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 xml:space="preserve">หุ้นและใบสำคัญแสดงสิทธิซื้อหุ้นสามัญที่ไถ่ถอนได้ 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>ใบ ซึ่งสามารถใช้สิทธิ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Class A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ได้ในราคาใช้สิทธิที่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11.50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ดอลลาร์สหรัฐ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หุ้น ในวันเดียวกัน บริษัทย่อยได้ลงทุนในหน่วยลงทุนของ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จากการจัดสรรให้กับบุคคลในวงจำกัด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466,150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 ราคาหน่วยลงทุนละ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 xml:space="preserve">10.00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รวมเป็นเงินทั้งสิ้น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4,661,500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ทำให้สัดส่วนความเป็นเจ้าของใน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>ของ</w:t>
      </w:r>
      <w:r w:rsidRPr="00687B47">
        <w:rPr>
          <w:rFonts w:ascii="Angsana New" w:hAnsi="Angsana New"/>
          <w:spacing w:val="-6"/>
          <w:sz w:val="30"/>
          <w:szCs w:val="30"/>
          <w:cs/>
        </w:rPr>
        <w:t>กลุ่มบริษัทลดลงจากร้อยละ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100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 เหลือร้อยละ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22 </w:t>
      </w:r>
      <w:r w:rsidR="00EF3739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กลุ่มบริษัทบันทึกเงินลงทุนใน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เป็นเงินลงทุนใน</w:t>
      </w:r>
      <w:r w:rsidR="009F2994">
        <w:rPr>
          <w:rFonts w:ascii="Angsana New" w:hAnsi="Angsana New"/>
          <w:spacing w:val="-6"/>
          <w:sz w:val="30"/>
          <w:szCs w:val="30"/>
          <w:cs/>
        </w:rPr>
        <w:br/>
      </w:r>
      <w:r w:rsidRPr="00687B47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Pr="00687B47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0F26235D" w14:textId="77777777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78A6DC3E" w14:textId="77777777" w:rsidR="00130EAE" w:rsidRPr="00130EAE" w:rsidRDefault="00130EAE" w:rsidP="00130EAE">
      <w:pPr>
        <w:rPr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743EED6B" w:rsidR="002766F7" w:rsidRPr="008460B7" w:rsidRDefault="002766F7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460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9770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เก้า</w:t>
            </w:r>
            <w:r w:rsidR="008F118C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8F118C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F118C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8F118C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9770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  <w:r w:rsidR="008F118C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525C8F3D" w:rsidR="002766F7" w:rsidRPr="006B0702" w:rsidRDefault="0032232A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22,902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209A0066" w:rsidR="002766F7" w:rsidRPr="008460B7" w:rsidRDefault="0032232A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22,094</w:t>
            </w:r>
          </w:p>
        </w:tc>
      </w:tr>
      <w:tr w:rsidR="00B63609" w:rsidRPr="008460B7" w14:paraId="133939CC" w14:textId="77777777" w:rsidTr="00B10A45">
        <w:trPr>
          <w:cantSplit/>
        </w:trPr>
        <w:tc>
          <w:tcPr>
            <w:tcW w:w="4950" w:type="dxa"/>
          </w:tcPr>
          <w:p w14:paraId="09155350" w14:textId="3F3EB8FD" w:rsidR="00B63609" w:rsidRPr="008460B7" w:rsidRDefault="00663732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40" w:type="dxa"/>
          </w:tcPr>
          <w:p w14:paraId="1229D226" w14:textId="77777777" w:rsidR="00B63609" w:rsidRPr="008460B7" w:rsidRDefault="00B63609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96FA41D" w14:textId="07661313" w:rsidR="00B63609" w:rsidRPr="006B0702" w:rsidRDefault="00762B6B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180" w:type="dxa"/>
          </w:tcPr>
          <w:p w14:paraId="7AF7E218" w14:textId="77777777" w:rsidR="00B63609" w:rsidRPr="008460B7" w:rsidRDefault="00B63609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12A9B2B3" w14:textId="31BE00E7" w:rsidR="00B63609" w:rsidRPr="008460B7" w:rsidRDefault="0032232A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</w:tr>
      <w:tr w:rsidR="00AA1560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71F6673D" w:rsidR="00AA1560" w:rsidRPr="00C724BD" w:rsidRDefault="00AA1560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724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5,815</w:t>
            </w:r>
            <w:r w:rsidRPr="00C724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D50369" w14:textId="77777777" w:rsidR="00AA1560" w:rsidRPr="00C724BD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55CC3E43" w:rsidR="00AA1560" w:rsidRPr="00C724BD" w:rsidRDefault="00AA1560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724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5,815</w:t>
            </w:r>
            <w:r w:rsidRPr="00C724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1560" w:rsidRPr="008460B7" w14:paraId="5337F588" w14:textId="77777777" w:rsidTr="00B10A45">
        <w:trPr>
          <w:cantSplit/>
        </w:trPr>
        <w:tc>
          <w:tcPr>
            <w:tcW w:w="4950" w:type="dxa"/>
          </w:tcPr>
          <w:p w14:paraId="297E432B" w14:textId="763D8BD2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</w:t>
            </w:r>
            <w:r w:rsidRPr="00AC0F2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AC0F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6BE39FC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674DF33" w14:textId="55DE81A0" w:rsidR="00AA1560" w:rsidRPr="006B0702" w:rsidRDefault="00AA1560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  <w:tc>
          <w:tcPr>
            <w:tcW w:w="180" w:type="dxa"/>
          </w:tcPr>
          <w:p w14:paraId="1CA3559C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41181059" w14:textId="2827EA89" w:rsidR="00AA1560" w:rsidRPr="008460B7" w:rsidRDefault="00AA1560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</w:tr>
    </w:tbl>
    <w:p w14:paraId="51B1D7FD" w14:textId="177D6AB5" w:rsidR="006957BE" w:rsidRPr="00485571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16E44A32" w14:textId="6CDA2F3F" w:rsidR="000573F5" w:rsidRPr="00F1598F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485571" w:rsidRDefault="000573F5" w:rsidP="00A9166C">
      <w:pPr>
        <w:ind w:left="540"/>
        <w:jc w:val="both"/>
        <w:rPr>
          <w:rFonts w:ascii="Angsana New" w:hAnsi="Angsana New"/>
          <w:i/>
          <w:iCs/>
        </w:rPr>
      </w:pPr>
    </w:p>
    <w:p w14:paraId="2DB4E8D1" w14:textId="40472A30" w:rsidR="000573F5" w:rsidRPr="00F1598F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485571" w:rsidRDefault="000573F5" w:rsidP="00A9166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A4F4DA6" w14:textId="5EFE29D7" w:rsidR="000B3772" w:rsidRDefault="000573F5" w:rsidP="000B377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CB21BF" w:rsidRPr="00F1598F">
        <w:rPr>
          <w:rFonts w:ascii="Angsana New" w:hAnsi="Angsana New" w:hint="cs"/>
          <w:sz w:val="30"/>
          <w:szCs w:val="30"/>
          <w:cs/>
        </w:rPr>
        <w:t>ทั้งนี้</w:t>
      </w:r>
      <w:r w:rsidR="002D2FF3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AE5E40">
        <w:rPr>
          <w:rFonts w:ascii="Angsana New" w:hAnsi="Angsana New" w:hint="cs"/>
          <w:sz w:val="30"/>
          <w:szCs w:val="30"/>
          <w:cs/>
        </w:rPr>
        <w:t>เก้า</w:t>
      </w:r>
      <w:r w:rsidR="008F118C" w:rsidRPr="008E132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F118C" w:rsidRPr="008E1326">
        <w:rPr>
          <w:rFonts w:ascii="Angsana New" w:hAnsi="Angsana New"/>
          <w:sz w:val="30"/>
          <w:szCs w:val="30"/>
        </w:rPr>
        <w:br/>
      </w:r>
      <w:r w:rsidR="008F118C" w:rsidRPr="00991C6E">
        <w:rPr>
          <w:rFonts w:ascii="Angsana New" w:hAnsi="Angsana New"/>
          <w:sz w:val="30"/>
          <w:szCs w:val="30"/>
        </w:rPr>
        <w:t>30</w:t>
      </w:r>
      <w:r w:rsidR="008F118C" w:rsidRPr="008E1326">
        <w:rPr>
          <w:rFonts w:ascii="Angsana New" w:hAnsi="Angsana New"/>
          <w:sz w:val="30"/>
          <w:szCs w:val="30"/>
        </w:rPr>
        <w:t xml:space="preserve"> </w:t>
      </w:r>
      <w:r w:rsidR="00AE5E40">
        <w:rPr>
          <w:rFonts w:ascii="Angsana New" w:hAnsi="Angsana New" w:hint="cs"/>
          <w:sz w:val="30"/>
          <w:szCs w:val="30"/>
          <w:cs/>
        </w:rPr>
        <w:t>กันยายน</w:t>
      </w:r>
      <w:r w:rsidR="000B3772"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/>
          <w:sz w:val="30"/>
          <w:szCs w:val="30"/>
        </w:rPr>
        <w:t>256</w:t>
      </w:r>
      <w:r w:rsidR="00FD5F7A">
        <w:rPr>
          <w:rFonts w:ascii="Angsana New" w:hAnsi="Angsana New"/>
          <w:sz w:val="30"/>
          <w:szCs w:val="30"/>
        </w:rPr>
        <w:t>5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57456BBF" w14:textId="6604C242" w:rsidR="0066515A" w:rsidRPr="00F1598F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38644AF" w14:textId="77777777" w:rsidR="00930B0C" w:rsidRPr="006639B9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91112F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4A315343" w:rsidR="00930B0C" w:rsidRPr="006639B9" w:rsidRDefault="008F118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5E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068D8EF5" w:rsidR="00930B0C" w:rsidRPr="006639B9" w:rsidRDefault="008F118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5E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91112F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46B768DD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51E4CE3D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5DE4929C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41568289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930B0C" w:rsidRPr="006639B9" w14:paraId="5B6043F0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91112F"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76F21788" w14:textId="77777777" w:rsidTr="0091112F">
        <w:tc>
          <w:tcPr>
            <w:tcW w:w="3870" w:type="dxa"/>
          </w:tcPr>
          <w:p w14:paraId="168B0D25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B86E4" w14:textId="2E878FA7" w:rsidR="00930B0C" w:rsidRPr="00986633" w:rsidRDefault="00E6043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393,</w:t>
            </w:r>
            <w:r w:rsidR="00B66D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930B0C" w:rsidRPr="00986633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F92C6BB" w14:textId="2B70D01E" w:rsidR="00930B0C" w:rsidRPr="00986633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536,129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930B0C" w:rsidRPr="00986633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8894D9E" w14:textId="77D1DCEA" w:rsidR="00930B0C" w:rsidRPr="00512D4D" w:rsidRDefault="00E6043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373,</w:t>
            </w:r>
            <w:r w:rsidR="00B66D2A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36" w:type="dxa"/>
          </w:tcPr>
          <w:p w14:paraId="4673AACC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E6C2C73" w14:textId="3BA7B267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</w:rPr>
              <w:t>510,030</w:t>
            </w:r>
          </w:p>
        </w:tc>
      </w:tr>
      <w:tr w:rsidR="00930B0C" w:rsidRPr="006639B9" w14:paraId="12EC8AAA" w14:textId="77777777" w:rsidTr="0091112F">
        <w:tc>
          <w:tcPr>
            <w:tcW w:w="3870" w:type="dxa"/>
          </w:tcPr>
          <w:p w14:paraId="407DC1D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930B0C" w:rsidRPr="006639B9" w:rsidRDefault="00930B0C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930B0C" w:rsidRPr="00512D4D" w:rsidRDefault="00930B0C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023202E3" w14:textId="77777777" w:rsidTr="0091112F">
        <w:tc>
          <w:tcPr>
            <w:tcW w:w="3870" w:type="dxa"/>
          </w:tcPr>
          <w:p w14:paraId="5F4B6C80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79D5CA" w14:textId="709E11D9" w:rsidR="00930B0C" w:rsidRPr="006639B9" w:rsidRDefault="00E6043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0B9235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F4BD58" w14:textId="4AC09FE2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  <w:tc>
          <w:tcPr>
            <w:tcW w:w="236" w:type="dxa"/>
            <w:gridSpan w:val="2"/>
          </w:tcPr>
          <w:p w14:paraId="16109464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5197561" w14:textId="7B1FB866" w:rsidR="00930B0C" w:rsidRPr="00512D4D" w:rsidRDefault="00E6043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B8D4CC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9C83F52" w14:textId="5CE28BE3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</w:tr>
      <w:tr w:rsidR="00930B0C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42A73EE2" w:rsidR="00930B0C" w:rsidRPr="0091112F" w:rsidRDefault="00E6043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36" w:type="dxa"/>
          </w:tcPr>
          <w:p w14:paraId="1F703F2B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6FB45B16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6" w:type="dxa"/>
            <w:gridSpan w:val="2"/>
          </w:tcPr>
          <w:p w14:paraId="5B68F33D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766217EA" w:rsidR="00930B0C" w:rsidRPr="00512D4D" w:rsidRDefault="002535A8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3271E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5734A11B" w:rsidR="00930B0C" w:rsidRPr="006639B9" w:rsidRDefault="00930B0C" w:rsidP="00B10A4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30B0C" w:rsidRPr="006639B9" w14:paraId="1DA90098" w14:textId="77777777" w:rsidTr="0091112F">
        <w:tc>
          <w:tcPr>
            <w:tcW w:w="3870" w:type="dxa"/>
          </w:tcPr>
          <w:p w14:paraId="27DC9344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8817A4" w14:textId="1597DC24" w:rsidR="00930B0C" w:rsidRPr="006639B9" w:rsidRDefault="003B2E34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8,770</w:t>
            </w:r>
          </w:p>
        </w:tc>
        <w:tc>
          <w:tcPr>
            <w:tcW w:w="236" w:type="dxa"/>
          </w:tcPr>
          <w:p w14:paraId="7BFFACD7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A96B223" w14:textId="190A41D5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5,898</w:t>
            </w:r>
          </w:p>
        </w:tc>
        <w:tc>
          <w:tcPr>
            <w:tcW w:w="236" w:type="dxa"/>
            <w:gridSpan w:val="2"/>
          </w:tcPr>
          <w:p w14:paraId="223CB046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4332D1" w14:textId="54C0CA7F" w:rsidR="00930B0C" w:rsidRPr="00512D4D" w:rsidRDefault="00D30669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6,668</w:t>
            </w:r>
          </w:p>
        </w:tc>
        <w:tc>
          <w:tcPr>
            <w:tcW w:w="236" w:type="dxa"/>
          </w:tcPr>
          <w:p w14:paraId="6601370B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A986E6" w14:textId="658A3F8F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</w:tr>
      <w:tr w:rsidR="00930B0C" w:rsidRPr="006639B9" w14:paraId="069E274A" w14:textId="77777777" w:rsidTr="0091112F">
        <w:tc>
          <w:tcPr>
            <w:tcW w:w="3870" w:type="dxa"/>
          </w:tcPr>
          <w:p w14:paraId="7788954A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52B69BD6" w:rsidR="00930B0C" w:rsidRPr="00693EF7" w:rsidRDefault="003B2E34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15,013</w:t>
            </w:r>
          </w:p>
        </w:tc>
        <w:tc>
          <w:tcPr>
            <w:tcW w:w="236" w:type="dxa"/>
          </w:tcPr>
          <w:p w14:paraId="573EC8EE" w14:textId="77777777" w:rsidR="00930B0C" w:rsidRPr="00693EF7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54E3C697" w:rsidR="00930B0C" w:rsidRPr="003A7908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841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  <w:tc>
          <w:tcPr>
            <w:tcW w:w="236" w:type="dxa"/>
            <w:gridSpan w:val="2"/>
          </w:tcPr>
          <w:p w14:paraId="40E75BC8" w14:textId="77777777" w:rsidR="00930B0C" w:rsidRPr="003A7908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61DACEBA" w:rsidR="00930B0C" w:rsidRPr="00512D4D" w:rsidRDefault="00D30669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15,013</w:t>
            </w:r>
          </w:p>
        </w:tc>
        <w:tc>
          <w:tcPr>
            <w:tcW w:w="236" w:type="dxa"/>
          </w:tcPr>
          <w:p w14:paraId="00223A9F" w14:textId="77777777" w:rsidR="00930B0C" w:rsidRPr="00693EF7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5C19EC4E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</w:tr>
      <w:tr w:rsidR="00E23652" w:rsidRPr="006639B9" w14:paraId="38A5E0E3" w14:textId="77777777" w:rsidTr="0091112F">
        <w:trPr>
          <w:trHeight w:val="154"/>
        </w:trPr>
        <w:tc>
          <w:tcPr>
            <w:tcW w:w="3870" w:type="dxa"/>
          </w:tcPr>
          <w:p w14:paraId="7C55F535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6" w:type="dxa"/>
          </w:tcPr>
          <w:p w14:paraId="08ACDC5B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8E4A53" w14:textId="5FADD1CE" w:rsidR="00E23652" w:rsidRPr="00693EF7" w:rsidRDefault="00D30669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482,186</w:t>
            </w:r>
          </w:p>
        </w:tc>
        <w:tc>
          <w:tcPr>
            <w:tcW w:w="236" w:type="dxa"/>
          </w:tcPr>
          <w:p w14:paraId="6FC645FD" w14:textId="77777777" w:rsidR="00E23652" w:rsidRPr="004841DC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2477F412" w14:textId="4702B120" w:rsidR="00E23652" w:rsidRPr="003A7908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9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  <w:tc>
          <w:tcPr>
            <w:tcW w:w="236" w:type="dxa"/>
            <w:gridSpan w:val="2"/>
          </w:tcPr>
          <w:p w14:paraId="28DB2571" w14:textId="77777777" w:rsidR="00E23652" w:rsidRPr="003A7908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381DCA" w14:textId="343C0AC9" w:rsidR="00E23652" w:rsidRPr="00512D4D" w:rsidRDefault="000A377A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482,186</w:t>
            </w:r>
          </w:p>
        </w:tc>
        <w:tc>
          <w:tcPr>
            <w:tcW w:w="236" w:type="dxa"/>
          </w:tcPr>
          <w:p w14:paraId="55DBC1FF" w14:textId="77777777" w:rsidR="00E23652" w:rsidRPr="003A7908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AAE37F7" w14:textId="23C747B4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</w:tr>
      <w:tr w:rsidR="00E23652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36" w:type="dxa"/>
          </w:tcPr>
          <w:p w14:paraId="00654B60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67D32399" w:rsidR="00E23652" w:rsidRPr="00693EF7" w:rsidRDefault="00D30669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900,</w:t>
            </w:r>
            <w:r w:rsidR="00173D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8E71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36" w:type="dxa"/>
          </w:tcPr>
          <w:p w14:paraId="04DA3DDB" w14:textId="77777777" w:rsidR="00E23652" w:rsidRPr="00693EF7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5DF1B854" w:rsidR="00E23652" w:rsidRPr="003A7908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1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1,414,798</w:t>
            </w:r>
          </w:p>
        </w:tc>
        <w:tc>
          <w:tcPr>
            <w:tcW w:w="236" w:type="dxa"/>
            <w:gridSpan w:val="2"/>
          </w:tcPr>
          <w:p w14:paraId="2FFD06D2" w14:textId="77777777" w:rsidR="00E23652" w:rsidRPr="003A7908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1B313F92" w:rsidR="00E23652" w:rsidRPr="00693EF7" w:rsidRDefault="000A377A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877,</w:t>
            </w:r>
            <w:r w:rsidR="00173D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5970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F58F2BB" w14:textId="77777777" w:rsidR="00E23652" w:rsidRPr="00693EF7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110357A5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1,386,915</w:t>
            </w:r>
          </w:p>
        </w:tc>
      </w:tr>
      <w:tr w:rsidR="00E23652" w:rsidRPr="006639B9" w14:paraId="7AC0E8B7" w14:textId="77777777" w:rsidTr="0091112F">
        <w:tc>
          <w:tcPr>
            <w:tcW w:w="3870" w:type="dxa"/>
          </w:tcPr>
          <w:p w14:paraId="41AE5EA6" w14:textId="6DE0E815" w:rsidR="0093469A" w:rsidRPr="00802A93" w:rsidRDefault="0093469A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E23652" w:rsidRPr="00802A93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3652" w:rsidRPr="006639B9" w14:paraId="6558DE9D" w14:textId="77777777" w:rsidTr="0091112F">
        <w:tc>
          <w:tcPr>
            <w:tcW w:w="3870" w:type="dxa"/>
          </w:tcPr>
          <w:p w14:paraId="52488A78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3652" w:rsidRPr="006639B9" w14:paraId="446CD765" w14:textId="77777777" w:rsidTr="0091112F">
        <w:tc>
          <w:tcPr>
            <w:tcW w:w="3870" w:type="dxa"/>
          </w:tcPr>
          <w:p w14:paraId="1D612140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652" w:rsidRPr="006639B9" w14:paraId="5374986A" w14:textId="77777777" w:rsidTr="0091112F">
        <w:tc>
          <w:tcPr>
            <w:tcW w:w="3870" w:type="dxa"/>
          </w:tcPr>
          <w:p w14:paraId="1E901EE0" w14:textId="77777777" w:rsidR="00E23652" w:rsidRPr="006639B9" w:rsidRDefault="00E23652" w:rsidP="00E2365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3DC9EA91" w:rsidR="00E23652" w:rsidRPr="006639B9" w:rsidRDefault="00862E7E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1,070</w:t>
            </w:r>
          </w:p>
        </w:tc>
        <w:tc>
          <w:tcPr>
            <w:tcW w:w="236" w:type="dxa"/>
          </w:tcPr>
          <w:p w14:paraId="09AEA52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3CEC7673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1,575</w:t>
            </w:r>
          </w:p>
        </w:tc>
        <w:tc>
          <w:tcPr>
            <w:tcW w:w="236" w:type="dxa"/>
            <w:gridSpan w:val="2"/>
          </w:tcPr>
          <w:p w14:paraId="379F3AB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5931C894" w:rsidR="00E23652" w:rsidRPr="006639B9" w:rsidRDefault="00C91D63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B05460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4230BD5F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23652" w:rsidRPr="006639B9" w14:paraId="2DDC288F" w14:textId="77777777" w:rsidTr="0091112F">
        <w:tc>
          <w:tcPr>
            <w:tcW w:w="3870" w:type="dxa"/>
          </w:tcPr>
          <w:p w14:paraId="3B07F000" w14:textId="77777777" w:rsidR="00E23652" w:rsidRPr="006639B9" w:rsidRDefault="00E23652" w:rsidP="00E2365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EC1E19" w14:textId="5A31EBE4" w:rsidR="00E23652" w:rsidRPr="006639B9" w:rsidRDefault="007F24DE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247,720</w:t>
            </w:r>
          </w:p>
        </w:tc>
        <w:tc>
          <w:tcPr>
            <w:tcW w:w="236" w:type="dxa"/>
          </w:tcPr>
          <w:p w14:paraId="064B5D95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51CEF6" w14:textId="60107965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216,225</w:t>
            </w:r>
          </w:p>
        </w:tc>
        <w:tc>
          <w:tcPr>
            <w:tcW w:w="236" w:type="dxa"/>
            <w:gridSpan w:val="2"/>
          </w:tcPr>
          <w:p w14:paraId="217D5ED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1ABABFA" w14:textId="4A9F81AF" w:rsidR="00E23652" w:rsidRPr="006639B9" w:rsidRDefault="00C91D63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E30F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,029</w:t>
            </w:r>
          </w:p>
        </w:tc>
        <w:tc>
          <w:tcPr>
            <w:tcW w:w="236" w:type="dxa"/>
          </w:tcPr>
          <w:p w14:paraId="11F1822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91B781F" w14:textId="6E3C85CC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214,084</w:t>
            </w:r>
          </w:p>
        </w:tc>
      </w:tr>
      <w:tr w:rsidR="00C91D63" w:rsidRPr="006639B9" w14:paraId="290DCE6D" w14:textId="77777777" w:rsidTr="0091112F">
        <w:tc>
          <w:tcPr>
            <w:tcW w:w="3870" w:type="dxa"/>
          </w:tcPr>
          <w:p w14:paraId="720CD3FB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C91D63" w:rsidRPr="006639B9" w:rsidRDefault="00C91D63" w:rsidP="00C9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6B5AE7E7" w:rsidR="00C91D63" w:rsidRPr="00C91D63" w:rsidRDefault="00C91D63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91D63">
              <w:rPr>
                <w:rFonts w:asciiTheme="majorBidi" w:hAnsiTheme="majorBidi" w:cstheme="majorBidi"/>
                <w:sz w:val="28"/>
                <w:szCs w:val="28"/>
              </w:rPr>
              <w:t>84,765</w:t>
            </w:r>
          </w:p>
        </w:tc>
        <w:tc>
          <w:tcPr>
            <w:tcW w:w="236" w:type="dxa"/>
          </w:tcPr>
          <w:p w14:paraId="06F865B8" w14:textId="77777777" w:rsidR="00C91D63" w:rsidRPr="00C91D63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7B9E218E" w:rsidR="00C91D63" w:rsidRPr="00C91D63" w:rsidRDefault="00C91D63" w:rsidP="00C91D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91D63"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  <w:tc>
          <w:tcPr>
            <w:tcW w:w="236" w:type="dxa"/>
            <w:gridSpan w:val="2"/>
          </w:tcPr>
          <w:p w14:paraId="2C5D37F1" w14:textId="77777777" w:rsidR="00C91D63" w:rsidRPr="00C91D63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2EC3A4EA" w:rsidR="00C91D63" w:rsidRPr="00C91D63" w:rsidRDefault="00C91D63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D63">
              <w:rPr>
                <w:rFonts w:asciiTheme="majorBidi" w:hAnsiTheme="majorBidi" w:cstheme="majorBidi"/>
                <w:sz w:val="28"/>
                <w:szCs w:val="28"/>
              </w:rPr>
              <w:t>84,765</w:t>
            </w:r>
          </w:p>
        </w:tc>
        <w:tc>
          <w:tcPr>
            <w:tcW w:w="236" w:type="dxa"/>
          </w:tcPr>
          <w:p w14:paraId="6E44270E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6814C865" w:rsidR="00C91D63" w:rsidRPr="006639B9" w:rsidRDefault="00C91D63" w:rsidP="00C91D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</w:tr>
      <w:tr w:rsidR="00C91D63" w:rsidRPr="006639B9" w14:paraId="2F9337B0" w14:textId="77777777" w:rsidTr="0091112F">
        <w:tc>
          <w:tcPr>
            <w:tcW w:w="3870" w:type="dxa"/>
          </w:tcPr>
          <w:p w14:paraId="11B4E1B3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C91D63" w:rsidRPr="006639B9" w:rsidRDefault="00C91D63" w:rsidP="00C9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3E99CBC2" w:rsidR="00C91D63" w:rsidRPr="00C91D63" w:rsidRDefault="00C91D63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D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354,608</w:t>
            </w:r>
          </w:p>
        </w:tc>
        <w:tc>
          <w:tcPr>
            <w:tcW w:w="236" w:type="dxa"/>
          </w:tcPr>
          <w:p w14:paraId="31146612" w14:textId="77777777" w:rsidR="00C91D63" w:rsidRPr="00C91D63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779CE2EC" w:rsidR="00C91D63" w:rsidRPr="00C91D63" w:rsidRDefault="00C91D63" w:rsidP="00C91D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91D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36" w:type="dxa"/>
            <w:gridSpan w:val="2"/>
          </w:tcPr>
          <w:p w14:paraId="6D859351" w14:textId="77777777" w:rsidR="00C91D63" w:rsidRPr="00C91D63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229A75A2" w:rsidR="00C91D63" w:rsidRPr="00C91D63" w:rsidRDefault="00C91D63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D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354,608</w:t>
            </w:r>
          </w:p>
        </w:tc>
        <w:tc>
          <w:tcPr>
            <w:tcW w:w="236" w:type="dxa"/>
          </w:tcPr>
          <w:p w14:paraId="7644DB37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658151FF" w:rsidR="00C91D63" w:rsidRPr="006639B9" w:rsidRDefault="00C91D63" w:rsidP="00C91D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210,000</w:t>
            </w:r>
          </w:p>
        </w:tc>
      </w:tr>
      <w:tr w:rsidR="00C91D63" w:rsidRPr="006639B9" w14:paraId="0BF48463" w14:textId="77777777" w:rsidTr="0091112F">
        <w:tc>
          <w:tcPr>
            <w:tcW w:w="3870" w:type="dxa"/>
          </w:tcPr>
          <w:p w14:paraId="3DCC256B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C91D63" w:rsidRPr="006639B9" w:rsidRDefault="00C91D63" w:rsidP="00C9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1D43E94B" w:rsidR="00C91D63" w:rsidRPr="006639B9" w:rsidRDefault="00E30F87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24,025</w:t>
            </w:r>
          </w:p>
        </w:tc>
        <w:tc>
          <w:tcPr>
            <w:tcW w:w="236" w:type="dxa"/>
          </w:tcPr>
          <w:p w14:paraId="444E81EB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043C0814" w:rsidR="00C91D63" w:rsidRPr="006639B9" w:rsidRDefault="00C91D63" w:rsidP="00C91D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  <w:tc>
          <w:tcPr>
            <w:tcW w:w="236" w:type="dxa"/>
            <w:gridSpan w:val="2"/>
          </w:tcPr>
          <w:p w14:paraId="76896169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29B558F3" w:rsidR="00C91D63" w:rsidRPr="006639B9" w:rsidRDefault="00A94AF0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24,025</w:t>
            </w:r>
          </w:p>
        </w:tc>
        <w:tc>
          <w:tcPr>
            <w:tcW w:w="236" w:type="dxa"/>
          </w:tcPr>
          <w:p w14:paraId="16EC717F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2E21D1B2" w:rsidR="00C91D63" w:rsidRPr="006639B9" w:rsidRDefault="00C91D63" w:rsidP="00C91D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</w:tr>
      <w:tr w:rsidR="00C91D63" w:rsidRPr="006639B9" w14:paraId="730279D4" w14:textId="77777777" w:rsidTr="0091112F">
        <w:tc>
          <w:tcPr>
            <w:tcW w:w="3870" w:type="dxa"/>
          </w:tcPr>
          <w:p w14:paraId="3E878F33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C91D63" w:rsidRPr="006639B9" w:rsidRDefault="00C91D63" w:rsidP="00C9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57F0B4EE" w:rsidR="00C91D63" w:rsidRPr="006639B9" w:rsidRDefault="00E30F87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2,164</w:t>
            </w:r>
          </w:p>
        </w:tc>
        <w:tc>
          <w:tcPr>
            <w:tcW w:w="236" w:type="dxa"/>
          </w:tcPr>
          <w:p w14:paraId="269C3704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5F1176B0" w:rsidR="00C91D63" w:rsidRPr="006639B9" w:rsidRDefault="00C91D63" w:rsidP="00C91D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36" w:type="dxa"/>
            <w:gridSpan w:val="2"/>
          </w:tcPr>
          <w:p w14:paraId="17F0D73A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741E67FC" w:rsidR="00C91D63" w:rsidRPr="006639B9" w:rsidRDefault="00A94AF0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2,164</w:t>
            </w:r>
          </w:p>
        </w:tc>
        <w:tc>
          <w:tcPr>
            <w:tcW w:w="236" w:type="dxa"/>
          </w:tcPr>
          <w:p w14:paraId="27081C31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729C2BAA" w:rsidR="00C91D63" w:rsidRPr="006639B9" w:rsidRDefault="00C91D63" w:rsidP="00C91D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</w:tr>
      <w:tr w:rsidR="00C91D63" w:rsidRPr="006639B9" w14:paraId="199A76E9" w14:textId="77777777" w:rsidTr="0091112F">
        <w:tc>
          <w:tcPr>
            <w:tcW w:w="3870" w:type="dxa"/>
          </w:tcPr>
          <w:p w14:paraId="4108C190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36" w:type="dxa"/>
          </w:tcPr>
          <w:p w14:paraId="07F67B6C" w14:textId="77777777" w:rsidR="00C91D63" w:rsidRPr="006639B9" w:rsidRDefault="00C91D63" w:rsidP="00C91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57C9EF35" w:rsidR="00C91D63" w:rsidRPr="006639B9" w:rsidRDefault="00E30F87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714,352</w:t>
            </w:r>
          </w:p>
        </w:tc>
        <w:tc>
          <w:tcPr>
            <w:tcW w:w="236" w:type="dxa"/>
          </w:tcPr>
          <w:p w14:paraId="3A79BC75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6109B88E" w:rsidR="00C91D63" w:rsidRPr="006639B9" w:rsidRDefault="00C91D63" w:rsidP="00C91D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571,541</w:t>
            </w:r>
          </w:p>
        </w:tc>
        <w:tc>
          <w:tcPr>
            <w:tcW w:w="236" w:type="dxa"/>
            <w:gridSpan w:val="2"/>
          </w:tcPr>
          <w:p w14:paraId="0307EF0D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1C4A0A3D" w:rsidR="00C91D63" w:rsidRPr="006639B9" w:rsidRDefault="00A94AF0" w:rsidP="00C91D6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710,591</w:t>
            </w:r>
          </w:p>
        </w:tc>
        <w:tc>
          <w:tcPr>
            <w:tcW w:w="236" w:type="dxa"/>
          </w:tcPr>
          <w:p w14:paraId="2C368E7E" w14:textId="77777777" w:rsidR="00C91D63" w:rsidRPr="006639B9" w:rsidRDefault="00C91D63" w:rsidP="00C9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0B9845E1" w:rsidR="00C91D63" w:rsidRPr="006639B9" w:rsidRDefault="00C91D63" w:rsidP="00C91D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567,825</w:t>
            </w:r>
          </w:p>
        </w:tc>
      </w:tr>
    </w:tbl>
    <w:p w14:paraId="5BB7FB74" w14:textId="0938459F" w:rsidR="00F103FE" w:rsidRDefault="00F103FE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D38A26" w14:textId="2467C626" w:rsidR="00A3191F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295A53" w14:textId="197AF6AD" w:rsidR="00A3191F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55FA21" w14:textId="06698F12" w:rsidR="00A3191F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A2592B" w14:textId="77777777" w:rsidR="00A3191F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8EE0B6" w14:textId="39C64B6B" w:rsidR="008917EE" w:rsidRPr="008917EE" w:rsidRDefault="008917EE" w:rsidP="005A3BC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930B0C" w:rsidRPr="003A3A7C" w14:paraId="4F335046" w14:textId="77777777" w:rsidTr="00930B0C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110CAD75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671581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0D1F3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71733A2E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6C8BEDEB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981" w:rsidRPr="003A3A7C" w14:paraId="3DADD1B1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5418C859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CAE954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66240A" w14:textId="040F1032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9" w:type="dxa"/>
            <w:shd w:val="clear" w:color="auto" w:fill="auto"/>
          </w:tcPr>
          <w:p w14:paraId="3D817C62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B8D92E5" w14:textId="7AEACE2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0" w:type="dxa"/>
            <w:shd w:val="clear" w:color="auto" w:fill="auto"/>
          </w:tcPr>
          <w:p w14:paraId="7149261E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E483F51" w14:textId="7BE1C1F6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</w:tcPr>
          <w:p w14:paraId="54B1C7FD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3520C47" w14:textId="6E8D765F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66981" w:rsidRPr="003A3A7C" w14:paraId="1E4179CC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E9B69AA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18F9A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5ECFB4" w14:textId="2DB31892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14:paraId="7B52EE2D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788209F" w14:textId="1E23116B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7C58395E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9DC189" w14:textId="42701AE8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2167E4F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3F878DC" w14:textId="5DD7C02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66981" w:rsidRPr="003A3A7C" w14:paraId="14E97511" w14:textId="77777777" w:rsidTr="00930B0C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0EA53E9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A1F274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DF19B2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6981" w:rsidRPr="003A3A7C" w14:paraId="2C1717E2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5B3CD7E1" w14:textId="77777777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1)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42D0F99D" w14:textId="77777777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1.1)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จำนวน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545,300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1,000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บาท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6.75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ต่อปี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ชำระดอกเบี้ยทุก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เดือน มีอายุ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2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  <w:p w14:paraId="4832B040" w14:textId="5131A996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โดยเมื่อวันที่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9F5C7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</w:t>
            </w:r>
            <w:r w:rsidRPr="009F5C71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เป็นการทยอยจ่าย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ครั้งและเปลี่ยนแปลงอัตราดอกเบี้ยเป็นร้อยละ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7.5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  <w:r w:rsidR="009F5C71" w:rsidRPr="009F5C7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ต่อมาในวันที่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="009F5C71" w:rsidRPr="009F5C7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หุ้นกู้โดยขยายเวลาครบกำหนดไถ่ถอนจาก</w:t>
            </w:r>
            <w:r w:rsidR="009F5C71" w:rsidRPr="009F5C71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="009F5C71" w:rsidRPr="009F5C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="009F5C71" w:rsidRPr="009F5C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22 </w:t>
            </w:r>
            <w:r w:rsidR="009F5C71" w:rsidRPr="009F5C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="009F5C71" w:rsidRPr="009F5C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เป็นทะยอยจ่าย</w:t>
            </w:r>
            <w:r w:rsidR="009F5C71" w:rsidRPr="009F5C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8 </w:t>
            </w:r>
            <w:r w:rsidR="009F5C71" w:rsidRPr="009F5C7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ครั้ง</w:t>
            </w:r>
            <w:r w:rsidR="009F5C71"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="009F5C71"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7.75 </w:t>
            </w:r>
            <w:r w:rsidR="009F5C71"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5BA05519" w14:textId="2A9BBE06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="009F5C71"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30ED95B8" w14:textId="5BB4B3D6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595946E" w14:textId="31CAC436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</w:t>
            </w:r>
            <w:r w:rsid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</w:t>
            </w:r>
          </w:p>
          <w:p w14:paraId="766BF89B" w14:textId="3DFC8F40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386D23C" w14:textId="77777777" w:rsidR="00166981" w:rsidRPr="009F5C71" w:rsidRDefault="00166981" w:rsidP="00166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D4F88BD" w14:textId="668DDE4E" w:rsidR="009F5C71" w:rsidRPr="009F5C71" w:rsidRDefault="009F5C71" w:rsidP="009F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F3D8046" w14:textId="76CAF0AE" w:rsidR="009F5C71" w:rsidRPr="009F5C71" w:rsidRDefault="009F5C71" w:rsidP="009F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456EA717" w14:textId="0087381E" w:rsidR="009F5C71" w:rsidRPr="009F5C71" w:rsidRDefault="009F5C71" w:rsidP="009F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72D3870" w14:textId="66AAD63A" w:rsidR="009F5C71" w:rsidRPr="009F5C71" w:rsidRDefault="009F5C71" w:rsidP="009F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65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0CDAEA58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5CFAA6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B08937D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30EEC71" w14:textId="77777777" w:rsidR="00166981" w:rsidRPr="003A3A7C" w:rsidRDefault="00166981" w:rsidP="001669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E917035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8A9433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B640E11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7C7C18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B156FF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6349E7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03F1" w:rsidRPr="003A3A7C" w14:paraId="1E459C7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0CFC0169" w14:textId="7777777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ACED77C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2D8EAF" w14:textId="6C45FFD4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108,54</w:t>
            </w:r>
            <w:r w:rsidR="00440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9" w:type="dxa"/>
            <w:shd w:val="clear" w:color="auto" w:fill="auto"/>
          </w:tcPr>
          <w:p w14:paraId="6AC792DC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559E01C" w14:textId="30731556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  <w:tc>
          <w:tcPr>
            <w:tcW w:w="260" w:type="dxa"/>
            <w:shd w:val="clear" w:color="auto" w:fill="auto"/>
          </w:tcPr>
          <w:p w14:paraId="63F7521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214ED83" w14:textId="0E7918FE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108,54</w:t>
            </w:r>
            <w:r w:rsidR="00440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17E87410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B94980" w14:textId="0BDD927E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</w:tr>
      <w:tr w:rsidR="009003F1" w:rsidRPr="003A3A7C" w14:paraId="64B0113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8223EA4" w14:textId="5F34ECB6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4C9D48B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EBD6D2" w14:textId="0E0D679E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354,608</w:t>
            </w:r>
          </w:p>
        </w:tc>
        <w:tc>
          <w:tcPr>
            <w:tcW w:w="259" w:type="dxa"/>
            <w:shd w:val="clear" w:color="auto" w:fill="auto"/>
          </w:tcPr>
          <w:p w14:paraId="5B9D401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AB040F8" w14:textId="0C69E2DA" w:rsidR="009003F1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6B92DAF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91A3FE8" w14:textId="265E9C38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354,608</w:t>
            </w:r>
          </w:p>
        </w:tc>
        <w:tc>
          <w:tcPr>
            <w:tcW w:w="260" w:type="dxa"/>
            <w:shd w:val="clear" w:color="auto" w:fill="auto"/>
          </w:tcPr>
          <w:p w14:paraId="5F127CFF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3523B0B" w14:textId="55308BC7" w:rsidR="009003F1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03F1" w:rsidRPr="003A3A7C" w14:paraId="4343D533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F90BA27" w14:textId="04D648C0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1.2)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จำนวน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300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เดือน มีอายุ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โดยเมื่อวันที่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20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  <w:r w:rsidRPr="002D6C6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ที่ประชุมผู้ถือหุ้นกู้มีมติอนุมัติการเปลี่ยนแปลงเงื่อนไขการไถ่ถอนหุ้นกู้โดยขยายเวลา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2D6C6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ครบกำหนดไถ่ถอนจากเดิม วันที่ </w:t>
            </w:r>
            <w:r w:rsidRPr="002D6C6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10</w:t>
            </w:r>
            <w:r w:rsidRPr="002D6C6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ตุลาคม </w:t>
            </w:r>
            <w:r w:rsidRPr="002D6C6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2564</w:t>
            </w:r>
            <w:r w:rsidRPr="002D6C6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เป็นการทยอย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จ่าย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ครั้งและเปลี่ยนแปลงอัตราดอกเบี้ยเป็นร้อยละ 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7.5</w:t>
            </w: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ต่อปี</w:t>
            </w:r>
          </w:p>
          <w:p w14:paraId="1E424F19" w14:textId="7777777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70E13F55" w14:textId="7777777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0C478423" w14:textId="7777777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2EA4E7B1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5934E4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044EBC2A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B95469C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8C2C71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35C467F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609561E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39B0E3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03F1" w:rsidRPr="003A3A7C" w14:paraId="4EA8355E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56708004" w14:textId="2CFD250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4EC0B92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84AC04" w14:textId="49025A18" w:rsidR="009003F1" w:rsidRDefault="00044C3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22C7F65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C4215C2" w14:textId="6C02BD5C" w:rsidR="009003F1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E49AF7C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BDDF334" w14:textId="43051BE8" w:rsidR="009003F1" w:rsidRDefault="00044C3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7CC7CC7B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FC8C89" w14:textId="16E2411F" w:rsidR="009003F1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03F1" w:rsidRPr="003A3A7C" w14:paraId="683D7CBF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5A40B28E" w14:textId="7777777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F0ECE7E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14C0F7" w14:textId="7A471B57" w:rsidR="009003F1" w:rsidRPr="003A3A7C" w:rsidRDefault="00044C3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53BB40D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E7714FD" w14:textId="685B0EA8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296D0594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7BC62C" w14:textId="360C701E" w:rsidR="009003F1" w:rsidRPr="003A3A7C" w:rsidRDefault="00044C3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56E63CB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F74C78" w14:textId="2FCCE25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</w:tr>
      <w:tr w:rsidR="009003F1" w:rsidRPr="003A3A7C" w14:paraId="42B4AE4B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9DD909E" w14:textId="2E3F5A45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1.3)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ต่อมาในวันที่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2D6C6B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หุ้นกู้โดยขยายเวลาครบกำหนดไถ่ถอนจาก</w:t>
            </w:r>
            <w:r w:rsidRPr="002D6C6B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11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เป็นทะยอยจ่าย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5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ครั้ง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7.25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7401FE1F" w14:textId="1F224D80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0B7EEDB7" w14:textId="649EE21E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1F72421A" w14:textId="755474E3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7D5E90E5" w14:textId="73B9CE95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FE99CE6" w14:textId="22FA0168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19E78D78" w14:textId="0ECA7100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632B0584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7F7964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9609C0A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A4EF3A3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1E5A369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1BABBE7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3C74EB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0233BA9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03F1" w:rsidRPr="003A3A7C" w14:paraId="37FB1DE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288F3C4E" w14:textId="7777777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A0933A3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0EA9A3" w14:textId="752470B1" w:rsidR="009003F1" w:rsidRPr="003A3A7C" w:rsidRDefault="003208E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67,385</w:t>
            </w:r>
          </w:p>
        </w:tc>
        <w:tc>
          <w:tcPr>
            <w:tcW w:w="259" w:type="dxa"/>
            <w:shd w:val="clear" w:color="auto" w:fill="auto"/>
          </w:tcPr>
          <w:p w14:paraId="438EBF9C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659A501" w14:textId="3D1FEA59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70,817</w:t>
            </w:r>
          </w:p>
        </w:tc>
        <w:tc>
          <w:tcPr>
            <w:tcW w:w="260" w:type="dxa"/>
            <w:shd w:val="clear" w:color="auto" w:fill="auto"/>
          </w:tcPr>
          <w:p w14:paraId="481BEF54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2B94CCB" w14:textId="46F6813F" w:rsidR="009003F1" w:rsidRPr="003A3A7C" w:rsidRDefault="003208E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67,385</w:t>
            </w:r>
          </w:p>
        </w:tc>
        <w:tc>
          <w:tcPr>
            <w:tcW w:w="260" w:type="dxa"/>
            <w:shd w:val="clear" w:color="auto" w:fill="auto"/>
          </w:tcPr>
          <w:p w14:paraId="49C3FB6F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E91BC8B" w14:textId="34D7A59D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70,817</w:t>
            </w:r>
          </w:p>
        </w:tc>
      </w:tr>
      <w:tr w:rsidR="009003F1" w:rsidRPr="003A3A7C" w14:paraId="24F2FCF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4BFB422F" w14:textId="1E44048B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1.4)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101,700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ต่อปี ชำระดอกเบี้ยทุก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ครบกำหนดไถ่ถอนในเดือนสิงหาคม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 </w:t>
            </w:r>
            <w:r w:rsidRPr="002D6C6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ต่อมาในวันที่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2D6C6B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หุ้นกู้โดยขยายเวลาครบกำหนดไถ่ถอนจาก</w:t>
            </w:r>
            <w:r w:rsidRPr="002D6C6B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29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สิงหาคม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เป็นทะยอยจ่าย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6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ครั้ง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7.25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0126D0D5" w14:textId="67CAE55C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492620FE" w14:textId="7C8F9EA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56CC9128" w14:textId="21E91AF9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0E98B85" w14:textId="7828CE47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A9A1495" w14:textId="5428F9D4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47C0BEE1" w14:textId="6B80707B" w:rsidR="009003F1" w:rsidRPr="002D6C6B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FA06DE4" w14:textId="77777777" w:rsidR="009003F1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75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78FF577E" w14:textId="001A64FA" w:rsidR="00E019EE" w:rsidRPr="0004305C" w:rsidRDefault="00E019EE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CC7375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7644EB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03EB721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104129B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44A7ED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F06DE9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B5491B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7C252E5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3F1" w:rsidRPr="003A3A7C" w14:paraId="12E33DC6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8DFB7DF" w14:textId="77777777" w:rsidR="009003F1" w:rsidRPr="003A3A7C" w:rsidRDefault="009003F1" w:rsidP="00900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9DB090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8B7A41" w14:textId="5C117E99" w:rsidR="009003F1" w:rsidRPr="003A3A7C" w:rsidRDefault="006975C0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96,253</w:t>
            </w:r>
          </w:p>
        </w:tc>
        <w:tc>
          <w:tcPr>
            <w:tcW w:w="259" w:type="dxa"/>
            <w:shd w:val="clear" w:color="auto" w:fill="auto"/>
          </w:tcPr>
          <w:p w14:paraId="2EDDBF58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C02617F" w14:textId="79FC6C6E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100,992</w:t>
            </w:r>
          </w:p>
        </w:tc>
        <w:tc>
          <w:tcPr>
            <w:tcW w:w="260" w:type="dxa"/>
            <w:shd w:val="clear" w:color="auto" w:fill="auto"/>
          </w:tcPr>
          <w:p w14:paraId="5263066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BF958E9" w14:textId="1CB876D6" w:rsidR="009003F1" w:rsidRPr="003A3A7C" w:rsidRDefault="00BD5CA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96,253</w:t>
            </w:r>
          </w:p>
        </w:tc>
        <w:tc>
          <w:tcPr>
            <w:tcW w:w="260" w:type="dxa"/>
            <w:shd w:val="clear" w:color="auto" w:fill="auto"/>
          </w:tcPr>
          <w:p w14:paraId="67D4C50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89763F9" w14:textId="75D47AF6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100,992</w:t>
            </w:r>
          </w:p>
        </w:tc>
      </w:tr>
      <w:tr w:rsidR="009003F1" w:rsidRPr="003A3A7C" w14:paraId="13777C3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43F506AC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A0DC70F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9A445E" w14:textId="344C4469" w:rsidR="009003F1" w:rsidRPr="003A3A7C" w:rsidRDefault="006975C0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836,79</w:t>
            </w:r>
            <w:r w:rsidR="0044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9" w:type="dxa"/>
            <w:shd w:val="clear" w:color="auto" w:fill="auto"/>
          </w:tcPr>
          <w:p w14:paraId="523DB3A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421B78E" w14:textId="33B3AA15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  <w:tc>
          <w:tcPr>
            <w:tcW w:w="260" w:type="dxa"/>
            <w:shd w:val="clear" w:color="auto" w:fill="auto"/>
          </w:tcPr>
          <w:p w14:paraId="3C8B8AAB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05391EB" w14:textId="18037716" w:rsidR="009003F1" w:rsidRPr="003A3A7C" w:rsidRDefault="008C2CEA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836,794</w:t>
            </w:r>
          </w:p>
        </w:tc>
        <w:tc>
          <w:tcPr>
            <w:tcW w:w="260" w:type="dxa"/>
            <w:shd w:val="clear" w:color="auto" w:fill="auto"/>
          </w:tcPr>
          <w:p w14:paraId="3111CF5F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34D31AD" w14:textId="15E411D1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</w:tr>
      <w:tr w:rsidR="009003F1" w:rsidRPr="003A3A7C" w14:paraId="6C971B2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9E5E11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2F8FA49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8E93" w14:textId="03AABB32" w:rsidR="009003F1" w:rsidRPr="003A3A7C" w:rsidRDefault="006975C0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(482,18</w:t>
            </w:r>
            <w:r w:rsidR="00BD5C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B85EE4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213A" w14:textId="5E6CD78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908417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2DEA" w14:textId="43074769" w:rsidR="009003F1" w:rsidRPr="003A3A7C" w:rsidRDefault="008C2CEA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(482,186)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F762F64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F0D0" w14:textId="42093001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</w:tr>
      <w:tr w:rsidR="009003F1" w:rsidRPr="003A3A7C" w14:paraId="082979AC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7BFA6F5A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18EC003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917B7" w14:textId="4E188B6A" w:rsidR="009003F1" w:rsidRPr="003A3A7C" w:rsidRDefault="00BD5CA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354,608</w:t>
            </w:r>
          </w:p>
        </w:tc>
        <w:tc>
          <w:tcPr>
            <w:tcW w:w="259" w:type="dxa"/>
            <w:shd w:val="clear" w:color="auto" w:fill="auto"/>
          </w:tcPr>
          <w:p w14:paraId="16BFC583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8FA25" w14:textId="49B91BFA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31714931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014F8D10" w:rsidR="009003F1" w:rsidRPr="003A3A7C" w:rsidRDefault="008C2CEA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354,608</w:t>
            </w:r>
          </w:p>
        </w:tc>
        <w:tc>
          <w:tcPr>
            <w:tcW w:w="260" w:type="dxa"/>
            <w:shd w:val="clear" w:color="auto" w:fill="auto"/>
          </w:tcPr>
          <w:p w14:paraId="57FDF84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4EDBC7E8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</w:tr>
    </w:tbl>
    <w:p w14:paraId="4AEB8337" w14:textId="77777777" w:rsidR="000878AB" w:rsidRDefault="000878AB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EC5282" w14:textId="7795DA7A" w:rsidR="00545004" w:rsidRPr="00C52457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4E2622BD" w14:textId="77777777" w:rsidR="00545004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44FB9" w14:textId="34C9A5BB" w:rsidR="00250817" w:rsidRDefault="00545004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 w:rsidR="003C5F6A" w:rsidRPr="003C44BE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166981" w:rsidRPr="003C44BE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BB0D90" w:rsidRPr="003C44B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BB0D90" w:rsidRPr="003C44BE">
        <w:rPr>
          <w:rFonts w:ascii="Angsana New" w:hAnsi="Angsana New"/>
          <w:spacing w:val="-6"/>
          <w:sz w:val="30"/>
          <w:szCs w:val="30"/>
        </w:rPr>
        <w:t xml:space="preserve">30 </w:t>
      </w:r>
      <w:r w:rsidR="00166981" w:rsidRPr="003C44BE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3C5F6A" w:rsidRPr="003C44B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39127B" w:rsidRPr="003C44BE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343EF1" w:rsidRPr="003C44BE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39127B" w:rsidRPr="003C44BE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hint="cs"/>
          <w:spacing w:val="-4"/>
          <w:sz w:val="30"/>
          <w:szCs w:val="30"/>
          <w:cs/>
        </w:rPr>
        <w:t>และ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A72182" w:rsidRPr="003C44BE">
        <w:rPr>
          <w:rFonts w:asciiTheme="majorBidi" w:hAnsiTheme="majorBidi" w:cstheme="majorBidi"/>
          <w:spacing w:val="-4"/>
          <w:sz w:val="30"/>
          <w:szCs w:val="30"/>
        </w:rPr>
        <w:t>85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3C44BE">
        <w:rPr>
          <w:rFonts w:hint="cs"/>
          <w:spacing w:val="-4"/>
          <w:sz w:val="30"/>
          <w:szCs w:val="30"/>
          <w:cs/>
        </w:rPr>
        <w:t>โดยคิดเป็นจำนวนหุ้นที่ออกจากการใช้สิทธิแปลง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6E2151" w:rsidRPr="003C44BE">
        <w:rPr>
          <w:rFonts w:asciiTheme="majorBidi" w:hAnsiTheme="majorBidi" w:cstheme="majorBidi"/>
          <w:spacing w:val="-4"/>
          <w:sz w:val="30"/>
          <w:szCs w:val="30"/>
        </w:rPr>
        <w:t>75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E2151" w:rsidRPr="003C44BE">
        <w:rPr>
          <w:rFonts w:asciiTheme="majorBidi" w:hAnsiTheme="majorBidi" w:cstheme="majorBidi"/>
          <w:spacing w:val="-4"/>
          <w:sz w:val="30"/>
          <w:szCs w:val="30"/>
        </w:rPr>
        <w:t>89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มูลค่าหุ้นที่ตราไว้หุ้นละ </w:t>
      </w:r>
      <w:r w:rsidRPr="003C44B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3C44BE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คิดเป็นจำนวนทุนชำระแล้วที่บริษัทเพิ่มทุน</w:t>
      </w:r>
      <w:r w:rsidR="00864290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เพื่อการใช้สิทธิแปลงสภาพจำนวนเงิน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C44BE" w:rsidRPr="003C44BE">
        <w:rPr>
          <w:rFonts w:asciiTheme="majorBidi" w:hAnsiTheme="majorBidi" w:cstheme="majorBidi"/>
          <w:spacing w:val="-4"/>
          <w:sz w:val="30"/>
          <w:szCs w:val="30"/>
        </w:rPr>
        <w:t>118.97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41D90787" w14:textId="4173577A" w:rsidR="0093469A" w:rsidRDefault="00934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74DBC2DC" w14:textId="3E6EF5D0" w:rsidR="00545004" w:rsidRPr="00623B41" w:rsidRDefault="00545004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166981">
        <w:rPr>
          <w:rFonts w:ascii="Angsana New" w:hAnsi="Angsana New" w:hint="cs"/>
          <w:sz w:val="30"/>
          <w:szCs w:val="30"/>
          <w:cs/>
        </w:rPr>
        <w:t>เก้า</w:t>
      </w:r>
      <w:r w:rsidR="00BB0D90" w:rsidRPr="008E1326">
        <w:rPr>
          <w:rFonts w:ascii="Angsana New" w:hAnsi="Angsana New" w:hint="cs"/>
          <w:sz w:val="30"/>
          <w:szCs w:val="30"/>
          <w:cs/>
        </w:rPr>
        <w:t>เดือนสิ้น</w:t>
      </w:r>
      <w:r w:rsidR="00BB0D90" w:rsidRPr="008E1326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BB0D90" w:rsidRPr="008E1326">
        <w:rPr>
          <w:rFonts w:ascii="Angsana New" w:hAnsi="Angsana New"/>
          <w:sz w:val="30"/>
          <w:szCs w:val="30"/>
        </w:rPr>
        <w:br/>
      </w:r>
      <w:r w:rsidR="00BB0D90" w:rsidRPr="00991C6E">
        <w:rPr>
          <w:rFonts w:ascii="Angsana New" w:hAnsi="Angsana New"/>
          <w:sz w:val="30"/>
          <w:szCs w:val="30"/>
        </w:rPr>
        <w:t>30</w:t>
      </w:r>
      <w:r w:rsidR="00BB0D90" w:rsidRPr="008E1326">
        <w:rPr>
          <w:rFonts w:ascii="Angsana New" w:hAnsi="Angsana New"/>
          <w:sz w:val="30"/>
          <w:szCs w:val="30"/>
        </w:rPr>
        <w:t xml:space="preserve"> </w:t>
      </w:r>
      <w:r w:rsidR="00166981">
        <w:rPr>
          <w:rFonts w:ascii="Angsana New" w:hAnsi="Angsana New" w:hint="cs"/>
          <w:sz w:val="30"/>
          <w:szCs w:val="30"/>
          <w:cs/>
        </w:rPr>
        <w:t>กันยายน</w:t>
      </w:r>
      <w:r w:rsidR="00BB0D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E10EFF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545004" w:rsidRPr="003A3A7C" w14:paraId="73DE125D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4618C830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16698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="00BB0D90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BB0D90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BB0D90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BB0D90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6698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="00BB0D90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5004" w:rsidRPr="003A3A7C" w14:paraId="5A38D108" w14:textId="77777777" w:rsidTr="00166981">
        <w:trPr>
          <w:cantSplit/>
          <w:trHeight w:val="56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545004" w:rsidRPr="003A3A7C" w14:paraId="3991D0B7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45004" w:rsidRPr="003A3A7C" w14:paraId="210D2E83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545004" w:rsidRPr="003A3A7C" w:rsidRDefault="00545004" w:rsidP="0054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1FA2AFFE" w:rsidR="00545004" w:rsidRPr="00545004" w:rsidRDefault="003C5F6A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39,494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545004" w:rsidRPr="00545004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02AF1C67" w:rsidR="00545004" w:rsidRPr="00545004" w:rsidRDefault="003C5F6A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9,649</w:t>
            </w:r>
          </w:p>
        </w:tc>
      </w:tr>
      <w:tr w:rsidR="00545004" w:rsidRPr="003A3A7C" w14:paraId="5D4A0273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1602" w14:textId="1891F23D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9F7" w14:textId="5231725E" w:rsidR="00545004" w:rsidRPr="003A3A7C" w:rsidRDefault="004152B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323,</w:t>
            </w:r>
            <w:r w:rsidR="005E485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2E43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7889" w14:textId="1B9EC979" w:rsidR="00545004" w:rsidRPr="003A3A7C" w:rsidRDefault="0043511A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41,</w:t>
            </w:r>
            <w:r w:rsidR="00867A4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60</w:t>
            </w:r>
            <w:r w:rsidR="00361A1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E6438" w:rsidRPr="003A3A7C" w14:paraId="59A226EB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C94" w14:textId="30AFAAD0" w:rsidR="000E6438" w:rsidRPr="003A3A7C" w:rsidRDefault="000E6438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F420" w14:textId="3FD927B7" w:rsidR="000E6438" w:rsidRPr="003A3A7C" w:rsidRDefault="00CD1AAF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F7214" w14:textId="77777777" w:rsidR="000E6438" w:rsidRPr="003A3A7C" w:rsidRDefault="000E6438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25E2" w14:textId="35A3F3AF" w:rsidR="000E6438" w:rsidRPr="003A3A7C" w:rsidRDefault="00361A1A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45004" w:rsidRPr="003A3A7C" w14:paraId="56DD18D5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BD5A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1411" w14:textId="4298EF53" w:rsidR="00545004" w:rsidRPr="003A3A7C" w:rsidRDefault="00CD1AAF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46002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338,</w:t>
            </w:r>
            <w:r w:rsidR="00AC53B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</w:t>
            </w:r>
            <w:r w:rsidR="00612BD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57)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29902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4AA7A" w14:textId="77CEA493" w:rsidR="00545004" w:rsidRPr="003A3A7C" w:rsidRDefault="003F6C79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6051D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</w:t>
            </w:r>
            <w:r w:rsidR="006051D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090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45004" w:rsidRPr="003A3A7C" w14:paraId="36EA68A8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4F382C9A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B0D90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B0D90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669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087FCD63" w:rsidR="00545004" w:rsidRPr="003A3A7C" w:rsidRDefault="00612BDC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24,025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41CE7C29" w:rsidR="00545004" w:rsidRPr="003A3A7C" w:rsidRDefault="0038300E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2,164</w:t>
            </w:r>
          </w:p>
        </w:tc>
      </w:tr>
    </w:tbl>
    <w:p w14:paraId="123FC6EC" w14:textId="77777777" w:rsidR="003070E5" w:rsidRPr="00E10EFF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E42749B" w14:textId="77777777" w:rsidR="005A561A" w:rsidRDefault="005A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FEAB7B" w14:textId="3C135F79" w:rsidR="00D30F78" w:rsidRPr="00F1598F" w:rsidRDefault="00D30F78" w:rsidP="00BB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8735EB" w:rsidRPr="00991C6E">
        <w:rPr>
          <w:rFonts w:ascii="Angsana New" w:hAnsi="Angsana New"/>
          <w:sz w:val="30"/>
          <w:szCs w:val="30"/>
        </w:rPr>
        <w:t>30</w:t>
      </w:r>
      <w:r w:rsidR="008735EB" w:rsidRPr="008E1326">
        <w:rPr>
          <w:rFonts w:ascii="Angsana New" w:hAnsi="Angsana New"/>
          <w:sz w:val="30"/>
          <w:szCs w:val="30"/>
        </w:rPr>
        <w:t xml:space="preserve"> </w:t>
      </w:r>
      <w:r w:rsidR="00166981">
        <w:rPr>
          <w:rFonts w:ascii="Angsana New" w:hAnsi="Angsana New" w:hint="cs"/>
          <w:sz w:val="30"/>
          <w:szCs w:val="30"/>
          <w:cs/>
        </w:rPr>
        <w:t>กันยายน</w:t>
      </w:r>
      <w:r w:rsidR="008735EB">
        <w:rPr>
          <w:rFonts w:ascii="Angsana New" w:hAnsi="Angsana New"/>
          <w:sz w:val="30"/>
          <w:szCs w:val="30"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E53DC" w:rsidRPr="00F1598F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F1598F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76701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981" w:rsidRPr="00F1598F" w14:paraId="6A5BB119" w14:textId="77777777" w:rsidTr="00276701">
        <w:tc>
          <w:tcPr>
            <w:tcW w:w="2519" w:type="dxa"/>
          </w:tcPr>
          <w:p w14:paraId="50AC481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319DF24A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6E6839D2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6981" w:rsidRPr="00F1598F" w14:paraId="68F1ACA8" w14:textId="77777777" w:rsidTr="00276701">
        <w:tc>
          <w:tcPr>
            <w:tcW w:w="2519" w:type="dxa"/>
          </w:tcPr>
          <w:p w14:paraId="5AA607A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18FF7875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3A3086E9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10AE5780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6A8C4601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166981" w:rsidRPr="00F1598F" w14:paraId="279E0A1B" w14:textId="77777777" w:rsidTr="00276701">
        <w:tc>
          <w:tcPr>
            <w:tcW w:w="2519" w:type="dxa"/>
          </w:tcPr>
          <w:p w14:paraId="1A7991B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6981" w:rsidRPr="00F1598F" w14:paraId="2F445E67" w14:textId="77777777" w:rsidTr="00276701">
        <w:tc>
          <w:tcPr>
            <w:tcW w:w="2519" w:type="dxa"/>
          </w:tcPr>
          <w:p w14:paraId="74F672D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166981" w:rsidRPr="00F1598F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7D6DB1F6" w:rsidR="00166981" w:rsidRPr="00F1598F" w:rsidRDefault="00214117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39EA7979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660689CE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6AFCC9B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531485D2" w:rsidR="00166981" w:rsidRPr="00F1598F" w:rsidRDefault="003D3572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3A82E66B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66981" w:rsidRPr="00F1598F" w14:paraId="5993AB5E" w14:textId="77777777" w:rsidTr="00276701">
        <w:tc>
          <w:tcPr>
            <w:tcW w:w="2519" w:type="dxa"/>
          </w:tcPr>
          <w:p w14:paraId="6CE6722D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166981" w:rsidRPr="00F1598F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47CBF03B" w:rsidR="00166981" w:rsidRPr="00283E19" w:rsidRDefault="003D3572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309,232</w:t>
            </w:r>
          </w:p>
        </w:tc>
        <w:tc>
          <w:tcPr>
            <w:tcW w:w="270" w:type="dxa"/>
          </w:tcPr>
          <w:p w14:paraId="49A20FAB" w14:textId="77777777" w:rsidR="00166981" w:rsidRPr="00283E19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1FBB63B3" w:rsidR="00166981" w:rsidRPr="00283E19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8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309,232</w:t>
            </w:r>
          </w:p>
        </w:tc>
        <w:tc>
          <w:tcPr>
            <w:tcW w:w="270" w:type="dxa"/>
          </w:tcPr>
          <w:p w14:paraId="5421EEA9" w14:textId="77777777" w:rsidR="00166981" w:rsidRPr="00283E19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0B276323" w:rsidR="00166981" w:rsidRPr="00283E19" w:rsidRDefault="003D3572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8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D42D8E" w:rsidRPr="0028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83E19" w:rsidRPr="0028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36" w:type="dxa"/>
          </w:tcPr>
          <w:p w14:paraId="4FF646BA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BEF317C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285,832</w:t>
            </w:r>
          </w:p>
        </w:tc>
      </w:tr>
      <w:tr w:rsidR="00166981" w:rsidRPr="00F1598F" w14:paraId="518FC986" w14:textId="77777777" w:rsidTr="00276701">
        <w:tc>
          <w:tcPr>
            <w:tcW w:w="2519" w:type="dxa"/>
          </w:tcPr>
          <w:p w14:paraId="112207F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166981" w:rsidRPr="00F1598F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09D86554" w:rsidR="00166981" w:rsidRPr="00283E19" w:rsidRDefault="0061451D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47,519</w:t>
            </w:r>
          </w:p>
        </w:tc>
        <w:tc>
          <w:tcPr>
            <w:tcW w:w="270" w:type="dxa"/>
          </w:tcPr>
          <w:p w14:paraId="480EBB7B" w14:textId="77777777" w:rsidR="00166981" w:rsidRPr="00693EF7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76EDA024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70" w:type="dxa"/>
          </w:tcPr>
          <w:p w14:paraId="144F100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24F0EC4A" w:rsidR="00166981" w:rsidRPr="00F1598F" w:rsidRDefault="0061451D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47,519</w:t>
            </w:r>
          </w:p>
        </w:tc>
        <w:tc>
          <w:tcPr>
            <w:tcW w:w="236" w:type="dxa"/>
          </w:tcPr>
          <w:p w14:paraId="3819FC6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0AEA201A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</w:tr>
      <w:tr w:rsidR="00166981" w:rsidRPr="00F1598F" w14:paraId="63C23E75" w14:textId="77777777" w:rsidTr="00276701">
        <w:tc>
          <w:tcPr>
            <w:tcW w:w="2519" w:type="dxa"/>
          </w:tcPr>
          <w:p w14:paraId="0C23DC30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166981" w:rsidRPr="00F1598F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730418F2" w:rsidR="00166981" w:rsidRPr="00F1598F" w:rsidRDefault="001B7395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360,291</w:t>
            </w:r>
          </w:p>
        </w:tc>
        <w:tc>
          <w:tcPr>
            <w:tcW w:w="270" w:type="dxa"/>
          </w:tcPr>
          <w:p w14:paraId="7AAFE5BC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5CA79F31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364,407</w:t>
            </w:r>
          </w:p>
        </w:tc>
        <w:tc>
          <w:tcPr>
            <w:tcW w:w="270" w:type="dxa"/>
          </w:tcPr>
          <w:p w14:paraId="22277979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263728C2" w:rsidR="00166981" w:rsidRPr="00F1598F" w:rsidRDefault="001B7395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333,351</w:t>
            </w:r>
          </w:p>
        </w:tc>
        <w:tc>
          <w:tcPr>
            <w:tcW w:w="236" w:type="dxa"/>
          </w:tcPr>
          <w:p w14:paraId="45A0B1BA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318B2F4C" w:rsidR="00166981" w:rsidRPr="00F1598F" w:rsidRDefault="00166981" w:rsidP="0016698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337,467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00EFC63B" w:rsidR="00E526A6" w:rsidRPr="00F1598F" w:rsidRDefault="00E526A6" w:rsidP="00E1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8735EB" w:rsidRPr="00E10EFF">
        <w:rPr>
          <w:rFonts w:ascii="Angsana New" w:hAnsi="Angsana New"/>
          <w:spacing w:val="-6"/>
          <w:sz w:val="30"/>
          <w:szCs w:val="30"/>
        </w:rPr>
        <w:t xml:space="preserve">30 </w:t>
      </w:r>
      <w:r w:rsidR="00166981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8735EB" w:rsidRPr="00E10EFF">
        <w:rPr>
          <w:rFonts w:ascii="Angsana New" w:hAnsi="Angsana New"/>
          <w:spacing w:val="-6"/>
          <w:sz w:val="30"/>
          <w:szCs w:val="30"/>
        </w:rPr>
        <w:t xml:space="preserve">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4823B3" w:rsidRPr="00E10EFF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รวม </w:t>
      </w:r>
      <w:r w:rsidR="005A208F">
        <w:rPr>
          <w:rFonts w:ascii="Angsana New" w:hAnsi="Angsana New"/>
          <w:spacing w:val="-6"/>
          <w:sz w:val="30"/>
          <w:szCs w:val="30"/>
        </w:rPr>
        <w:t>32</w:t>
      </w:r>
      <w:r w:rsidR="00FF14FD">
        <w:rPr>
          <w:rFonts w:ascii="Angsana New" w:hAnsi="Angsana New"/>
          <w:spacing w:val="-6"/>
          <w:sz w:val="30"/>
          <w:szCs w:val="30"/>
        </w:rPr>
        <w:t>9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ล้านบาท</w:t>
      </w: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23B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545004">
        <w:rPr>
          <w:rFonts w:asciiTheme="majorBidi" w:hAnsiTheme="majorBidi" w:cstheme="majorBidi"/>
          <w:i/>
          <w:iCs/>
          <w:sz w:val="30"/>
          <w:szCs w:val="30"/>
        </w:rPr>
        <w:t>152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B20FE11" w14:textId="4A5355F1" w:rsidR="009346EE" w:rsidRPr="00E10EFF" w:rsidRDefault="009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th-TH"/>
        </w:rPr>
      </w:pPr>
    </w:p>
    <w:p w14:paraId="403C5DEA" w14:textId="653ED0A5" w:rsidR="00B52388" w:rsidRDefault="0001351C" w:rsidP="00F5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351C">
        <w:rPr>
          <w:rFonts w:asciiTheme="majorBidi" w:hAnsiTheme="majorBidi" w:hint="cs"/>
          <w:sz w:val="30"/>
          <w:szCs w:val="30"/>
          <w:cs/>
        </w:rPr>
        <w:t>ทั้งนี้</w:t>
      </w:r>
      <w:r w:rsidR="00D51CE4" w:rsidRPr="00EA1892">
        <w:rPr>
          <w:rFonts w:ascii="Angsana New" w:hAnsi="Angsana New"/>
          <w:sz w:val="30"/>
          <w:szCs w:val="30"/>
          <w:cs/>
        </w:rPr>
        <w:t>ภายใต้สัญญาเงินกู้</w:t>
      </w:r>
      <w:r w:rsidR="00864290">
        <w:rPr>
          <w:rFonts w:ascii="Angsana New" w:hAnsi="Angsana New" w:hint="cs"/>
          <w:sz w:val="30"/>
          <w:szCs w:val="30"/>
          <w:cs/>
        </w:rPr>
        <w:t>ยืม</w:t>
      </w:r>
      <w:r w:rsidR="00D51CE4">
        <w:rPr>
          <w:rFonts w:ascii="Angsana New" w:hAnsi="Angsana New"/>
          <w:sz w:val="30"/>
          <w:szCs w:val="30"/>
        </w:rPr>
        <w:t xml:space="preserve"> </w:t>
      </w:r>
      <w:r w:rsidR="00D51CE4" w:rsidRPr="00EA1892">
        <w:rPr>
          <w:rFonts w:ascii="Angsana New" w:hAnsi="Angsana New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</w:t>
      </w:r>
    </w:p>
    <w:p w14:paraId="19E67C7E" w14:textId="1E9663D7" w:rsidR="00960541" w:rsidRDefault="00960541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3A37D33" w14:textId="2B89465D" w:rsidR="00D27294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p w14:paraId="18E507C7" w14:textId="77777777" w:rsidR="008735EB" w:rsidRPr="008E1326" w:rsidRDefault="008735EB" w:rsidP="008735EB">
      <w:pPr>
        <w:rPr>
          <w:lang w:val="th-TH"/>
        </w:rPr>
      </w:pPr>
    </w:p>
    <w:tbl>
      <w:tblPr>
        <w:tblW w:w="9414" w:type="dxa"/>
        <w:tblInd w:w="450" w:type="dxa"/>
        <w:tblLook w:val="01E0" w:firstRow="1" w:lastRow="1" w:firstColumn="1" w:lastColumn="1" w:noHBand="0" w:noVBand="0"/>
      </w:tblPr>
      <w:tblGrid>
        <w:gridCol w:w="2915"/>
        <w:gridCol w:w="830"/>
        <w:gridCol w:w="260"/>
        <w:gridCol w:w="1200"/>
        <w:gridCol w:w="259"/>
        <w:gridCol w:w="1108"/>
        <w:gridCol w:w="259"/>
        <w:gridCol w:w="1212"/>
        <w:gridCol w:w="259"/>
        <w:gridCol w:w="1112"/>
      </w:tblGrid>
      <w:tr w:rsidR="008735EB" w:rsidRPr="008E1326" w14:paraId="6CAEE507" w14:textId="77777777" w:rsidTr="003C5F6A">
        <w:trPr>
          <w:tblHeader/>
        </w:trPr>
        <w:tc>
          <w:tcPr>
            <w:tcW w:w="2970" w:type="dxa"/>
          </w:tcPr>
          <w:p w14:paraId="256824DA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14:paraId="275A8495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" w:type="dxa"/>
          </w:tcPr>
          <w:p w14:paraId="569D033F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7DE8EF24" w:rsidR="008735EB" w:rsidRPr="008E1326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6C8AB96B" w14:textId="77777777" w:rsidR="008735EB" w:rsidRPr="008E1326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50183F8B" w:rsidR="008735EB" w:rsidRPr="008E1326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735EB" w:rsidRPr="008E1326" w14:paraId="3D3BD8D2" w14:textId="77777777" w:rsidTr="003C5F6A">
        <w:trPr>
          <w:tblHeader/>
        </w:trPr>
        <w:tc>
          <w:tcPr>
            <w:tcW w:w="2970" w:type="dxa"/>
          </w:tcPr>
          <w:p w14:paraId="0C951FB4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14:paraId="4FEDEE11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1" w:type="dxa"/>
          </w:tcPr>
          <w:p w14:paraId="75D2EC6C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60AD626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245E31AB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4FA2FDD5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8E1326" w14:paraId="04F33C6D" w14:textId="77777777" w:rsidTr="003C5F6A">
        <w:trPr>
          <w:tblHeader/>
        </w:trPr>
        <w:tc>
          <w:tcPr>
            <w:tcW w:w="2970" w:type="dxa"/>
          </w:tcPr>
          <w:p w14:paraId="3BF9BBAB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14:paraId="76A15E9E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1" w:type="dxa"/>
          </w:tcPr>
          <w:p w14:paraId="27B7C8E3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0A27F1C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E132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35EB" w:rsidRPr="008E1326" w14:paraId="6301EF54" w14:textId="77777777" w:rsidTr="003C5F6A">
        <w:tc>
          <w:tcPr>
            <w:tcW w:w="2970" w:type="dxa"/>
          </w:tcPr>
          <w:p w14:paraId="0261E09E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7" w:type="dxa"/>
          </w:tcPr>
          <w:p w14:paraId="7FF2B7A8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1D7C92F5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4F1E9333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8E1326" w14:paraId="4B931796" w14:textId="77777777" w:rsidTr="003C5F6A">
        <w:tc>
          <w:tcPr>
            <w:tcW w:w="2970" w:type="dxa"/>
          </w:tcPr>
          <w:p w14:paraId="5C47679E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7" w:type="dxa"/>
          </w:tcPr>
          <w:p w14:paraId="3A5F0D23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6B87D167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4794684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C5F6A" w:rsidRPr="008E1326" w14:paraId="7A85991F" w14:textId="77777777" w:rsidTr="003C5F6A">
        <w:tc>
          <w:tcPr>
            <w:tcW w:w="2970" w:type="dxa"/>
          </w:tcPr>
          <w:p w14:paraId="64FCA2F7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7" w:type="dxa"/>
          </w:tcPr>
          <w:p w14:paraId="4B04D6E4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13B4B7A8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16F65ECF" w14:textId="16E081D4" w:rsidR="003C5F6A" w:rsidRPr="003C5F6A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60" w:type="dxa"/>
          </w:tcPr>
          <w:p w14:paraId="049FD636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2E99323" w14:textId="3DE16467" w:rsidR="003C5F6A" w:rsidRPr="003C5F6A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688,072</w:t>
            </w:r>
          </w:p>
        </w:tc>
        <w:tc>
          <w:tcPr>
            <w:tcW w:w="260" w:type="dxa"/>
          </w:tcPr>
          <w:p w14:paraId="55BE5E0F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2B5613" w14:textId="5084FC9C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0" w:type="dxa"/>
          </w:tcPr>
          <w:p w14:paraId="3091BB3E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C91709" w14:textId="4127CF1A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3C5F6A" w:rsidRPr="008E1326" w14:paraId="0ACED1BF" w14:textId="77777777" w:rsidTr="003C5F6A">
        <w:tc>
          <w:tcPr>
            <w:tcW w:w="2970" w:type="dxa"/>
          </w:tcPr>
          <w:p w14:paraId="725026D4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37" w:type="dxa"/>
          </w:tcPr>
          <w:p w14:paraId="07EE9ADD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67B7CFE6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11AF8C90" w14:textId="3C4A5371" w:rsidR="003C5F6A" w:rsidRPr="008E1326" w:rsidRDefault="002F616C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(546,063)</w:t>
            </w:r>
          </w:p>
        </w:tc>
        <w:tc>
          <w:tcPr>
            <w:tcW w:w="260" w:type="dxa"/>
          </w:tcPr>
          <w:p w14:paraId="16B03A45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1B82743" w14:textId="6415F126" w:rsidR="003C5F6A" w:rsidRPr="008E1326" w:rsidRDefault="002F616C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2F616C">
              <w:rPr>
                <w:rFonts w:asciiTheme="majorBidi" w:hAnsiTheme="majorBidi" w:cstheme="majorBidi"/>
                <w:sz w:val="30"/>
                <w:szCs w:val="30"/>
              </w:rPr>
              <w:t>(136,516)</w:t>
            </w:r>
          </w:p>
        </w:tc>
        <w:tc>
          <w:tcPr>
            <w:tcW w:w="260" w:type="dxa"/>
          </w:tcPr>
          <w:p w14:paraId="10C6DFAD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87FBB61" w14:textId="66A1EE76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0" w:type="dxa"/>
          </w:tcPr>
          <w:p w14:paraId="17444651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4A4F3E" w14:textId="33E6F94B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5F6A" w:rsidRPr="008E1326" w14:paraId="745653F1" w14:textId="77777777" w:rsidTr="003C5F6A">
        <w:tc>
          <w:tcPr>
            <w:tcW w:w="2970" w:type="dxa"/>
          </w:tcPr>
          <w:p w14:paraId="3B514628" w14:textId="63A54B3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เพิ่มทุนจดทะเบียนโดยการออก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37" w:type="dxa"/>
          </w:tcPr>
          <w:p w14:paraId="37FD4818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C3993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0CD973F4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D42081F" w14:textId="0802C5CE" w:rsidR="003C5F6A" w:rsidRPr="008E1326" w:rsidRDefault="003E61A0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1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1,532,460</w:t>
            </w:r>
          </w:p>
        </w:tc>
        <w:tc>
          <w:tcPr>
            <w:tcW w:w="260" w:type="dxa"/>
            <w:vAlign w:val="bottom"/>
          </w:tcPr>
          <w:p w14:paraId="393E54BE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745E1CE" w14:textId="320096FB" w:rsidR="003C5F6A" w:rsidRPr="008E1326" w:rsidRDefault="003E61A0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3E61A0">
              <w:rPr>
                <w:rFonts w:asciiTheme="majorBidi" w:hAnsiTheme="majorBidi" w:cstheme="majorBidi"/>
                <w:sz w:val="30"/>
                <w:szCs w:val="30"/>
              </w:rPr>
              <w:t>383,115</w:t>
            </w:r>
          </w:p>
        </w:tc>
        <w:tc>
          <w:tcPr>
            <w:tcW w:w="260" w:type="dxa"/>
            <w:vAlign w:val="bottom"/>
          </w:tcPr>
          <w:p w14:paraId="3EF45B13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F56CD6E" w14:textId="132F7C41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60" w:type="dxa"/>
            <w:vAlign w:val="bottom"/>
          </w:tcPr>
          <w:p w14:paraId="0013D38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3A67800" w14:textId="6A9AE3F9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</w:tr>
      <w:tr w:rsidR="003C5F6A" w:rsidRPr="008E1326" w14:paraId="6E861209" w14:textId="77777777" w:rsidTr="003C5F6A">
        <w:tc>
          <w:tcPr>
            <w:tcW w:w="2970" w:type="dxa"/>
          </w:tcPr>
          <w:p w14:paraId="2EDF3809" w14:textId="4C921C66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430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7" w:type="dxa"/>
          </w:tcPr>
          <w:p w14:paraId="44757FDF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6AB7563E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21DC9C78" w:rsidR="003C5F6A" w:rsidRPr="008E1326" w:rsidRDefault="000B28B9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28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60" w:type="dxa"/>
          </w:tcPr>
          <w:p w14:paraId="0A83D4BC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327DFFDB" w:rsidR="003C5F6A" w:rsidRPr="008E1326" w:rsidRDefault="000B28B9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B28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934,671</w:t>
            </w:r>
          </w:p>
        </w:tc>
        <w:tc>
          <w:tcPr>
            <w:tcW w:w="260" w:type="dxa"/>
          </w:tcPr>
          <w:p w14:paraId="4D7319F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3B7C6CF" w14:textId="5B72933E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60" w:type="dxa"/>
          </w:tcPr>
          <w:p w14:paraId="4C52E83D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4D2AF2BF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</w:tr>
      <w:tr w:rsidR="003C5F6A" w:rsidRPr="008E1326" w14:paraId="7CEB588E" w14:textId="77777777" w:rsidTr="003C5F6A">
        <w:tc>
          <w:tcPr>
            <w:tcW w:w="2970" w:type="dxa"/>
          </w:tcPr>
          <w:p w14:paraId="286EC667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7" w:type="dxa"/>
          </w:tcPr>
          <w:p w14:paraId="3CBE1CE2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466DE2B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966102E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" w:type="dxa"/>
          </w:tcPr>
          <w:p w14:paraId="3B879884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BF2D7B1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E49960B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79169A09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60" w:type="dxa"/>
          </w:tcPr>
          <w:p w14:paraId="060A4EE4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39440F65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688,072</w:t>
            </w:r>
          </w:p>
        </w:tc>
      </w:tr>
      <w:tr w:rsidR="003C5F6A" w:rsidRPr="008E1326" w14:paraId="65313662" w14:textId="77777777" w:rsidTr="003C5F6A">
        <w:tc>
          <w:tcPr>
            <w:tcW w:w="2970" w:type="dxa"/>
          </w:tcPr>
          <w:p w14:paraId="6BB138BE" w14:textId="185A52B9" w:rsidR="003070E5" w:rsidRPr="008E1326" w:rsidRDefault="003070E5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08DAC64A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4BF5C2B3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E3B2140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0" w:type="dxa"/>
          </w:tcPr>
          <w:p w14:paraId="2D774E05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4F8F161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0" w:type="dxa"/>
          </w:tcPr>
          <w:p w14:paraId="6D50EEBA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4E34344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770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2D985E8C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96FE857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3C5F6A" w:rsidRPr="008E1326" w14:paraId="647FB712" w14:textId="77777777" w:rsidTr="003C5F6A">
        <w:tc>
          <w:tcPr>
            <w:tcW w:w="2970" w:type="dxa"/>
          </w:tcPr>
          <w:p w14:paraId="781BE4B0" w14:textId="77777777" w:rsidR="00B52388" w:rsidRDefault="00B52388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4AE3E5" w14:textId="77777777" w:rsidR="00B52388" w:rsidRDefault="00B52388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8BCD99A" w14:textId="61211C63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37" w:type="dxa"/>
          </w:tcPr>
          <w:p w14:paraId="6FF4A7E2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7D9791F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D086305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5CB789B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9DE9838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B8261E1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43F1BDCB" w14:textId="77777777" w:rsidR="003C5F6A" w:rsidRPr="008E1326" w:rsidRDefault="003C5F6A" w:rsidP="003C5F6A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C0AF268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025B92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5F6A" w:rsidRPr="008E1326" w14:paraId="35DB400D" w14:textId="77777777" w:rsidTr="003C5F6A">
        <w:tc>
          <w:tcPr>
            <w:tcW w:w="2970" w:type="dxa"/>
          </w:tcPr>
          <w:p w14:paraId="129F0EE0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7" w:type="dxa"/>
          </w:tcPr>
          <w:p w14:paraId="7B0A58F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704521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BCE7CD8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B985CA9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F279257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C25F05D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6831B0C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EB14731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069B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5F6A" w:rsidRPr="008E1326" w14:paraId="6B8F4D24" w14:textId="77777777" w:rsidTr="003C5F6A">
        <w:tc>
          <w:tcPr>
            <w:tcW w:w="2970" w:type="dxa"/>
          </w:tcPr>
          <w:p w14:paraId="3735011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7" w:type="dxa"/>
          </w:tcPr>
          <w:p w14:paraId="0777F5C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201C70AB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1B0B63" w14:textId="2E61222C" w:rsidR="003C5F6A" w:rsidRPr="003C5F6A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1,795,509</w:t>
            </w:r>
          </w:p>
        </w:tc>
        <w:tc>
          <w:tcPr>
            <w:tcW w:w="260" w:type="dxa"/>
          </w:tcPr>
          <w:p w14:paraId="6E90C8CD" w14:textId="77777777" w:rsidR="003C5F6A" w:rsidRPr="003C5F6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437459C8" w14:textId="5F68CD05" w:rsidR="003C5F6A" w:rsidRPr="003C5F6A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448,877</w:t>
            </w:r>
          </w:p>
        </w:tc>
        <w:tc>
          <w:tcPr>
            <w:tcW w:w="260" w:type="dxa"/>
          </w:tcPr>
          <w:p w14:paraId="61A52A7E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5BFFA3" w14:textId="66BDFA42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60" w:type="dxa"/>
          </w:tcPr>
          <w:p w14:paraId="1C6ADE38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DBC131" w14:textId="485452C6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</w:tr>
      <w:tr w:rsidR="003C5F6A" w:rsidRPr="008E1326" w14:paraId="3F25CAF1" w14:textId="77777777" w:rsidTr="00E10EFF">
        <w:tc>
          <w:tcPr>
            <w:tcW w:w="2970" w:type="dxa"/>
          </w:tcPr>
          <w:p w14:paraId="738F3DD5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ออกหุ้นใหม่จากการใช้ใบสำคัญ</w:t>
            </w:r>
          </w:p>
          <w:p w14:paraId="594419FA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แสดงสิทธิที่จะซื้อหุ้น</w:t>
            </w:r>
          </w:p>
        </w:tc>
        <w:tc>
          <w:tcPr>
            <w:tcW w:w="837" w:type="dxa"/>
          </w:tcPr>
          <w:p w14:paraId="24A56091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765EDC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13220301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62CF773" w14:textId="644FDCB9" w:rsidR="003C5F6A" w:rsidRPr="008E1326" w:rsidRDefault="007B490B" w:rsidP="00E10E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220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</w:tcPr>
          <w:p w14:paraId="761DD2B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1298B72" w14:textId="66D396CC" w:rsidR="003C5F6A" w:rsidRPr="008E1326" w:rsidRDefault="007B490B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220"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1D79404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6F1ADA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84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56442F" w14:textId="5865D88A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0" w:type="dxa"/>
          </w:tcPr>
          <w:p w14:paraId="568273AC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vAlign w:val="bottom"/>
          </w:tcPr>
          <w:p w14:paraId="659C7AF4" w14:textId="3009CE71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4305C" w:rsidRPr="008E1326" w14:paraId="2F025725" w14:textId="77777777" w:rsidTr="00E10EFF">
        <w:tc>
          <w:tcPr>
            <w:tcW w:w="2970" w:type="dxa"/>
          </w:tcPr>
          <w:p w14:paraId="27E75366" w14:textId="77777777" w:rsidR="0004305C" w:rsidRPr="008E1326" w:rsidRDefault="0004305C" w:rsidP="00043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37" w:type="dxa"/>
          </w:tcPr>
          <w:p w14:paraId="70772D58" w14:textId="77777777" w:rsidR="0004305C" w:rsidRPr="008E1326" w:rsidRDefault="0004305C" w:rsidP="00043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04305C" w:rsidRPr="008E1326" w:rsidRDefault="0004305C" w:rsidP="00043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311B0A68" w14:textId="77777777" w:rsidR="0004305C" w:rsidRPr="008E1326" w:rsidRDefault="0004305C" w:rsidP="00043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878A7F6" w14:textId="16C378ED" w:rsidR="0004305C" w:rsidRPr="008E1326" w:rsidRDefault="006110AA" w:rsidP="0004305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10AA">
              <w:rPr>
                <w:rFonts w:ascii="Angsana New" w:hAnsi="Angsana New"/>
                <w:sz w:val="30"/>
                <w:szCs w:val="30"/>
                <w:lang w:val="en-US" w:bidi="th-TH"/>
              </w:rPr>
              <w:t>513,397</w:t>
            </w:r>
          </w:p>
        </w:tc>
        <w:tc>
          <w:tcPr>
            <w:tcW w:w="260" w:type="dxa"/>
          </w:tcPr>
          <w:p w14:paraId="37D046EF" w14:textId="77777777" w:rsidR="0004305C" w:rsidRPr="008E1326" w:rsidRDefault="0004305C" w:rsidP="00043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C3E0C00" w14:textId="2F1A6826" w:rsidR="0004305C" w:rsidRPr="008E1326" w:rsidRDefault="006110AA" w:rsidP="00043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6110AA">
              <w:rPr>
                <w:rFonts w:ascii="Angsana New" w:hAnsi="Angsana New"/>
                <w:sz w:val="30"/>
                <w:szCs w:val="30"/>
              </w:rPr>
              <w:t>128,349</w:t>
            </w:r>
          </w:p>
        </w:tc>
        <w:tc>
          <w:tcPr>
            <w:tcW w:w="260" w:type="dxa"/>
          </w:tcPr>
          <w:p w14:paraId="035F394A" w14:textId="77777777" w:rsidR="0004305C" w:rsidRPr="008E1326" w:rsidRDefault="0004305C" w:rsidP="00043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9761E69" w14:textId="77777777" w:rsidR="0004305C" w:rsidRPr="003A3A7C" w:rsidRDefault="0004305C" w:rsidP="0004305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84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2584D3" w14:textId="53797A09" w:rsidR="0004305C" w:rsidRPr="008E1326" w:rsidRDefault="0004305C" w:rsidP="0004305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 w:bidi="th-TH"/>
              </w:rPr>
              <w:t>271,539</w:t>
            </w:r>
          </w:p>
        </w:tc>
        <w:tc>
          <w:tcPr>
            <w:tcW w:w="260" w:type="dxa"/>
          </w:tcPr>
          <w:p w14:paraId="756594A6" w14:textId="77777777" w:rsidR="0004305C" w:rsidRPr="008E1326" w:rsidRDefault="0004305C" w:rsidP="0004305C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504AA33" w14:textId="4A9D3093" w:rsidR="0004305C" w:rsidRPr="008E1326" w:rsidRDefault="0004305C" w:rsidP="000430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Pr="003A3A7C">
              <w:rPr>
                <w:rFonts w:ascii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885</w:t>
            </w:r>
          </w:p>
        </w:tc>
      </w:tr>
      <w:tr w:rsidR="0004305C" w:rsidRPr="008E1326" w14:paraId="4E07CB63" w14:textId="77777777" w:rsidTr="003C5F6A">
        <w:tc>
          <w:tcPr>
            <w:tcW w:w="2970" w:type="dxa"/>
          </w:tcPr>
          <w:p w14:paraId="07D60082" w14:textId="29A8F3B1" w:rsidR="0004305C" w:rsidRPr="008E1326" w:rsidRDefault="0004305C" w:rsidP="00043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7" w:type="dxa"/>
          </w:tcPr>
          <w:p w14:paraId="37DE3B71" w14:textId="77777777" w:rsidR="0004305C" w:rsidRPr="008E1326" w:rsidRDefault="0004305C" w:rsidP="00043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639B2B13" w14:textId="77777777" w:rsidR="0004305C" w:rsidRPr="008E1326" w:rsidRDefault="0004305C" w:rsidP="00043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3F1D4D2A" w:rsidR="0004305C" w:rsidRPr="008E1326" w:rsidRDefault="006110AA" w:rsidP="0004305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10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2,308,906</w:t>
            </w:r>
          </w:p>
        </w:tc>
        <w:tc>
          <w:tcPr>
            <w:tcW w:w="260" w:type="dxa"/>
          </w:tcPr>
          <w:p w14:paraId="210A0797" w14:textId="77777777" w:rsidR="0004305C" w:rsidRPr="008E1326" w:rsidRDefault="0004305C" w:rsidP="0004305C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D1E062" w14:textId="64788BA2" w:rsidR="0004305C" w:rsidRPr="008E1326" w:rsidRDefault="006110AA" w:rsidP="00043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0AA">
              <w:rPr>
                <w:rFonts w:ascii="Angsana New" w:hAnsi="Angsana New"/>
                <w:b/>
                <w:bCs/>
                <w:sz w:val="30"/>
                <w:szCs w:val="30"/>
              </w:rPr>
              <w:t>577,226</w:t>
            </w:r>
          </w:p>
        </w:tc>
        <w:tc>
          <w:tcPr>
            <w:tcW w:w="260" w:type="dxa"/>
          </w:tcPr>
          <w:p w14:paraId="4699CFBD" w14:textId="77777777" w:rsidR="0004305C" w:rsidRPr="008E1326" w:rsidRDefault="0004305C" w:rsidP="00043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1891EBB6" w:rsidR="0004305C" w:rsidRPr="008E1326" w:rsidRDefault="0004305C" w:rsidP="0004305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1,593,444</w:t>
            </w:r>
          </w:p>
        </w:tc>
        <w:tc>
          <w:tcPr>
            <w:tcW w:w="260" w:type="dxa"/>
          </w:tcPr>
          <w:p w14:paraId="05FC631A" w14:textId="77777777" w:rsidR="0004305C" w:rsidRPr="008E1326" w:rsidRDefault="0004305C" w:rsidP="0004305C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E729D42" w14:textId="4489B00B" w:rsidR="0004305C" w:rsidRPr="008E1326" w:rsidRDefault="0004305C" w:rsidP="000430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  <w:tr w:rsidR="003C5F6A" w:rsidRPr="008E1326" w14:paraId="020CA2EA" w14:textId="77777777" w:rsidTr="003C5F6A">
        <w:tc>
          <w:tcPr>
            <w:tcW w:w="2970" w:type="dxa"/>
          </w:tcPr>
          <w:p w14:paraId="1C1269B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7" w:type="dxa"/>
          </w:tcPr>
          <w:p w14:paraId="096E2F4E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319820D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649F07D5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43FC71C9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6A60C14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B2A2FDB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4C7AE788" w14:textId="4C5415C0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1,795,509</w:t>
            </w:r>
          </w:p>
        </w:tc>
        <w:tc>
          <w:tcPr>
            <w:tcW w:w="260" w:type="dxa"/>
          </w:tcPr>
          <w:p w14:paraId="221139BB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09E06EF0" w14:textId="5305B6AA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448,877</w:t>
            </w:r>
          </w:p>
        </w:tc>
      </w:tr>
    </w:tbl>
    <w:p w14:paraId="673E8E8B" w14:textId="77777777" w:rsidR="003C5F6A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D01A9A8" w14:textId="3C1BAE9C" w:rsidR="003C5F6A" w:rsidRPr="00C84888" w:rsidRDefault="003C5F6A" w:rsidP="003C5F6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387A88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 w:rsidR="00A64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87A88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A642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63D664FA" w14:textId="77777777" w:rsidR="003C5F6A" w:rsidRPr="00C84888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3E6CE6" w14:textId="725E7A58" w:rsidR="00B724BD" w:rsidRPr="003A3A7C" w:rsidRDefault="00B724BD" w:rsidP="00B724B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26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 w:rsidR="00B60883">
        <w:rPr>
          <w:rFonts w:asciiTheme="majorBidi" w:hAnsiTheme="majorBidi" w:cstheme="majorBidi"/>
          <w:sz w:val="30"/>
          <w:szCs w:val="30"/>
        </w:rPr>
        <w:t>2,752.29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B60883">
        <w:rPr>
          <w:rFonts w:asciiTheme="majorBidi" w:hAnsiTheme="majorBidi" w:cstheme="majorBidi"/>
          <w:sz w:val="30"/>
          <w:szCs w:val="30"/>
        </w:rPr>
        <w:t>688.07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2,731.49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Pr="0091112F">
        <w:rPr>
          <w:rFonts w:asciiTheme="majorBidi" w:hAnsiTheme="majorBidi" w:cstheme="majorBidi"/>
          <w:sz w:val="30"/>
          <w:szCs w:val="30"/>
        </w:rPr>
        <w:t>682.87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63B550E0" w14:textId="2C449A91" w:rsidR="00904F83" w:rsidRDefault="00904F83" w:rsidP="00B724B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A6731" w14:textId="0742EBCB" w:rsidR="00387A88" w:rsidRDefault="00387A88" w:rsidP="00B724B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26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2,731.49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682.87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3,263.64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578534BA" w14:textId="77777777" w:rsidR="00387A88" w:rsidRDefault="00387A88" w:rsidP="00B724B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1D353" w14:textId="69DC9962" w:rsidR="00904F83" w:rsidRPr="003A3A7C" w:rsidRDefault="00904F83" w:rsidP="00904F8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 w:rsidR="00FA620F">
        <w:rPr>
          <w:rFonts w:asciiTheme="majorBidi" w:hAnsiTheme="majorBidi" w:cstheme="majorBidi"/>
          <w:sz w:val="30"/>
          <w:szCs w:val="30"/>
        </w:rPr>
        <w:t>3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FA620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43494E">
        <w:rPr>
          <w:rFonts w:asciiTheme="majorBidi" w:hAnsiTheme="majorBidi" w:cstheme="majorBidi" w:hint="cs"/>
          <w:sz w:val="30"/>
          <w:szCs w:val="30"/>
          <w:cs/>
        </w:rPr>
        <w:t>วิ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สามัญผู้ถือหุ้นอนุมัติให้บริษัทลดทุนจดทะเบียนจากจำนวน </w:t>
      </w:r>
      <w:r w:rsidR="007F07CC">
        <w:rPr>
          <w:rFonts w:asciiTheme="majorBidi" w:hAnsiTheme="majorBidi" w:cstheme="majorBidi"/>
          <w:sz w:val="30"/>
          <w:szCs w:val="30"/>
        </w:rPr>
        <w:t>3,263.64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E32F93"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EA5175">
        <w:rPr>
          <w:rFonts w:asciiTheme="majorBidi" w:hAnsiTheme="majorBidi" w:cstheme="majorBidi"/>
          <w:sz w:val="30"/>
          <w:szCs w:val="30"/>
        </w:rPr>
        <w:t>2,738.</w:t>
      </w:r>
      <w:r w:rsidR="00274C92">
        <w:rPr>
          <w:rFonts w:asciiTheme="majorBidi" w:hAnsiTheme="majorBidi" w:cstheme="majorBidi"/>
          <w:sz w:val="30"/>
          <w:szCs w:val="30"/>
        </w:rPr>
        <w:t>38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E32F93">
        <w:rPr>
          <w:rFonts w:asciiTheme="majorBidi" w:hAnsiTheme="majorBidi" w:cstheme="majorBidi"/>
          <w:sz w:val="30"/>
          <w:szCs w:val="30"/>
        </w:rPr>
        <w:t>684.60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7B03BC4C" w14:textId="2FEDA093" w:rsidR="003C5F6A" w:rsidRPr="00C84888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95BB2CF" w14:textId="77777777" w:rsidR="003C5F6A" w:rsidRPr="00C84888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38C36B" w14:textId="5559C893" w:rsidR="00904F83" w:rsidRDefault="00904F83" w:rsidP="00904F8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C9393A" w:rsidRPr="0091112F">
        <w:rPr>
          <w:rFonts w:asciiTheme="majorBidi" w:hAnsiTheme="majorBidi" w:cstheme="majorBidi"/>
          <w:sz w:val="30"/>
          <w:szCs w:val="30"/>
        </w:rPr>
        <w:t>2</w:t>
      </w:r>
      <w:r w:rsidR="00C9393A">
        <w:rPr>
          <w:rFonts w:asciiTheme="majorBidi" w:hAnsiTheme="majorBidi" w:cstheme="majorBidi"/>
          <w:sz w:val="30"/>
          <w:szCs w:val="30"/>
        </w:rPr>
        <w:t>3</w:t>
      </w:r>
      <w:r w:rsidR="00C9393A"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C9393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3138">
        <w:rPr>
          <w:rFonts w:asciiTheme="majorBidi" w:hAnsiTheme="majorBidi" w:cstheme="majorBidi"/>
          <w:sz w:val="30"/>
          <w:szCs w:val="30"/>
        </w:rPr>
        <w:t>2565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C9393A">
        <w:rPr>
          <w:rFonts w:asciiTheme="majorBidi" w:hAnsiTheme="majorBidi" w:cstheme="majorBidi" w:hint="cs"/>
          <w:sz w:val="30"/>
          <w:szCs w:val="30"/>
          <w:cs/>
        </w:rPr>
        <w:t>วิ</w:t>
      </w:r>
      <w:r w:rsidR="00C9393A" w:rsidRPr="0091112F">
        <w:rPr>
          <w:rFonts w:asciiTheme="majorBidi" w:hAnsiTheme="majorBidi" w:cstheme="majorBidi"/>
          <w:sz w:val="30"/>
          <w:szCs w:val="30"/>
          <w:cs/>
        </w:rPr>
        <w:t>สามัญ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ผู้ถือหุ้นอนุมัติการเพิ่มทุนจดทะเบียนจากจำนวน </w:t>
      </w:r>
      <w:r w:rsidR="00103138">
        <w:rPr>
          <w:rFonts w:asciiTheme="majorBidi" w:hAnsiTheme="majorBidi" w:cstheme="majorBidi"/>
          <w:sz w:val="30"/>
          <w:szCs w:val="30"/>
        </w:rPr>
        <w:t>2,738.</w:t>
      </w:r>
      <w:r w:rsidR="009C0F2C">
        <w:rPr>
          <w:rFonts w:asciiTheme="majorBidi" w:hAnsiTheme="majorBidi" w:cstheme="majorBidi"/>
          <w:sz w:val="30"/>
          <w:szCs w:val="30"/>
        </w:rPr>
        <w:t>38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 w:rsidR="00103138"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 w:rsidR="00AB0BF1">
        <w:rPr>
          <w:rFonts w:asciiTheme="majorBidi" w:hAnsiTheme="majorBidi" w:cstheme="majorBidi"/>
          <w:sz w:val="30"/>
          <w:szCs w:val="30"/>
        </w:rPr>
        <w:t>684.60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="0010313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,</w:t>
      </w:r>
      <w:r w:rsidR="00CF0032">
        <w:rPr>
          <w:rFonts w:asciiTheme="majorBidi" w:hAnsiTheme="majorBidi" w:cstheme="majorBidi"/>
          <w:sz w:val="30"/>
          <w:szCs w:val="30"/>
        </w:rPr>
        <w:t>738.6</w:t>
      </w:r>
      <w:r w:rsidR="00F47232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 w:rsidR="00103138"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 w:rsidR="008432F1">
        <w:rPr>
          <w:rFonts w:asciiTheme="majorBidi" w:hAnsiTheme="majorBidi" w:cstheme="majorBidi"/>
          <w:sz w:val="30"/>
          <w:szCs w:val="30"/>
        </w:rPr>
        <w:t>934.67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15178" w:rsidRPr="00F1598F">
        <w:rPr>
          <w:rFonts w:asciiTheme="majorBidi" w:hAnsiTheme="majorBidi" w:cstheme="majorBidi" w:hint="cs"/>
          <w:sz w:val="30"/>
          <w:szCs w:val="30"/>
          <w:cs/>
        </w:rPr>
        <w:t>เพื่อรองรับ</w:t>
      </w:r>
      <w:r w:rsidR="0051517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15178" w:rsidRPr="00A3516C">
        <w:rPr>
          <w:rFonts w:asciiTheme="majorBidi" w:hAnsiTheme="majorBidi" w:hint="cs"/>
          <w:sz w:val="30"/>
          <w:szCs w:val="30"/>
          <w:cs/>
        </w:rPr>
        <w:t>เสนอขายให้แก่ผู้ลงทุนโดยเฉพาะเจาะจง</w:t>
      </w:r>
      <w:r w:rsidR="00515178">
        <w:rPr>
          <w:rFonts w:asciiTheme="majorBidi" w:hAnsiTheme="majorBidi"/>
          <w:sz w:val="30"/>
          <w:szCs w:val="30"/>
        </w:rPr>
        <w:t xml:space="preserve"> </w:t>
      </w:r>
      <w:r w:rsidR="00515178" w:rsidRPr="002555B0">
        <w:rPr>
          <w:rFonts w:asciiTheme="majorBidi" w:hAnsiTheme="majorBidi" w:hint="cs"/>
          <w:sz w:val="30"/>
          <w:szCs w:val="30"/>
          <w:cs/>
        </w:rPr>
        <w:t>เพื่อเป็นค่าตอบแทนส</w:t>
      </w:r>
      <w:r w:rsidR="00515178">
        <w:rPr>
          <w:rFonts w:asciiTheme="majorBidi" w:hAnsiTheme="majorBidi" w:hint="cs"/>
          <w:sz w:val="30"/>
          <w:szCs w:val="30"/>
          <w:cs/>
        </w:rPr>
        <w:t>ำ</w:t>
      </w:r>
      <w:r w:rsidR="00515178" w:rsidRPr="002555B0">
        <w:rPr>
          <w:rFonts w:asciiTheme="majorBidi" w:hAnsiTheme="majorBidi" w:hint="cs"/>
          <w:sz w:val="30"/>
          <w:szCs w:val="30"/>
          <w:cs/>
        </w:rPr>
        <w:t>หรับการได้มาซึ่งหุ้นสามัญของบริษัท</w:t>
      </w:r>
      <w:r w:rsidR="00515178" w:rsidRPr="002555B0">
        <w:rPr>
          <w:rFonts w:asciiTheme="majorBidi" w:hAnsiTheme="majorBidi"/>
          <w:sz w:val="30"/>
          <w:szCs w:val="30"/>
          <w:cs/>
        </w:rPr>
        <w:t xml:space="preserve"> </w:t>
      </w:r>
      <w:r w:rsidR="00515178" w:rsidRPr="002555B0">
        <w:rPr>
          <w:rFonts w:asciiTheme="majorBidi" w:hAnsiTheme="majorBidi" w:hint="cs"/>
          <w:sz w:val="30"/>
          <w:szCs w:val="30"/>
          <w:cs/>
        </w:rPr>
        <w:t>สยาม</w:t>
      </w:r>
      <w:r w:rsidR="00515178" w:rsidRPr="002555B0">
        <w:rPr>
          <w:rFonts w:asciiTheme="majorBidi" w:hAnsiTheme="majorBidi"/>
          <w:sz w:val="30"/>
          <w:szCs w:val="30"/>
          <w:cs/>
        </w:rPr>
        <w:t xml:space="preserve"> </w:t>
      </w:r>
      <w:r w:rsidR="00515178" w:rsidRPr="002555B0">
        <w:rPr>
          <w:rFonts w:asciiTheme="majorBidi" w:hAnsiTheme="majorBidi" w:hint="cs"/>
          <w:sz w:val="30"/>
          <w:szCs w:val="30"/>
          <w:cs/>
        </w:rPr>
        <w:t>เมดิแคน</w:t>
      </w:r>
      <w:r w:rsidR="00515178" w:rsidRPr="002555B0">
        <w:rPr>
          <w:rFonts w:asciiTheme="majorBidi" w:hAnsiTheme="majorBidi"/>
          <w:sz w:val="30"/>
          <w:szCs w:val="30"/>
          <w:cs/>
        </w:rPr>
        <w:t xml:space="preserve"> </w:t>
      </w:r>
      <w:r w:rsidR="00515178" w:rsidRPr="002555B0">
        <w:rPr>
          <w:rFonts w:asciiTheme="majorBidi" w:hAnsiTheme="majorBidi" w:hint="cs"/>
          <w:sz w:val="30"/>
          <w:szCs w:val="30"/>
          <w:cs/>
        </w:rPr>
        <w:t>จ</w:t>
      </w:r>
      <w:r w:rsidR="00515178">
        <w:rPr>
          <w:rFonts w:asciiTheme="majorBidi" w:hAnsiTheme="majorBidi" w:hint="cs"/>
          <w:sz w:val="30"/>
          <w:szCs w:val="30"/>
          <w:cs/>
        </w:rPr>
        <w:t>ำ</w:t>
      </w:r>
      <w:r w:rsidR="00515178" w:rsidRPr="002555B0">
        <w:rPr>
          <w:rFonts w:asciiTheme="majorBidi" w:hAnsiTheme="majorBidi" w:hint="cs"/>
          <w:sz w:val="30"/>
          <w:szCs w:val="30"/>
          <w:cs/>
        </w:rPr>
        <w:t>กัด</w:t>
      </w:r>
      <w:r w:rsidR="00515178">
        <w:rPr>
          <w:rFonts w:asciiTheme="majorBidi" w:hAnsiTheme="majorBidi" w:hint="cs"/>
          <w:sz w:val="30"/>
          <w:szCs w:val="30"/>
          <w:cs/>
        </w:rPr>
        <w:t xml:space="preserve"> และเพื่อรองรับ</w:t>
      </w:r>
      <w:r w:rsidR="00515178" w:rsidRPr="00830BE6">
        <w:rPr>
          <w:rFonts w:asciiTheme="majorBidi" w:hAnsiTheme="majorBidi" w:hint="cs"/>
          <w:sz w:val="30"/>
          <w:szCs w:val="30"/>
          <w:cs/>
        </w:rPr>
        <w:t>การออกและเสนอขายหุ้นสามัญ</w:t>
      </w:r>
      <w:r w:rsidR="00515178">
        <w:rPr>
          <w:rFonts w:asciiTheme="majorBidi" w:hAnsiTheme="majorBidi" w:hint="cs"/>
          <w:sz w:val="30"/>
          <w:szCs w:val="30"/>
          <w:cs/>
        </w:rPr>
        <w:t>ที่ออกใหม่</w:t>
      </w:r>
      <w:r w:rsidR="00515178" w:rsidRPr="00830BE6">
        <w:rPr>
          <w:rFonts w:asciiTheme="majorBidi" w:hAnsiTheme="majorBidi" w:hint="cs"/>
          <w:sz w:val="30"/>
          <w:szCs w:val="30"/>
          <w:cs/>
        </w:rPr>
        <w:t>แบบมอบอ</w:t>
      </w:r>
      <w:r w:rsidR="00515178">
        <w:rPr>
          <w:rFonts w:asciiTheme="majorBidi" w:hAnsiTheme="majorBidi" w:hint="cs"/>
          <w:sz w:val="30"/>
          <w:szCs w:val="30"/>
          <w:cs/>
        </w:rPr>
        <w:t>ำ</w:t>
      </w:r>
      <w:r w:rsidR="00515178" w:rsidRPr="00830BE6">
        <w:rPr>
          <w:rFonts w:asciiTheme="majorBidi" w:hAnsiTheme="majorBidi" w:hint="cs"/>
          <w:sz w:val="30"/>
          <w:szCs w:val="30"/>
          <w:cs/>
        </w:rPr>
        <w:t>นาจทั่วไป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12ACA482" w14:textId="77777777" w:rsidR="00904F83" w:rsidRPr="00B826AF" w:rsidRDefault="00904F83" w:rsidP="00B826A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E2FF7F" w14:textId="21685606" w:rsidR="008C6104" w:rsidRPr="00F1598F" w:rsidRDefault="008C6104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F1598F" w:rsidRDefault="008C6104" w:rsidP="00A9166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F469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1DA39BE" w14:textId="7685C1AD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รายได้ของกลุ่มกิจการจากลูกค้ารายใหญ่ในระหว่างงวด</w:t>
      </w:r>
      <w:r w:rsidR="005032B3">
        <w:rPr>
          <w:rFonts w:asciiTheme="majorBidi" w:hAnsiTheme="majorBidi" w:hint="cs"/>
          <w:sz w:val="30"/>
          <w:szCs w:val="30"/>
          <w:cs/>
          <w:lang w:val="en-GB"/>
        </w:rPr>
        <w:t>เก้า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30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5032B3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4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9B63FC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C6440F">
        <w:rPr>
          <w:rFonts w:asciiTheme="majorBidi" w:hAnsiTheme="majorBidi"/>
          <w:sz w:val="30"/>
          <w:szCs w:val="30"/>
        </w:rPr>
        <w:t>48</w:t>
      </w:r>
      <w:r w:rsidR="009B63FC">
        <w:rPr>
          <w:rFonts w:asciiTheme="majorBidi" w:hAnsiTheme="majorBidi"/>
          <w:sz w:val="30"/>
          <w:szCs w:val="30"/>
        </w:rPr>
        <w:t>.</w:t>
      </w:r>
      <w:r w:rsidR="00C6440F">
        <w:rPr>
          <w:rFonts w:asciiTheme="majorBidi" w:hAnsiTheme="majorBidi"/>
          <w:sz w:val="30"/>
          <w:szCs w:val="30"/>
        </w:rPr>
        <w:t>6</w:t>
      </w:r>
      <w:r w:rsidR="009B63FC" w:rsidRPr="00ED7B38">
        <w:rPr>
          <w:rFonts w:asciiTheme="majorBidi" w:hAnsiTheme="majorBidi"/>
          <w:sz w:val="30"/>
          <w:szCs w:val="30"/>
        </w:rPr>
        <w:t>5</w:t>
      </w:r>
      <w:r w:rsidR="003E1FF2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5032B3">
        <w:rPr>
          <w:rFonts w:asciiTheme="majorBidi" w:hAnsiTheme="majorBidi"/>
          <w:sz w:val="30"/>
          <w:szCs w:val="30"/>
        </w:rPr>
        <w:t>34.89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101"/>
        <w:gridCol w:w="270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8A7F1A" w:rsidRPr="008E1326" w14:paraId="3524CD9A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8A7F1A" w:rsidRPr="008E1326" w14:paraId="508F0E6B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8A7F1A" w:rsidRPr="008E1326" w14:paraId="1FA2C05F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285B4391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="005032B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เก้าเ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ดือน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สิ้นสุดวันที่ 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30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032B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50C48C86" w:rsidR="008A7F1A" w:rsidRPr="008E1326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51A652AC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471EAE0A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62D54712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4AE6C22E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4A07099A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5412A061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2B90789B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8A7F1A" w:rsidRPr="008E1326" w14:paraId="738C22D4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5032B3" w:rsidRPr="008E1326" w14:paraId="1F9B5455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AF401E3" w14:textId="3A0CF11A" w:rsidR="005032B3" w:rsidRPr="008E1326" w:rsidRDefault="004F39B7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217,264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5FB3CD" w14:textId="638DBF1E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142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47CED73" w14:textId="0F97A339" w:rsidR="005032B3" w:rsidRPr="008E1326" w:rsidRDefault="00D16B9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DB23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41812696" w14:textId="4FE9D54A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569CAB65" w14:textId="6BF1940B" w:rsidR="005032B3" w:rsidRPr="008E1326" w:rsidRDefault="00A2777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173,</w:t>
            </w:r>
            <w:r w:rsidR="000D76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DFA6ACC" w14:textId="58A852B2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188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7869C1" w14:textId="57C05513" w:rsidR="005032B3" w:rsidRPr="008E1326" w:rsidRDefault="00A2777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395,</w:t>
            </w:r>
            <w:r w:rsidR="000D76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5D12" w14:textId="4C795632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337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913</w:t>
            </w:r>
          </w:p>
        </w:tc>
      </w:tr>
      <w:tr w:rsidR="005032B3" w:rsidRPr="008E1326" w14:paraId="585C6C0F" w14:textId="77777777" w:rsidTr="008A7F1A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86890" w14:textId="790E7C41" w:rsidR="005032B3" w:rsidRPr="008E1326" w:rsidRDefault="004F39B7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(152,544)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342BA" w14:textId="65ECACB4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387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FAC8E" w14:textId="7525F45A" w:rsidR="005032B3" w:rsidRPr="008E1326" w:rsidRDefault="00D16B9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9706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BD41" w14:textId="43AA6ED9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0647C" w14:textId="5500E33A" w:rsidR="005032B3" w:rsidRPr="008E1326" w:rsidRDefault="00A2777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(43,372)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9E441" w14:textId="7C6B658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204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02051" w14:textId="3CB50B10" w:rsidR="005032B3" w:rsidRPr="008E1326" w:rsidRDefault="00A97849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</w:t>
            </w:r>
            <w:r w:rsidR="009C62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C62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C62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A1BB" w14:textId="3F22DF0F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29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743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A7F1A" w:rsidRPr="008E1326" w14:paraId="482B5CC7" w14:textId="77777777" w:rsidTr="008A7F1A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7A4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8A7F1A" w:rsidRPr="008E1326" w14:paraId="76D1CDF1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2067F52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47A9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67237CA8" w:rsidR="008A7F1A" w:rsidRPr="008E1326" w:rsidRDefault="00B16677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</w:t>
            </w:r>
            <w:r w:rsidR="0045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6255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52E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5D3AF9AF" w:rsidR="008A7F1A" w:rsidRPr="008E1326" w:rsidRDefault="005032B3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(238,008)</w:t>
            </w:r>
          </w:p>
        </w:tc>
      </w:tr>
      <w:tr w:rsidR="005032B3" w:rsidRPr="008E1326" w14:paraId="4F06D485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74B52322" w14:textId="0C381FBF" w:rsidR="005032B3" w:rsidRPr="008E1326" w:rsidRDefault="00452EFC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B16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255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174F0F33" w14:textId="5D3834F4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12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292</w:t>
            </w:r>
          </w:p>
        </w:tc>
      </w:tr>
      <w:tr w:rsidR="005032B3" w:rsidRPr="008E1326" w14:paraId="6434DA89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81CB6" w14:textId="40B8122F" w:rsidR="005032B3" w:rsidRPr="008E1326" w:rsidRDefault="00B76B92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D14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4,306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4621E" w14:textId="50545B84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62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032B3" w:rsidRPr="008E1326" w14:paraId="6958A03C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6026A4D9" w:rsidR="005032B3" w:rsidRPr="00E510E5" w:rsidRDefault="0014797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D14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(426,</w:t>
            </w:r>
            <w:r w:rsidR="00A92C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245</w:t>
            </w:r>
            <w:r w:rsidRPr="00BD14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5032B3" w:rsidRPr="00E510E5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4F47BFDA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255,5</w:t>
            </w: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947475" w14:textId="0801382F" w:rsidR="008A7F1A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5EAC8EC7" w14:textId="77777777" w:rsidR="001025CA" w:rsidRDefault="001025C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46B54D2" w14:textId="74AAFCAE" w:rsidR="008A7F1A" w:rsidRPr="0021446B" w:rsidRDefault="008A7F1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8A7F1A" w:rsidRPr="0021446B" w:rsidSect="00A55436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802BBF" w14:textId="2984533B" w:rsidR="000E1E06" w:rsidRDefault="00985E8E" w:rsidP="00AC7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</w:rPr>
      </w:pPr>
      <w:r w:rsidRPr="00985E8E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2039F620" wp14:editId="06BAA707">
            <wp:extent cx="5219355" cy="3903784"/>
            <wp:effectExtent l="0" t="0" r="63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9718" cy="391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C971B" w14:textId="68C98F69" w:rsidR="0021446B" w:rsidRDefault="0006275E" w:rsidP="0048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noProof/>
          <w:cs/>
        </w:rPr>
        <w:drawing>
          <wp:inline distT="0" distB="0" distL="0" distR="0" wp14:anchorId="1CDBBD0E" wp14:editId="43ECBB18">
            <wp:extent cx="5800725" cy="42195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0" t="1555" r="1270"/>
                    <a:stretch/>
                  </pic:blipFill>
                  <pic:spPr bwMode="auto">
                    <a:xfrm>
                      <a:off x="0" y="0"/>
                      <a:ext cx="5835688" cy="424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446B" w:rsidRPr="00485571">
        <w:rPr>
          <w:rFonts w:asciiTheme="majorBidi" w:hAnsiTheme="majorBidi" w:cstheme="majorBidi"/>
          <w:cs/>
        </w:rPr>
        <w:br w:type="page"/>
      </w:r>
    </w:p>
    <w:p w14:paraId="402D5B53" w14:textId="1AFA58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8A7F1A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0D915717" w14:textId="77777777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5E03180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380"/>
        <w:gridCol w:w="1600"/>
      </w:tblGrid>
      <w:tr w:rsidR="00330126" w:rsidRPr="003A3A7C" w14:paraId="0DEC372D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5161BACA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34ED6C48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330126" w:rsidRPr="003A3A7C" w14:paraId="5B58553F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0126" w:rsidRPr="003A3A7C" w14:paraId="4EF666DE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3B2B09F0" w:rsidR="00330126" w:rsidRPr="003A3A7C" w:rsidRDefault="0086297F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347,</w:t>
            </w:r>
            <w:r w:rsidR="00BE692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1F01" w14:textId="671103A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315,721</w:t>
            </w:r>
          </w:p>
        </w:tc>
      </w:tr>
      <w:tr w:rsidR="00330126" w:rsidRPr="003A3A7C" w14:paraId="56CF9AFB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25E5C666" w:rsidR="00330126" w:rsidRPr="003A3A7C" w:rsidRDefault="0086297F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47,382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75A8B10C" w:rsidR="00330126" w:rsidRPr="003A3A7C" w:rsidRDefault="00C41FA9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30126" w:rsidRPr="003A3A7C" w14:paraId="09EAEC75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62D630D1" w:rsidR="00330126" w:rsidRPr="003A3A7C" w:rsidRDefault="00BF1812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801</w:t>
            </w:r>
          </w:p>
        </w:tc>
        <w:tc>
          <w:tcPr>
            <w:tcW w:w="380" w:type="dxa"/>
          </w:tcPr>
          <w:p w14:paraId="207DDCE5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78FFD08" w14:textId="24151E2F" w:rsidR="00330126" w:rsidRPr="003A3A7C" w:rsidRDefault="008C3BD5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22,192</w:t>
            </w:r>
          </w:p>
        </w:tc>
      </w:tr>
      <w:tr w:rsidR="00330126" w:rsidRPr="003A3A7C" w14:paraId="0DA35282" w14:textId="77777777" w:rsidTr="00A31995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1EC75865" w:rsidR="00330126" w:rsidRPr="003A3A7C" w:rsidRDefault="00BF1812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395,</w:t>
            </w:r>
            <w:r w:rsidR="00BE692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320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7885F233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337,913</w:t>
            </w:r>
          </w:p>
        </w:tc>
      </w:tr>
    </w:tbl>
    <w:p w14:paraId="537AE3CC" w14:textId="078B82B8" w:rsidR="00D94169" w:rsidRDefault="00D94169" w:rsidP="00F5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01D505A2" w14:textId="4DAFD7A9" w:rsidR="000D5446" w:rsidRPr="008A7F1A" w:rsidRDefault="000D5446" w:rsidP="00F5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>
        <w:rPr>
          <w:noProof/>
        </w:rPr>
        <w:drawing>
          <wp:inline distT="0" distB="0" distL="0" distR="0" wp14:anchorId="6DF13F64" wp14:editId="0EAF43E2">
            <wp:extent cx="6099175" cy="43224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32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EBD19" w14:textId="77777777" w:rsidR="00A201C1" w:rsidRDefault="00A201C1" w:rsidP="0058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FC59692" w14:textId="77777777" w:rsidR="00AA161D" w:rsidRDefault="00AA161D" w:rsidP="00B9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495FAC31" w14:textId="15AD8125" w:rsidR="0003566A" w:rsidRPr="00F1598F" w:rsidRDefault="004A1775" w:rsidP="00153020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F1598F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343FB37F" w14:textId="77777777" w:rsidR="008A7F1A" w:rsidRPr="006F2073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78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94"/>
        <w:gridCol w:w="239"/>
        <w:gridCol w:w="1159"/>
        <w:gridCol w:w="237"/>
        <w:gridCol w:w="1159"/>
        <w:gridCol w:w="242"/>
        <w:gridCol w:w="1109"/>
        <w:gridCol w:w="237"/>
        <w:gridCol w:w="1108"/>
      </w:tblGrid>
      <w:tr w:rsidR="008A7F1A" w:rsidRPr="008E1326" w14:paraId="22EF1458" w14:textId="77777777" w:rsidTr="004328F5">
        <w:trPr>
          <w:tblHeader/>
        </w:trPr>
        <w:tc>
          <w:tcPr>
            <w:tcW w:w="2011" w:type="pct"/>
            <w:hideMark/>
          </w:tcPr>
          <w:p w14:paraId="0AD5D77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B6EEC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2CF240C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4AAC9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06EF3C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03612FE1" w14:textId="77777777" w:rsidTr="004328F5">
        <w:trPr>
          <w:tblHeader/>
        </w:trPr>
        <w:tc>
          <w:tcPr>
            <w:tcW w:w="2011" w:type="pct"/>
            <w:hideMark/>
          </w:tcPr>
          <w:p w14:paraId="48EC4484" w14:textId="1A914F9D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32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B0D5F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3B252CF6" w14:textId="72467970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C3A9F8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1005CBF1" w14:textId="10C02060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496D993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0C9CBE50" w14:textId="5732D1ED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43DADE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7D460CAC" w14:textId="1741A2A4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A7F1A" w:rsidRPr="008E1326" w14:paraId="3776D188" w14:textId="77777777" w:rsidTr="008A7F1A">
        <w:trPr>
          <w:tblHeader/>
        </w:trPr>
        <w:tc>
          <w:tcPr>
            <w:tcW w:w="2011" w:type="pct"/>
          </w:tcPr>
          <w:p w14:paraId="427674E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7065B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9" w:type="pct"/>
            <w:gridSpan w:val="7"/>
            <w:hideMark/>
          </w:tcPr>
          <w:p w14:paraId="53F9F69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61AB58B4" w14:textId="77777777" w:rsidTr="004328F5">
        <w:tc>
          <w:tcPr>
            <w:tcW w:w="2011" w:type="pct"/>
            <w:hideMark/>
          </w:tcPr>
          <w:p w14:paraId="645128D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1898C98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877F87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83BE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2E3E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1092A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D7079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4A9C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046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2B3" w:rsidRPr="008E1326" w14:paraId="5B49CE72" w14:textId="77777777" w:rsidTr="004328F5">
        <w:tc>
          <w:tcPr>
            <w:tcW w:w="2011" w:type="pct"/>
            <w:hideMark/>
          </w:tcPr>
          <w:p w14:paraId="0576CC3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984C66D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D0DC7" w14:textId="346C931D" w:rsidR="005032B3" w:rsidRPr="005032B3" w:rsidRDefault="002D5320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</w:t>
            </w:r>
            <w:r w:rsidR="00966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4,493</w:t>
            </w:r>
            <w:r w:rsidRPr="002D5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0C65E6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FE6AA" w14:textId="601D58CB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100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157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2" w:type="pct"/>
          </w:tcPr>
          <w:p w14:paraId="73E0D468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19305" w14:textId="445495ED" w:rsidR="005032B3" w:rsidRPr="008E1326" w:rsidRDefault="009446F0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6F0">
              <w:rPr>
                <w:rFonts w:ascii="Angsana New" w:hAnsi="Angsana New"/>
                <w:b/>
                <w:bCs/>
                <w:sz w:val="30"/>
                <w:szCs w:val="30"/>
              </w:rPr>
              <w:t>(13</w:t>
            </w:r>
            <w:r w:rsidR="0097578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446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6351"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  <w:r w:rsidRPr="009446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5B1D66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7AC7A5" w14:textId="5DBB3E58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98,677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032B3" w:rsidRPr="008E1326" w14:paraId="496DB787" w14:textId="77777777" w:rsidTr="004328F5">
        <w:tc>
          <w:tcPr>
            <w:tcW w:w="2011" w:type="pct"/>
          </w:tcPr>
          <w:p w14:paraId="3981CC8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438FF3BE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86894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384E418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</w:tcPr>
          <w:p w14:paraId="2D351A8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48A81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right w:val="nil"/>
            </w:tcBorders>
          </w:tcPr>
          <w:p w14:paraId="2365EA9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17E4F048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44E2BCB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32B3" w14:paraId="15482D72" w14:textId="77777777" w:rsidTr="004328F5">
        <w:tc>
          <w:tcPr>
            <w:tcW w:w="2011" w:type="pct"/>
          </w:tcPr>
          <w:p w14:paraId="11269F18" w14:textId="42F9ADAE" w:rsidR="005032B3" w:rsidRDefault="005032B3" w:rsidP="005032B3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จำนวนหุ้นสามัญที่ออก ณ วันที่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eastAsia="Angsana New" w:hAnsi="Angsana New" w:hint="cs"/>
                <w:sz w:val="30"/>
                <w:szCs w:val="30"/>
                <w:cs/>
              </w:rPr>
              <w:t>กรกฏาคม</w:t>
            </w:r>
          </w:p>
        </w:tc>
        <w:tc>
          <w:tcPr>
            <w:tcW w:w="130" w:type="pct"/>
          </w:tcPr>
          <w:p w14:paraId="11B22886" w14:textId="77777777" w:rsidR="005032B3" w:rsidRDefault="005032B3" w:rsidP="005032B3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AC9571F" w14:textId="25769ECD" w:rsidR="005032B3" w:rsidRPr="00924FD8" w:rsidRDefault="00924FD8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</w:pPr>
            <w:r w:rsidRPr="00924FD8">
              <w:rPr>
                <w:rFonts w:ascii="Angsana New" w:eastAsia="Angsana New" w:hAnsi="Angsana New"/>
                <w:sz w:val="30"/>
                <w:szCs w:val="30"/>
              </w:rPr>
              <w:t>3,263,644</w:t>
            </w:r>
          </w:p>
        </w:tc>
        <w:tc>
          <w:tcPr>
            <w:tcW w:w="129" w:type="pct"/>
            <w:vAlign w:val="bottom"/>
          </w:tcPr>
          <w:p w14:paraId="1920342E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37E7C31" w14:textId="60E4527D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1,332,278</w:t>
            </w:r>
          </w:p>
        </w:tc>
        <w:tc>
          <w:tcPr>
            <w:tcW w:w="132" w:type="pct"/>
            <w:vAlign w:val="bottom"/>
          </w:tcPr>
          <w:p w14:paraId="266F0F1C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DA37E91" w14:textId="5C503B93" w:rsidR="005032B3" w:rsidRPr="00E10EFF" w:rsidRDefault="002C1377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924FD8">
              <w:rPr>
                <w:rFonts w:ascii="Angsana New" w:eastAsia="Angsana New" w:hAnsi="Angsana New"/>
                <w:sz w:val="30"/>
                <w:szCs w:val="30"/>
              </w:rPr>
              <w:t>3,263,644</w:t>
            </w:r>
          </w:p>
        </w:tc>
        <w:tc>
          <w:tcPr>
            <w:tcW w:w="129" w:type="pct"/>
            <w:vAlign w:val="bottom"/>
          </w:tcPr>
          <w:p w14:paraId="543B2889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8F01E2" w14:textId="7353932D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1,332,278</w:t>
            </w:r>
          </w:p>
        </w:tc>
      </w:tr>
      <w:tr w:rsidR="005032B3" w14:paraId="002268E5" w14:textId="77777777" w:rsidTr="004328F5">
        <w:tc>
          <w:tcPr>
            <w:tcW w:w="2011" w:type="pct"/>
          </w:tcPr>
          <w:p w14:paraId="0D042916" w14:textId="77777777" w:rsidR="005032B3" w:rsidRDefault="005032B3" w:rsidP="005032B3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73A8ED15" w14:textId="77777777" w:rsidR="005032B3" w:rsidRDefault="005032B3" w:rsidP="005032B3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9C3265" w14:textId="21CD9B25" w:rsidR="005032B3" w:rsidRDefault="002C1377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2C1377">
              <w:rPr>
                <w:rFonts w:ascii="Angsana New" w:eastAsia="Angsana New" w:hAnsi="Angsana New"/>
                <w:sz w:val="30"/>
                <w:szCs w:val="30"/>
              </w:rPr>
              <w:t>2,316</w:t>
            </w:r>
          </w:p>
        </w:tc>
        <w:tc>
          <w:tcPr>
            <w:tcW w:w="129" w:type="pct"/>
          </w:tcPr>
          <w:p w14:paraId="2D461898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52A5921" w14:textId="323D7115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99,885</w:t>
            </w:r>
          </w:p>
        </w:tc>
        <w:tc>
          <w:tcPr>
            <w:tcW w:w="132" w:type="pct"/>
          </w:tcPr>
          <w:p w14:paraId="74AA45FD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34BF69E" w14:textId="0D0A6A05" w:rsidR="005032B3" w:rsidRDefault="002C1377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2C1377">
              <w:rPr>
                <w:rFonts w:ascii="Angsana New" w:eastAsia="Angsana New" w:hAnsi="Angsana New"/>
                <w:sz w:val="30"/>
                <w:szCs w:val="30"/>
              </w:rPr>
              <w:t>2,316</w:t>
            </w:r>
          </w:p>
        </w:tc>
        <w:tc>
          <w:tcPr>
            <w:tcW w:w="129" w:type="pct"/>
          </w:tcPr>
          <w:p w14:paraId="5440E10A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8062E13" w14:textId="6842240D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99,885</w:t>
            </w:r>
          </w:p>
        </w:tc>
      </w:tr>
      <w:tr w:rsidR="005032B3" w:rsidRPr="008E1326" w14:paraId="02CDB651" w14:textId="77777777" w:rsidTr="00E10EFF">
        <w:tc>
          <w:tcPr>
            <w:tcW w:w="2011" w:type="pct"/>
            <w:hideMark/>
          </w:tcPr>
          <w:p w14:paraId="431ED270" w14:textId="6EE96B0E" w:rsidR="005032B3" w:rsidRPr="008E1326" w:rsidRDefault="005032B3" w:rsidP="005032B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107BE3D7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8CC85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B9D9B8" w14:textId="6021617C" w:rsidR="005032B3" w:rsidRPr="008E1326" w:rsidRDefault="0057251E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  <w:tc>
          <w:tcPr>
            <w:tcW w:w="129" w:type="pct"/>
          </w:tcPr>
          <w:p w14:paraId="76E265C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3C12368B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1CB193" w14:textId="21C3574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  <w:tc>
          <w:tcPr>
            <w:tcW w:w="132" w:type="pct"/>
          </w:tcPr>
          <w:p w14:paraId="78D53DC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right w:val="nil"/>
            </w:tcBorders>
          </w:tcPr>
          <w:p w14:paraId="5B8B9DA7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AED76D" w14:textId="162BE70A" w:rsidR="005032B3" w:rsidRPr="008E1326" w:rsidRDefault="0057251E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  <w:tc>
          <w:tcPr>
            <w:tcW w:w="129" w:type="pct"/>
          </w:tcPr>
          <w:p w14:paraId="798B40FE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E9097" w14:textId="253C1B72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</w:tr>
      <w:tr w:rsidR="005032B3" w:rsidRPr="008E1326" w14:paraId="7E8F419F" w14:textId="77777777" w:rsidTr="004328F5">
        <w:tc>
          <w:tcPr>
            <w:tcW w:w="2011" w:type="pct"/>
          </w:tcPr>
          <w:p w14:paraId="28D8038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020B9A6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E20EE" w14:textId="09356189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EB20BF4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</w:tcPr>
          <w:p w14:paraId="5F8150AD" w14:textId="618AD869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00F029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A43A3" w14:textId="4F1CDFD0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D1B009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B31B9" w14:textId="1F1A2A89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2B3" w:rsidRPr="008E1326" w14:paraId="28AD7FA6" w14:textId="77777777" w:rsidTr="004328F5">
        <w:tc>
          <w:tcPr>
            <w:tcW w:w="2011" w:type="pct"/>
          </w:tcPr>
          <w:p w14:paraId="58D57289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F97E2B1" w14:textId="550E6EA4" w:rsidR="005032B3" w:rsidRPr="55D605A1" w:rsidRDefault="005032B3" w:rsidP="005032B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50E0498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64806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9A9419" w14:textId="236C6B2E" w:rsidR="005032B3" w:rsidRPr="008E1326" w:rsidRDefault="00AF5DF9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  <w:tc>
          <w:tcPr>
            <w:tcW w:w="129" w:type="pct"/>
          </w:tcPr>
          <w:p w14:paraId="49306AB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58318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17DA0E" w14:textId="51F70EC8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  <w:tc>
          <w:tcPr>
            <w:tcW w:w="132" w:type="pct"/>
          </w:tcPr>
          <w:p w14:paraId="1215118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1CF4C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4DEB44" w14:textId="2CDA266B" w:rsidR="005032B3" w:rsidRPr="008E1326" w:rsidRDefault="00AF5DF9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3,265,960</w:t>
            </w:r>
          </w:p>
        </w:tc>
        <w:tc>
          <w:tcPr>
            <w:tcW w:w="129" w:type="pct"/>
          </w:tcPr>
          <w:p w14:paraId="4147624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8EA9D" w14:textId="40D6601B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</w:tr>
      <w:tr w:rsidR="005032B3" w:rsidRPr="008E1326" w14:paraId="667CC78B" w14:textId="77777777" w:rsidTr="004328F5">
        <w:tc>
          <w:tcPr>
            <w:tcW w:w="2011" w:type="pct"/>
          </w:tcPr>
          <w:p w14:paraId="2306CB7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56B844A2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DE1B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9398578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C231D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AFE2E57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48C6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24CB5297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C3868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032B3" w:rsidRPr="008E1326" w14:paraId="4DC828EF" w14:textId="77777777" w:rsidTr="00485571">
        <w:trPr>
          <w:trHeight w:val="110"/>
        </w:trPr>
        <w:tc>
          <w:tcPr>
            <w:tcW w:w="2011" w:type="pct"/>
            <w:hideMark/>
          </w:tcPr>
          <w:p w14:paraId="5C001090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98841D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20981" w14:textId="58F2B5EA" w:rsidR="005032B3" w:rsidRPr="001F3D69" w:rsidRDefault="00AF5DF9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(0.041)</w:t>
            </w:r>
          </w:p>
        </w:tc>
        <w:tc>
          <w:tcPr>
            <w:tcW w:w="129" w:type="pct"/>
            <w:shd w:val="clear" w:color="auto" w:fill="auto"/>
          </w:tcPr>
          <w:p w14:paraId="25436924" w14:textId="77777777" w:rsidR="005032B3" w:rsidRPr="001F3D69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5444D" w14:textId="26D345E3" w:rsidR="005032B3" w:rsidRPr="001F3D69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070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EB9F69D" w14:textId="77777777" w:rsidR="005032B3" w:rsidRPr="001F3D69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6F187" w14:textId="55090F83" w:rsidR="005032B3" w:rsidRPr="001F3D69" w:rsidRDefault="008842F2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2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</w:t>
            </w:r>
            <w:r w:rsidR="00975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842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39DC91B3" w14:textId="77777777" w:rsidR="005032B3" w:rsidRPr="001F3D69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E48B5" w14:textId="777435C8" w:rsidR="005032B3" w:rsidRPr="001F3D69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4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069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7D3A127" w14:textId="0499FF4B" w:rsidR="0002171C" w:rsidRDefault="00021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478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8"/>
        <w:gridCol w:w="243"/>
        <w:gridCol w:w="1108"/>
        <w:gridCol w:w="237"/>
        <w:gridCol w:w="1117"/>
      </w:tblGrid>
      <w:tr w:rsidR="008A7F1A" w:rsidRPr="008E1326" w14:paraId="5DB9096A" w14:textId="77777777" w:rsidTr="008A7F1A">
        <w:trPr>
          <w:tblHeader/>
        </w:trPr>
        <w:tc>
          <w:tcPr>
            <w:tcW w:w="2007" w:type="pct"/>
            <w:hideMark/>
          </w:tcPr>
          <w:p w14:paraId="6820AE80" w14:textId="1A0ABBA4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5032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D3577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6ECE55F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CC44B8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11935F3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170D4E0A" w14:textId="77777777" w:rsidTr="008A7F1A">
        <w:trPr>
          <w:tblHeader/>
        </w:trPr>
        <w:tc>
          <w:tcPr>
            <w:tcW w:w="2007" w:type="pct"/>
            <w:hideMark/>
          </w:tcPr>
          <w:p w14:paraId="1EAAFD14" w14:textId="0C626D52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32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0BBAC6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hideMark/>
          </w:tcPr>
          <w:p w14:paraId="5AD0BCFC" w14:textId="33E45718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4EEEEC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hideMark/>
          </w:tcPr>
          <w:p w14:paraId="2D4B4354" w14:textId="1A4652BF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3B62AAB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533CB122" w14:textId="5910EE6F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5A64401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52FB8AEB" w14:textId="5634BB4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A7F1A" w:rsidRPr="008E1326" w14:paraId="1865E5C2" w14:textId="77777777" w:rsidTr="008A7F1A">
        <w:trPr>
          <w:tblHeader/>
        </w:trPr>
        <w:tc>
          <w:tcPr>
            <w:tcW w:w="2007" w:type="pct"/>
          </w:tcPr>
          <w:p w14:paraId="747781F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C2B52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3" w:type="pct"/>
            <w:gridSpan w:val="7"/>
            <w:hideMark/>
          </w:tcPr>
          <w:p w14:paraId="73AB945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5D5D537D" w14:textId="77777777" w:rsidTr="008A7F1A">
        <w:tc>
          <w:tcPr>
            <w:tcW w:w="2007" w:type="pct"/>
            <w:hideMark/>
          </w:tcPr>
          <w:p w14:paraId="182C008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6B1DAFC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EC887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3BC86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583A7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6AD82A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97B33E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84593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5FD43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2B3" w:rsidRPr="008E1326" w14:paraId="6039C76C" w14:textId="77777777" w:rsidTr="008A7F1A">
        <w:tc>
          <w:tcPr>
            <w:tcW w:w="2007" w:type="pct"/>
            <w:hideMark/>
          </w:tcPr>
          <w:p w14:paraId="6058D8D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4B84C38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D9D5C" w14:textId="6F75D247" w:rsidR="005032B3" w:rsidRPr="008B4D7B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</w:t>
            </w:r>
            <w:r w:rsidR="00966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6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1F9A964F" w14:textId="77777777" w:rsidR="005032B3" w:rsidRPr="008B4D7B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851DE8" w14:textId="6F7D6811" w:rsidR="005032B3" w:rsidRPr="008B4D7B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(256,584)</w:t>
            </w:r>
          </w:p>
        </w:tc>
        <w:tc>
          <w:tcPr>
            <w:tcW w:w="132" w:type="pct"/>
            <w:vAlign w:val="bottom"/>
          </w:tcPr>
          <w:p w14:paraId="75D91283" w14:textId="77777777" w:rsidR="005032B3" w:rsidRPr="008B4D7B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A82580" w14:textId="4B79B6F2" w:rsidR="005032B3" w:rsidRPr="008B4D7B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</w:t>
            </w:r>
            <w:r w:rsidR="00966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6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04B3675C" w14:textId="77777777" w:rsidR="005032B3" w:rsidRPr="008B4D7B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90EF50" w14:textId="58F1A59C" w:rsidR="005032B3" w:rsidRPr="008B4D7B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(247,923)</w:t>
            </w:r>
          </w:p>
        </w:tc>
      </w:tr>
      <w:tr w:rsidR="005032B3" w:rsidRPr="008E1326" w14:paraId="13F182D6" w14:textId="77777777" w:rsidTr="008A7F1A">
        <w:tc>
          <w:tcPr>
            <w:tcW w:w="2007" w:type="pct"/>
          </w:tcPr>
          <w:p w14:paraId="23A461B6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7445570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28DEE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71FBBCF2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</w:tcPr>
          <w:p w14:paraId="618C943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1FB99B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01205A2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512F8B1E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right w:val="nil"/>
            </w:tcBorders>
          </w:tcPr>
          <w:p w14:paraId="27F8EEE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32B3" w14:paraId="0583D1B9" w14:textId="77777777" w:rsidTr="008A7F1A">
        <w:tc>
          <w:tcPr>
            <w:tcW w:w="2007" w:type="pct"/>
          </w:tcPr>
          <w:p w14:paraId="333515B3" w14:textId="77777777" w:rsidR="005032B3" w:rsidRDefault="005032B3" w:rsidP="005032B3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จำนวนหุ้นสามัญที่ออก ณ วันที่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0" w:type="pct"/>
          </w:tcPr>
          <w:p w14:paraId="168E3238" w14:textId="77777777" w:rsidR="005032B3" w:rsidRDefault="005032B3" w:rsidP="005032B3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8295F0A" w14:textId="76F3D8A3" w:rsidR="005032B3" w:rsidRPr="003A6DB1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29" w:type="pct"/>
            <w:vAlign w:val="bottom"/>
          </w:tcPr>
          <w:p w14:paraId="162FF487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C4961D" w14:textId="390E53EE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1,321,901</w:t>
            </w:r>
          </w:p>
        </w:tc>
        <w:tc>
          <w:tcPr>
            <w:tcW w:w="132" w:type="pct"/>
            <w:vAlign w:val="bottom"/>
          </w:tcPr>
          <w:p w14:paraId="38BFC3C8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FC6A30E" w14:textId="213A9BC4" w:rsidR="005032B3" w:rsidRPr="00E10EFF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29" w:type="pct"/>
            <w:vAlign w:val="bottom"/>
          </w:tcPr>
          <w:p w14:paraId="726A09EE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90BD1FD" w14:textId="496B29DD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1,321,901</w:t>
            </w:r>
          </w:p>
        </w:tc>
      </w:tr>
      <w:tr w:rsidR="005032B3" w14:paraId="592D8394" w14:textId="77777777" w:rsidTr="003C29B8">
        <w:tc>
          <w:tcPr>
            <w:tcW w:w="2007" w:type="pct"/>
          </w:tcPr>
          <w:p w14:paraId="2D114E85" w14:textId="77777777" w:rsidR="005032B3" w:rsidRDefault="005032B3" w:rsidP="005032B3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0BFE1385" w14:textId="77777777" w:rsidR="005032B3" w:rsidRDefault="005032B3" w:rsidP="005032B3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D3F8892" w14:textId="5F6D1DD6" w:rsidR="005032B3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553,336</w:t>
            </w:r>
          </w:p>
        </w:tc>
        <w:tc>
          <w:tcPr>
            <w:tcW w:w="129" w:type="pct"/>
          </w:tcPr>
          <w:p w14:paraId="796705CD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0569598" w14:textId="75B69FC2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37,691</w:t>
            </w:r>
          </w:p>
        </w:tc>
        <w:tc>
          <w:tcPr>
            <w:tcW w:w="132" w:type="pct"/>
          </w:tcPr>
          <w:p w14:paraId="14B58F1C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43FE311" w14:textId="607668B8" w:rsidR="005032B3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3A6DB1">
              <w:rPr>
                <w:rFonts w:ascii="Angsana New" w:eastAsia="Angsana New" w:hAnsi="Angsana New"/>
                <w:sz w:val="30"/>
                <w:szCs w:val="30"/>
              </w:rPr>
              <w:t>553,336</w:t>
            </w:r>
          </w:p>
        </w:tc>
        <w:tc>
          <w:tcPr>
            <w:tcW w:w="129" w:type="pct"/>
          </w:tcPr>
          <w:p w14:paraId="71F6C65D" w14:textId="77777777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324E337" w14:textId="2F31D51C" w:rsidR="005032B3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37,691</w:t>
            </w:r>
          </w:p>
        </w:tc>
      </w:tr>
      <w:tr w:rsidR="005032B3" w:rsidRPr="008E1326" w14:paraId="217E0E0D" w14:textId="77777777" w:rsidTr="008A7F1A">
        <w:tc>
          <w:tcPr>
            <w:tcW w:w="2007" w:type="pct"/>
            <w:hideMark/>
          </w:tcPr>
          <w:p w14:paraId="421DB35C" w14:textId="42FDE6D3" w:rsidR="005032B3" w:rsidRPr="008E1326" w:rsidRDefault="005032B3" w:rsidP="005032B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0876AE29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41749" w14:textId="6B882904" w:rsidR="005032B3" w:rsidRPr="008E1326" w:rsidRDefault="003A6DB1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  <w:tc>
          <w:tcPr>
            <w:tcW w:w="129" w:type="pct"/>
            <w:vAlign w:val="bottom"/>
          </w:tcPr>
          <w:p w14:paraId="53FE34CB" w14:textId="77777777" w:rsidR="005032B3" w:rsidRPr="003A6DB1" w:rsidRDefault="005032B3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C3174" w14:textId="6C7D0995" w:rsidR="005032B3" w:rsidRPr="008E1326" w:rsidRDefault="005032B3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  <w:tc>
          <w:tcPr>
            <w:tcW w:w="132" w:type="pct"/>
            <w:vAlign w:val="bottom"/>
          </w:tcPr>
          <w:p w14:paraId="52420396" w14:textId="77777777" w:rsidR="005032B3" w:rsidRPr="008E1326" w:rsidRDefault="005032B3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0602B" w14:textId="18D276FB" w:rsidR="005032B3" w:rsidRPr="008E1326" w:rsidRDefault="003A6DB1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  <w:tc>
          <w:tcPr>
            <w:tcW w:w="129" w:type="pct"/>
            <w:vAlign w:val="bottom"/>
          </w:tcPr>
          <w:p w14:paraId="42C620D2" w14:textId="77777777" w:rsidR="005032B3" w:rsidRPr="008E1326" w:rsidRDefault="005032B3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5F1E7" w14:textId="63869F7A" w:rsidR="005032B3" w:rsidRPr="008E1326" w:rsidRDefault="005032B3" w:rsidP="003A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</w:tr>
      <w:tr w:rsidR="005032B3" w:rsidRPr="00F3102C" w14:paraId="5897C207" w14:textId="77777777" w:rsidTr="00E10EFF">
        <w:tc>
          <w:tcPr>
            <w:tcW w:w="2007" w:type="pct"/>
          </w:tcPr>
          <w:p w14:paraId="7BEDC81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6C22CDA2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7BC9C" w14:textId="450F102F" w:rsidR="005032B3" w:rsidRPr="00F3102C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B4B70C9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</w:tcPr>
          <w:p w14:paraId="683286C4" w14:textId="10D54661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68EC6F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3595B" w14:textId="6DECAEEB" w:rsidR="005032B3" w:rsidRPr="00F3102C" w:rsidRDefault="003A6DB1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C7DBCB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7A527" w14:textId="60F9B1AE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2B3" w:rsidRPr="008E1326" w14:paraId="0D36C300" w14:textId="77777777" w:rsidTr="008A7F1A">
        <w:tc>
          <w:tcPr>
            <w:tcW w:w="2007" w:type="pct"/>
          </w:tcPr>
          <w:p w14:paraId="50FB5FEF" w14:textId="77777777" w:rsidR="005032B3" w:rsidRPr="00F3102C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69C220C" w14:textId="7198501A" w:rsidR="005032B3" w:rsidRPr="55D605A1" w:rsidRDefault="005032B3" w:rsidP="005032B3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3ED3187A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ECC4C" w14:textId="2217046A" w:rsidR="005032B3" w:rsidRPr="008E1326" w:rsidRDefault="00FA4B08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  <w:tc>
          <w:tcPr>
            <w:tcW w:w="129" w:type="pct"/>
            <w:vAlign w:val="bottom"/>
          </w:tcPr>
          <w:p w14:paraId="26D0607E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2964B" w14:textId="4EA874CC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  <w:tc>
          <w:tcPr>
            <w:tcW w:w="132" w:type="pct"/>
            <w:vAlign w:val="bottom"/>
          </w:tcPr>
          <w:p w14:paraId="1B1C90E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F45E8" w14:textId="3190BC1E" w:rsidR="005032B3" w:rsidRPr="008E1326" w:rsidRDefault="00FA4B08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2,348,845</w:t>
            </w:r>
          </w:p>
        </w:tc>
        <w:tc>
          <w:tcPr>
            <w:tcW w:w="129" w:type="pct"/>
            <w:vAlign w:val="bottom"/>
          </w:tcPr>
          <w:p w14:paraId="4359AF4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A5C9AC" w14:textId="2F959964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</w:tr>
      <w:tr w:rsidR="005032B3" w:rsidRPr="008E1326" w14:paraId="48B09150" w14:textId="77777777" w:rsidTr="008A7F1A">
        <w:tc>
          <w:tcPr>
            <w:tcW w:w="2007" w:type="pct"/>
          </w:tcPr>
          <w:p w14:paraId="08E37F9D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1AA36EBF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C5E8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4322D295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F575C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8B4DA84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2FD7C3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0F753D91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C7A278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032B3" w:rsidRPr="008E1326" w14:paraId="57EAB7C4" w14:textId="77777777" w:rsidTr="00E10EFF">
        <w:trPr>
          <w:trHeight w:val="218"/>
        </w:trPr>
        <w:tc>
          <w:tcPr>
            <w:tcW w:w="2007" w:type="pct"/>
            <w:hideMark/>
          </w:tcPr>
          <w:p w14:paraId="38C37AFC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E51F5FB" w14:textId="77777777" w:rsidR="005032B3" w:rsidRPr="008E132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566F41" w14:textId="16322CE7" w:rsidR="005032B3" w:rsidRPr="007317E6" w:rsidRDefault="00FA4B08" w:rsidP="0050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</w:t>
            </w:r>
            <w:r w:rsidR="000A2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33F6FEFC" w14:textId="77777777" w:rsidR="005032B3" w:rsidRPr="007317E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A0D261" w14:textId="149E1C79" w:rsidR="005032B3" w:rsidRPr="007317E6" w:rsidRDefault="005032B3" w:rsidP="005032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(0.189)</w:t>
            </w:r>
          </w:p>
        </w:tc>
        <w:tc>
          <w:tcPr>
            <w:tcW w:w="132" w:type="pct"/>
            <w:shd w:val="clear" w:color="auto" w:fill="auto"/>
          </w:tcPr>
          <w:p w14:paraId="25B39BFF" w14:textId="77777777" w:rsidR="005032B3" w:rsidRPr="007317E6" w:rsidRDefault="005032B3" w:rsidP="005032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4476C" w14:textId="515A7D83" w:rsidR="005032B3" w:rsidRPr="007317E6" w:rsidRDefault="00FA4B08" w:rsidP="005032B3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(0.17</w:t>
            </w:r>
            <w:r w:rsidR="000A2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A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E4E681" w14:textId="77777777" w:rsidR="005032B3" w:rsidRPr="007317E6" w:rsidRDefault="005032B3" w:rsidP="005032B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6BCED6" w14:textId="10B71478" w:rsidR="005032B3" w:rsidRPr="007317E6" w:rsidRDefault="005032B3" w:rsidP="005032B3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(0.182)</w:t>
            </w:r>
          </w:p>
        </w:tc>
      </w:tr>
    </w:tbl>
    <w:p w14:paraId="0E6D9FFB" w14:textId="176C359D" w:rsidR="00D6738F" w:rsidRDefault="00D67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2540AA3" w14:textId="77777777" w:rsidR="00387A88" w:rsidRPr="00B826AF" w:rsidRDefault="00387A88" w:rsidP="00387A8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28DF63" w14:textId="77777777" w:rsidR="00387A88" w:rsidRPr="00F1598F" w:rsidRDefault="00387A88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040EC072" w14:textId="77777777" w:rsidR="00387A88" w:rsidRPr="00F1598F" w:rsidRDefault="00387A88" w:rsidP="00387A8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1A52C7" w14:textId="77777777" w:rsidR="00387A88" w:rsidRPr="00F1598F" w:rsidRDefault="00387A88" w:rsidP="000A4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3DE68D0F" w14:textId="77777777" w:rsidR="00387A88" w:rsidRPr="00485571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DF44D2D" w14:textId="50BE6073" w:rsidR="00387A88" w:rsidRPr="00F1598F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  <w:sectPr w:rsidR="00387A88" w:rsidRPr="00F1598F" w:rsidSect="00E30858">
          <w:headerReference w:type="even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CA4C71" w:rsidRPr="000A4D8B" w14:paraId="5595E749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C1EA641" w14:textId="77777777" w:rsidR="00CA4C71" w:rsidRPr="000A4D8B" w:rsidRDefault="00CA4C71" w:rsidP="0030628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5EDCBEF0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4C71" w:rsidRPr="000A4D8B" w14:paraId="4BFAB51D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72D6BD26" w14:textId="77777777" w:rsidR="00CA4C71" w:rsidRPr="000A4D8B" w:rsidRDefault="00CA4C71" w:rsidP="0030628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33234EA5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6C8CE2E2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3E8FB39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A4C71" w:rsidRPr="000A4D8B" w14:paraId="32510D47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6C02F9AA" w14:textId="77777777" w:rsidR="00CA4C71" w:rsidRPr="000A4D8B" w:rsidRDefault="00CA4C71" w:rsidP="0030628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930F0AF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58E4236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6D8F0D3F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3FC1F00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E193F" w14:textId="77777777" w:rsidR="00CA4C71" w:rsidRPr="000A4D8B" w:rsidRDefault="00CA4C71" w:rsidP="00306283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B5B3BFC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561911EE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1AD1BA12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7ADBF983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64000089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2181FA" w14:textId="77777777" w:rsidR="00CA4C71" w:rsidRPr="000A4D8B" w:rsidRDefault="00CA4C71" w:rsidP="0030628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73843779" w14:textId="77777777" w:rsidR="00CA4C71" w:rsidRPr="000A4D8B" w:rsidRDefault="00CA4C71" w:rsidP="0030628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CA4C71" w:rsidRPr="000A4D8B" w14:paraId="5869D44E" w14:textId="77777777" w:rsidTr="00485571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6A771B0E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7655E61D" w14:textId="77777777" w:rsidR="00CA4C71" w:rsidRPr="000A4D8B" w:rsidRDefault="00CA4C71" w:rsidP="003062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4C71" w:rsidRPr="000A4D8B" w14:paraId="0B512DE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6F029238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50B05F0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93ABD4E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7D156D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2ABEA5D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84ABDB0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65BE2DA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1A9DD6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5F00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7571B1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975B9B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22E0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CC07BA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7628882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45BE89E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14F7C81D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4B91C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5FE1FF8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11D3ACB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6570F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3AAEB5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13A3B3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7BF94C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217A86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488C8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22D1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494AC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A195D25" w14:textId="77777777" w:rsidTr="00485571">
        <w:trPr>
          <w:trHeight w:val="70"/>
        </w:trPr>
        <w:tc>
          <w:tcPr>
            <w:tcW w:w="5130" w:type="dxa"/>
            <w:shd w:val="clear" w:color="auto" w:fill="auto"/>
          </w:tcPr>
          <w:p w14:paraId="0BFB9803" w14:textId="77777777" w:rsidR="00CA4C71" w:rsidRPr="000A4D8B" w:rsidRDefault="00CA4C71" w:rsidP="0030628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0350C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03ECA24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33DDBDD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CC8B732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28,429</w:t>
            </w:r>
          </w:p>
        </w:tc>
        <w:tc>
          <w:tcPr>
            <w:tcW w:w="269" w:type="dxa"/>
            <w:shd w:val="clear" w:color="auto" w:fill="auto"/>
          </w:tcPr>
          <w:p w14:paraId="1B28EE0E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C41505A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28,429</w:t>
            </w:r>
          </w:p>
        </w:tc>
        <w:tc>
          <w:tcPr>
            <w:tcW w:w="240" w:type="dxa"/>
          </w:tcPr>
          <w:p w14:paraId="40B44830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F423BD1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AFDADBA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0FE6228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86B19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01A4BB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28,429</w:t>
            </w:r>
          </w:p>
        </w:tc>
      </w:tr>
      <w:tr w:rsidR="00CA4C71" w:rsidRPr="000A4D8B" w14:paraId="47F912F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A172BA8" w14:textId="77777777" w:rsidR="00CA4C71" w:rsidRPr="000A4D8B" w:rsidRDefault="00CA4C71" w:rsidP="00306283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75F2B65A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4A913B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</w:tcPr>
          <w:p w14:paraId="76B26C0E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85D62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28,429</w:t>
            </w:r>
          </w:p>
        </w:tc>
        <w:tc>
          <w:tcPr>
            <w:tcW w:w="269" w:type="dxa"/>
            <w:shd w:val="clear" w:color="auto" w:fill="auto"/>
          </w:tcPr>
          <w:p w14:paraId="2E533BAA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4B20A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28,429</w:t>
            </w:r>
          </w:p>
        </w:tc>
        <w:tc>
          <w:tcPr>
            <w:tcW w:w="240" w:type="dxa"/>
          </w:tcPr>
          <w:p w14:paraId="7CCEF5D5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B9E22B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82653C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168D010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2B654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C19770E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BB7F0AF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958DD54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12FAC5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CF2803C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2E4B5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110D6F1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6BDCC9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0401E88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27741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5EE41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F1EDD4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3DE364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93318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39E94C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643D4468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A994EE0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673D765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51B065E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D04BB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9F4B5C4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EE12B2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74FFF1F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FB1489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4FC88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0CCA728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35614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C008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790ACAD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1891919C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1D7648A3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DCD5C8C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A643DB4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(2,164)</w:t>
            </w:r>
          </w:p>
        </w:tc>
        <w:tc>
          <w:tcPr>
            <w:tcW w:w="273" w:type="dxa"/>
          </w:tcPr>
          <w:p w14:paraId="629FE9DF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BDBF4CB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4ACEFD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0F37F13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(2,164)</w:t>
            </w:r>
          </w:p>
        </w:tc>
        <w:tc>
          <w:tcPr>
            <w:tcW w:w="240" w:type="dxa"/>
          </w:tcPr>
          <w:p w14:paraId="585EDA76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9EFC38C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E2DB42B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A65951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5410F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6DD503" w14:textId="7A0C2EC3" w:rsidR="00CA4C71" w:rsidRPr="000A4D8B" w:rsidRDefault="004855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4C71" w:rsidRPr="000A4D8B">
              <w:rPr>
                <w:rFonts w:asciiTheme="majorBidi" w:hAnsiTheme="majorBidi" w:cstheme="majorBidi"/>
                <w:sz w:val="30"/>
                <w:szCs w:val="30"/>
              </w:rPr>
              <w:t>2,164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4C71" w:rsidRPr="000A4D8B" w14:paraId="3846EC5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238BC605" w14:textId="77777777" w:rsidR="00CA4C71" w:rsidRPr="000A4D8B" w:rsidRDefault="00CA4C71" w:rsidP="0030628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438781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563249A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(2,164</w:t>
            </w: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7800E8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F7B4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0AA1B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A8F00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(2,164</w:t>
            </w: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CFCA787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3B3A62F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DFB1F2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E62ED2" w14:textId="77777777" w:rsidR="00CA4C71" w:rsidRPr="000A4D8B" w:rsidRDefault="00CA4C71" w:rsidP="0030628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F1577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40754A4" w14:textId="77777777" w:rsidR="00CA4C71" w:rsidRPr="000A4D8B" w:rsidRDefault="00CA4C71" w:rsidP="0030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A88" w:rsidRPr="000A4D8B" w14:paraId="27BB2976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3548C28B" w14:textId="77777777" w:rsidR="00985E8E" w:rsidRDefault="00985E8E" w:rsidP="00985E8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41C7CBD" w14:textId="7EA5AF73" w:rsidR="00985E8E" w:rsidRPr="000A4D8B" w:rsidRDefault="00985E8E" w:rsidP="000A4D8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3EA1B5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282A7C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F281E8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6E773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E0AC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24C98E7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9290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C48CD1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35B1DA4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98D161D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621D6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9CFDA3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F1EE7F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04CB2AF1" w14:textId="46476722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013B058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0505C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F9340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4EB9B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37063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8F5F49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B567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43074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7B0CE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AAD9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90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FEB9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6B1581D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FB6F794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944CFB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E18F8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B4AEA2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06C7E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F663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C715DD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2ADA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B02AEF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FF605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20F5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9AE7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055CD4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6F1B5FB8" w14:textId="77777777" w:rsidTr="00485571">
        <w:trPr>
          <w:trHeight w:val="70"/>
        </w:trPr>
        <w:tc>
          <w:tcPr>
            <w:tcW w:w="5130" w:type="dxa"/>
            <w:shd w:val="clear" w:color="auto" w:fill="auto"/>
          </w:tcPr>
          <w:p w14:paraId="1C8E2E46" w14:textId="77777777" w:rsidR="00EA3C21" w:rsidRPr="000A4D8B" w:rsidRDefault="00EA3C21" w:rsidP="00B66D2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591EFD3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AAA3491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0EAF5A06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81D4642" w14:textId="294F26ED" w:rsidR="00EA3C21" w:rsidRPr="000A4D8B" w:rsidRDefault="00FE2764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2E56" w:rsidRPr="000A4D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9" w:type="dxa"/>
            <w:shd w:val="clear" w:color="auto" w:fill="auto"/>
          </w:tcPr>
          <w:p w14:paraId="161D4704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C3A33CD" w14:textId="3BE0E321" w:rsidR="00EA3C21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0" w:type="dxa"/>
          </w:tcPr>
          <w:p w14:paraId="5FE22706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1FFEC3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215EE6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E68630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ACD4F1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2721EFC" w14:textId="670F3D19" w:rsidR="00EA3C21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535296" w:rsidRPr="000A4D8B" w14:paraId="0849A464" w14:textId="77777777" w:rsidTr="00485571">
        <w:trPr>
          <w:trHeight w:val="70"/>
        </w:trPr>
        <w:tc>
          <w:tcPr>
            <w:tcW w:w="5130" w:type="dxa"/>
            <w:shd w:val="clear" w:color="auto" w:fill="auto"/>
          </w:tcPr>
          <w:p w14:paraId="36A4C23F" w14:textId="51FF8696" w:rsidR="00535296" w:rsidRPr="000A4D8B" w:rsidRDefault="00004071" w:rsidP="00B66D2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69BCB12B" w14:textId="77777777" w:rsidR="00535296" w:rsidRPr="000A4D8B" w:rsidRDefault="00535296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6E5A700" w14:textId="34F6C1EA" w:rsidR="00535296" w:rsidRPr="000A4D8B" w:rsidRDefault="0000407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3" w:type="dxa"/>
          </w:tcPr>
          <w:p w14:paraId="33445F73" w14:textId="77777777" w:rsidR="00535296" w:rsidRPr="000A4D8B" w:rsidRDefault="00535296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610E9E4F" w14:textId="5C951934" w:rsidR="00535296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8DC2D3F" w14:textId="77777777" w:rsidR="00535296" w:rsidRPr="000A4D8B" w:rsidRDefault="0053529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1C0769F" w14:textId="6949E02E" w:rsidR="00535296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0" w:type="dxa"/>
          </w:tcPr>
          <w:p w14:paraId="4F937618" w14:textId="77777777" w:rsidR="00535296" w:rsidRPr="000A4D8B" w:rsidRDefault="00535296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72669BC" w14:textId="44A4D5A4" w:rsidR="00535296" w:rsidRPr="000A4D8B" w:rsidRDefault="00912E56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7B33B2C" w14:textId="77777777" w:rsidR="00535296" w:rsidRPr="000A4D8B" w:rsidRDefault="00535296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F1D3B6" w14:textId="14EF8A99" w:rsidR="00535296" w:rsidRPr="000A4D8B" w:rsidRDefault="00912E56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7553C6F4" w14:textId="77777777" w:rsidR="00535296" w:rsidRPr="000A4D8B" w:rsidRDefault="0053529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A0476AD" w14:textId="02A4C80D" w:rsidR="00535296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4C1D" w:rsidRPr="000A4D8B" w14:paraId="40816450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0833FC34" w14:textId="77777777" w:rsidR="00EA3C21" w:rsidRPr="000A4D8B" w:rsidRDefault="00EA3C21" w:rsidP="00B66D2A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4D5EFFB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0855C2F" w14:textId="456634B5" w:rsidR="00EA3C21" w:rsidRPr="000A4D8B" w:rsidRDefault="0000407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</w:p>
        </w:tc>
        <w:tc>
          <w:tcPr>
            <w:tcW w:w="273" w:type="dxa"/>
          </w:tcPr>
          <w:p w14:paraId="272E5A3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62A5" w14:textId="28135FB9" w:rsidR="00EA3C21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A3C21"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A3C21"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69" w:type="dxa"/>
            <w:shd w:val="clear" w:color="auto" w:fill="auto"/>
          </w:tcPr>
          <w:p w14:paraId="25A0210B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07951" w14:textId="1B31CDB3" w:rsidR="00EA3C21" w:rsidRPr="000A4D8B" w:rsidRDefault="00912E5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A3C21"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92F8D"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40" w:type="dxa"/>
          </w:tcPr>
          <w:p w14:paraId="77DAD57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13D1E0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B62266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65288C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73A4D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8647249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65A619D1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EF22C67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6B9E2F0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7E0D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4C7CE3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03FF9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54F4E1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13433C2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6835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9C8487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90795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88BA10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C3EDC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DF47129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0B1DCD89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03964A8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4D752E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953C6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F3AB08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9404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7EEA83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5F78F42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3FD7D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48B03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9D2F02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121317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CF50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52087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104DFD02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1162C93A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15CE825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E6B66BA" w14:textId="6C811C74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5296" w:rsidRPr="000A4D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9,649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950B19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7BA5E73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3C64522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856FDA6" w14:textId="5BE57784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5296" w:rsidRPr="000A4D8B">
              <w:rPr>
                <w:rFonts w:asciiTheme="majorBidi" w:hAnsiTheme="majorBidi" w:cstheme="majorBidi"/>
                <w:sz w:val="30"/>
                <w:szCs w:val="30"/>
              </w:rPr>
              <w:t>9,649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0C4D8A0C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5B59F71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3B2648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C85F66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08E5E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F627C79" w14:textId="36BDDC72" w:rsidR="00EA3C21" w:rsidRPr="000A4D8B" w:rsidRDefault="00535296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EA3C21" w:rsidRPr="000A4D8B">
              <w:rPr>
                <w:rFonts w:asciiTheme="majorBidi" w:hAnsiTheme="majorBidi" w:cstheme="majorBidi"/>
                <w:sz w:val="30"/>
                <w:szCs w:val="30"/>
              </w:rPr>
              <w:t>,64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E44C1D" w:rsidRPr="000A4D8B" w14:paraId="431C5CDD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1AF00168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472B7C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001A563" w14:textId="7D7A9179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35296"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9,649</w:t>
            </w: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A329B1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55A5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B1774EE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D8037" w14:textId="08E8F3E8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35296"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9,649</w:t>
            </w: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B5C88D6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7FA3ED3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64910A1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C0F9A26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7D58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6A7521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6CB206" w14:textId="49E9B8C0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F4699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19BDBCCE" w14:textId="77777777" w:rsidTr="0021446B">
        <w:trPr>
          <w:trHeight w:val="2621"/>
          <w:tblHeader/>
        </w:trPr>
        <w:tc>
          <w:tcPr>
            <w:tcW w:w="3308" w:type="dxa"/>
          </w:tcPr>
          <w:p w14:paraId="1E147F7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46EB54B" w14:textId="61EE9558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0BFE452E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C569D" w:rsidRPr="00F1598F" w14:paraId="462E1ADB" w14:textId="77777777" w:rsidTr="0021446B">
        <w:trPr>
          <w:trHeight w:val="60"/>
          <w:tblHeader/>
        </w:trPr>
        <w:tc>
          <w:tcPr>
            <w:tcW w:w="3308" w:type="dxa"/>
          </w:tcPr>
          <w:p w14:paraId="4F6CEF92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12F9A65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3A42CCD0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08DD2A11" w14:textId="2AFEA9CB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  <w:p w14:paraId="7EA3331E" w14:textId="22CBF6A2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5FB424AD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3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ปรับด้วยค่าความเสี่ยงด้านอื่นๆ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11347970" w14:textId="2FAFE5CC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864C2" w14:textId="77777777" w:rsidR="000B7777" w:rsidRPr="00F1598F" w:rsidRDefault="000B77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440B1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B027D4" w14:textId="7777777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1914F" w14:textId="52A9AF1F" w:rsidR="00562CEB" w:rsidRDefault="00562CEB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183C59" w:rsidRPr="00C83AA5" w14:paraId="07522E7C" w14:textId="77777777" w:rsidTr="005E589E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470" w:rsidRPr="00C83AA5" w14:paraId="2C129A4C" w14:textId="77777777" w:rsidTr="005E589E">
        <w:trPr>
          <w:trHeight w:val="333"/>
          <w:tblHeader/>
        </w:trPr>
        <w:tc>
          <w:tcPr>
            <w:tcW w:w="1694" w:type="pct"/>
          </w:tcPr>
          <w:p w14:paraId="58E76252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3FB3C1DA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0F06E5EE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5D53AD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03FAE6A" w14:textId="497C0E12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5259479F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11D6015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FBC71E" w14:textId="45917FF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41470" w:rsidRPr="00C83AA5" w14:paraId="7C758194" w14:textId="77777777" w:rsidTr="005E589E">
        <w:trPr>
          <w:trHeight w:val="333"/>
          <w:tblHeader/>
        </w:trPr>
        <w:tc>
          <w:tcPr>
            <w:tcW w:w="1694" w:type="pct"/>
          </w:tcPr>
          <w:p w14:paraId="76CDF47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628FDAE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0388EEDA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D8BE90B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B7848CD" w14:textId="23FA3CC0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08DB96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4B56616E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E0BEF00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ADC9CBA" w14:textId="19EF1F03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1470" w:rsidRPr="00C83AA5" w14:paraId="5F686541" w14:textId="77777777" w:rsidTr="005E589E">
        <w:trPr>
          <w:tblHeader/>
        </w:trPr>
        <w:tc>
          <w:tcPr>
            <w:tcW w:w="1694" w:type="pct"/>
          </w:tcPr>
          <w:p w14:paraId="42F90E44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67A51826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439C54A7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470" w:rsidRPr="00C83AA5" w14:paraId="4D2B40FD" w14:textId="77777777" w:rsidTr="005E589E">
        <w:tc>
          <w:tcPr>
            <w:tcW w:w="1890" w:type="pct"/>
            <w:gridSpan w:val="2"/>
          </w:tcPr>
          <w:p w14:paraId="43015F9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4887148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652AFB4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41470" w:rsidRPr="00C83AA5" w14:paraId="37134F35" w14:textId="77777777" w:rsidTr="005E589E">
        <w:tc>
          <w:tcPr>
            <w:tcW w:w="1890" w:type="pct"/>
            <w:gridSpan w:val="2"/>
          </w:tcPr>
          <w:p w14:paraId="0F691762" w14:textId="77777777" w:rsidR="00241470" w:rsidRPr="00C83AA5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4DB2CC8A" w14:textId="0C5A1721" w:rsidR="00241470" w:rsidRPr="006639B9" w:rsidRDefault="008A3E2A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8A3E2A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3" w:type="pct"/>
            <w:shd w:val="clear" w:color="auto" w:fill="auto"/>
          </w:tcPr>
          <w:p w14:paraId="5F5D9DFA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2582637A" w14:textId="1086B2D4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162F0921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257DE73E" w14:textId="5253E541" w:rsidR="00241470" w:rsidRPr="006639B9" w:rsidRDefault="00326FB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A3E2A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6" w:type="pct"/>
          </w:tcPr>
          <w:p w14:paraId="6A1D0E76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77C0B601" w14:textId="72E8717B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241470" w:rsidRPr="00C83AA5" w14:paraId="65768557" w14:textId="77777777" w:rsidTr="005E589E">
        <w:tc>
          <w:tcPr>
            <w:tcW w:w="1890" w:type="pct"/>
            <w:gridSpan w:val="2"/>
          </w:tcPr>
          <w:p w14:paraId="731F4B4B" w14:textId="37BBD447" w:rsidR="00241470" w:rsidRPr="00C83AA5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5DBA5049" w:rsidR="00241470" w:rsidRDefault="00326FB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326FB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1AB29D6D" w14:textId="24DEF48E" w:rsidR="00241470" w:rsidRPr="402CFA1E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778EC65A" w:rsidR="00241470" w:rsidRDefault="00326FB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326FB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46" w:type="pct"/>
          </w:tcPr>
          <w:p w14:paraId="615C13D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472DC34" w14:textId="1DBDB940" w:rsidR="00241470" w:rsidRPr="451735BE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241470" w:rsidRPr="00C83AA5" w14:paraId="767F1C2B" w14:textId="77777777" w:rsidTr="00485571">
        <w:tc>
          <w:tcPr>
            <w:tcW w:w="1890" w:type="pct"/>
            <w:gridSpan w:val="2"/>
            <w:shd w:val="clear" w:color="auto" w:fill="auto"/>
          </w:tcPr>
          <w:p w14:paraId="7AD26E0E" w14:textId="2857479E" w:rsidR="00241470" w:rsidRPr="007614E5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5D50C10" w14:textId="60AD0499" w:rsidR="00241470" w:rsidRPr="007614E5" w:rsidRDefault="007614E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cstheme="majorBidi"/>
                <w:sz w:val="30"/>
                <w:szCs w:val="30"/>
              </w:rPr>
              <w:t>133,238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241470" w:rsidRPr="007614E5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C966C0" w14:textId="764E773D" w:rsidR="00241470" w:rsidRPr="007614E5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241470" w:rsidRPr="007614E5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EECD49" w14:textId="689640BD" w:rsidR="00241470" w:rsidRPr="007614E5" w:rsidRDefault="007614E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cstheme="majorBidi"/>
                <w:sz w:val="30"/>
                <w:szCs w:val="30"/>
              </w:rPr>
              <w:t>133,238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241470" w:rsidRPr="007614E5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A310AFB" w14:textId="52AFCA17" w:rsidR="00241470" w:rsidRPr="007614E5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470" w:rsidRPr="00C83AA5" w14:paraId="10E06851" w14:textId="77777777" w:rsidTr="005E589E">
        <w:tc>
          <w:tcPr>
            <w:tcW w:w="1890" w:type="pct"/>
            <w:gridSpan w:val="2"/>
          </w:tcPr>
          <w:p w14:paraId="0568876C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FFFFF" w14:textId="673E86B9" w:rsidR="00241470" w:rsidRPr="006639B9" w:rsidRDefault="007614E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133,945</w:t>
            </w:r>
          </w:p>
        </w:tc>
        <w:tc>
          <w:tcPr>
            <w:tcW w:w="143" w:type="pct"/>
            <w:shd w:val="clear" w:color="auto" w:fill="auto"/>
          </w:tcPr>
          <w:p w14:paraId="64AC913B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C7C18" w14:textId="7D8F533A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29" w:type="pct"/>
            <w:shd w:val="clear" w:color="auto" w:fill="auto"/>
          </w:tcPr>
          <w:p w14:paraId="504181A1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6E051" w14:textId="64C34EE8" w:rsidR="00241470" w:rsidRPr="006639B9" w:rsidRDefault="007614E5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133,945</w:t>
            </w:r>
          </w:p>
        </w:tc>
        <w:tc>
          <w:tcPr>
            <w:tcW w:w="146" w:type="pct"/>
          </w:tcPr>
          <w:p w14:paraId="14A873A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44DC" w14:textId="663C1474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241470" w:rsidRPr="006639B9" w14:paraId="2A675D3E" w14:textId="77777777" w:rsidTr="005E589E">
        <w:tc>
          <w:tcPr>
            <w:tcW w:w="1890" w:type="pct"/>
            <w:gridSpan w:val="2"/>
          </w:tcPr>
          <w:p w14:paraId="5D000CAA" w14:textId="64EFBFF2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0" w:type="pct"/>
          </w:tcPr>
          <w:p w14:paraId="65F2C792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652FBE03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4FA28F7C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41470" w:rsidRPr="006639B9" w14:paraId="24AC2547" w14:textId="77777777" w:rsidTr="008A791E">
        <w:trPr>
          <w:trHeight w:val="308"/>
        </w:trPr>
        <w:tc>
          <w:tcPr>
            <w:tcW w:w="1890" w:type="pct"/>
            <w:gridSpan w:val="2"/>
          </w:tcPr>
          <w:p w14:paraId="49FE9B17" w14:textId="5CA3A1F2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47909C65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CC9CC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71A6EF61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C3A56D3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5521966C" w14:textId="77777777" w:rsidR="00241470" w:rsidRPr="0091112F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9488C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5150D299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41470" w:rsidRPr="006639B9" w14:paraId="182447BE" w14:textId="77777777" w:rsidTr="005E589E">
        <w:tc>
          <w:tcPr>
            <w:tcW w:w="1890" w:type="pct"/>
            <w:gridSpan w:val="2"/>
          </w:tcPr>
          <w:p w14:paraId="37B8F150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D0E6387" w14:textId="0EC41313" w:rsidR="00241470" w:rsidRPr="00D414D4" w:rsidRDefault="00066F3A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143" w:type="pct"/>
            <w:shd w:val="clear" w:color="auto" w:fill="auto"/>
          </w:tcPr>
          <w:p w14:paraId="3C0D073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ADB76CA" w14:textId="23E64354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  <w:tc>
          <w:tcPr>
            <w:tcW w:w="129" w:type="pct"/>
            <w:shd w:val="clear" w:color="auto" w:fill="auto"/>
          </w:tcPr>
          <w:p w14:paraId="30691619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A819A71" w14:textId="5AEF400C" w:rsidR="00241470" w:rsidRPr="0091112F" w:rsidRDefault="00066F3A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66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146" w:type="pct"/>
          </w:tcPr>
          <w:p w14:paraId="690EC753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7701B907" w14:textId="52C4B339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</w:tr>
    </w:tbl>
    <w:p w14:paraId="1EFFE20B" w14:textId="77777777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2180A" w14:textId="35C0B6C0" w:rsidR="00A845D4" w:rsidRPr="00FC2BA9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 xml:space="preserve">กับบริษัทต่างประเทศแห่งหนึ่ง เพื่อให้ได้มาซึ่งสิทธิการเข้าถึงโปรแกรม </w:t>
      </w:r>
      <w:r w:rsidR="00FC2BA9">
        <w:rPr>
          <w:rFonts w:asciiTheme="majorBidi" w:hAnsiTheme="majorBidi" w:cstheme="majorBidi"/>
          <w:sz w:val="30"/>
          <w:szCs w:val="30"/>
        </w:rPr>
        <w:t xml:space="preserve">Metaverse Platform 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>โดยมีภาระผูกพันที่ต้องจ่าย</w:t>
      </w:r>
      <w:r w:rsidR="00997992">
        <w:rPr>
          <w:rFonts w:asciiTheme="majorBidi" w:hAnsiTheme="majorBidi" w:cstheme="majorBidi" w:hint="cs"/>
          <w:sz w:val="30"/>
          <w:szCs w:val="30"/>
          <w:cs/>
        </w:rPr>
        <w:t>ชำระจำนวนเงิน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FC2BA9">
        <w:rPr>
          <w:rFonts w:asciiTheme="majorBidi" w:hAnsiTheme="majorBidi" w:cstheme="majorBidi"/>
          <w:sz w:val="30"/>
          <w:szCs w:val="30"/>
        </w:rPr>
        <w:t xml:space="preserve"> 4.5 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C2BA9" w:rsidRPr="00FC2BA9">
        <w:rPr>
          <w:rFonts w:asciiTheme="majorBidi" w:hAnsiTheme="majorBidi" w:hint="cs"/>
          <w:sz w:val="30"/>
          <w:szCs w:val="30"/>
          <w:cs/>
        </w:rPr>
        <w:t>ดอลลาร์สหรัฐ</w:t>
      </w:r>
      <w:r w:rsidR="00FC2BA9">
        <w:rPr>
          <w:rFonts w:asciiTheme="majorBidi" w:hAnsiTheme="majorBidi" w:hint="cs"/>
          <w:sz w:val="30"/>
          <w:szCs w:val="30"/>
          <w:cs/>
        </w:rPr>
        <w:t xml:space="preserve"> หรือเทียบเท่า </w:t>
      </w:r>
      <w:r w:rsidR="00FC2BA9">
        <w:rPr>
          <w:rFonts w:asciiTheme="majorBidi" w:hAnsiTheme="majorBidi"/>
          <w:sz w:val="30"/>
          <w:szCs w:val="30"/>
        </w:rPr>
        <w:t>158</w:t>
      </w:r>
      <w:r w:rsidR="00FC2BA9">
        <w:rPr>
          <w:rFonts w:asciiTheme="majorBidi" w:hAnsiTheme="majorBidi" w:hint="cs"/>
          <w:sz w:val="30"/>
          <w:szCs w:val="30"/>
          <w:cs/>
        </w:rPr>
        <w:t xml:space="preserve"> ล้านบาท โดยมี</w:t>
      </w:r>
      <w:r w:rsidR="00997992">
        <w:rPr>
          <w:rFonts w:asciiTheme="majorBidi" w:hAnsiTheme="majorBidi" w:hint="cs"/>
          <w:sz w:val="30"/>
          <w:szCs w:val="30"/>
          <w:cs/>
        </w:rPr>
        <w:t>กำหนด</w:t>
      </w:r>
      <w:r w:rsidR="00FC2BA9">
        <w:rPr>
          <w:rFonts w:asciiTheme="majorBidi" w:hAnsiTheme="majorBidi" w:hint="cs"/>
          <w:sz w:val="30"/>
          <w:szCs w:val="30"/>
          <w:cs/>
        </w:rPr>
        <w:t>การจ่ายชำระ</w:t>
      </w:r>
      <w:r w:rsidR="00997992">
        <w:rPr>
          <w:rFonts w:asciiTheme="majorBidi" w:hAnsiTheme="majorBidi" w:hint="cs"/>
          <w:sz w:val="30"/>
          <w:szCs w:val="30"/>
          <w:cs/>
        </w:rPr>
        <w:t>เป็นงวด</w:t>
      </w:r>
      <w:r w:rsidR="00FC2BA9">
        <w:rPr>
          <w:rFonts w:asciiTheme="majorBidi" w:hAnsiTheme="majorBidi" w:hint="cs"/>
          <w:sz w:val="30"/>
          <w:szCs w:val="30"/>
          <w:cs/>
        </w:rPr>
        <w:t>ตามที่ระบุไว้ในสัญญา</w:t>
      </w:r>
    </w:p>
    <w:p w14:paraId="4A7022C1" w14:textId="77777777" w:rsidR="00A845D4" w:rsidRPr="006A5519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55A3915" w14:textId="77777777" w:rsidR="004C226B" w:rsidRDefault="004C226B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67"/>
        <w:gridCol w:w="1243"/>
        <w:gridCol w:w="266"/>
        <w:gridCol w:w="1191"/>
        <w:gridCol w:w="269"/>
        <w:gridCol w:w="1264"/>
        <w:gridCol w:w="271"/>
        <w:gridCol w:w="1273"/>
      </w:tblGrid>
      <w:tr w:rsidR="001A4A1A" w:rsidRPr="00C83AA5" w14:paraId="506B86B1" w14:textId="77777777" w:rsidTr="0027438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9" w:type="pct"/>
            <w:gridSpan w:val="7"/>
          </w:tcPr>
          <w:p w14:paraId="545B5F80" w14:textId="2309E388" w:rsidR="001A4A1A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30E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7544F9"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7544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4E0D" w:rsidRPr="00C83AA5" w14:paraId="17624C3E" w14:textId="77777777" w:rsidTr="0027438D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pct"/>
            <w:gridSpan w:val="3"/>
          </w:tcPr>
          <w:p w14:paraId="170AE0E4" w14:textId="19C672BC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24E0D" w:rsidRPr="00C83AA5" w14:paraId="3917D0E1" w14:textId="77777777" w:rsidTr="0027438D">
        <w:trPr>
          <w:trHeight w:val="333"/>
          <w:tblHeader/>
        </w:trPr>
        <w:tc>
          <w:tcPr>
            <w:tcW w:w="1694" w:type="pct"/>
          </w:tcPr>
          <w:p w14:paraId="3113AFF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B51FDC7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037090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94F0A1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842788F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4E0D" w:rsidRPr="00C83AA5" w14:paraId="07FC7CE6" w14:textId="77777777" w:rsidTr="0027438D">
        <w:trPr>
          <w:trHeight w:val="333"/>
          <w:tblHeader/>
        </w:trPr>
        <w:tc>
          <w:tcPr>
            <w:tcW w:w="1694" w:type="pct"/>
          </w:tcPr>
          <w:p w14:paraId="61B513CA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7AC5143B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F14DE41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215EE1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617E228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4C022F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4E0D" w:rsidRPr="00C83AA5" w14:paraId="4A872015" w14:textId="224E5B92" w:rsidTr="0027438D">
        <w:trPr>
          <w:tblHeader/>
        </w:trPr>
        <w:tc>
          <w:tcPr>
            <w:tcW w:w="1694" w:type="pct"/>
          </w:tcPr>
          <w:p w14:paraId="7C50436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2E364A3E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5251EC9A" w:rsidR="00824E0D" w:rsidRPr="00485571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12" w:type="pct"/>
            <w:gridSpan w:val="3"/>
          </w:tcPr>
          <w:p w14:paraId="1CDDDE86" w14:textId="7E7EE26F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</w:t>
            </w:r>
            <w:r w:rsidR="00E9176F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ัน</w:t>
            </w:r>
            <w:r w:rsidR="005E72BA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4E0D" w:rsidRPr="00C83AA5" w14:paraId="39E0822D" w14:textId="77777777" w:rsidTr="0027438D">
        <w:tc>
          <w:tcPr>
            <w:tcW w:w="1891" w:type="pct"/>
            <w:gridSpan w:val="2"/>
          </w:tcPr>
          <w:p w14:paraId="3CE6AE28" w14:textId="38605245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</w:tcPr>
          <w:p w14:paraId="76B2868B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824E0D" w:rsidRPr="00C83AA5" w14:paraId="282E789D" w14:textId="77777777" w:rsidTr="0027438D">
        <w:tc>
          <w:tcPr>
            <w:tcW w:w="1891" w:type="pct"/>
            <w:gridSpan w:val="2"/>
          </w:tcPr>
          <w:p w14:paraId="40FC4B85" w14:textId="721A3254" w:rsidR="00824E0D" w:rsidRPr="00C83AA5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ูโร</w:t>
            </w:r>
          </w:p>
        </w:tc>
        <w:tc>
          <w:tcPr>
            <w:tcW w:w="669" w:type="pct"/>
            <w:shd w:val="clear" w:color="auto" w:fill="auto"/>
          </w:tcPr>
          <w:p w14:paraId="29EA0D14" w14:textId="4919E5F9" w:rsidR="00824E0D" w:rsidRDefault="00FD1785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2C6F60A5" w14:textId="0384FB58" w:rsidR="00824E0D" w:rsidRPr="402CFA1E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64E73952" w:rsidR="00824E0D" w:rsidRDefault="00FD1785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6" w:type="pct"/>
          </w:tcPr>
          <w:p w14:paraId="65049AA5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</w:tcPr>
          <w:p w14:paraId="7CAD875A" w14:textId="078BD886" w:rsidR="00824E0D" w:rsidRPr="451735BE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E0D" w:rsidRPr="00C83AA5" w14:paraId="2E5C5B76" w14:textId="77777777" w:rsidTr="00485571">
        <w:tc>
          <w:tcPr>
            <w:tcW w:w="1891" w:type="pct"/>
            <w:gridSpan w:val="2"/>
          </w:tcPr>
          <w:p w14:paraId="7282833A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5605B9C9" w:rsidR="00824E0D" w:rsidRPr="006639B9" w:rsidRDefault="00FD1785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46" w:type="pct"/>
          </w:tcPr>
          <w:p w14:paraId="49C2C5A3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4C9BE" w14:textId="2796C8B4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1267750" w14:textId="461C1151" w:rsidR="005E589E" w:rsidRDefault="005E589E"/>
    <w:p w14:paraId="3DD12805" w14:textId="77777777" w:rsidR="0027438D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350"/>
      </w:tblGrid>
      <w:tr w:rsidR="00183C59" w:rsidRPr="006639B9" w14:paraId="232BE608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687CD8F1" w14:textId="688493C9" w:rsidR="00183C59" w:rsidRPr="006639B9" w:rsidRDefault="00183C59" w:rsidP="00183C59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>
              <w:lastRenderedPageBreak/>
              <w:br w:type="page"/>
            </w: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970" w:type="dxa"/>
            <w:gridSpan w:val="3"/>
            <w:vAlign w:val="center"/>
            <w:hideMark/>
          </w:tcPr>
          <w:p w14:paraId="189B918F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</w: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59" w:rsidRPr="006639B9" w14:paraId="21059300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54F8054C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9F022D4" w14:textId="6CC7CC3D" w:rsidR="00183C59" w:rsidRPr="006639B9" w:rsidRDefault="00B724BD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14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1C750046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F984E6D" w14:textId="11EF5B90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3C59" w:rsidRPr="006639B9" w14:paraId="296C6F72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66247488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976504" w14:textId="2C908678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0E0B1B9B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2EB1EB" w14:textId="3DC4CF5D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183C59" w:rsidRPr="006639B9" w14:paraId="73F7514A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3FFC318B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49058620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3C59" w:rsidRPr="006639B9" w14:paraId="0A7EC3FC" w14:textId="77777777" w:rsidTr="00183C59">
        <w:trPr>
          <w:trHeight w:val="290"/>
        </w:trPr>
        <w:tc>
          <w:tcPr>
            <w:tcW w:w="6300" w:type="dxa"/>
            <w:vAlign w:val="center"/>
            <w:hideMark/>
          </w:tcPr>
          <w:p w14:paraId="71F671A6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  <w:hideMark/>
          </w:tcPr>
          <w:p w14:paraId="1672F18E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52A99EF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04537E9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83C59" w:rsidRPr="006639B9" w14:paraId="4391F943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3C3141F6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350" w:type="dxa"/>
            <w:vAlign w:val="center"/>
          </w:tcPr>
          <w:p w14:paraId="48BC42AC" w14:textId="585827EA" w:rsidR="00183C59" w:rsidRPr="006639B9" w:rsidRDefault="00A4435C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252,363</w:t>
            </w:r>
          </w:p>
        </w:tc>
        <w:tc>
          <w:tcPr>
            <w:tcW w:w="270" w:type="dxa"/>
            <w:vAlign w:val="center"/>
          </w:tcPr>
          <w:p w14:paraId="7956A52F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C0C0113" w14:textId="7189E518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271,648</w:t>
            </w:r>
          </w:p>
        </w:tc>
      </w:tr>
      <w:tr w:rsidR="00183C59" w:rsidRPr="006639B9" w14:paraId="4871A7F8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5214647E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350" w:type="dxa"/>
            <w:vAlign w:val="center"/>
          </w:tcPr>
          <w:p w14:paraId="736017DA" w14:textId="2975405E" w:rsidR="00183C59" w:rsidRPr="61D0760F" w:rsidRDefault="00A4435C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1C6F54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487FFD7B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2C381D" w14:textId="33964612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</w:tr>
      <w:tr w:rsidR="00183C59" w:rsidRPr="006639B9" w14:paraId="00627AAA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4B45C39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350" w:type="dxa"/>
            <w:vAlign w:val="center"/>
          </w:tcPr>
          <w:p w14:paraId="4E6E34CD" w14:textId="6234A95E" w:rsidR="00183C59" w:rsidRPr="006639B9" w:rsidRDefault="001C6F54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9,915</w:t>
            </w:r>
          </w:p>
        </w:tc>
        <w:tc>
          <w:tcPr>
            <w:tcW w:w="270" w:type="dxa"/>
            <w:vAlign w:val="center"/>
          </w:tcPr>
          <w:p w14:paraId="74EC8359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077D63C" w14:textId="69EF5B86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9,859</w:t>
            </w:r>
          </w:p>
        </w:tc>
      </w:tr>
      <w:tr w:rsidR="00183C59" w:rsidRPr="006639B9" w14:paraId="1B4F8599" w14:textId="77777777" w:rsidTr="00183C59">
        <w:trPr>
          <w:trHeight w:val="390"/>
        </w:trPr>
        <w:tc>
          <w:tcPr>
            <w:tcW w:w="6300" w:type="dxa"/>
            <w:vAlign w:val="center"/>
            <w:hideMark/>
          </w:tcPr>
          <w:p w14:paraId="5D088E71" w14:textId="4FF28796" w:rsidR="00183C59" w:rsidRPr="005A002D" w:rsidRDefault="001540FD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A002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C4D7838" w14:textId="2BC2F46D" w:rsidR="00183C59" w:rsidRPr="006639B9" w:rsidRDefault="0031355A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262,818</w:t>
            </w:r>
          </w:p>
        </w:tc>
        <w:tc>
          <w:tcPr>
            <w:tcW w:w="270" w:type="dxa"/>
            <w:vAlign w:val="center"/>
          </w:tcPr>
          <w:p w14:paraId="3309C52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8DE181B" w14:textId="22438096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04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2CD8EB10" w14:textId="3FDF235B" w:rsidR="00980F02" w:rsidRDefault="0098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883D7FC" w14:textId="77777777" w:rsidR="00EF3D91" w:rsidRPr="00F1598F" w:rsidRDefault="00EF3D91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เรื่องอื่นๆ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5A39BA1" w14:textId="61AC8B1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009646B6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51B7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7610C8">
        <w:rPr>
          <w:rFonts w:asciiTheme="majorBidi" w:hAnsiTheme="majorBidi" w:cstheme="majorBidi"/>
          <w:sz w:val="30"/>
          <w:szCs w:val="30"/>
        </w:rPr>
        <w:t>2,600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7610C8">
        <w:rPr>
          <w:rFonts w:asciiTheme="majorBidi" w:hAnsiTheme="majorBidi" w:cstheme="majorBidi"/>
          <w:sz w:val="30"/>
          <w:szCs w:val="30"/>
        </w:rPr>
        <w:t>800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</w:p>
    <w:p w14:paraId="45244334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20545677" w14:textId="77777777" w:rsidR="00F33EF1" w:rsidRPr="007610C8" w:rsidRDefault="00F33EF1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17336" w14:textId="33B7031B" w:rsidR="0021446B" w:rsidRPr="009D55E1" w:rsidRDefault="00B724B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04CC639B" w14:textId="0EFF0112" w:rsidR="00B63A6C" w:rsidRDefault="00B63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0A88E6" w14:textId="4EB159BC" w:rsidR="002275E8" w:rsidRPr="004604AD" w:rsidRDefault="002275E8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604AD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BA5A08C" w14:textId="34941956" w:rsidR="002275E8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bookmarkStart w:id="1" w:name="_Hlk110954984"/>
    </w:p>
    <w:p w14:paraId="620774BA" w14:textId="77777777" w:rsidR="006E38CE" w:rsidRDefault="006E38CE" w:rsidP="006E3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การเสนอขายหุ้นกู้แปลงสภาพ</w:t>
      </w:r>
    </w:p>
    <w:p w14:paraId="5315E055" w14:textId="77777777" w:rsidR="006E38CE" w:rsidRPr="00010756" w:rsidRDefault="006E38CE" w:rsidP="006E3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EDE7716" w14:textId="7858B881" w:rsidR="001F43A1" w:rsidRPr="005A22B6" w:rsidRDefault="005A22B6" w:rsidP="005A22B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ในเดือนตุลาคมและพฤศจิกายน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บริษัทได้เสนอขายและออกหุ้นกู้แปลงสภาพใหม่ตามสัญญาการออกหุ้นกู้แปลงสภาพจำนวนเงินรวม </w:t>
      </w:r>
      <w:r>
        <w:rPr>
          <w:rFonts w:asciiTheme="majorBidi" w:hAnsiTheme="majorBidi"/>
          <w:sz w:val="30"/>
          <w:szCs w:val="30"/>
        </w:rPr>
        <w:t>35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สำหรับ </w:t>
      </w:r>
      <w:r>
        <w:rPr>
          <w:rFonts w:asciiTheme="majorBidi" w:hAnsiTheme="majorBidi"/>
          <w:sz w:val="30"/>
          <w:szCs w:val="30"/>
        </w:rPr>
        <w:t xml:space="preserve">Advance Opportunities Fund (“AO Fund”)  </w:t>
      </w:r>
      <w:r>
        <w:rPr>
          <w:rFonts w:asciiTheme="majorBidi" w:hAnsiTheme="majorBidi" w:hint="cs"/>
          <w:sz w:val="30"/>
          <w:szCs w:val="30"/>
          <w:cs/>
        </w:rPr>
        <w:t xml:space="preserve">จำนวนเงินรวม </w:t>
      </w:r>
      <w:r w:rsidR="0001129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/>
          <w:sz w:val="30"/>
          <w:szCs w:val="30"/>
        </w:rPr>
        <w:t>Advance Opportunities Fund I (“AO Fund 1”)</w:t>
      </w:r>
      <w:r>
        <w:rPr>
          <w:rFonts w:asciiTheme="majorBidi" w:hAnsiTheme="majorBidi" w:hint="cs"/>
          <w:sz w:val="30"/>
          <w:szCs w:val="30"/>
          <w:cs/>
        </w:rPr>
        <w:t xml:space="preserve"> จำนวนเงินรวม </w:t>
      </w:r>
      <w:r w:rsidR="00011290">
        <w:rPr>
          <w:rFonts w:asciiTheme="majorBidi" w:hAnsiTheme="majorBidi"/>
          <w:sz w:val="30"/>
          <w:szCs w:val="30"/>
        </w:rPr>
        <w:t>20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หุ้นกู้แปลงสภาพดังกล่าวจะครบกำหนดในวันที่ </w:t>
      </w:r>
      <w:r>
        <w:rPr>
          <w:rFonts w:asciiTheme="majorBidi" w:hAnsiTheme="majorBidi"/>
          <w:sz w:val="30"/>
          <w:szCs w:val="30"/>
        </w:rPr>
        <w:t xml:space="preserve">15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275CBB6C" w14:textId="77777777" w:rsidR="009D55E1" w:rsidRDefault="009D5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72430C1B" w14:textId="474B1B22" w:rsidR="001F43A1" w:rsidRPr="000105FC" w:rsidRDefault="001F43A1" w:rsidP="001F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21446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การใช้สิทธิแปลงสภาพหุ้นกู้</w:t>
      </w:r>
    </w:p>
    <w:p w14:paraId="113464B8" w14:textId="77777777" w:rsidR="001F43A1" w:rsidRPr="000105FC" w:rsidRDefault="001F43A1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2CD50924" w14:textId="65E9BF46" w:rsidR="00055D13" w:rsidRDefault="005A22B6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ในเดือนตุลาคมและพฤศจิกายน </w:t>
      </w:r>
      <w:r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 w:hint="cs"/>
          <w:sz w:val="30"/>
          <w:szCs w:val="30"/>
          <w:cs/>
        </w:rPr>
        <w:t xml:space="preserve"> ผู้ถือหุ้นกู้แปลงสภาพได้ใช้สิทธิแปลงสภาพจำนวน </w:t>
      </w:r>
      <w:r w:rsidR="00011290">
        <w:rPr>
          <w:rFonts w:asciiTheme="majorBidi" w:hAnsiTheme="majorBidi"/>
          <w:sz w:val="30"/>
          <w:szCs w:val="30"/>
        </w:rPr>
        <w:t>42.50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 </w:t>
      </w:r>
      <w:r w:rsidR="00011290">
        <w:rPr>
          <w:rFonts w:asciiTheme="majorBidi" w:hAnsiTheme="majorBidi"/>
          <w:sz w:val="30"/>
          <w:szCs w:val="30"/>
        </w:rPr>
        <w:t>8</w:t>
      </w:r>
      <w:r>
        <w:rPr>
          <w:rFonts w:asciiTheme="majorBidi" w:hAnsiTheme="majorBidi"/>
          <w:sz w:val="30"/>
          <w:szCs w:val="30"/>
        </w:rPr>
        <w:t>9,</w:t>
      </w:r>
      <w:r w:rsidR="00011290">
        <w:rPr>
          <w:rFonts w:asciiTheme="majorBidi" w:hAnsiTheme="majorBidi"/>
          <w:sz w:val="30"/>
          <w:szCs w:val="30"/>
        </w:rPr>
        <w:t>049,974</w:t>
      </w:r>
      <w:r>
        <w:rPr>
          <w:rFonts w:asciiTheme="majorBidi" w:hAnsiTheme="majorBidi" w:hint="cs"/>
          <w:sz w:val="30"/>
          <w:szCs w:val="30"/>
          <w:cs/>
        </w:rPr>
        <w:t xml:space="preserve"> หุ้น มูลค่าหุ้นที่ตราไว้หุ้นละ </w:t>
      </w:r>
      <w:r>
        <w:rPr>
          <w:rFonts w:asciiTheme="majorBidi" w:hAnsiTheme="majorBidi"/>
          <w:sz w:val="30"/>
          <w:szCs w:val="30"/>
        </w:rPr>
        <w:t xml:space="preserve">0.25 </w:t>
      </w:r>
      <w:r>
        <w:rPr>
          <w:rFonts w:asciiTheme="majorBidi" w:hAnsiTheme="majorBidi" w:hint="cs"/>
          <w:sz w:val="30"/>
          <w:szCs w:val="30"/>
          <w:cs/>
        </w:rPr>
        <w:t xml:space="preserve">บาท คิดเป็นทุนชำระแล้วที่บริษัทจดทะเบียนเพิ่มทุนสำหรับการใช้สิทธิแปลงสภาพจำนวนเงิน </w:t>
      </w:r>
      <w:r w:rsidR="00011290">
        <w:rPr>
          <w:rFonts w:asciiTheme="majorBidi" w:hAnsiTheme="majorBidi"/>
          <w:sz w:val="30"/>
          <w:szCs w:val="30"/>
        </w:rPr>
        <w:t>22.26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 ซึ่งบริษัทดำเนินการ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จดทะเบียนเพิ่มทุนชำระดังกล่าวกับกระทรวงพาณิชย์แล้ว</w:t>
      </w:r>
    </w:p>
    <w:p w14:paraId="13BF7B2A" w14:textId="77777777" w:rsidR="005A22B6" w:rsidRDefault="005A22B6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49EABD0" w14:textId="5D726A2A" w:rsidR="00055D13" w:rsidRPr="000105FC" w:rsidRDefault="00055D13" w:rsidP="00055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19449B">
        <w:rPr>
          <w:rFonts w:asciiTheme="majorBidi" w:hAnsiTheme="majorBidi" w:hint="cs"/>
          <w:i/>
          <w:iCs/>
          <w:sz w:val="30"/>
          <w:szCs w:val="30"/>
          <w:cs/>
        </w:rPr>
        <w:t>การซื้อเงินลง</w:t>
      </w:r>
      <w:r w:rsidR="00C1696C">
        <w:rPr>
          <w:rFonts w:asciiTheme="majorBidi" w:hAnsiTheme="majorBidi" w:hint="cs"/>
          <w:i/>
          <w:iCs/>
          <w:sz w:val="30"/>
          <w:szCs w:val="30"/>
          <w:cs/>
        </w:rPr>
        <w:t>ทุน</w:t>
      </w:r>
    </w:p>
    <w:p w14:paraId="2243E8FA" w14:textId="77777777" w:rsidR="00055D13" w:rsidRDefault="00055D13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938D39A" w14:textId="11FCCF33" w:rsidR="002275E8" w:rsidRPr="00842FAD" w:rsidRDefault="00055D13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055D1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19 </w:t>
      </w:r>
      <w:r w:rsidRPr="00055D13">
        <w:rPr>
          <w:rFonts w:asciiTheme="majorBidi" w:hAnsiTheme="majorBidi" w:hint="cs"/>
          <w:sz w:val="30"/>
          <w:szCs w:val="30"/>
          <w:cs/>
        </w:rPr>
        <w:t>ตุลาคม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2565 </w:t>
      </w:r>
      <w:r w:rsidRPr="00055D13">
        <w:rPr>
          <w:rFonts w:asciiTheme="majorBidi" w:hAnsiTheme="majorBidi" w:hint="cs"/>
          <w:sz w:val="30"/>
          <w:szCs w:val="30"/>
          <w:cs/>
        </w:rPr>
        <w:t>บริษัทได้ลงทุนซื้อหุ้นสามัญโดยมีสัดส่วนการลงทุนร้อยละ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40 </w:t>
      </w:r>
      <w:r w:rsidRPr="00055D13">
        <w:rPr>
          <w:rFonts w:asciiTheme="majorBidi" w:hAnsiTheme="majorBidi" w:hint="cs"/>
          <w:sz w:val="30"/>
          <w:szCs w:val="30"/>
          <w:cs/>
        </w:rPr>
        <w:t>ในบริษัท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สยาม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เมดิแคน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จำกัด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ซึ่งดำเนินธุรกิจเกี่ยวกับการขายส่งสินค้าทางเภสัชภัณฑ์และทางการแพทย์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จำนวน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1,500,000 </w:t>
      </w:r>
      <w:r w:rsidRPr="00055D13">
        <w:rPr>
          <w:rFonts w:asciiTheme="majorBidi" w:hAnsiTheme="majorBidi" w:hint="cs"/>
          <w:sz w:val="30"/>
          <w:szCs w:val="30"/>
          <w:cs/>
        </w:rPr>
        <w:t>หุ้น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150 </w:t>
      </w:r>
      <w:r w:rsidRPr="00055D13">
        <w:rPr>
          <w:rFonts w:asciiTheme="majorBidi" w:hAnsiTheme="majorBidi" w:hint="cs"/>
          <w:sz w:val="30"/>
          <w:szCs w:val="30"/>
          <w:cs/>
        </w:rPr>
        <w:t>ล้านบาท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ทั้งนี้บริษัทได้จ่ายชำระเป็นหุ้นสามัญเพิ่มทุนที่ออกใหม่ของบริษัทในลักษณะการเสนอขายแบบเฉพาะเจาะจงให้แก่บุคคลในวงจำกัด</w:t>
      </w:r>
      <w:r w:rsidRPr="00055D13">
        <w:rPr>
          <w:rFonts w:asciiTheme="majorBidi" w:hAnsiTheme="majorBidi"/>
          <w:sz w:val="30"/>
          <w:szCs w:val="30"/>
          <w:cs/>
        </w:rPr>
        <w:t xml:space="preserve"> (</w:t>
      </w:r>
      <w:r w:rsidRPr="00055D13">
        <w:rPr>
          <w:rFonts w:asciiTheme="majorBidi" w:hAnsiTheme="majorBidi"/>
          <w:sz w:val="30"/>
          <w:szCs w:val="30"/>
        </w:rPr>
        <w:t xml:space="preserve">Private Placement) </w:t>
      </w:r>
      <w:r w:rsidRPr="00055D13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90 </w:t>
      </w:r>
      <w:r w:rsidRPr="00055D13">
        <w:rPr>
          <w:rFonts w:asciiTheme="majorBidi" w:hAnsiTheme="majorBidi" w:hint="cs"/>
          <w:sz w:val="30"/>
          <w:szCs w:val="30"/>
          <w:cs/>
        </w:rPr>
        <w:t>ล้านบาท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และจะจ่ายชำระเป็นเงินสดจำนวนเงิน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60 </w:t>
      </w:r>
      <w:r w:rsidRPr="00055D13">
        <w:rPr>
          <w:rFonts w:asciiTheme="majorBidi" w:hAnsiTheme="majorBidi" w:hint="cs"/>
          <w:sz w:val="30"/>
          <w:szCs w:val="30"/>
          <w:cs/>
        </w:rPr>
        <w:t>ล้านบาท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 w:hint="cs"/>
          <w:sz w:val="30"/>
          <w:szCs w:val="30"/>
          <w:cs/>
        </w:rPr>
        <w:t>โดยงวดสุดท้ายจะครบกำหนดในวันที่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 xml:space="preserve">31 </w:t>
      </w:r>
      <w:r w:rsidRPr="00055D13">
        <w:rPr>
          <w:rFonts w:asciiTheme="majorBidi" w:hAnsiTheme="majorBidi" w:hint="cs"/>
          <w:sz w:val="30"/>
          <w:szCs w:val="30"/>
          <w:cs/>
        </w:rPr>
        <w:t>พฤษภาคม</w:t>
      </w:r>
      <w:r w:rsidRPr="00055D13">
        <w:rPr>
          <w:rFonts w:asciiTheme="majorBidi" w:hAnsiTheme="majorBidi"/>
          <w:sz w:val="30"/>
          <w:szCs w:val="30"/>
          <w:cs/>
        </w:rPr>
        <w:t xml:space="preserve"> </w:t>
      </w:r>
      <w:r w:rsidRPr="00055D13">
        <w:rPr>
          <w:rFonts w:asciiTheme="majorBidi" w:hAnsiTheme="majorBidi"/>
          <w:sz w:val="30"/>
          <w:szCs w:val="30"/>
        </w:rPr>
        <w:t>2566</w:t>
      </w:r>
      <w:bookmarkEnd w:id="1"/>
    </w:p>
    <w:sectPr w:rsidR="002275E8" w:rsidRPr="00842FAD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7E7F" w14:textId="77777777" w:rsidR="00057008" w:rsidRDefault="00057008" w:rsidP="00900EE2">
      <w:r>
        <w:separator/>
      </w:r>
    </w:p>
  </w:endnote>
  <w:endnote w:type="continuationSeparator" w:id="0">
    <w:p w14:paraId="02879001" w14:textId="77777777" w:rsidR="00057008" w:rsidRDefault="00057008" w:rsidP="00900EE2">
      <w:r>
        <w:continuationSeparator/>
      </w:r>
    </w:p>
  </w:endnote>
  <w:endnote w:type="continuationNotice" w:id="1">
    <w:p w14:paraId="594F48F5" w14:textId="77777777" w:rsidR="00057008" w:rsidRDefault="000570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charset w:val="00"/>
    <w:family w:val="auto"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0F14" w14:textId="77777777" w:rsidR="00011290" w:rsidRDefault="00011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68EF" w14:textId="77777777" w:rsidR="00221F67" w:rsidRPr="00EE2DC5" w:rsidRDefault="00221F6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D84F00" w14:textId="77777777" w:rsidR="00221F67" w:rsidRDefault="00221F6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BA0D" w14:textId="77777777" w:rsidR="00011290" w:rsidRDefault="0001129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F0494" w14:textId="77777777" w:rsidR="00057008" w:rsidRDefault="00057008" w:rsidP="00900EE2">
      <w:r>
        <w:separator/>
      </w:r>
    </w:p>
  </w:footnote>
  <w:footnote w:type="continuationSeparator" w:id="0">
    <w:p w14:paraId="6639F0C7" w14:textId="77777777" w:rsidR="00057008" w:rsidRDefault="00057008" w:rsidP="00900EE2">
      <w:r>
        <w:continuationSeparator/>
      </w:r>
    </w:p>
  </w:footnote>
  <w:footnote w:type="continuationNotice" w:id="1">
    <w:p w14:paraId="6CAA6946" w14:textId="77777777" w:rsidR="00057008" w:rsidRDefault="000570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CB5A" w14:textId="77777777" w:rsidR="00011290" w:rsidRDefault="00011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6F419C91" w:rsidR="00782596" w:rsidRPr="00714262" w:rsidRDefault="00F46990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7162A7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991C6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5439B9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62A7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82596" w:rsidRPr="00244B94">
      <w:rPr>
        <w:rFonts w:ascii="Angsana New" w:hAnsi="Angsana New"/>
        <w:sz w:val="32"/>
        <w:szCs w:val="32"/>
        <w:lang w:val="en-US" w:bidi="th-TH"/>
      </w:rPr>
      <w:t>256</w:t>
    </w:r>
    <w:r w:rsidR="00782596" w:rsidRPr="00930B0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5</w:t>
    </w:r>
    <w:r w:rsidR="00782596"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782596"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A520" w14:textId="77777777" w:rsidR="00011290" w:rsidRDefault="000112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D1B7" w14:textId="77777777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3CC4CB8F" w:rsidR="00782596" w:rsidRDefault="00F46990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</w:t>
    </w:r>
    <w:r w:rsidR="005032B3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 w:rsidRPr="00FA239E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F46990">
      <w:rPr>
        <w:rFonts w:ascii="Angsana New" w:hAnsi="Angsana New" w:hint="cs"/>
        <w:b/>
        <w:sz w:val="32"/>
        <w:szCs w:val="32"/>
      </w:rPr>
      <w:t>30</w:t>
    </w:r>
    <w:r w:rsidRPr="005439B9">
      <w:rPr>
        <w:rFonts w:ascii="Angsana New" w:hAnsi="Angsana New" w:hint="cs"/>
        <w:bCs/>
        <w:sz w:val="32"/>
        <w:szCs w:val="32"/>
      </w:rPr>
      <w:t xml:space="preserve"> </w:t>
    </w:r>
    <w:r w:rsidR="005032B3">
      <w:rPr>
        <w:rFonts w:ascii="Angsana New" w:hAnsi="Angsana New" w:hint="cs"/>
        <w:bCs/>
        <w:sz w:val="32"/>
        <w:szCs w:val="32"/>
        <w:cs/>
      </w:rPr>
      <w:t>กันยายน</w:t>
    </w:r>
    <w:r w:rsidR="00782596" w:rsidRPr="00FB6A7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782596">
      <w:rPr>
        <w:rFonts w:ascii="Angsana New" w:hAnsi="Angsana New"/>
        <w:b/>
        <w:bCs/>
        <w:sz w:val="32"/>
        <w:szCs w:val="32"/>
      </w:rPr>
      <w:t>5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77777777" w:rsidR="00782596" w:rsidRDefault="0078259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9"/>
  </w:num>
  <w:num w:numId="14">
    <w:abstractNumId w:val="25"/>
  </w:num>
  <w:num w:numId="15">
    <w:abstractNumId w:val="31"/>
  </w:num>
  <w:num w:numId="16">
    <w:abstractNumId w:val="54"/>
  </w:num>
  <w:num w:numId="17">
    <w:abstractNumId w:val="55"/>
  </w:num>
  <w:num w:numId="18">
    <w:abstractNumId w:val="17"/>
  </w:num>
  <w:num w:numId="19">
    <w:abstractNumId w:val="50"/>
  </w:num>
  <w:num w:numId="20">
    <w:abstractNumId w:val="36"/>
  </w:num>
  <w:num w:numId="21">
    <w:abstractNumId w:val="52"/>
  </w:num>
  <w:num w:numId="2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2"/>
  </w:num>
  <w:num w:numId="25">
    <w:abstractNumId w:val="18"/>
  </w:num>
  <w:num w:numId="26">
    <w:abstractNumId w:val="40"/>
  </w:num>
  <w:num w:numId="27">
    <w:abstractNumId w:val="20"/>
  </w:num>
  <w:num w:numId="28">
    <w:abstractNumId w:val="15"/>
  </w:num>
  <w:num w:numId="29">
    <w:abstractNumId w:val="61"/>
  </w:num>
  <w:num w:numId="30">
    <w:abstractNumId w:val="59"/>
  </w:num>
  <w:num w:numId="31">
    <w:abstractNumId w:val="10"/>
  </w:num>
  <w:num w:numId="32">
    <w:abstractNumId w:val="51"/>
  </w:num>
  <w:num w:numId="33">
    <w:abstractNumId w:val="39"/>
  </w:num>
  <w:num w:numId="34">
    <w:abstractNumId w:val="57"/>
  </w:num>
  <w:num w:numId="35">
    <w:abstractNumId w:val="11"/>
  </w:num>
  <w:num w:numId="36">
    <w:abstractNumId w:val="47"/>
  </w:num>
  <w:num w:numId="37">
    <w:abstractNumId w:val="42"/>
  </w:num>
  <w:num w:numId="38">
    <w:abstractNumId w:val="38"/>
  </w:num>
  <w:num w:numId="39">
    <w:abstractNumId w:val="53"/>
  </w:num>
  <w:num w:numId="40">
    <w:abstractNumId w:val="28"/>
  </w:num>
  <w:num w:numId="41">
    <w:abstractNumId w:val="34"/>
  </w:num>
  <w:num w:numId="42">
    <w:abstractNumId w:val="41"/>
  </w:num>
  <w:num w:numId="43">
    <w:abstractNumId w:val="44"/>
  </w:num>
  <w:num w:numId="44">
    <w:abstractNumId w:val="60"/>
  </w:num>
  <w:num w:numId="45">
    <w:abstractNumId w:val="13"/>
  </w:num>
  <w:num w:numId="46">
    <w:abstractNumId w:val="23"/>
  </w:num>
  <w:num w:numId="47">
    <w:abstractNumId w:val="26"/>
  </w:num>
  <w:num w:numId="48">
    <w:abstractNumId w:val="30"/>
  </w:num>
  <w:num w:numId="49">
    <w:abstractNumId w:val="19"/>
  </w:num>
  <w:num w:numId="50">
    <w:abstractNumId w:val="33"/>
  </w:num>
  <w:num w:numId="51">
    <w:abstractNumId w:val="16"/>
  </w:num>
  <w:num w:numId="52">
    <w:abstractNumId w:val="24"/>
  </w:num>
  <w:num w:numId="53">
    <w:abstractNumId w:val="37"/>
  </w:num>
  <w:num w:numId="54">
    <w:abstractNumId w:val="56"/>
  </w:num>
  <w:num w:numId="55">
    <w:abstractNumId w:val="48"/>
  </w:num>
  <w:num w:numId="56">
    <w:abstractNumId w:val="43"/>
  </w:num>
  <w:num w:numId="57">
    <w:abstractNumId w:val="46"/>
  </w:num>
  <w:num w:numId="58">
    <w:abstractNumId w:val="45"/>
  </w:num>
  <w:num w:numId="59">
    <w:abstractNumId w:val="14"/>
  </w:num>
  <w:num w:numId="60">
    <w:abstractNumId w:val="22"/>
  </w:num>
  <w:num w:numId="61">
    <w:abstractNumId w:val="12"/>
  </w:num>
  <w:num w:numId="62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756"/>
    <w:rsid w:val="000107DE"/>
    <w:rsid w:val="00010897"/>
    <w:rsid w:val="00010959"/>
    <w:rsid w:val="00010D37"/>
    <w:rsid w:val="00010E30"/>
    <w:rsid w:val="00010FA3"/>
    <w:rsid w:val="000111F1"/>
    <w:rsid w:val="00011290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E5C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08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55A"/>
    <w:rsid w:val="00305713"/>
    <w:rsid w:val="00305B8F"/>
    <w:rsid w:val="00305C4D"/>
    <w:rsid w:val="00305D5F"/>
    <w:rsid w:val="00306066"/>
    <w:rsid w:val="00306272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2B6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155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670"/>
    <w:rsid w:val="00AF4A0F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083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818"/>
    <w:rsid w:val="00D66859"/>
    <w:rsid w:val="00D6686B"/>
    <w:rsid w:val="00D66A01"/>
    <w:rsid w:val="00D66BD2"/>
    <w:rsid w:val="00D66C46"/>
    <w:rsid w:val="00D672E4"/>
    <w:rsid w:val="00D6738F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D83"/>
    <w:rsid w:val="00DE1DB1"/>
    <w:rsid w:val="00DE207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C8D85F49-B28A-4920-A30C-0004F46E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</Pages>
  <Words>5425</Words>
  <Characters>30928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Rapeepan, Supanpong</cp:lastModifiedBy>
  <cp:revision>6</cp:revision>
  <cp:lastPrinted>2022-11-05T09:16:00Z</cp:lastPrinted>
  <dcterms:created xsi:type="dcterms:W3CDTF">2022-11-09T06:32:00Z</dcterms:created>
  <dcterms:modified xsi:type="dcterms:W3CDTF">2022-11-14T04:29:00Z</dcterms:modified>
</cp:coreProperties>
</file>