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B11A7" w14:textId="0EC6D000" w:rsidR="000C411E" w:rsidRPr="00BA3B87" w:rsidRDefault="000C411E" w:rsidP="008904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720"/>
        <w:rPr>
          <w:rFonts w:ascii="Angsana New" w:hAnsi="Angsana New" w:cs="Angsana New" w:hint="cs"/>
          <w:sz w:val="30"/>
          <w:szCs w:val="30"/>
          <w:cs/>
        </w:rPr>
      </w:pPr>
    </w:p>
    <w:p w14:paraId="1DA119CC" w14:textId="3F7256A1" w:rsidR="000C411E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072255F" w14:textId="561080E8" w:rsidR="000C411E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22E247D" w14:textId="77777777" w:rsidR="000C411E" w:rsidRPr="00BA3B87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486770B0" w14:textId="77777777" w:rsidR="000C411E" w:rsidRPr="00387B1B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35AF803" w14:textId="77777777" w:rsidR="000C411E" w:rsidRPr="00BA3B87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13E97065" w14:textId="77777777" w:rsidR="000C411E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D899C58" w14:textId="59BE2D90" w:rsidR="000C411E" w:rsidRPr="004E1990" w:rsidRDefault="00B53CC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ดสามเดือนและ</w:t>
      </w:r>
      <w:r w:rsidR="007E324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E324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0C411E"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C411E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233FCB04" w14:textId="77777777" w:rsidR="000C411E" w:rsidRPr="00AD6A6E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15C136C" w14:textId="77777777" w:rsidR="000C411E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61EE34" w14:textId="77777777" w:rsidR="000C411E" w:rsidRPr="00BA3B87" w:rsidRDefault="000C411E" w:rsidP="000C41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BFBFDCE" w14:textId="77777777" w:rsidR="000C411E" w:rsidRPr="001030D5" w:rsidRDefault="000C411E" w:rsidP="000C4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0C411E" w:rsidRPr="001030D5" w:rsidSect="00A513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D5CAD1F" w14:textId="576A3868" w:rsidR="001E3731" w:rsidRDefault="001E3731" w:rsidP="000C411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02C5D3" w14:textId="026BF38B" w:rsidR="001E3731" w:rsidRDefault="001E3731" w:rsidP="000C411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6ABE58" w14:textId="5414D4D7" w:rsidR="001E3731" w:rsidRDefault="001E3731" w:rsidP="000C411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3626A6" w14:textId="3E758BBE" w:rsidR="001E3731" w:rsidRDefault="001E3731" w:rsidP="000C411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7EBEE8" w14:textId="77777777" w:rsidR="001E3731" w:rsidRPr="001E3731" w:rsidRDefault="001E3731" w:rsidP="000C411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2A9215" w14:textId="77777777" w:rsidR="000C411E" w:rsidRPr="00A410D7" w:rsidRDefault="000C411E" w:rsidP="000C4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3337EC" w14:textId="77777777" w:rsidR="000C411E" w:rsidRPr="00DA7B0B" w:rsidRDefault="000C411E" w:rsidP="000C4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F54228" w14:textId="6611E13A" w:rsidR="000C411E" w:rsidRPr="00DA7B0B" w:rsidRDefault="000C411E" w:rsidP="000C411E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62C1C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DA7B0B">
        <w:rPr>
          <w:rFonts w:ascii="Angsana New" w:hAnsi="Angsana New" w:hint="cs"/>
          <w:b/>
          <w:bCs/>
          <w:sz w:val="30"/>
          <w:szCs w:val="30"/>
          <w:cs/>
        </w:rPr>
        <w:t>สแกน 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3F7E82C" w14:textId="77777777" w:rsidR="000C411E" w:rsidRPr="00DA7B0B" w:rsidRDefault="000C411E" w:rsidP="000C411E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6A95031A" w14:textId="5B863E64" w:rsidR="0071411B" w:rsidRPr="00DA7B0B" w:rsidRDefault="0071411B" w:rsidP="0071411B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3</w:t>
      </w:r>
      <w:r>
        <w:rPr>
          <w:rFonts w:ascii="Angsana New" w:hAnsi="Angsana New"/>
          <w:spacing w:val="6"/>
          <w:sz w:val="30"/>
          <w:szCs w:val="30"/>
        </w:rPr>
        <w:t>0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E3247">
        <w:rPr>
          <w:rFonts w:ascii="Angsana New" w:hAnsi="Angsana New" w:hint="cs"/>
          <w:spacing w:val="6"/>
          <w:sz w:val="30"/>
          <w:szCs w:val="30"/>
          <w:cs/>
        </w:rPr>
        <w:t>กันยา</w:t>
      </w:r>
      <w:r>
        <w:rPr>
          <w:rFonts w:ascii="Angsana New" w:hAnsi="Angsana New" w:hint="cs"/>
          <w:spacing w:val="6"/>
          <w:sz w:val="30"/>
          <w:szCs w:val="30"/>
          <w:cs/>
        </w:rPr>
        <w:t>ยน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256</w:t>
      </w:r>
      <w:r>
        <w:rPr>
          <w:rFonts w:ascii="Angsana New" w:hAnsi="Angsana New"/>
          <w:spacing w:val="6"/>
          <w:sz w:val="30"/>
          <w:szCs w:val="30"/>
        </w:rPr>
        <w:t xml:space="preserve">5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 งบกำไรขาดทุนรวมและงบกำไรขาดทุนเฉพาะกิจการ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รวมและงบกำไรขาดทุน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เฉพาะกิจกา</w:t>
      </w:r>
      <w:r>
        <w:rPr>
          <w:rFonts w:ascii="Angsana New" w:hAnsi="Angsana New" w:hint="cs"/>
          <w:spacing w:val="6"/>
          <w:sz w:val="30"/>
          <w:szCs w:val="30"/>
          <w:cs/>
        </w:rPr>
        <w:t>ร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312201">
        <w:rPr>
          <w:rFonts w:ascii="Angsana New" w:hAnsi="Angsana New"/>
          <w:spacing w:val="6"/>
          <w:sz w:val="30"/>
          <w:szCs w:val="30"/>
          <w:cs/>
        </w:rPr>
        <w:t>สำหรับงวดสามเดือนและ</w:t>
      </w:r>
      <w:r w:rsidR="007E3247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Pr="00312201">
        <w:rPr>
          <w:rFonts w:ascii="Angsana New" w:hAnsi="Angsana New"/>
          <w:spacing w:val="6"/>
          <w:sz w:val="30"/>
          <w:szCs w:val="30"/>
          <w:cs/>
        </w:rPr>
        <w:t>เดือนสิ้นสุดวันที่</w:t>
      </w:r>
      <w:r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3</w:t>
      </w:r>
      <w:r>
        <w:rPr>
          <w:rFonts w:ascii="Angsana New" w:hAnsi="Angsana New"/>
          <w:spacing w:val="4"/>
          <w:sz w:val="30"/>
          <w:szCs w:val="30"/>
        </w:rPr>
        <w:t>0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E3247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>
        <w:rPr>
          <w:rFonts w:ascii="Angsana New" w:hAnsi="Angsana New" w:hint="cs"/>
          <w:spacing w:val="4"/>
          <w:sz w:val="30"/>
          <w:szCs w:val="30"/>
          <w:cs/>
        </w:rPr>
        <w:t>ยน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2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   </w:t>
      </w:r>
      <w:r w:rsidR="007E324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Pr="00312201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7E3247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Pr="00DA7B0B">
        <w:rPr>
          <w:rFonts w:ascii="Angsana New" w:hAnsi="Angsana New"/>
          <w:spacing w:val="4"/>
          <w:sz w:val="30"/>
          <w:szCs w:val="30"/>
        </w:rPr>
        <w:t>3</w:t>
      </w:r>
      <w:r>
        <w:rPr>
          <w:rFonts w:ascii="Angsana New" w:hAnsi="Angsana New"/>
          <w:spacing w:val="4"/>
          <w:sz w:val="30"/>
          <w:szCs w:val="30"/>
        </w:rPr>
        <w:t>0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E3247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A4F5C0" w14:textId="77777777" w:rsidR="0071411B" w:rsidRPr="00DA7B0B" w:rsidRDefault="0071411B" w:rsidP="0071411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6074C9DF" w14:textId="77777777" w:rsidR="0071411B" w:rsidRPr="00DA7B0B" w:rsidRDefault="0071411B" w:rsidP="0071411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B716B6A" w14:textId="77777777" w:rsidR="0071411B" w:rsidRPr="00B21932" w:rsidRDefault="0071411B" w:rsidP="0071411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0A587AC" w14:textId="4932C7EE" w:rsidR="000C411E" w:rsidRPr="00BA3B87" w:rsidRDefault="0071411B" w:rsidP="0071411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2410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9528DA7" w14:textId="77777777" w:rsidR="000C411E" w:rsidRPr="006B00FC" w:rsidRDefault="000C411E" w:rsidP="000C411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F111409" w14:textId="77777777" w:rsidR="000C411E" w:rsidRDefault="000C411E" w:rsidP="000C4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0C411E" w:rsidSect="00A5139C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D3A8B56" w14:textId="01C24EDD" w:rsidR="000C411E" w:rsidRPr="00A410D7" w:rsidRDefault="000C411E" w:rsidP="000C411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005BED" w14:textId="77777777" w:rsidR="000C411E" w:rsidRPr="00A410D7" w:rsidRDefault="000C411E" w:rsidP="000C411E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FE26720" w14:textId="77777777" w:rsidR="0071411B" w:rsidRPr="00A410D7" w:rsidRDefault="0071411B" w:rsidP="0071411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B9B1D0E" w14:textId="77777777" w:rsidR="0071411B" w:rsidRPr="00B21932" w:rsidRDefault="0071411B" w:rsidP="0071411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8B6612D" w14:textId="77777777" w:rsidR="0071411B" w:rsidRPr="00B21932" w:rsidRDefault="0071411B" w:rsidP="0071411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8D76F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8D76FB">
        <w:rPr>
          <w:rFonts w:ascii="Angsana New" w:hAnsi="Angsana New"/>
          <w:spacing w:val="-2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7BAD2F0" w14:textId="77777777" w:rsidR="0071411B" w:rsidRDefault="0071411B" w:rsidP="0071411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53B27FE" w14:textId="77777777" w:rsidR="0071411B" w:rsidRDefault="0071411B" w:rsidP="0071411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79F6D7" w14:textId="77777777" w:rsidR="0071411B" w:rsidRPr="00B21932" w:rsidRDefault="0071411B" w:rsidP="0071411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FF7F74" w14:textId="77777777" w:rsidR="0071411B" w:rsidRPr="00B21932" w:rsidRDefault="0071411B" w:rsidP="0071411B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Pr="00E61F84">
        <w:rPr>
          <w:rFonts w:ascii="Angsana New" w:hAnsi="Angsana New"/>
          <w:sz w:val="30"/>
          <w:szCs w:val="30"/>
          <w:cs/>
          <w:lang w:val="th-TH"/>
        </w:rPr>
        <w:t>ณัฐพงศ์ ตันติจัตตานนท์</w:t>
      </w:r>
      <w:r w:rsidRPr="00B21932">
        <w:rPr>
          <w:rFonts w:ascii="Angsana New" w:hAnsi="Angsana New"/>
          <w:sz w:val="30"/>
          <w:szCs w:val="30"/>
        </w:rPr>
        <w:t>)</w:t>
      </w:r>
    </w:p>
    <w:p w14:paraId="72C96DD0" w14:textId="77777777" w:rsidR="0071411B" w:rsidRPr="00B21932" w:rsidRDefault="0071411B" w:rsidP="0071411B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486BB40" w14:textId="77777777" w:rsidR="0071411B" w:rsidRPr="00B21932" w:rsidRDefault="0071411B" w:rsidP="0071411B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8829</w:t>
      </w:r>
    </w:p>
    <w:p w14:paraId="2FCA554D" w14:textId="77777777" w:rsidR="0071411B" w:rsidRPr="00B21932" w:rsidRDefault="0071411B" w:rsidP="0071411B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03736A8" w14:textId="77777777" w:rsidR="0071411B" w:rsidRPr="00A410D7" w:rsidRDefault="0071411B" w:rsidP="0071411B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13869AD" w14:textId="77777777" w:rsidR="0071411B" w:rsidRPr="00A410D7" w:rsidRDefault="0071411B" w:rsidP="0071411B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EA3D4AB" w14:textId="446C24D7" w:rsidR="000C411E" w:rsidRPr="00A410D7" w:rsidRDefault="002C2BA0" w:rsidP="0071411B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</w:t>
      </w:r>
      <w:r w:rsidR="007E3247">
        <w:rPr>
          <w:rFonts w:ascii="Angsana New" w:hAnsi="Angsana New"/>
          <w:b w:val="0"/>
          <w:sz w:val="30"/>
          <w:szCs w:val="30"/>
          <w:lang w:val="en-US" w:bidi="th-TH"/>
        </w:rPr>
        <w:t>4</w:t>
      </w:r>
      <w:r w:rsidR="0071411B" w:rsidRPr="00280581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7E3247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0C411E"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0C411E" w:rsidRPr="00280581">
        <w:rPr>
          <w:rFonts w:ascii="Angsana New" w:hAnsi="Angsana New" w:hint="cs"/>
          <w:b w:val="0"/>
          <w:sz w:val="30"/>
          <w:szCs w:val="30"/>
          <w:lang w:val="en-US" w:bidi="th-TH"/>
        </w:rPr>
        <w:t>256</w:t>
      </w:r>
      <w:r w:rsidR="000C411E">
        <w:rPr>
          <w:rFonts w:ascii="Angsana New" w:hAnsi="Angsana New"/>
          <w:b w:val="0"/>
          <w:sz w:val="30"/>
          <w:szCs w:val="30"/>
          <w:lang w:val="en-US" w:bidi="th-TH"/>
        </w:rPr>
        <w:t>5</w:t>
      </w:r>
    </w:p>
    <w:p w14:paraId="2E227173" w14:textId="77777777" w:rsidR="000C411E" w:rsidRPr="00BA3B87" w:rsidRDefault="000C411E" w:rsidP="000C411E">
      <w:pPr>
        <w:spacing w:line="240" w:lineRule="auto"/>
        <w:rPr>
          <w:rFonts w:ascii="Angsana New" w:hAnsi="Angsana New"/>
        </w:rPr>
      </w:pPr>
    </w:p>
    <w:p w14:paraId="4C45E529" w14:textId="124C5EB5" w:rsidR="00802B84" w:rsidRPr="00932DBB" w:rsidRDefault="00802B84" w:rsidP="00932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</w:pPr>
    </w:p>
    <w:sectPr w:rsidR="00802B84" w:rsidRPr="00932DBB" w:rsidSect="000C411E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600A2" w14:textId="77777777" w:rsidR="005B6168" w:rsidRDefault="005B6168">
      <w:r>
        <w:separator/>
      </w:r>
    </w:p>
  </w:endnote>
  <w:endnote w:type="continuationSeparator" w:id="0">
    <w:p w14:paraId="19EE9373" w14:textId="77777777" w:rsidR="005B6168" w:rsidRDefault="005B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9C08F" w14:textId="77777777" w:rsidR="00A714D8" w:rsidRDefault="00A714D8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472CE984" w14:textId="77777777" w:rsidR="00A714D8" w:rsidRDefault="00A714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6B0A6" w14:textId="77777777" w:rsidR="00A714D8" w:rsidRPr="00CB24EB" w:rsidRDefault="00A714D8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</w:rPr>
    </w:pPr>
    <w:r w:rsidRPr="00CB24EB">
      <w:rPr>
        <w:rStyle w:val="PageNumber"/>
        <w:rFonts w:ascii="Angsana New" w:hAnsi="Angsana New"/>
      </w:rPr>
      <w:fldChar w:fldCharType="begin"/>
    </w:r>
    <w:r w:rsidRPr="00CB24EB">
      <w:rPr>
        <w:rStyle w:val="PageNumber"/>
        <w:rFonts w:ascii="Angsana New" w:hAnsi="Angsana New"/>
      </w:rPr>
      <w:instrText xml:space="preserve">PAGE  </w:instrText>
    </w:r>
    <w:r w:rsidRPr="00CB24EB">
      <w:rPr>
        <w:rStyle w:val="PageNumber"/>
        <w:rFonts w:ascii="Angsana New" w:hAnsi="Angsana New"/>
      </w:rPr>
      <w:fldChar w:fldCharType="separate"/>
    </w:r>
    <w:r w:rsidRPr="008620B8">
      <w:rPr>
        <w:rStyle w:val="PageNumber"/>
        <w:rFonts w:ascii="Angsana New" w:hAnsi="Angsana New"/>
        <w:noProof/>
        <w:lang w:val="en-US"/>
      </w:rPr>
      <w:t>45</w:t>
    </w:r>
    <w:r w:rsidRPr="00CB24EB">
      <w:rPr>
        <w:rStyle w:val="PageNumber"/>
        <w:rFonts w:ascii="Angsana New" w:hAnsi="Angsana New"/>
      </w:rPr>
      <w:fldChar w:fldCharType="end"/>
    </w:r>
  </w:p>
  <w:p w14:paraId="1733A0A1" w14:textId="77777777" w:rsidR="00A714D8" w:rsidRPr="006C798A" w:rsidRDefault="00A714D8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08235" w14:textId="77777777" w:rsidR="00932DBB" w:rsidRDefault="00932D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E88E" w14:textId="6EE8E325" w:rsidR="00483CD5" w:rsidRPr="00E70DB2" w:rsidRDefault="00483CD5" w:rsidP="00E70DB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948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A2C0C3" w14:textId="77777777" w:rsidR="00932DBB" w:rsidRPr="006E7CD1" w:rsidRDefault="00932D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E7C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7C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7C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E7CD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E7C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C1AA2" w14:textId="77777777" w:rsidR="005B6168" w:rsidRDefault="005B6168">
      <w:r>
        <w:separator/>
      </w:r>
    </w:p>
  </w:footnote>
  <w:footnote w:type="continuationSeparator" w:id="0">
    <w:p w14:paraId="231D8C73" w14:textId="77777777" w:rsidR="005B6168" w:rsidRDefault="005B6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FD48" w14:textId="77777777" w:rsidR="00A714D8" w:rsidRDefault="00932DBB">
    <w:pPr>
      <w:pStyle w:val="Header"/>
    </w:pPr>
    <w:r>
      <w:rPr>
        <w:noProof/>
      </w:rPr>
      <w:pict w14:anchorId="7A670D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45FA8" w14:textId="77777777" w:rsidR="00A714D8" w:rsidRPr="00F9367B" w:rsidRDefault="00A714D8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CD66828" w14:textId="77777777" w:rsidR="00A714D8" w:rsidRPr="00F9367B" w:rsidRDefault="00A714D8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8667BE1" w14:textId="77777777" w:rsidR="00A714D8" w:rsidRPr="00F9367B" w:rsidRDefault="00A714D8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3EAB4D2A" w14:textId="77777777" w:rsidR="00A714D8" w:rsidRPr="00F9367B" w:rsidRDefault="00A714D8">
    <w:pPr>
      <w:pStyle w:val="Header"/>
      <w:rPr>
        <w:sz w:val="16"/>
        <w:szCs w:val="16"/>
      </w:rPr>
    </w:pPr>
  </w:p>
  <w:p w14:paraId="4CBC29B6" w14:textId="77777777" w:rsidR="00A714D8" w:rsidRPr="00F9367B" w:rsidRDefault="00A714D8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ECD0" w14:textId="77777777" w:rsidR="00A714D8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BFAC91" w14:textId="77777777" w:rsidR="00A714D8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04C420A" w14:textId="77777777" w:rsidR="00A714D8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88E7423" w14:textId="77777777" w:rsidR="00A714D8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C0A623E" w14:textId="77777777" w:rsidR="00A714D8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567C434" w14:textId="77777777" w:rsidR="00A714D8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8DEFD5F" w14:textId="77777777" w:rsidR="00A714D8" w:rsidRPr="002C7FD1" w:rsidRDefault="00A714D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40B3B" w14:textId="2B4F70FE" w:rsidR="00A714D8" w:rsidRDefault="00A714D8" w:rsidP="00710AB0">
    <w:pPr>
      <w:pStyle w:val="Header"/>
      <w:rPr>
        <w:sz w:val="16"/>
        <w:szCs w:val="16"/>
      </w:rPr>
    </w:pPr>
  </w:p>
  <w:p w14:paraId="21AE7A92" w14:textId="77777777" w:rsidR="00932DBB" w:rsidRPr="00485023" w:rsidRDefault="00932DBB" w:rsidP="00710AB0">
    <w:pPr>
      <w:pStyle w:val="Header"/>
      <w:rPr>
        <w:sz w:val="16"/>
        <w:szCs w:val="16"/>
      </w:rPr>
    </w:pPr>
  </w:p>
  <w:p w14:paraId="1C0D5005" w14:textId="45C38038" w:rsidR="002C2BA0" w:rsidRPr="00485023" w:rsidRDefault="002C2BA0" w:rsidP="00710AB0">
    <w:pPr>
      <w:pStyle w:val="Header"/>
      <w:rPr>
        <w:sz w:val="16"/>
        <w:szCs w:val="16"/>
      </w:rPr>
    </w:pPr>
  </w:p>
  <w:p w14:paraId="781ACB38" w14:textId="4B84DE16" w:rsidR="002C2BA0" w:rsidRPr="00485023" w:rsidRDefault="00773776" w:rsidP="00773776">
    <w:pPr>
      <w:pStyle w:val="Header"/>
      <w:tabs>
        <w:tab w:val="clear" w:pos="227"/>
        <w:tab w:val="clear" w:pos="454"/>
        <w:tab w:val="clear" w:pos="680"/>
        <w:tab w:val="clear" w:pos="907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 w:val="16"/>
        <w:szCs w:val="16"/>
      </w:rPr>
    </w:pPr>
    <w:r>
      <w:rPr>
        <w:sz w:val="16"/>
        <w:szCs w:val="16"/>
      </w:rPr>
      <w:tab/>
    </w:r>
  </w:p>
  <w:p w14:paraId="25298BC1" w14:textId="45E32DCD" w:rsidR="002C2BA0" w:rsidRDefault="002C2BA0" w:rsidP="00710AB0">
    <w:pPr>
      <w:pStyle w:val="Header"/>
    </w:pPr>
  </w:p>
  <w:p w14:paraId="3760DE46" w14:textId="1A3C043D" w:rsidR="002C2BA0" w:rsidRDefault="002C2BA0" w:rsidP="00710AB0">
    <w:pPr>
      <w:pStyle w:val="Header"/>
    </w:pPr>
  </w:p>
  <w:p w14:paraId="0B7B65B7" w14:textId="77777777" w:rsidR="002C2BA0" w:rsidRPr="00710AB0" w:rsidRDefault="002C2BA0" w:rsidP="00710A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5FF40" w14:textId="4FC56147" w:rsidR="00A714D8" w:rsidRDefault="00A714D8" w:rsidP="000D5EB2">
    <w:pPr>
      <w:pStyle w:val="Header"/>
    </w:pPr>
  </w:p>
  <w:p w14:paraId="6231C711" w14:textId="2AAED50F" w:rsidR="00932DBB" w:rsidRDefault="00932DBB" w:rsidP="000D5EB2">
    <w:pPr>
      <w:pStyle w:val="Header"/>
    </w:pPr>
  </w:p>
  <w:p w14:paraId="103059EC" w14:textId="77777777" w:rsidR="00932DBB" w:rsidRPr="000D5EB2" w:rsidRDefault="00932DBB" w:rsidP="000D5E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7"/>
  </w:num>
  <w:num w:numId="17">
    <w:abstractNumId w:val="18"/>
  </w:num>
  <w:num w:numId="18">
    <w:abstractNumId w:val="15"/>
  </w:num>
  <w:num w:numId="19">
    <w:abstractNumId w:val="1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10"/>
  </w:num>
  <w:num w:numId="25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D9E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A2"/>
    <w:rsid w:val="000025E7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C5A"/>
    <w:rsid w:val="0002007E"/>
    <w:rsid w:val="000200EE"/>
    <w:rsid w:val="00020243"/>
    <w:rsid w:val="000205E4"/>
    <w:rsid w:val="0002085B"/>
    <w:rsid w:val="0002093D"/>
    <w:rsid w:val="00020A0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4486"/>
    <w:rsid w:val="0002477D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A0B"/>
    <w:rsid w:val="00032E07"/>
    <w:rsid w:val="0003363B"/>
    <w:rsid w:val="000337A2"/>
    <w:rsid w:val="00034DDD"/>
    <w:rsid w:val="0003539B"/>
    <w:rsid w:val="00035427"/>
    <w:rsid w:val="00035930"/>
    <w:rsid w:val="00035D4B"/>
    <w:rsid w:val="000366A2"/>
    <w:rsid w:val="00036F17"/>
    <w:rsid w:val="0003705E"/>
    <w:rsid w:val="000372BE"/>
    <w:rsid w:val="00037A0B"/>
    <w:rsid w:val="00037B3A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99"/>
    <w:rsid w:val="000424F2"/>
    <w:rsid w:val="0004277E"/>
    <w:rsid w:val="00042C10"/>
    <w:rsid w:val="00043076"/>
    <w:rsid w:val="00043227"/>
    <w:rsid w:val="0004327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DD1"/>
    <w:rsid w:val="00045EBB"/>
    <w:rsid w:val="0004662B"/>
    <w:rsid w:val="00046899"/>
    <w:rsid w:val="00046CD4"/>
    <w:rsid w:val="00046D17"/>
    <w:rsid w:val="00046EB9"/>
    <w:rsid w:val="000472DA"/>
    <w:rsid w:val="00047559"/>
    <w:rsid w:val="000476C0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DC8"/>
    <w:rsid w:val="00051079"/>
    <w:rsid w:val="0005109F"/>
    <w:rsid w:val="00051184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E74"/>
    <w:rsid w:val="0006610F"/>
    <w:rsid w:val="00066B57"/>
    <w:rsid w:val="00066EAF"/>
    <w:rsid w:val="000676D9"/>
    <w:rsid w:val="00067739"/>
    <w:rsid w:val="00070152"/>
    <w:rsid w:val="00070792"/>
    <w:rsid w:val="00070C00"/>
    <w:rsid w:val="00070E96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B4"/>
    <w:rsid w:val="00082D49"/>
    <w:rsid w:val="00083356"/>
    <w:rsid w:val="000834DE"/>
    <w:rsid w:val="0008358B"/>
    <w:rsid w:val="00083891"/>
    <w:rsid w:val="000838CE"/>
    <w:rsid w:val="000839F7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A5D"/>
    <w:rsid w:val="00085AFC"/>
    <w:rsid w:val="00085BCA"/>
    <w:rsid w:val="00085DB0"/>
    <w:rsid w:val="00086094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D0"/>
    <w:rsid w:val="000970D5"/>
    <w:rsid w:val="000971B0"/>
    <w:rsid w:val="00097421"/>
    <w:rsid w:val="000974DA"/>
    <w:rsid w:val="00097F05"/>
    <w:rsid w:val="000A044E"/>
    <w:rsid w:val="000A0541"/>
    <w:rsid w:val="000A0947"/>
    <w:rsid w:val="000A099D"/>
    <w:rsid w:val="000A0BEC"/>
    <w:rsid w:val="000A10CD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58E"/>
    <w:rsid w:val="000A386C"/>
    <w:rsid w:val="000A391A"/>
    <w:rsid w:val="000A3A4C"/>
    <w:rsid w:val="000A435D"/>
    <w:rsid w:val="000A43C2"/>
    <w:rsid w:val="000A45E8"/>
    <w:rsid w:val="000A4922"/>
    <w:rsid w:val="000A4C33"/>
    <w:rsid w:val="000A4D0B"/>
    <w:rsid w:val="000A5192"/>
    <w:rsid w:val="000A5261"/>
    <w:rsid w:val="000A5FA5"/>
    <w:rsid w:val="000A64D4"/>
    <w:rsid w:val="000A6974"/>
    <w:rsid w:val="000A70CB"/>
    <w:rsid w:val="000A7164"/>
    <w:rsid w:val="000A75C3"/>
    <w:rsid w:val="000A78FE"/>
    <w:rsid w:val="000A7946"/>
    <w:rsid w:val="000B054E"/>
    <w:rsid w:val="000B0631"/>
    <w:rsid w:val="000B08A2"/>
    <w:rsid w:val="000B0D72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CAE"/>
    <w:rsid w:val="000B7EA8"/>
    <w:rsid w:val="000B7F3D"/>
    <w:rsid w:val="000C009C"/>
    <w:rsid w:val="000C037D"/>
    <w:rsid w:val="000C0551"/>
    <w:rsid w:val="000C08E9"/>
    <w:rsid w:val="000C0B73"/>
    <w:rsid w:val="000C11BF"/>
    <w:rsid w:val="000C1261"/>
    <w:rsid w:val="000C1434"/>
    <w:rsid w:val="000C17A0"/>
    <w:rsid w:val="000C17A3"/>
    <w:rsid w:val="000C1C6C"/>
    <w:rsid w:val="000C1D2B"/>
    <w:rsid w:val="000C260D"/>
    <w:rsid w:val="000C2777"/>
    <w:rsid w:val="000C2855"/>
    <w:rsid w:val="000C2965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C3C"/>
    <w:rsid w:val="000D4EA8"/>
    <w:rsid w:val="000D56FA"/>
    <w:rsid w:val="000D57C0"/>
    <w:rsid w:val="000D5891"/>
    <w:rsid w:val="000D5970"/>
    <w:rsid w:val="000D5BBA"/>
    <w:rsid w:val="000D5EB2"/>
    <w:rsid w:val="000D6438"/>
    <w:rsid w:val="000D680A"/>
    <w:rsid w:val="000D69DF"/>
    <w:rsid w:val="000D6B87"/>
    <w:rsid w:val="000D6D1F"/>
    <w:rsid w:val="000D6F10"/>
    <w:rsid w:val="000D70DA"/>
    <w:rsid w:val="000D76F6"/>
    <w:rsid w:val="000D7807"/>
    <w:rsid w:val="000D7924"/>
    <w:rsid w:val="000D79B6"/>
    <w:rsid w:val="000D7C6A"/>
    <w:rsid w:val="000E049A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7F"/>
    <w:rsid w:val="000E4DF1"/>
    <w:rsid w:val="000E5349"/>
    <w:rsid w:val="000E565C"/>
    <w:rsid w:val="000E5B2F"/>
    <w:rsid w:val="000E5CB4"/>
    <w:rsid w:val="000E5E10"/>
    <w:rsid w:val="000E6117"/>
    <w:rsid w:val="000E6210"/>
    <w:rsid w:val="000E62C4"/>
    <w:rsid w:val="000E66F0"/>
    <w:rsid w:val="000E6AEA"/>
    <w:rsid w:val="000E6AFF"/>
    <w:rsid w:val="000E720A"/>
    <w:rsid w:val="000E73B6"/>
    <w:rsid w:val="000E7425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A50"/>
    <w:rsid w:val="000F3093"/>
    <w:rsid w:val="000F3136"/>
    <w:rsid w:val="000F31BE"/>
    <w:rsid w:val="000F39E1"/>
    <w:rsid w:val="000F3AD1"/>
    <w:rsid w:val="000F3D1D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497"/>
    <w:rsid w:val="000F7A31"/>
    <w:rsid w:val="000F7BC6"/>
    <w:rsid w:val="000F7C1F"/>
    <w:rsid w:val="000F7C52"/>
    <w:rsid w:val="000F7DB9"/>
    <w:rsid w:val="001000D4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B28"/>
    <w:rsid w:val="00105C87"/>
    <w:rsid w:val="00105EA8"/>
    <w:rsid w:val="00105F1A"/>
    <w:rsid w:val="0010664E"/>
    <w:rsid w:val="001067C2"/>
    <w:rsid w:val="00106883"/>
    <w:rsid w:val="001070AA"/>
    <w:rsid w:val="00107118"/>
    <w:rsid w:val="001073C6"/>
    <w:rsid w:val="00107541"/>
    <w:rsid w:val="001101F3"/>
    <w:rsid w:val="00110253"/>
    <w:rsid w:val="001103BB"/>
    <w:rsid w:val="0011062F"/>
    <w:rsid w:val="00110956"/>
    <w:rsid w:val="00110BE3"/>
    <w:rsid w:val="00110D4A"/>
    <w:rsid w:val="00110F3B"/>
    <w:rsid w:val="00110F57"/>
    <w:rsid w:val="00111416"/>
    <w:rsid w:val="00111614"/>
    <w:rsid w:val="0011197B"/>
    <w:rsid w:val="00111B28"/>
    <w:rsid w:val="00111E90"/>
    <w:rsid w:val="00111F09"/>
    <w:rsid w:val="00112411"/>
    <w:rsid w:val="001124CD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75F"/>
    <w:rsid w:val="00130F28"/>
    <w:rsid w:val="00130FBC"/>
    <w:rsid w:val="00130FF9"/>
    <w:rsid w:val="0013101C"/>
    <w:rsid w:val="001313BB"/>
    <w:rsid w:val="00131E2C"/>
    <w:rsid w:val="001324D5"/>
    <w:rsid w:val="001326A6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04"/>
    <w:rsid w:val="001411B7"/>
    <w:rsid w:val="00141557"/>
    <w:rsid w:val="001416E5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7A"/>
    <w:rsid w:val="00143F59"/>
    <w:rsid w:val="0014423D"/>
    <w:rsid w:val="00144504"/>
    <w:rsid w:val="00144508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C1"/>
    <w:rsid w:val="001542B4"/>
    <w:rsid w:val="00154B5C"/>
    <w:rsid w:val="00154C47"/>
    <w:rsid w:val="0015535B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89"/>
    <w:rsid w:val="00157A0A"/>
    <w:rsid w:val="00157E82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293"/>
    <w:rsid w:val="001706FA"/>
    <w:rsid w:val="00170855"/>
    <w:rsid w:val="00170D3B"/>
    <w:rsid w:val="0017111F"/>
    <w:rsid w:val="00171139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CEB"/>
    <w:rsid w:val="00177F84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6B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9051A"/>
    <w:rsid w:val="00190598"/>
    <w:rsid w:val="00190676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5C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ADB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2C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BA2"/>
    <w:rsid w:val="001B4DBB"/>
    <w:rsid w:val="001B594F"/>
    <w:rsid w:val="001B5EC8"/>
    <w:rsid w:val="001B62FE"/>
    <w:rsid w:val="001B6373"/>
    <w:rsid w:val="001B6856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319"/>
    <w:rsid w:val="001C0619"/>
    <w:rsid w:val="001C0AF4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D61"/>
    <w:rsid w:val="001C2F8C"/>
    <w:rsid w:val="001C3525"/>
    <w:rsid w:val="001C3769"/>
    <w:rsid w:val="001C3B3F"/>
    <w:rsid w:val="001C3D06"/>
    <w:rsid w:val="001C3D21"/>
    <w:rsid w:val="001C3F64"/>
    <w:rsid w:val="001C49BC"/>
    <w:rsid w:val="001C4FBC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B04"/>
    <w:rsid w:val="001D1C62"/>
    <w:rsid w:val="001D2017"/>
    <w:rsid w:val="001D213E"/>
    <w:rsid w:val="001D2186"/>
    <w:rsid w:val="001D21CA"/>
    <w:rsid w:val="001D25E4"/>
    <w:rsid w:val="001D29BC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85D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C2D"/>
    <w:rsid w:val="001E0C99"/>
    <w:rsid w:val="001E0CA6"/>
    <w:rsid w:val="001E0DDD"/>
    <w:rsid w:val="001E0FC0"/>
    <w:rsid w:val="001E168C"/>
    <w:rsid w:val="001E18B3"/>
    <w:rsid w:val="001E19C6"/>
    <w:rsid w:val="001E1B56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731"/>
    <w:rsid w:val="001E3A0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815"/>
    <w:rsid w:val="001E7825"/>
    <w:rsid w:val="001E797D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E2D"/>
    <w:rsid w:val="0020017B"/>
    <w:rsid w:val="002001B7"/>
    <w:rsid w:val="00200763"/>
    <w:rsid w:val="00200B54"/>
    <w:rsid w:val="00200C31"/>
    <w:rsid w:val="00200DF3"/>
    <w:rsid w:val="00200F14"/>
    <w:rsid w:val="0020143E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65B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DD8"/>
    <w:rsid w:val="00224E19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300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311"/>
    <w:rsid w:val="00235491"/>
    <w:rsid w:val="002355BC"/>
    <w:rsid w:val="00235903"/>
    <w:rsid w:val="00235D2A"/>
    <w:rsid w:val="00235EED"/>
    <w:rsid w:val="0023640F"/>
    <w:rsid w:val="002365DF"/>
    <w:rsid w:val="00236F53"/>
    <w:rsid w:val="0023794F"/>
    <w:rsid w:val="00237A39"/>
    <w:rsid w:val="00237EBC"/>
    <w:rsid w:val="00237EF0"/>
    <w:rsid w:val="0024004C"/>
    <w:rsid w:val="00240062"/>
    <w:rsid w:val="002401AC"/>
    <w:rsid w:val="002403CB"/>
    <w:rsid w:val="00240426"/>
    <w:rsid w:val="00240564"/>
    <w:rsid w:val="002406F3"/>
    <w:rsid w:val="0024074F"/>
    <w:rsid w:val="00240BF2"/>
    <w:rsid w:val="00240D33"/>
    <w:rsid w:val="00240F21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8C2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3D8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32B"/>
    <w:rsid w:val="00260C86"/>
    <w:rsid w:val="00260EAA"/>
    <w:rsid w:val="00261431"/>
    <w:rsid w:val="0026183B"/>
    <w:rsid w:val="00261DB6"/>
    <w:rsid w:val="002623C2"/>
    <w:rsid w:val="0026241D"/>
    <w:rsid w:val="002629F1"/>
    <w:rsid w:val="00262A0C"/>
    <w:rsid w:val="00262FB4"/>
    <w:rsid w:val="00263117"/>
    <w:rsid w:val="00263274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7064"/>
    <w:rsid w:val="00277125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4580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D28"/>
    <w:rsid w:val="002B3078"/>
    <w:rsid w:val="002B3107"/>
    <w:rsid w:val="002B31DA"/>
    <w:rsid w:val="002B33EF"/>
    <w:rsid w:val="002B35A5"/>
    <w:rsid w:val="002B3DD9"/>
    <w:rsid w:val="002B3F9C"/>
    <w:rsid w:val="002B408C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2A3"/>
    <w:rsid w:val="002B7A60"/>
    <w:rsid w:val="002B7D94"/>
    <w:rsid w:val="002C2031"/>
    <w:rsid w:val="002C2422"/>
    <w:rsid w:val="002C2748"/>
    <w:rsid w:val="002C284C"/>
    <w:rsid w:val="002C2BA0"/>
    <w:rsid w:val="002C2CEB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AE7"/>
    <w:rsid w:val="002E0EFA"/>
    <w:rsid w:val="002E11F7"/>
    <w:rsid w:val="002E1433"/>
    <w:rsid w:val="002E1489"/>
    <w:rsid w:val="002E1891"/>
    <w:rsid w:val="002E2174"/>
    <w:rsid w:val="002E25C1"/>
    <w:rsid w:val="002E26A8"/>
    <w:rsid w:val="002E297C"/>
    <w:rsid w:val="002E2A9E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F00D4"/>
    <w:rsid w:val="002F02D7"/>
    <w:rsid w:val="002F030B"/>
    <w:rsid w:val="002F0999"/>
    <w:rsid w:val="002F0B4E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62C"/>
    <w:rsid w:val="002F4A08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A5E"/>
    <w:rsid w:val="00301CC6"/>
    <w:rsid w:val="00301EB1"/>
    <w:rsid w:val="003020DB"/>
    <w:rsid w:val="003021AC"/>
    <w:rsid w:val="00302411"/>
    <w:rsid w:val="00302738"/>
    <w:rsid w:val="00302F4B"/>
    <w:rsid w:val="00303067"/>
    <w:rsid w:val="0030341D"/>
    <w:rsid w:val="0030393F"/>
    <w:rsid w:val="00303B8E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E4"/>
    <w:rsid w:val="003105A9"/>
    <w:rsid w:val="0031083D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9E8"/>
    <w:rsid w:val="00312AFD"/>
    <w:rsid w:val="00312D02"/>
    <w:rsid w:val="00312F2D"/>
    <w:rsid w:val="00313134"/>
    <w:rsid w:val="0031368E"/>
    <w:rsid w:val="00313888"/>
    <w:rsid w:val="003138D3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200EE"/>
    <w:rsid w:val="003205BD"/>
    <w:rsid w:val="003205BF"/>
    <w:rsid w:val="0032065D"/>
    <w:rsid w:val="00320B7D"/>
    <w:rsid w:val="00320D7E"/>
    <w:rsid w:val="00320F8D"/>
    <w:rsid w:val="00320FA8"/>
    <w:rsid w:val="003214F0"/>
    <w:rsid w:val="003215BF"/>
    <w:rsid w:val="00321934"/>
    <w:rsid w:val="00321995"/>
    <w:rsid w:val="00321B17"/>
    <w:rsid w:val="00321DBC"/>
    <w:rsid w:val="00321FC8"/>
    <w:rsid w:val="00322040"/>
    <w:rsid w:val="0032220C"/>
    <w:rsid w:val="003228B3"/>
    <w:rsid w:val="00322B7A"/>
    <w:rsid w:val="00322D32"/>
    <w:rsid w:val="00323012"/>
    <w:rsid w:val="003235E5"/>
    <w:rsid w:val="00323CD4"/>
    <w:rsid w:val="00323EE8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AAE"/>
    <w:rsid w:val="00330B25"/>
    <w:rsid w:val="00330C19"/>
    <w:rsid w:val="00330D56"/>
    <w:rsid w:val="003311F9"/>
    <w:rsid w:val="00331213"/>
    <w:rsid w:val="003316E3"/>
    <w:rsid w:val="003317EA"/>
    <w:rsid w:val="003318AF"/>
    <w:rsid w:val="00331AA0"/>
    <w:rsid w:val="00331AE5"/>
    <w:rsid w:val="00331B92"/>
    <w:rsid w:val="00331D3E"/>
    <w:rsid w:val="00331F66"/>
    <w:rsid w:val="003324D0"/>
    <w:rsid w:val="003328E2"/>
    <w:rsid w:val="00332B2B"/>
    <w:rsid w:val="003336E9"/>
    <w:rsid w:val="00333996"/>
    <w:rsid w:val="00333BBB"/>
    <w:rsid w:val="00333CF5"/>
    <w:rsid w:val="00333D08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C62"/>
    <w:rsid w:val="0034272A"/>
    <w:rsid w:val="0034299D"/>
    <w:rsid w:val="00342EC7"/>
    <w:rsid w:val="00342F4E"/>
    <w:rsid w:val="0034318E"/>
    <w:rsid w:val="0034369A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797"/>
    <w:rsid w:val="00350958"/>
    <w:rsid w:val="00350BFB"/>
    <w:rsid w:val="00350F11"/>
    <w:rsid w:val="0035126C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708"/>
    <w:rsid w:val="0035711B"/>
    <w:rsid w:val="003572DB"/>
    <w:rsid w:val="0035765A"/>
    <w:rsid w:val="003577C0"/>
    <w:rsid w:val="003577D4"/>
    <w:rsid w:val="00357E6C"/>
    <w:rsid w:val="00357E75"/>
    <w:rsid w:val="00357ED5"/>
    <w:rsid w:val="00357F84"/>
    <w:rsid w:val="003603A5"/>
    <w:rsid w:val="0036128C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C01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6CA"/>
    <w:rsid w:val="003657B8"/>
    <w:rsid w:val="00365AB9"/>
    <w:rsid w:val="00365BB7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2BA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311E"/>
    <w:rsid w:val="00373ABD"/>
    <w:rsid w:val="00373DD4"/>
    <w:rsid w:val="0037441E"/>
    <w:rsid w:val="003745F0"/>
    <w:rsid w:val="0037465A"/>
    <w:rsid w:val="003747D0"/>
    <w:rsid w:val="003748DE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3B2"/>
    <w:rsid w:val="00376679"/>
    <w:rsid w:val="00376CCD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4D7"/>
    <w:rsid w:val="003816E3"/>
    <w:rsid w:val="00381988"/>
    <w:rsid w:val="00381F12"/>
    <w:rsid w:val="0038215B"/>
    <w:rsid w:val="00382700"/>
    <w:rsid w:val="003827F9"/>
    <w:rsid w:val="00382E54"/>
    <w:rsid w:val="00382EC1"/>
    <w:rsid w:val="00383068"/>
    <w:rsid w:val="003831CE"/>
    <w:rsid w:val="0038381D"/>
    <w:rsid w:val="00383BA2"/>
    <w:rsid w:val="00383CEC"/>
    <w:rsid w:val="00383FB7"/>
    <w:rsid w:val="00384775"/>
    <w:rsid w:val="00384E4C"/>
    <w:rsid w:val="00384E8C"/>
    <w:rsid w:val="00384EE1"/>
    <w:rsid w:val="0038609B"/>
    <w:rsid w:val="003862AA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703"/>
    <w:rsid w:val="00394D10"/>
    <w:rsid w:val="00395250"/>
    <w:rsid w:val="003953A8"/>
    <w:rsid w:val="0039542C"/>
    <w:rsid w:val="003954C7"/>
    <w:rsid w:val="00395733"/>
    <w:rsid w:val="003957D3"/>
    <w:rsid w:val="003958EE"/>
    <w:rsid w:val="00395BC7"/>
    <w:rsid w:val="00396341"/>
    <w:rsid w:val="00396CB4"/>
    <w:rsid w:val="00396D2E"/>
    <w:rsid w:val="00397291"/>
    <w:rsid w:val="00397473"/>
    <w:rsid w:val="003976CC"/>
    <w:rsid w:val="00397AF7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A77"/>
    <w:rsid w:val="003A3EA2"/>
    <w:rsid w:val="003A3FD2"/>
    <w:rsid w:val="003A440C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31A4"/>
    <w:rsid w:val="003B35C4"/>
    <w:rsid w:val="003B3B48"/>
    <w:rsid w:val="003B4252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08B"/>
    <w:rsid w:val="003C6279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6D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CAB"/>
    <w:rsid w:val="003D2DA8"/>
    <w:rsid w:val="003D2DB4"/>
    <w:rsid w:val="003D3007"/>
    <w:rsid w:val="003D303D"/>
    <w:rsid w:val="003D333C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7536"/>
    <w:rsid w:val="003D76CE"/>
    <w:rsid w:val="003D7C8E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3020"/>
    <w:rsid w:val="003E33F2"/>
    <w:rsid w:val="003E35FD"/>
    <w:rsid w:val="003E3919"/>
    <w:rsid w:val="003E3C26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A9D"/>
    <w:rsid w:val="003F5D31"/>
    <w:rsid w:val="003F6305"/>
    <w:rsid w:val="003F6486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435"/>
    <w:rsid w:val="00404A52"/>
    <w:rsid w:val="0040515F"/>
    <w:rsid w:val="00405491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C99"/>
    <w:rsid w:val="00411FE5"/>
    <w:rsid w:val="00412018"/>
    <w:rsid w:val="0041205C"/>
    <w:rsid w:val="00412B6F"/>
    <w:rsid w:val="0041307B"/>
    <w:rsid w:val="004131DE"/>
    <w:rsid w:val="00413468"/>
    <w:rsid w:val="00413561"/>
    <w:rsid w:val="00413A8B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0A"/>
    <w:rsid w:val="00417CD6"/>
    <w:rsid w:val="004201B2"/>
    <w:rsid w:val="0042036F"/>
    <w:rsid w:val="004204CB"/>
    <w:rsid w:val="0042060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1054"/>
    <w:rsid w:val="00431237"/>
    <w:rsid w:val="004319B5"/>
    <w:rsid w:val="00431EDE"/>
    <w:rsid w:val="00431F34"/>
    <w:rsid w:val="0043262A"/>
    <w:rsid w:val="00432A01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5FBF"/>
    <w:rsid w:val="00436168"/>
    <w:rsid w:val="00436224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23D"/>
    <w:rsid w:val="004477AD"/>
    <w:rsid w:val="0044787F"/>
    <w:rsid w:val="00447F89"/>
    <w:rsid w:val="00450236"/>
    <w:rsid w:val="0045041F"/>
    <w:rsid w:val="0045077B"/>
    <w:rsid w:val="00450C00"/>
    <w:rsid w:val="00450EE7"/>
    <w:rsid w:val="004512D4"/>
    <w:rsid w:val="004513BF"/>
    <w:rsid w:val="00451460"/>
    <w:rsid w:val="0045166E"/>
    <w:rsid w:val="00451E38"/>
    <w:rsid w:val="00452071"/>
    <w:rsid w:val="004521B0"/>
    <w:rsid w:val="00452636"/>
    <w:rsid w:val="0045264A"/>
    <w:rsid w:val="004528DB"/>
    <w:rsid w:val="0045291C"/>
    <w:rsid w:val="00452D61"/>
    <w:rsid w:val="00452E79"/>
    <w:rsid w:val="00453385"/>
    <w:rsid w:val="0045399F"/>
    <w:rsid w:val="00453FC4"/>
    <w:rsid w:val="0045435A"/>
    <w:rsid w:val="0045436A"/>
    <w:rsid w:val="004549F6"/>
    <w:rsid w:val="00454FFC"/>
    <w:rsid w:val="004551BF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14"/>
    <w:rsid w:val="00464A7F"/>
    <w:rsid w:val="00464B7A"/>
    <w:rsid w:val="00464F7D"/>
    <w:rsid w:val="00465490"/>
    <w:rsid w:val="004657B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2D1C"/>
    <w:rsid w:val="0047352F"/>
    <w:rsid w:val="004736AD"/>
    <w:rsid w:val="00473734"/>
    <w:rsid w:val="0047407A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2D2"/>
    <w:rsid w:val="0048351D"/>
    <w:rsid w:val="00483A41"/>
    <w:rsid w:val="00483B37"/>
    <w:rsid w:val="00483CD5"/>
    <w:rsid w:val="00483D71"/>
    <w:rsid w:val="004843D4"/>
    <w:rsid w:val="0048484F"/>
    <w:rsid w:val="00484C3D"/>
    <w:rsid w:val="00484EF3"/>
    <w:rsid w:val="00484F6C"/>
    <w:rsid w:val="00485023"/>
    <w:rsid w:val="004851CE"/>
    <w:rsid w:val="00485256"/>
    <w:rsid w:val="00485486"/>
    <w:rsid w:val="00485A8C"/>
    <w:rsid w:val="00485CA6"/>
    <w:rsid w:val="00485E22"/>
    <w:rsid w:val="00485E50"/>
    <w:rsid w:val="004862A7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6E"/>
    <w:rsid w:val="00487A31"/>
    <w:rsid w:val="00487A72"/>
    <w:rsid w:val="00487B08"/>
    <w:rsid w:val="0049001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E8A"/>
    <w:rsid w:val="004B5144"/>
    <w:rsid w:val="004B526A"/>
    <w:rsid w:val="004B5299"/>
    <w:rsid w:val="004B5555"/>
    <w:rsid w:val="004B5630"/>
    <w:rsid w:val="004B5756"/>
    <w:rsid w:val="004B6924"/>
    <w:rsid w:val="004B6992"/>
    <w:rsid w:val="004B6F2C"/>
    <w:rsid w:val="004B6FCD"/>
    <w:rsid w:val="004B72E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1EA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108A"/>
    <w:rsid w:val="004D1102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E9"/>
    <w:rsid w:val="004D544B"/>
    <w:rsid w:val="004D5766"/>
    <w:rsid w:val="004D59F1"/>
    <w:rsid w:val="004D59FC"/>
    <w:rsid w:val="004D5DCF"/>
    <w:rsid w:val="004D5E26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7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E5B"/>
    <w:rsid w:val="00502514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A93"/>
    <w:rsid w:val="00505BC9"/>
    <w:rsid w:val="00505C2B"/>
    <w:rsid w:val="0050628F"/>
    <w:rsid w:val="005064B6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EA"/>
    <w:rsid w:val="005263A6"/>
    <w:rsid w:val="00526479"/>
    <w:rsid w:val="00526873"/>
    <w:rsid w:val="0052692C"/>
    <w:rsid w:val="00526D0D"/>
    <w:rsid w:val="00527091"/>
    <w:rsid w:val="005272DF"/>
    <w:rsid w:val="005274E5"/>
    <w:rsid w:val="0052766D"/>
    <w:rsid w:val="0053089E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C"/>
    <w:rsid w:val="0053418D"/>
    <w:rsid w:val="0053447D"/>
    <w:rsid w:val="00534718"/>
    <w:rsid w:val="005349B8"/>
    <w:rsid w:val="00535064"/>
    <w:rsid w:val="00535383"/>
    <w:rsid w:val="00535455"/>
    <w:rsid w:val="005356AC"/>
    <w:rsid w:val="0053573A"/>
    <w:rsid w:val="00535B8F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E7E"/>
    <w:rsid w:val="00537F5A"/>
    <w:rsid w:val="0054001E"/>
    <w:rsid w:val="005400EA"/>
    <w:rsid w:val="0054066E"/>
    <w:rsid w:val="00540A5D"/>
    <w:rsid w:val="00540AF2"/>
    <w:rsid w:val="00540CE9"/>
    <w:rsid w:val="00540F18"/>
    <w:rsid w:val="0054110C"/>
    <w:rsid w:val="00541200"/>
    <w:rsid w:val="00541241"/>
    <w:rsid w:val="00541299"/>
    <w:rsid w:val="005414EE"/>
    <w:rsid w:val="00541963"/>
    <w:rsid w:val="00541D82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B81"/>
    <w:rsid w:val="00551DA4"/>
    <w:rsid w:val="00551E40"/>
    <w:rsid w:val="0055263B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CDF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4A4"/>
    <w:rsid w:val="0056564B"/>
    <w:rsid w:val="00565D95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890"/>
    <w:rsid w:val="0058191D"/>
    <w:rsid w:val="00581C9B"/>
    <w:rsid w:val="00581D3E"/>
    <w:rsid w:val="005825CF"/>
    <w:rsid w:val="00582641"/>
    <w:rsid w:val="00582671"/>
    <w:rsid w:val="005827CA"/>
    <w:rsid w:val="00582A5D"/>
    <w:rsid w:val="00583624"/>
    <w:rsid w:val="0058385F"/>
    <w:rsid w:val="005841F9"/>
    <w:rsid w:val="00584634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E37"/>
    <w:rsid w:val="00591221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2FD"/>
    <w:rsid w:val="005A3B1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FE"/>
    <w:rsid w:val="005A5BF4"/>
    <w:rsid w:val="005A5F7A"/>
    <w:rsid w:val="005A6156"/>
    <w:rsid w:val="005A6353"/>
    <w:rsid w:val="005A6609"/>
    <w:rsid w:val="005A6670"/>
    <w:rsid w:val="005A6BF9"/>
    <w:rsid w:val="005A736E"/>
    <w:rsid w:val="005A74D3"/>
    <w:rsid w:val="005A75BA"/>
    <w:rsid w:val="005A76D6"/>
    <w:rsid w:val="005A7942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989"/>
    <w:rsid w:val="005B236D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C8C"/>
    <w:rsid w:val="005C2F52"/>
    <w:rsid w:val="005C3162"/>
    <w:rsid w:val="005C34D0"/>
    <w:rsid w:val="005C3A4F"/>
    <w:rsid w:val="005C3ABF"/>
    <w:rsid w:val="005C3E3B"/>
    <w:rsid w:val="005C40AC"/>
    <w:rsid w:val="005C41CC"/>
    <w:rsid w:val="005C4443"/>
    <w:rsid w:val="005C44CB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166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7B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ED8"/>
    <w:rsid w:val="005E5F2A"/>
    <w:rsid w:val="005E6122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1083"/>
    <w:rsid w:val="005F174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850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42C"/>
    <w:rsid w:val="00614C29"/>
    <w:rsid w:val="00614F1E"/>
    <w:rsid w:val="00615890"/>
    <w:rsid w:val="00615B5C"/>
    <w:rsid w:val="00615B8A"/>
    <w:rsid w:val="00615E91"/>
    <w:rsid w:val="00615EAB"/>
    <w:rsid w:val="0061629D"/>
    <w:rsid w:val="0061651E"/>
    <w:rsid w:val="006167C5"/>
    <w:rsid w:val="006167F7"/>
    <w:rsid w:val="00616D63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33"/>
    <w:rsid w:val="0062059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B8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474"/>
    <w:rsid w:val="00636488"/>
    <w:rsid w:val="006364ED"/>
    <w:rsid w:val="00636AAC"/>
    <w:rsid w:val="00637350"/>
    <w:rsid w:val="0063749E"/>
    <w:rsid w:val="00637567"/>
    <w:rsid w:val="0063768B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5E8E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29F"/>
    <w:rsid w:val="0065346C"/>
    <w:rsid w:val="00653937"/>
    <w:rsid w:val="00653D18"/>
    <w:rsid w:val="00653FF8"/>
    <w:rsid w:val="0065409E"/>
    <w:rsid w:val="00654236"/>
    <w:rsid w:val="0065444E"/>
    <w:rsid w:val="00654D0A"/>
    <w:rsid w:val="00654D90"/>
    <w:rsid w:val="006557AB"/>
    <w:rsid w:val="00655CD1"/>
    <w:rsid w:val="00655F52"/>
    <w:rsid w:val="0065631D"/>
    <w:rsid w:val="00656993"/>
    <w:rsid w:val="006570B5"/>
    <w:rsid w:val="006570C7"/>
    <w:rsid w:val="006571B0"/>
    <w:rsid w:val="006572A2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99A"/>
    <w:rsid w:val="00667AD0"/>
    <w:rsid w:val="00667DE6"/>
    <w:rsid w:val="006701EA"/>
    <w:rsid w:val="00670925"/>
    <w:rsid w:val="00670B6E"/>
    <w:rsid w:val="00670DE3"/>
    <w:rsid w:val="00671714"/>
    <w:rsid w:val="00671876"/>
    <w:rsid w:val="00671951"/>
    <w:rsid w:val="00671B42"/>
    <w:rsid w:val="006722D3"/>
    <w:rsid w:val="00672716"/>
    <w:rsid w:val="00672CAD"/>
    <w:rsid w:val="00673123"/>
    <w:rsid w:val="0067365E"/>
    <w:rsid w:val="00673871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8C1"/>
    <w:rsid w:val="00677B36"/>
    <w:rsid w:val="00677D91"/>
    <w:rsid w:val="00677DE4"/>
    <w:rsid w:val="00680119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DC"/>
    <w:rsid w:val="00690B8B"/>
    <w:rsid w:val="006910FA"/>
    <w:rsid w:val="006918E2"/>
    <w:rsid w:val="006922E6"/>
    <w:rsid w:val="00692582"/>
    <w:rsid w:val="00692781"/>
    <w:rsid w:val="00692A4D"/>
    <w:rsid w:val="00692D6E"/>
    <w:rsid w:val="00693E53"/>
    <w:rsid w:val="00694245"/>
    <w:rsid w:val="00694346"/>
    <w:rsid w:val="006949F1"/>
    <w:rsid w:val="00694E62"/>
    <w:rsid w:val="0069504E"/>
    <w:rsid w:val="00695F90"/>
    <w:rsid w:val="006962A9"/>
    <w:rsid w:val="00696627"/>
    <w:rsid w:val="0069695D"/>
    <w:rsid w:val="00696AED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DE0"/>
    <w:rsid w:val="006A7F17"/>
    <w:rsid w:val="006B00FC"/>
    <w:rsid w:val="006B04EF"/>
    <w:rsid w:val="006B057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985"/>
    <w:rsid w:val="006B6ACB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6DD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19"/>
    <w:rsid w:val="006C3571"/>
    <w:rsid w:val="006C3597"/>
    <w:rsid w:val="006C382C"/>
    <w:rsid w:val="006C3E8F"/>
    <w:rsid w:val="006C3F7A"/>
    <w:rsid w:val="006C447E"/>
    <w:rsid w:val="006C4A2D"/>
    <w:rsid w:val="006C4A3C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B95"/>
    <w:rsid w:val="006D0CCC"/>
    <w:rsid w:val="006D0CDD"/>
    <w:rsid w:val="006D107C"/>
    <w:rsid w:val="006D108A"/>
    <w:rsid w:val="006D13ED"/>
    <w:rsid w:val="006D14E8"/>
    <w:rsid w:val="006D15FE"/>
    <w:rsid w:val="006D1712"/>
    <w:rsid w:val="006D199F"/>
    <w:rsid w:val="006D1C4E"/>
    <w:rsid w:val="006D2137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8C7"/>
    <w:rsid w:val="006D4D1A"/>
    <w:rsid w:val="006D4DA4"/>
    <w:rsid w:val="006D4E5C"/>
    <w:rsid w:val="006D4E82"/>
    <w:rsid w:val="006D545A"/>
    <w:rsid w:val="006D56A9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F2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18D"/>
    <w:rsid w:val="006F1B07"/>
    <w:rsid w:val="006F2041"/>
    <w:rsid w:val="006F2147"/>
    <w:rsid w:val="006F214C"/>
    <w:rsid w:val="006F22F9"/>
    <w:rsid w:val="006F25F5"/>
    <w:rsid w:val="006F26AE"/>
    <w:rsid w:val="006F26B4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4DF5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25"/>
    <w:rsid w:val="0070526B"/>
    <w:rsid w:val="00705455"/>
    <w:rsid w:val="0070622E"/>
    <w:rsid w:val="00706AB7"/>
    <w:rsid w:val="007070A9"/>
    <w:rsid w:val="007070D3"/>
    <w:rsid w:val="007078FC"/>
    <w:rsid w:val="00710725"/>
    <w:rsid w:val="007109BF"/>
    <w:rsid w:val="00710AB0"/>
    <w:rsid w:val="00710FE0"/>
    <w:rsid w:val="00711252"/>
    <w:rsid w:val="00711796"/>
    <w:rsid w:val="00711806"/>
    <w:rsid w:val="0071195A"/>
    <w:rsid w:val="0071277C"/>
    <w:rsid w:val="007127B7"/>
    <w:rsid w:val="00712A9E"/>
    <w:rsid w:val="00712F4F"/>
    <w:rsid w:val="00712F98"/>
    <w:rsid w:val="00713929"/>
    <w:rsid w:val="0071411B"/>
    <w:rsid w:val="00714161"/>
    <w:rsid w:val="007141E5"/>
    <w:rsid w:val="007143A1"/>
    <w:rsid w:val="007143D1"/>
    <w:rsid w:val="00714A37"/>
    <w:rsid w:val="00714DB3"/>
    <w:rsid w:val="00714DD5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816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F8E"/>
    <w:rsid w:val="00725058"/>
    <w:rsid w:val="0072505F"/>
    <w:rsid w:val="00725126"/>
    <w:rsid w:val="0072552B"/>
    <w:rsid w:val="00725AA7"/>
    <w:rsid w:val="00725B25"/>
    <w:rsid w:val="00725CCC"/>
    <w:rsid w:val="0072608A"/>
    <w:rsid w:val="007261A0"/>
    <w:rsid w:val="007266A1"/>
    <w:rsid w:val="00726874"/>
    <w:rsid w:val="00726A22"/>
    <w:rsid w:val="00726AF2"/>
    <w:rsid w:val="00726DBB"/>
    <w:rsid w:val="00727910"/>
    <w:rsid w:val="00727BD8"/>
    <w:rsid w:val="00730710"/>
    <w:rsid w:val="0073075C"/>
    <w:rsid w:val="00730C70"/>
    <w:rsid w:val="00730CC7"/>
    <w:rsid w:val="00730F1C"/>
    <w:rsid w:val="007312C4"/>
    <w:rsid w:val="00731556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1EDE"/>
    <w:rsid w:val="00742179"/>
    <w:rsid w:val="00742E88"/>
    <w:rsid w:val="0074301B"/>
    <w:rsid w:val="007433E4"/>
    <w:rsid w:val="0074347D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776"/>
    <w:rsid w:val="007528E7"/>
    <w:rsid w:val="00752931"/>
    <w:rsid w:val="0075296A"/>
    <w:rsid w:val="007529A6"/>
    <w:rsid w:val="00752A35"/>
    <w:rsid w:val="00752FD5"/>
    <w:rsid w:val="00753580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9D3"/>
    <w:rsid w:val="00766E67"/>
    <w:rsid w:val="00767138"/>
    <w:rsid w:val="0076715D"/>
    <w:rsid w:val="007673D0"/>
    <w:rsid w:val="007674CB"/>
    <w:rsid w:val="00767552"/>
    <w:rsid w:val="0076757B"/>
    <w:rsid w:val="00767F05"/>
    <w:rsid w:val="00770674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F31"/>
    <w:rsid w:val="007840FA"/>
    <w:rsid w:val="00784582"/>
    <w:rsid w:val="007849DC"/>
    <w:rsid w:val="00784E6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597"/>
    <w:rsid w:val="00793999"/>
    <w:rsid w:val="00793E91"/>
    <w:rsid w:val="00794A4B"/>
    <w:rsid w:val="00795411"/>
    <w:rsid w:val="007954CB"/>
    <w:rsid w:val="0079593A"/>
    <w:rsid w:val="00795FFE"/>
    <w:rsid w:val="007961A9"/>
    <w:rsid w:val="00796506"/>
    <w:rsid w:val="007977F8"/>
    <w:rsid w:val="00797D16"/>
    <w:rsid w:val="007A003A"/>
    <w:rsid w:val="007A02E3"/>
    <w:rsid w:val="007A0939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5C3"/>
    <w:rsid w:val="007A6654"/>
    <w:rsid w:val="007A6BA7"/>
    <w:rsid w:val="007A6BB4"/>
    <w:rsid w:val="007A701C"/>
    <w:rsid w:val="007A7156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4C59"/>
    <w:rsid w:val="007B4C5C"/>
    <w:rsid w:val="007B4CDF"/>
    <w:rsid w:val="007B505D"/>
    <w:rsid w:val="007B5375"/>
    <w:rsid w:val="007B54BB"/>
    <w:rsid w:val="007B5E88"/>
    <w:rsid w:val="007B708F"/>
    <w:rsid w:val="007B74B4"/>
    <w:rsid w:val="007B75AA"/>
    <w:rsid w:val="007B75C3"/>
    <w:rsid w:val="007B75F9"/>
    <w:rsid w:val="007B76FC"/>
    <w:rsid w:val="007B7867"/>
    <w:rsid w:val="007B7E0E"/>
    <w:rsid w:val="007C02B1"/>
    <w:rsid w:val="007C036D"/>
    <w:rsid w:val="007C0422"/>
    <w:rsid w:val="007C06A2"/>
    <w:rsid w:val="007C0C22"/>
    <w:rsid w:val="007C1CF0"/>
    <w:rsid w:val="007C1D98"/>
    <w:rsid w:val="007C1DFA"/>
    <w:rsid w:val="007C1FAC"/>
    <w:rsid w:val="007C204F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396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115B"/>
    <w:rsid w:val="007D121D"/>
    <w:rsid w:val="007D13C2"/>
    <w:rsid w:val="007D1801"/>
    <w:rsid w:val="007D1821"/>
    <w:rsid w:val="007D1AE4"/>
    <w:rsid w:val="007D21CB"/>
    <w:rsid w:val="007D2212"/>
    <w:rsid w:val="007D22AB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76B"/>
    <w:rsid w:val="007D39E5"/>
    <w:rsid w:val="007D3CCF"/>
    <w:rsid w:val="007D3CF6"/>
    <w:rsid w:val="007D3D1D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F95"/>
    <w:rsid w:val="007E102E"/>
    <w:rsid w:val="007E1317"/>
    <w:rsid w:val="007E1885"/>
    <w:rsid w:val="007E1C20"/>
    <w:rsid w:val="007E1C69"/>
    <w:rsid w:val="007E1C7D"/>
    <w:rsid w:val="007E206C"/>
    <w:rsid w:val="007E24ED"/>
    <w:rsid w:val="007E2C04"/>
    <w:rsid w:val="007E2E54"/>
    <w:rsid w:val="007E3247"/>
    <w:rsid w:val="007E3310"/>
    <w:rsid w:val="007E332C"/>
    <w:rsid w:val="007E364C"/>
    <w:rsid w:val="007E391D"/>
    <w:rsid w:val="007E3936"/>
    <w:rsid w:val="007E3A79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6AC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C36"/>
    <w:rsid w:val="007F323C"/>
    <w:rsid w:val="007F329F"/>
    <w:rsid w:val="007F337B"/>
    <w:rsid w:val="007F41AF"/>
    <w:rsid w:val="007F4271"/>
    <w:rsid w:val="007F43E1"/>
    <w:rsid w:val="007F44EC"/>
    <w:rsid w:val="007F459F"/>
    <w:rsid w:val="007F4D46"/>
    <w:rsid w:val="007F4ECC"/>
    <w:rsid w:val="007F549A"/>
    <w:rsid w:val="007F5679"/>
    <w:rsid w:val="007F5AD3"/>
    <w:rsid w:val="007F5E5A"/>
    <w:rsid w:val="007F5EE8"/>
    <w:rsid w:val="007F6324"/>
    <w:rsid w:val="007F69A8"/>
    <w:rsid w:val="007F6EF7"/>
    <w:rsid w:val="007F6FCE"/>
    <w:rsid w:val="007F74BA"/>
    <w:rsid w:val="007F74E0"/>
    <w:rsid w:val="007F74F5"/>
    <w:rsid w:val="007F7679"/>
    <w:rsid w:val="007F7769"/>
    <w:rsid w:val="007F78C4"/>
    <w:rsid w:val="007F78D7"/>
    <w:rsid w:val="007F7A94"/>
    <w:rsid w:val="007F7B3C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F6"/>
    <w:rsid w:val="008021D8"/>
    <w:rsid w:val="00802426"/>
    <w:rsid w:val="008027B9"/>
    <w:rsid w:val="00802892"/>
    <w:rsid w:val="008028C7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0CB"/>
    <w:rsid w:val="00807111"/>
    <w:rsid w:val="008073FA"/>
    <w:rsid w:val="0080780E"/>
    <w:rsid w:val="008103BA"/>
    <w:rsid w:val="008107D4"/>
    <w:rsid w:val="00810920"/>
    <w:rsid w:val="00810B23"/>
    <w:rsid w:val="00810BBB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A54"/>
    <w:rsid w:val="00812C7F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05F"/>
    <w:rsid w:val="00817101"/>
    <w:rsid w:val="0081721E"/>
    <w:rsid w:val="00817308"/>
    <w:rsid w:val="008175BE"/>
    <w:rsid w:val="008175E1"/>
    <w:rsid w:val="0081776C"/>
    <w:rsid w:val="00817D13"/>
    <w:rsid w:val="0082022B"/>
    <w:rsid w:val="00820235"/>
    <w:rsid w:val="0082061D"/>
    <w:rsid w:val="00820645"/>
    <w:rsid w:val="00820795"/>
    <w:rsid w:val="00820835"/>
    <w:rsid w:val="008208A5"/>
    <w:rsid w:val="00820AE6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13B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22E"/>
    <w:rsid w:val="00833292"/>
    <w:rsid w:val="00833304"/>
    <w:rsid w:val="0083344D"/>
    <w:rsid w:val="008336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C98"/>
    <w:rsid w:val="00844D55"/>
    <w:rsid w:val="00844FB5"/>
    <w:rsid w:val="00845049"/>
    <w:rsid w:val="0084564E"/>
    <w:rsid w:val="00845BE6"/>
    <w:rsid w:val="00846436"/>
    <w:rsid w:val="008466D5"/>
    <w:rsid w:val="00846A8C"/>
    <w:rsid w:val="00846DAA"/>
    <w:rsid w:val="00846FF8"/>
    <w:rsid w:val="00847288"/>
    <w:rsid w:val="0085009A"/>
    <w:rsid w:val="008502F3"/>
    <w:rsid w:val="00850858"/>
    <w:rsid w:val="00850CA5"/>
    <w:rsid w:val="00850D45"/>
    <w:rsid w:val="00850DED"/>
    <w:rsid w:val="00850E2D"/>
    <w:rsid w:val="00850F15"/>
    <w:rsid w:val="0085131A"/>
    <w:rsid w:val="00851491"/>
    <w:rsid w:val="00851842"/>
    <w:rsid w:val="00851B31"/>
    <w:rsid w:val="00851FA8"/>
    <w:rsid w:val="008522CF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47A3"/>
    <w:rsid w:val="008548E7"/>
    <w:rsid w:val="00854906"/>
    <w:rsid w:val="0085490F"/>
    <w:rsid w:val="00854B0C"/>
    <w:rsid w:val="008559D9"/>
    <w:rsid w:val="00855A46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B5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AE8"/>
    <w:rsid w:val="00871BCD"/>
    <w:rsid w:val="008723F2"/>
    <w:rsid w:val="00872405"/>
    <w:rsid w:val="00872893"/>
    <w:rsid w:val="008728EA"/>
    <w:rsid w:val="00872BB2"/>
    <w:rsid w:val="0087325B"/>
    <w:rsid w:val="008734F2"/>
    <w:rsid w:val="00873520"/>
    <w:rsid w:val="008735AB"/>
    <w:rsid w:val="008735D2"/>
    <w:rsid w:val="008737B0"/>
    <w:rsid w:val="00873833"/>
    <w:rsid w:val="00874AB4"/>
    <w:rsid w:val="00874FF0"/>
    <w:rsid w:val="008752BA"/>
    <w:rsid w:val="00875864"/>
    <w:rsid w:val="00876422"/>
    <w:rsid w:val="008769B0"/>
    <w:rsid w:val="008769BE"/>
    <w:rsid w:val="00876FE3"/>
    <w:rsid w:val="00877121"/>
    <w:rsid w:val="008773EB"/>
    <w:rsid w:val="0087747C"/>
    <w:rsid w:val="008774CA"/>
    <w:rsid w:val="008774F0"/>
    <w:rsid w:val="00877670"/>
    <w:rsid w:val="00877F94"/>
    <w:rsid w:val="0088022B"/>
    <w:rsid w:val="0088029A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B64"/>
    <w:rsid w:val="00884E09"/>
    <w:rsid w:val="0088527C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115A"/>
    <w:rsid w:val="008A1629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31C9"/>
    <w:rsid w:val="008A3B46"/>
    <w:rsid w:val="008A3B50"/>
    <w:rsid w:val="008A3CAC"/>
    <w:rsid w:val="008A3D85"/>
    <w:rsid w:val="008A3DF3"/>
    <w:rsid w:val="008A4276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9E4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F24"/>
    <w:rsid w:val="008B6289"/>
    <w:rsid w:val="008B6359"/>
    <w:rsid w:val="008B6413"/>
    <w:rsid w:val="008B6C3E"/>
    <w:rsid w:val="008B6DEE"/>
    <w:rsid w:val="008B70A1"/>
    <w:rsid w:val="008B73D8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6BC"/>
    <w:rsid w:val="008C291F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378"/>
    <w:rsid w:val="008C43AD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54B"/>
    <w:rsid w:val="008D25CB"/>
    <w:rsid w:val="008D29C4"/>
    <w:rsid w:val="008D2AA2"/>
    <w:rsid w:val="008D2E96"/>
    <w:rsid w:val="008D3436"/>
    <w:rsid w:val="008D3905"/>
    <w:rsid w:val="008D3E55"/>
    <w:rsid w:val="008D4863"/>
    <w:rsid w:val="008D48B6"/>
    <w:rsid w:val="008D49AA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863"/>
    <w:rsid w:val="008D7936"/>
    <w:rsid w:val="008D7990"/>
    <w:rsid w:val="008D7A81"/>
    <w:rsid w:val="008D7CB2"/>
    <w:rsid w:val="008E1097"/>
    <w:rsid w:val="008E12EB"/>
    <w:rsid w:val="008E15DE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8C5"/>
    <w:rsid w:val="008E4259"/>
    <w:rsid w:val="008E4498"/>
    <w:rsid w:val="008E44EE"/>
    <w:rsid w:val="008E4A2F"/>
    <w:rsid w:val="008E4B53"/>
    <w:rsid w:val="008E4DF4"/>
    <w:rsid w:val="008E59CB"/>
    <w:rsid w:val="008E5C05"/>
    <w:rsid w:val="008E5EE0"/>
    <w:rsid w:val="008E6056"/>
    <w:rsid w:val="008E63FB"/>
    <w:rsid w:val="008E6493"/>
    <w:rsid w:val="008E65AC"/>
    <w:rsid w:val="008E7CB0"/>
    <w:rsid w:val="008E7D71"/>
    <w:rsid w:val="008E7F30"/>
    <w:rsid w:val="008F04C7"/>
    <w:rsid w:val="008F0994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373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515"/>
    <w:rsid w:val="008F575E"/>
    <w:rsid w:val="008F576F"/>
    <w:rsid w:val="008F5992"/>
    <w:rsid w:val="008F5ACC"/>
    <w:rsid w:val="008F5BAA"/>
    <w:rsid w:val="008F5E4F"/>
    <w:rsid w:val="008F5FE3"/>
    <w:rsid w:val="008F6BFC"/>
    <w:rsid w:val="008F6E12"/>
    <w:rsid w:val="008F706D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97"/>
    <w:rsid w:val="00911D2A"/>
    <w:rsid w:val="0091208A"/>
    <w:rsid w:val="00912152"/>
    <w:rsid w:val="009121AD"/>
    <w:rsid w:val="0091253D"/>
    <w:rsid w:val="0091261B"/>
    <w:rsid w:val="00912688"/>
    <w:rsid w:val="009131AD"/>
    <w:rsid w:val="0091338A"/>
    <w:rsid w:val="00913D8D"/>
    <w:rsid w:val="00913DD5"/>
    <w:rsid w:val="00913EC1"/>
    <w:rsid w:val="00913FD3"/>
    <w:rsid w:val="0091422C"/>
    <w:rsid w:val="0091478A"/>
    <w:rsid w:val="00914C9E"/>
    <w:rsid w:val="009150CB"/>
    <w:rsid w:val="00915192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C45"/>
    <w:rsid w:val="009231BE"/>
    <w:rsid w:val="0092380F"/>
    <w:rsid w:val="00923AE6"/>
    <w:rsid w:val="00923D24"/>
    <w:rsid w:val="009242F8"/>
    <w:rsid w:val="00924599"/>
    <w:rsid w:val="00924864"/>
    <w:rsid w:val="00924C24"/>
    <w:rsid w:val="00924CBC"/>
    <w:rsid w:val="00924F1E"/>
    <w:rsid w:val="00925209"/>
    <w:rsid w:val="0092537A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91E"/>
    <w:rsid w:val="00927981"/>
    <w:rsid w:val="00927C3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600"/>
    <w:rsid w:val="0093170A"/>
    <w:rsid w:val="00931AC2"/>
    <w:rsid w:val="00931C1E"/>
    <w:rsid w:val="00931CD9"/>
    <w:rsid w:val="0093234E"/>
    <w:rsid w:val="00932394"/>
    <w:rsid w:val="00932659"/>
    <w:rsid w:val="00932770"/>
    <w:rsid w:val="0093290E"/>
    <w:rsid w:val="00932D51"/>
    <w:rsid w:val="00932DBB"/>
    <w:rsid w:val="0093308D"/>
    <w:rsid w:val="009335F1"/>
    <w:rsid w:val="00933E85"/>
    <w:rsid w:val="00934128"/>
    <w:rsid w:val="009345D8"/>
    <w:rsid w:val="00934638"/>
    <w:rsid w:val="00934A62"/>
    <w:rsid w:val="00934B75"/>
    <w:rsid w:val="00934C53"/>
    <w:rsid w:val="00935052"/>
    <w:rsid w:val="009355A3"/>
    <w:rsid w:val="009358A0"/>
    <w:rsid w:val="00935E79"/>
    <w:rsid w:val="009364C2"/>
    <w:rsid w:val="00936791"/>
    <w:rsid w:val="00936BE6"/>
    <w:rsid w:val="00936C30"/>
    <w:rsid w:val="00936EB7"/>
    <w:rsid w:val="00936FA4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3237"/>
    <w:rsid w:val="00943332"/>
    <w:rsid w:val="009433A9"/>
    <w:rsid w:val="009433D2"/>
    <w:rsid w:val="0094371A"/>
    <w:rsid w:val="009438BA"/>
    <w:rsid w:val="00943FF9"/>
    <w:rsid w:val="009442EA"/>
    <w:rsid w:val="009445E7"/>
    <w:rsid w:val="00944622"/>
    <w:rsid w:val="00944820"/>
    <w:rsid w:val="00944D71"/>
    <w:rsid w:val="0094552A"/>
    <w:rsid w:val="0094552D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C47"/>
    <w:rsid w:val="00947E03"/>
    <w:rsid w:val="009500DE"/>
    <w:rsid w:val="00950759"/>
    <w:rsid w:val="00950E27"/>
    <w:rsid w:val="00950F78"/>
    <w:rsid w:val="00950FA7"/>
    <w:rsid w:val="00950FAC"/>
    <w:rsid w:val="0095151F"/>
    <w:rsid w:val="00951804"/>
    <w:rsid w:val="00951B00"/>
    <w:rsid w:val="00951DEF"/>
    <w:rsid w:val="00951EA4"/>
    <w:rsid w:val="00951F1F"/>
    <w:rsid w:val="009521EE"/>
    <w:rsid w:val="0095262D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E7"/>
    <w:rsid w:val="00956EC5"/>
    <w:rsid w:val="009570D5"/>
    <w:rsid w:val="0095723F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2181"/>
    <w:rsid w:val="00962286"/>
    <w:rsid w:val="009622B7"/>
    <w:rsid w:val="00962453"/>
    <w:rsid w:val="00962A56"/>
    <w:rsid w:val="00962D53"/>
    <w:rsid w:val="00962D86"/>
    <w:rsid w:val="009630C6"/>
    <w:rsid w:val="00963334"/>
    <w:rsid w:val="00963C4D"/>
    <w:rsid w:val="009646CC"/>
    <w:rsid w:val="00964754"/>
    <w:rsid w:val="009647EE"/>
    <w:rsid w:val="00964809"/>
    <w:rsid w:val="009648A4"/>
    <w:rsid w:val="009648D0"/>
    <w:rsid w:val="009649E6"/>
    <w:rsid w:val="00964C7C"/>
    <w:rsid w:val="009651A9"/>
    <w:rsid w:val="00965C17"/>
    <w:rsid w:val="009661A0"/>
    <w:rsid w:val="00966415"/>
    <w:rsid w:val="0096680B"/>
    <w:rsid w:val="0096686A"/>
    <w:rsid w:val="00966F51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A53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C06"/>
    <w:rsid w:val="0098200A"/>
    <w:rsid w:val="0098217B"/>
    <w:rsid w:val="0098249B"/>
    <w:rsid w:val="00982FA2"/>
    <w:rsid w:val="00983433"/>
    <w:rsid w:val="00983A52"/>
    <w:rsid w:val="00983E2B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4CEA"/>
    <w:rsid w:val="00985369"/>
    <w:rsid w:val="009854C3"/>
    <w:rsid w:val="009856D4"/>
    <w:rsid w:val="00985874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877"/>
    <w:rsid w:val="009938D5"/>
    <w:rsid w:val="00993C5C"/>
    <w:rsid w:val="009940DE"/>
    <w:rsid w:val="009942CC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B73"/>
    <w:rsid w:val="009A02D7"/>
    <w:rsid w:val="009A0825"/>
    <w:rsid w:val="009A0847"/>
    <w:rsid w:val="009A1398"/>
    <w:rsid w:val="009A13DC"/>
    <w:rsid w:val="009A1FFF"/>
    <w:rsid w:val="009A226B"/>
    <w:rsid w:val="009A227E"/>
    <w:rsid w:val="009A30C1"/>
    <w:rsid w:val="009A330E"/>
    <w:rsid w:val="009A3402"/>
    <w:rsid w:val="009A3467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8ED"/>
    <w:rsid w:val="009B2392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C83"/>
    <w:rsid w:val="009D14A6"/>
    <w:rsid w:val="009D163A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597F"/>
    <w:rsid w:val="009D599D"/>
    <w:rsid w:val="009D5EFD"/>
    <w:rsid w:val="009D5FF8"/>
    <w:rsid w:val="009D606C"/>
    <w:rsid w:val="009D674A"/>
    <w:rsid w:val="009D6D16"/>
    <w:rsid w:val="009D6F72"/>
    <w:rsid w:val="009D7109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407"/>
    <w:rsid w:val="009E35AD"/>
    <w:rsid w:val="009E35C4"/>
    <w:rsid w:val="009E36E4"/>
    <w:rsid w:val="009E37DC"/>
    <w:rsid w:val="009E3DD1"/>
    <w:rsid w:val="009E4596"/>
    <w:rsid w:val="009E4BEC"/>
    <w:rsid w:val="009E4FE1"/>
    <w:rsid w:val="009E513A"/>
    <w:rsid w:val="009E533C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EA1"/>
    <w:rsid w:val="009F0A90"/>
    <w:rsid w:val="009F0C48"/>
    <w:rsid w:val="009F0C54"/>
    <w:rsid w:val="009F14C1"/>
    <w:rsid w:val="009F1C7C"/>
    <w:rsid w:val="009F2108"/>
    <w:rsid w:val="009F2713"/>
    <w:rsid w:val="009F27EE"/>
    <w:rsid w:val="009F2A09"/>
    <w:rsid w:val="009F2DDD"/>
    <w:rsid w:val="009F2E9F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BAD"/>
    <w:rsid w:val="00A02D36"/>
    <w:rsid w:val="00A03A18"/>
    <w:rsid w:val="00A03A39"/>
    <w:rsid w:val="00A03E1D"/>
    <w:rsid w:val="00A04196"/>
    <w:rsid w:val="00A04264"/>
    <w:rsid w:val="00A04AE2"/>
    <w:rsid w:val="00A04BF3"/>
    <w:rsid w:val="00A050A6"/>
    <w:rsid w:val="00A05413"/>
    <w:rsid w:val="00A057EF"/>
    <w:rsid w:val="00A059C3"/>
    <w:rsid w:val="00A05B02"/>
    <w:rsid w:val="00A05DBE"/>
    <w:rsid w:val="00A05F0A"/>
    <w:rsid w:val="00A0630A"/>
    <w:rsid w:val="00A06A1E"/>
    <w:rsid w:val="00A06C37"/>
    <w:rsid w:val="00A06FAA"/>
    <w:rsid w:val="00A06FD7"/>
    <w:rsid w:val="00A071FC"/>
    <w:rsid w:val="00A0764E"/>
    <w:rsid w:val="00A07676"/>
    <w:rsid w:val="00A077E8"/>
    <w:rsid w:val="00A07AE1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85"/>
    <w:rsid w:val="00A1217A"/>
    <w:rsid w:val="00A127A8"/>
    <w:rsid w:val="00A12B9F"/>
    <w:rsid w:val="00A12C8E"/>
    <w:rsid w:val="00A13625"/>
    <w:rsid w:val="00A136E7"/>
    <w:rsid w:val="00A1376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7D7"/>
    <w:rsid w:val="00A16AF6"/>
    <w:rsid w:val="00A16C02"/>
    <w:rsid w:val="00A16D13"/>
    <w:rsid w:val="00A16FE1"/>
    <w:rsid w:val="00A176DA"/>
    <w:rsid w:val="00A17995"/>
    <w:rsid w:val="00A17E69"/>
    <w:rsid w:val="00A17E93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32EB"/>
    <w:rsid w:val="00A235A2"/>
    <w:rsid w:val="00A236D9"/>
    <w:rsid w:val="00A237A2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0DB6"/>
    <w:rsid w:val="00A3117C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EAE"/>
    <w:rsid w:val="00A35F57"/>
    <w:rsid w:val="00A367DF"/>
    <w:rsid w:val="00A3681A"/>
    <w:rsid w:val="00A36EF1"/>
    <w:rsid w:val="00A37519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10D7"/>
    <w:rsid w:val="00A413F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510"/>
    <w:rsid w:val="00A466DD"/>
    <w:rsid w:val="00A4697C"/>
    <w:rsid w:val="00A46BB9"/>
    <w:rsid w:val="00A46C86"/>
    <w:rsid w:val="00A46F08"/>
    <w:rsid w:val="00A47030"/>
    <w:rsid w:val="00A4714D"/>
    <w:rsid w:val="00A476ED"/>
    <w:rsid w:val="00A47781"/>
    <w:rsid w:val="00A47876"/>
    <w:rsid w:val="00A47B60"/>
    <w:rsid w:val="00A47C36"/>
    <w:rsid w:val="00A501D3"/>
    <w:rsid w:val="00A504ED"/>
    <w:rsid w:val="00A50A52"/>
    <w:rsid w:val="00A50BBE"/>
    <w:rsid w:val="00A50CEB"/>
    <w:rsid w:val="00A5139C"/>
    <w:rsid w:val="00A513A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93A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F73"/>
    <w:rsid w:val="00A61033"/>
    <w:rsid w:val="00A6119C"/>
    <w:rsid w:val="00A61431"/>
    <w:rsid w:val="00A6148E"/>
    <w:rsid w:val="00A614EF"/>
    <w:rsid w:val="00A61933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725"/>
    <w:rsid w:val="00A6503A"/>
    <w:rsid w:val="00A655AF"/>
    <w:rsid w:val="00A6575B"/>
    <w:rsid w:val="00A65820"/>
    <w:rsid w:val="00A65A6B"/>
    <w:rsid w:val="00A65FEE"/>
    <w:rsid w:val="00A66115"/>
    <w:rsid w:val="00A664BB"/>
    <w:rsid w:val="00A66A7A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734"/>
    <w:rsid w:val="00A72DD1"/>
    <w:rsid w:val="00A72F1A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49C"/>
    <w:rsid w:val="00A77BF8"/>
    <w:rsid w:val="00A77C6C"/>
    <w:rsid w:val="00A77D34"/>
    <w:rsid w:val="00A77D7D"/>
    <w:rsid w:val="00A8001E"/>
    <w:rsid w:val="00A804FE"/>
    <w:rsid w:val="00A805D0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4249"/>
    <w:rsid w:val="00A843A0"/>
    <w:rsid w:val="00A84737"/>
    <w:rsid w:val="00A84A15"/>
    <w:rsid w:val="00A84F33"/>
    <w:rsid w:val="00A85A58"/>
    <w:rsid w:val="00A85AEE"/>
    <w:rsid w:val="00A85E32"/>
    <w:rsid w:val="00A867C7"/>
    <w:rsid w:val="00A867DE"/>
    <w:rsid w:val="00A86991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F9"/>
    <w:rsid w:val="00A9107A"/>
    <w:rsid w:val="00A917BA"/>
    <w:rsid w:val="00A91BEA"/>
    <w:rsid w:val="00A91D70"/>
    <w:rsid w:val="00A92886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540"/>
    <w:rsid w:val="00A94610"/>
    <w:rsid w:val="00A9536F"/>
    <w:rsid w:val="00A95400"/>
    <w:rsid w:val="00A95723"/>
    <w:rsid w:val="00A95A0E"/>
    <w:rsid w:val="00A95AC6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81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4166"/>
    <w:rsid w:val="00AA4237"/>
    <w:rsid w:val="00AA46E4"/>
    <w:rsid w:val="00AA4B6A"/>
    <w:rsid w:val="00AA4F5E"/>
    <w:rsid w:val="00AA52DE"/>
    <w:rsid w:val="00AA5656"/>
    <w:rsid w:val="00AA58A1"/>
    <w:rsid w:val="00AA58B3"/>
    <w:rsid w:val="00AA5F3C"/>
    <w:rsid w:val="00AA5F7C"/>
    <w:rsid w:val="00AA652A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C3"/>
    <w:rsid w:val="00AB4D18"/>
    <w:rsid w:val="00AB4F0D"/>
    <w:rsid w:val="00AB4FA4"/>
    <w:rsid w:val="00AB5229"/>
    <w:rsid w:val="00AB5434"/>
    <w:rsid w:val="00AB54FD"/>
    <w:rsid w:val="00AB5621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C4B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73"/>
    <w:rsid w:val="00AC62A8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A30"/>
    <w:rsid w:val="00AF1BD8"/>
    <w:rsid w:val="00AF1C9A"/>
    <w:rsid w:val="00AF2087"/>
    <w:rsid w:val="00AF2214"/>
    <w:rsid w:val="00AF2312"/>
    <w:rsid w:val="00AF2444"/>
    <w:rsid w:val="00AF2627"/>
    <w:rsid w:val="00AF289A"/>
    <w:rsid w:val="00AF318F"/>
    <w:rsid w:val="00AF35BE"/>
    <w:rsid w:val="00AF3AA6"/>
    <w:rsid w:val="00AF3C0C"/>
    <w:rsid w:val="00AF48ED"/>
    <w:rsid w:val="00AF4D05"/>
    <w:rsid w:val="00AF4DE4"/>
    <w:rsid w:val="00AF5340"/>
    <w:rsid w:val="00AF5500"/>
    <w:rsid w:val="00AF5551"/>
    <w:rsid w:val="00AF580B"/>
    <w:rsid w:val="00AF6026"/>
    <w:rsid w:val="00AF612E"/>
    <w:rsid w:val="00AF68A2"/>
    <w:rsid w:val="00AF68E9"/>
    <w:rsid w:val="00AF69C1"/>
    <w:rsid w:val="00AF6B32"/>
    <w:rsid w:val="00AF6D39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1429"/>
    <w:rsid w:val="00B014EA"/>
    <w:rsid w:val="00B016F5"/>
    <w:rsid w:val="00B01716"/>
    <w:rsid w:val="00B017B4"/>
    <w:rsid w:val="00B01B1F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CBE"/>
    <w:rsid w:val="00B065A2"/>
    <w:rsid w:val="00B0693A"/>
    <w:rsid w:val="00B069D9"/>
    <w:rsid w:val="00B06A40"/>
    <w:rsid w:val="00B06D3A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5888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3296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1DE"/>
    <w:rsid w:val="00B305EA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F50"/>
    <w:rsid w:val="00B32FCC"/>
    <w:rsid w:val="00B332F2"/>
    <w:rsid w:val="00B333D5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AF0"/>
    <w:rsid w:val="00B51B62"/>
    <w:rsid w:val="00B51CD8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F9C"/>
    <w:rsid w:val="00B6028E"/>
    <w:rsid w:val="00B60407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2D84"/>
    <w:rsid w:val="00B62FEC"/>
    <w:rsid w:val="00B632CE"/>
    <w:rsid w:val="00B636DD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AAC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406"/>
    <w:rsid w:val="00B768A4"/>
    <w:rsid w:val="00B76B44"/>
    <w:rsid w:val="00B76BBD"/>
    <w:rsid w:val="00B77707"/>
    <w:rsid w:val="00B77764"/>
    <w:rsid w:val="00B77838"/>
    <w:rsid w:val="00B77BFA"/>
    <w:rsid w:val="00B77E25"/>
    <w:rsid w:val="00B80342"/>
    <w:rsid w:val="00B807A7"/>
    <w:rsid w:val="00B8096A"/>
    <w:rsid w:val="00B8098C"/>
    <w:rsid w:val="00B80A53"/>
    <w:rsid w:val="00B80C9E"/>
    <w:rsid w:val="00B81049"/>
    <w:rsid w:val="00B8127F"/>
    <w:rsid w:val="00B815DC"/>
    <w:rsid w:val="00B81D13"/>
    <w:rsid w:val="00B8220A"/>
    <w:rsid w:val="00B82258"/>
    <w:rsid w:val="00B82562"/>
    <w:rsid w:val="00B830E3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B91"/>
    <w:rsid w:val="00B92C03"/>
    <w:rsid w:val="00B9321F"/>
    <w:rsid w:val="00B932E0"/>
    <w:rsid w:val="00B937F3"/>
    <w:rsid w:val="00B9397D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30B"/>
    <w:rsid w:val="00BA235A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773"/>
    <w:rsid w:val="00BA7BBA"/>
    <w:rsid w:val="00BA7CCF"/>
    <w:rsid w:val="00BA7D89"/>
    <w:rsid w:val="00BB0049"/>
    <w:rsid w:val="00BB0C4F"/>
    <w:rsid w:val="00BB1337"/>
    <w:rsid w:val="00BB1347"/>
    <w:rsid w:val="00BB197E"/>
    <w:rsid w:val="00BB1C49"/>
    <w:rsid w:val="00BB1E19"/>
    <w:rsid w:val="00BB25E2"/>
    <w:rsid w:val="00BB3005"/>
    <w:rsid w:val="00BB327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A81"/>
    <w:rsid w:val="00BB6F3D"/>
    <w:rsid w:val="00BB709B"/>
    <w:rsid w:val="00BB7292"/>
    <w:rsid w:val="00BB73E0"/>
    <w:rsid w:val="00BB7547"/>
    <w:rsid w:val="00BB790E"/>
    <w:rsid w:val="00BB7A72"/>
    <w:rsid w:val="00BB7D86"/>
    <w:rsid w:val="00BC04B1"/>
    <w:rsid w:val="00BC04C5"/>
    <w:rsid w:val="00BC07A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989"/>
    <w:rsid w:val="00BC7CAF"/>
    <w:rsid w:val="00BD0098"/>
    <w:rsid w:val="00BD031D"/>
    <w:rsid w:val="00BD03A8"/>
    <w:rsid w:val="00BD060C"/>
    <w:rsid w:val="00BD066C"/>
    <w:rsid w:val="00BD1494"/>
    <w:rsid w:val="00BD1941"/>
    <w:rsid w:val="00BD1C4B"/>
    <w:rsid w:val="00BD1C9A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A72"/>
    <w:rsid w:val="00BE1B1A"/>
    <w:rsid w:val="00BE1D67"/>
    <w:rsid w:val="00BE2A3D"/>
    <w:rsid w:val="00BE2CDA"/>
    <w:rsid w:val="00BE31C8"/>
    <w:rsid w:val="00BE343D"/>
    <w:rsid w:val="00BE3474"/>
    <w:rsid w:val="00BE3737"/>
    <w:rsid w:val="00BE3AE7"/>
    <w:rsid w:val="00BE3D1A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23B"/>
    <w:rsid w:val="00BE56AF"/>
    <w:rsid w:val="00BE56BD"/>
    <w:rsid w:val="00BE5827"/>
    <w:rsid w:val="00BE5EB7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57A"/>
    <w:rsid w:val="00BF66BB"/>
    <w:rsid w:val="00BF6BE4"/>
    <w:rsid w:val="00BF6D2E"/>
    <w:rsid w:val="00BF7398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E4F"/>
    <w:rsid w:val="00C02231"/>
    <w:rsid w:val="00C023A2"/>
    <w:rsid w:val="00C023C2"/>
    <w:rsid w:val="00C02747"/>
    <w:rsid w:val="00C02836"/>
    <w:rsid w:val="00C02B7F"/>
    <w:rsid w:val="00C02B95"/>
    <w:rsid w:val="00C02BB7"/>
    <w:rsid w:val="00C02E1E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93"/>
    <w:rsid w:val="00C05BF8"/>
    <w:rsid w:val="00C05E09"/>
    <w:rsid w:val="00C05E8B"/>
    <w:rsid w:val="00C05EE3"/>
    <w:rsid w:val="00C0606E"/>
    <w:rsid w:val="00C061C7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FD9"/>
    <w:rsid w:val="00C131D5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8D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4D8E"/>
    <w:rsid w:val="00C353E5"/>
    <w:rsid w:val="00C354A3"/>
    <w:rsid w:val="00C354CD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008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840"/>
    <w:rsid w:val="00C478A3"/>
    <w:rsid w:val="00C47939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26BD"/>
    <w:rsid w:val="00C52859"/>
    <w:rsid w:val="00C52EB4"/>
    <w:rsid w:val="00C530AC"/>
    <w:rsid w:val="00C53E57"/>
    <w:rsid w:val="00C54D51"/>
    <w:rsid w:val="00C55579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959"/>
    <w:rsid w:val="00C6096A"/>
    <w:rsid w:val="00C60C31"/>
    <w:rsid w:val="00C60D7A"/>
    <w:rsid w:val="00C61564"/>
    <w:rsid w:val="00C61635"/>
    <w:rsid w:val="00C6183C"/>
    <w:rsid w:val="00C618FA"/>
    <w:rsid w:val="00C61B44"/>
    <w:rsid w:val="00C61FC4"/>
    <w:rsid w:val="00C624CF"/>
    <w:rsid w:val="00C62654"/>
    <w:rsid w:val="00C626B8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5ACF"/>
    <w:rsid w:val="00C760A2"/>
    <w:rsid w:val="00C76709"/>
    <w:rsid w:val="00C76841"/>
    <w:rsid w:val="00C76C77"/>
    <w:rsid w:val="00C76DF8"/>
    <w:rsid w:val="00C7761C"/>
    <w:rsid w:val="00C779CF"/>
    <w:rsid w:val="00C779E3"/>
    <w:rsid w:val="00C802CF"/>
    <w:rsid w:val="00C803AE"/>
    <w:rsid w:val="00C80B25"/>
    <w:rsid w:val="00C80E94"/>
    <w:rsid w:val="00C81124"/>
    <w:rsid w:val="00C815C4"/>
    <w:rsid w:val="00C815D9"/>
    <w:rsid w:val="00C81BEC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8CF"/>
    <w:rsid w:val="00C83F6C"/>
    <w:rsid w:val="00C84122"/>
    <w:rsid w:val="00C8435B"/>
    <w:rsid w:val="00C84368"/>
    <w:rsid w:val="00C8468D"/>
    <w:rsid w:val="00C84796"/>
    <w:rsid w:val="00C84D24"/>
    <w:rsid w:val="00C8501D"/>
    <w:rsid w:val="00C85024"/>
    <w:rsid w:val="00C850F7"/>
    <w:rsid w:val="00C851AB"/>
    <w:rsid w:val="00C8540A"/>
    <w:rsid w:val="00C85495"/>
    <w:rsid w:val="00C85AB5"/>
    <w:rsid w:val="00C85ACD"/>
    <w:rsid w:val="00C85ED8"/>
    <w:rsid w:val="00C8601B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3583"/>
    <w:rsid w:val="00CA375F"/>
    <w:rsid w:val="00CA391C"/>
    <w:rsid w:val="00CA39DC"/>
    <w:rsid w:val="00CA3A92"/>
    <w:rsid w:val="00CA4124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906"/>
    <w:rsid w:val="00CA7E5D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D1B"/>
    <w:rsid w:val="00CB7E24"/>
    <w:rsid w:val="00CC006F"/>
    <w:rsid w:val="00CC0251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93"/>
    <w:rsid w:val="00CF1E75"/>
    <w:rsid w:val="00CF26B3"/>
    <w:rsid w:val="00CF29BD"/>
    <w:rsid w:val="00CF34B2"/>
    <w:rsid w:val="00CF3929"/>
    <w:rsid w:val="00CF3A86"/>
    <w:rsid w:val="00CF3BAB"/>
    <w:rsid w:val="00CF3C8E"/>
    <w:rsid w:val="00CF4BFF"/>
    <w:rsid w:val="00CF4CE0"/>
    <w:rsid w:val="00CF55C1"/>
    <w:rsid w:val="00CF5C21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E24"/>
    <w:rsid w:val="00D01340"/>
    <w:rsid w:val="00D0174A"/>
    <w:rsid w:val="00D01B12"/>
    <w:rsid w:val="00D01BB5"/>
    <w:rsid w:val="00D01D38"/>
    <w:rsid w:val="00D01D85"/>
    <w:rsid w:val="00D01DFA"/>
    <w:rsid w:val="00D01F26"/>
    <w:rsid w:val="00D022E6"/>
    <w:rsid w:val="00D029AC"/>
    <w:rsid w:val="00D029B3"/>
    <w:rsid w:val="00D02A12"/>
    <w:rsid w:val="00D02F6A"/>
    <w:rsid w:val="00D0356A"/>
    <w:rsid w:val="00D03AFE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990"/>
    <w:rsid w:val="00D05FB8"/>
    <w:rsid w:val="00D06550"/>
    <w:rsid w:val="00D065BE"/>
    <w:rsid w:val="00D06667"/>
    <w:rsid w:val="00D07201"/>
    <w:rsid w:val="00D07219"/>
    <w:rsid w:val="00D07BBE"/>
    <w:rsid w:val="00D07F80"/>
    <w:rsid w:val="00D106CD"/>
    <w:rsid w:val="00D10713"/>
    <w:rsid w:val="00D10C5B"/>
    <w:rsid w:val="00D10CC5"/>
    <w:rsid w:val="00D113A5"/>
    <w:rsid w:val="00D11B97"/>
    <w:rsid w:val="00D12675"/>
    <w:rsid w:val="00D12818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CE0"/>
    <w:rsid w:val="00D15DD2"/>
    <w:rsid w:val="00D15F56"/>
    <w:rsid w:val="00D16166"/>
    <w:rsid w:val="00D1669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57C"/>
    <w:rsid w:val="00D229E3"/>
    <w:rsid w:val="00D22B78"/>
    <w:rsid w:val="00D22E3C"/>
    <w:rsid w:val="00D22F2B"/>
    <w:rsid w:val="00D233AB"/>
    <w:rsid w:val="00D23525"/>
    <w:rsid w:val="00D2356B"/>
    <w:rsid w:val="00D238D8"/>
    <w:rsid w:val="00D23BEC"/>
    <w:rsid w:val="00D23CA9"/>
    <w:rsid w:val="00D23F93"/>
    <w:rsid w:val="00D24112"/>
    <w:rsid w:val="00D24420"/>
    <w:rsid w:val="00D24BAA"/>
    <w:rsid w:val="00D24E70"/>
    <w:rsid w:val="00D251C1"/>
    <w:rsid w:val="00D25789"/>
    <w:rsid w:val="00D25812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6B1"/>
    <w:rsid w:val="00D277C0"/>
    <w:rsid w:val="00D27950"/>
    <w:rsid w:val="00D2798F"/>
    <w:rsid w:val="00D27A3C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77B"/>
    <w:rsid w:val="00D407B6"/>
    <w:rsid w:val="00D40A43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678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514"/>
    <w:rsid w:val="00D52D96"/>
    <w:rsid w:val="00D52D9E"/>
    <w:rsid w:val="00D52DB4"/>
    <w:rsid w:val="00D52DDA"/>
    <w:rsid w:val="00D52FC2"/>
    <w:rsid w:val="00D53077"/>
    <w:rsid w:val="00D53129"/>
    <w:rsid w:val="00D531B1"/>
    <w:rsid w:val="00D53D57"/>
    <w:rsid w:val="00D53D80"/>
    <w:rsid w:val="00D53EBD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D8C"/>
    <w:rsid w:val="00D60FC2"/>
    <w:rsid w:val="00D61148"/>
    <w:rsid w:val="00D6116B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4FEC"/>
    <w:rsid w:val="00D65066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A4B"/>
    <w:rsid w:val="00D66B9A"/>
    <w:rsid w:val="00D66C4F"/>
    <w:rsid w:val="00D66D50"/>
    <w:rsid w:val="00D66D96"/>
    <w:rsid w:val="00D66DD6"/>
    <w:rsid w:val="00D6705E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F99"/>
    <w:rsid w:val="00D73311"/>
    <w:rsid w:val="00D73918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0FD"/>
    <w:rsid w:val="00D81201"/>
    <w:rsid w:val="00D816C8"/>
    <w:rsid w:val="00D818CF"/>
    <w:rsid w:val="00D81A27"/>
    <w:rsid w:val="00D81C57"/>
    <w:rsid w:val="00D81FC0"/>
    <w:rsid w:val="00D82712"/>
    <w:rsid w:val="00D828E5"/>
    <w:rsid w:val="00D82941"/>
    <w:rsid w:val="00D8339D"/>
    <w:rsid w:val="00D835D5"/>
    <w:rsid w:val="00D84707"/>
    <w:rsid w:val="00D84935"/>
    <w:rsid w:val="00D84B64"/>
    <w:rsid w:val="00D84BE9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71A2"/>
    <w:rsid w:val="00D871D7"/>
    <w:rsid w:val="00D8744B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C41"/>
    <w:rsid w:val="00D91D61"/>
    <w:rsid w:val="00D91F1F"/>
    <w:rsid w:val="00D9200D"/>
    <w:rsid w:val="00D92114"/>
    <w:rsid w:val="00D9258B"/>
    <w:rsid w:val="00D927C2"/>
    <w:rsid w:val="00D92841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FBA"/>
    <w:rsid w:val="00D94332"/>
    <w:rsid w:val="00D949F3"/>
    <w:rsid w:val="00D94A1E"/>
    <w:rsid w:val="00D94AB7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F46"/>
    <w:rsid w:val="00DA0487"/>
    <w:rsid w:val="00DA05FC"/>
    <w:rsid w:val="00DA082B"/>
    <w:rsid w:val="00DA0C87"/>
    <w:rsid w:val="00DA0EE5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0F"/>
    <w:rsid w:val="00DA6155"/>
    <w:rsid w:val="00DA62F1"/>
    <w:rsid w:val="00DA68DA"/>
    <w:rsid w:val="00DA6971"/>
    <w:rsid w:val="00DA6FB5"/>
    <w:rsid w:val="00DA7242"/>
    <w:rsid w:val="00DA7288"/>
    <w:rsid w:val="00DA7630"/>
    <w:rsid w:val="00DA78DF"/>
    <w:rsid w:val="00DA7914"/>
    <w:rsid w:val="00DA7B0B"/>
    <w:rsid w:val="00DA7B14"/>
    <w:rsid w:val="00DA7EEE"/>
    <w:rsid w:val="00DB0119"/>
    <w:rsid w:val="00DB0367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47BE"/>
    <w:rsid w:val="00DB4B5C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F9B"/>
    <w:rsid w:val="00DC0095"/>
    <w:rsid w:val="00DC0B97"/>
    <w:rsid w:val="00DC0BAE"/>
    <w:rsid w:val="00DC0CF8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350"/>
    <w:rsid w:val="00DD541D"/>
    <w:rsid w:val="00DD54D0"/>
    <w:rsid w:val="00DD586A"/>
    <w:rsid w:val="00DD5C13"/>
    <w:rsid w:val="00DD5D7B"/>
    <w:rsid w:val="00DD5FD5"/>
    <w:rsid w:val="00DD6359"/>
    <w:rsid w:val="00DD637A"/>
    <w:rsid w:val="00DD6801"/>
    <w:rsid w:val="00DD6E54"/>
    <w:rsid w:val="00DD74C8"/>
    <w:rsid w:val="00DD7722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3C"/>
    <w:rsid w:val="00DE3DE4"/>
    <w:rsid w:val="00DE41CA"/>
    <w:rsid w:val="00DE46D8"/>
    <w:rsid w:val="00DE47F7"/>
    <w:rsid w:val="00DE49C1"/>
    <w:rsid w:val="00DE552F"/>
    <w:rsid w:val="00DE5551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77C"/>
    <w:rsid w:val="00DE77E5"/>
    <w:rsid w:val="00DE7822"/>
    <w:rsid w:val="00DE7849"/>
    <w:rsid w:val="00DE7D3F"/>
    <w:rsid w:val="00DF0381"/>
    <w:rsid w:val="00DF054B"/>
    <w:rsid w:val="00DF08B0"/>
    <w:rsid w:val="00DF0C2D"/>
    <w:rsid w:val="00DF16EE"/>
    <w:rsid w:val="00DF1E5C"/>
    <w:rsid w:val="00DF1F94"/>
    <w:rsid w:val="00DF22C6"/>
    <w:rsid w:val="00DF26EA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50B5"/>
    <w:rsid w:val="00DF5751"/>
    <w:rsid w:val="00DF587A"/>
    <w:rsid w:val="00DF5B73"/>
    <w:rsid w:val="00DF645C"/>
    <w:rsid w:val="00DF67FE"/>
    <w:rsid w:val="00DF68E0"/>
    <w:rsid w:val="00DF69E2"/>
    <w:rsid w:val="00DF6F8E"/>
    <w:rsid w:val="00DF70E7"/>
    <w:rsid w:val="00DF7136"/>
    <w:rsid w:val="00DF72A3"/>
    <w:rsid w:val="00DF7333"/>
    <w:rsid w:val="00DF77A0"/>
    <w:rsid w:val="00DF7C04"/>
    <w:rsid w:val="00DF7C49"/>
    <w:rsid w:val="00DF7F3A"/>
    <w:rsid w:val="00E00185"/>
    <w:rsid w:val="00E002C3"/>
    <w:rsid w:val="00E01138"/>
    <w:rsid w:val="00E011AF"/>
    <w:rsid w:val="00E01378"/>
    <w:rsid w:val="00E01AAC"/>
    <w:rsid w:val="00E01B4A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C7D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188F"/>
    <w:rsid w:val="00E11C3D"/>
    <w:rsid w:val="00E11D46"/>
    <w:rsid w:val="00E11DEE"/>
    <w:rsid w:val="00E11E26"/>
    <w:rsid w:val="00E11F68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917"/>
    <w:rsid w:val="00E16960"/>
    <w:rsid w:val="00E16E86"/>
    <w:rsid w:val="00E1703B"/>
    <w:rsid w:val="00E1764E"/>
    <w:rsid w:val="00E178A5"/>
    <w:rsid w:val="00E178C4"/>
    <w:rsid w:val="00E17956"/>
    <w:rsid w:val="00E17DE4"/>
    <w:rsid w:val="00E2047F"/>
    <w:rsid w:val="00E204C3"/>
    <w:rsid w:val="00E204CC"/>
    <w:rsid w:val="00E20EFC"/>
    <w:rsid w:val="00E21DBB"/>
    <w:rsid w:val="00E21DEC"/>
    <w:rsid w:val="00E21F21"/>
    <w:rsid w:val="00E222C5"/>
    <w:rsid w:val="00E22620"/>
    <w:rsid w:val="00E229A7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2AC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D0"/>
    <w:rsid w:val="00E32BB3"/>
    <w:rsid w:val="00E32D9D"/>
    <w:rsid w:val="00E334A1"/>
    <w:rsid w:val="00E334DC"/>
    <w:rsid w:val="00E3392B"/>
    <w:rsid w:val="00E3423B"/>
    <w:rsid w:val="00E346BE"/>
    <w:rsid w:val="00E352B7"/>
    <w:rsid w:val="00E35745"/>
    <w:rsid w:val="00E35756"/>
    <w:rsid w:val="00E35843"/>
    <w:rsid w:val="00E358F9"/>
    <w:rsid w:val="00E3613D"/>
    <w:rsid w:val="00E366DE"/>
    <w:rsid w:val="00E367C3"/>
    <w:rsid w:val="00E36AFA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CAB"/>
    <w:rsid w:val="00E40DD9"/>
    <w:rsid w:val="00E413CB"/>
    <w:rsid w:val="00E415EC"/>
    <w:rsid w:val="00E424FF"/>
    <w:rsid w:val="00E42FFC"/>
    <w:rsid w:val="00E4301E"/>
    <w:rsid w:val="00E4303F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895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338"/>
    <w:rsid w:val="00E527CA"/>
    <w:rsid w:val="00E52C3A"/>
    <w:rsid w:val="00E52E83"/>
    <w:rsid w:val="00E53025"/>
    <w:rsid w:val="00E53211"/>
    <w:rsid w:val="00E542FC"/>
    <w:rsid w:val="00E54915"/>
    <w:rsid w:val="00E54945"/>
    <w:rsid w:val="00E54C98"/>
    <w:rsid w:val="00E5501D"/>
    <w:rsid w:val="00E55078"/>
    <w:rsid w:val="00E558AD"/>
    <w:rsid w:val="00E55CEB"/>
    <w:rsid w:val="00E56B37"/>
    <w:rsid w:val="00E56C0D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C0B"/>
    <w:rsid w:val="00E6137F"/>
    <w:rsid w:val="00E615E3"/>
    <w:rsid w:val="00E6183F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7E"/>
    <w:rsid w:val="00E669DA"/>
    <w:rsid w:val="00E66B3D"/>
    <w:rsid w:val="00E66B6B"/>
    <w:rsid w:val="00E66D01"/>
    <w:rsid w:val="00E66F7B"/>
    <w:rsid w:val="00E67485"/>
    <w:rsid w:val="00E70DB2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7B"/>
    <w:rsid w:val="00E732F4"/>
    <w:rsid w:val="00E73769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56"/>
    <w:rsid w:val="00E75182"/>
    <w:rsid w:val="00E75585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3235"/>
    <w:rsid w:val="00E9353B"/>
    <w:rsid w:val="00E93597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A01BB"/>
    <w:rsid w:val="00EA02F2"/>
    <w:rsid w:val="00EA0588"/>
    <w:rsid w:val="00EA064B"/>
    <w:rsid w:val="00EA07B7"/>
    <w:rsid w:val="00EA0907"/>
    <w:rsid w:val="00EA0A2F"/>
    <w:rsid w:val="00EA0D65"/>
    <w:rsid w:val="00EA1209"/>
    <w:rsid w:val="00EA1314"/>
    <w:rsid w:val="00EA13CB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799"/>
    <w:rsid w:val="00EA49F6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F62"/>
    <w:rsid w:val="00EB0F7F"/>
    <w:rsid w:val="00EB111F"/>
    <w:rsid w:val="00EB1B20"/>
    <w:rsid w:val="00EB1D82"/>
    <w:rsid w:val="00EB1ED2"/>
    <w:rsid w:val="00EB2071"/>
    <w:rsid w:val="00EB227B"/>
    <w:rsid w:val="00EB234C"/>
    <w:rsid w:val="00EB251C"/>
    <w:rsid w:val="00EB2ADB"/>
    <w:rsid w:val="00EB2E7C"/>
    <w:rsid w:val="00EB2E82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8F2"/>
    <w:rsid w:val="00EC0D4A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7AC"/>
    <w:rsid w:val="00EC4941"/>
    <w:rsid w:val="00EC4B11"/>
    <w:rsid w:val="00EC4CBB"/>
    <w:rsid w:val="00EC4E25"/>
    <w:rsid w:val="00EC4E79"/>
    <w:rsid w:val="00EC563C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F2A"/>
    <w:rsid w:val="00ED3FFC"/>
    <w:rsid w:val="00ED4081"/>
    <w:rsid w:val="00ED4459"/>
    <w:rsid w:val="00ED44AB"/>
    <w:rsid w:val="00ED4918"/>
    <w:rsid w:val="00ED4939"/>
    <w:rsid w:val="00ED4B2E"/>
    <w:rsid w:val="00ED556E"/>
    <w:rsid w:val="00ED599F"/>
    <w:rsid w:val="00ED5BA2"/>
    <w:rsid w:val="00ED5D07"/>
    <w:rsid w:val="00ED5D4B"/>
    <w:rsid w:val="00ED5EEA"/>
    <w:rsid w:val="00ED5F1C"/>
    <w:rsid w:val="00ED5F21"/>
    <w:rsid w:val="00ED6699"/>
    <w:rsid w:val="00ED66E5"/>
    <w:rsid w:val="00ED69CF"/>
    <w:rsid w:val="00ED6B0D"/>
    <w:rsid w:val="00ED6DC9"/>
    <w:rsid w:val="00ED7323"/>
    <w:rsid w:val="00ED742A"/>
    <w:rsid w:val="00EE03F8"/>
    <w:rsid w:val="00EE04CF"/>
    <w:rsid w:val="00EE0802"/>
    <w:rsid w:val="00EE0BED"/>
    <w:rsid w:val="00EE12C2"/>
    <w:rsid w:val="00EE1464"/>
    <w:rsid w:val="00EE15CC"/>
    <w:rsid w:val="00EE1922"/>
    <w:rsid w:val="00EE1C96"/>
    <w:rsid w:val="00EE1D08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CBD"/>
    <w:rsid w:val="00EF607A"/>
    <w:rsid w:val="00EF60B6"/>
    <w:rsid w:val="00EF60C0"/>
    <w:rsid w:val="00EF644C"/>
    <w:rsid w:val="00EF6636"/>
    <w:rsid w:val="00EF7216"/>
    <w:rsid w:val="00EF7BBD"/>
    <w:rsid w:val="00EF7E26"/>
    <w:rsid w:val="00EF7E27"/>
    <w:rsid w:val="00EF7EA9"/>
    <w:rsid w:val="00EF7FDE"/>
    <w:rsid w:val="00F00193"/>
    <w:rsid w:val="00F001EC"/>
    <w:rsid w:val="00F00207"/>
    <w:rsid w:val="00F005A3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F04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6A0"/>
    <w:rsid w:val="00F21A68"/>
    <w:rsid w:val="00F21D9C"/>
    <w:rsid w:val="00F21F0E"/>
    <w:rsid w:val="00F22279"/>
    <w:rsid w:val="00F2275C"/>
    <w:rsid w:val="00F229D6"/>
    <w:rsid w:val="00F22ADE"/>
    <w:rsid w:val="00F22BE4"/>
    <w:rsid w:val="00F22D2B"/>
    <w:rsid w:val="00F22E60"/>
    <w:rsid w:val="00F22F27"/>
    <w:rsid w:val="00F23076"/>
    <w:rsid w:val="00F23652"/>
    <w:rsid w:val="00F237B4"/>
    <w:rsid w:val="00F23D35"/>
    <w:rsid w:val="00F23EC3"/>
    <w:rsid w:val="00F23F2C"/>
    <w:rsid w:val="00F241C0"/>
    <w:rsid w:val="00F24CC7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FF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706F"/>
    <w:rsid w:val="00F3749F"/>
    <w:rsid w:val="00F37796"/>
    <w:rsid w:val="00F37955"/>
    <w:rsid w:val="00F401A4"/>
    <w:rsid w:val="00F40AC6"/>
    <w:rsid w:val="00F40AD8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757"/>
    <w:rsid w:val="00F43AA0"/>
    <w:rsid w:val="00F4402F"/>
    <w:rsid w:val="00F4437E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5F8"/>
    <w:rsid w:val="00F46616"/>
    <w:rsid w:val="00F4669C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C8B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599"/>
    <w:rsid w:val="00F558BB"/>
    <w:rsid w:val="00F559D5"/>
    <w:rsid w:val="00F55E5F"/>
    <w:rsid w:val="00F56205"/>
    <w:rsid w:val="00F5624F"/>
    <w:rsid w:val="00F56635"/>
    <w:rsid w:val="00F56663"/>
    <w:rsid w:val="00F56A67"/>
    <w:rsid w:val="00F56B55"/>
    <w:rsid w:val="00F570B6"/>
    <w:rsid w:val="00F57206"/>
    <w:rsid w:val="00F57241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1438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19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833"/>
    <w:rsid w:val="00F729C8"/>
    <w:rsid w:val="00F72C09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1D0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8AC"/>
    <w:rsid w:val="00F76BE2"/>
    <w:rsid w:val="00F76DFD"/>
    <w:rsid w:val="00F7713F"/>
    <w:rsid w:val="00F7731F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F76"/>
    <w:rsid w:val="00F90BDE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897"/>
    <w:rsid w:val="00FA7B4A"/>
    <w:rsid w:val="00FA7CCE"/>
    <w:rsid w:val="00FA7E65"/>
    <w:rsid w:val="00FB01EA"/>
    <w:rsid w:val="00FB036D"/>
    <w:rsid w:val="00FB0503"/>
    <w:rsid w:val="00FB050E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458"/>
    <w:rsid w:val="00FC5B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7D"/>
    <w:rsid w:val="00FD0857"/>
    <w:rsid w:val="00FD0CC7"/>
    <w:rsid w:val="00FD16EB"/>
    <w:rsid w:val="00FD210E"/>
    <w:rsid w:val="00FD2699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7B2"/>
    <w:rsid w:val="00FD78A2"/>
    <w:rsid w:val="00FD7E54"/>
    <w:rsid w:val="00FD7F97"/>
    <w:rsid w:val="00FE029B"/>
    <w:rsid w:val="00FE0849"/>
    <w:rsid w:val="00FE089A"/>
    <w:rsid w:val="00FE0FC5"/>
    <w:rsid w:val="00FE1336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DF3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A54"/>
    <w:rsid w:val="00FE5B83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BFC"/>
    <w:rsid w:val="00FF5EBB"/>
    <w:rsid w:val="00FF6053"/>
    <w:rsid w:val="00FF61D2"/>
    <w:rsid w:val="00FF662A"/>
    <w:rsid w:val="00FF6968"/>
    <w:rsid w:val="00FF6A27"/>
    <w:rsid w:val="00FF6BDA"/>
    <w:rsid w:val="00FF6C0E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0" ma:contentTypeDescription="Create a new document." ma:contentTypeScope="" ma:versionID="15a8dc6f50931eecb557543a40b70b8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514d74bc35864b3160b4d4a5172c9e91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6A0096-F996-4B75-9FF4-17033FF71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fade9a-85b0-4635-9e51-460970b3d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418</Words>
  <Characters>1645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Tunyarat, Seetee</cp:lastModifiedBy>
  <cp:revision>2</cp:revision>
  <cp:lastPrinted>2022-11-04T11:34:00Z</cp:lastPrinted>
  <dcterms:created xsi:type="dcterms:W3CDTF">2022-11-11T09:38:00Z</dcterms:created>
  <dcterms:modified xsi:type="dcterms:W3CDTF">2022-11-11T09:38:00Z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