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A904" w14:textId="77777777" w:rsidR="00E64F07" w:rsidRPr="00C1266B" w:rsidRDefault="00E64F07" w:rsidP="00BC34B5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C1266B">
        <w:rPr>
          <w:rFonts w:ascii="Angsana New" w:hAnsi="Angsana New"/>
          <w:b w:val="0"/>
          <w:bCs/>
          <w:sz w:val="30"/>
          <w:szCs w:val="30"/>
        </w:rPr>
        <w:tab/>
      </w: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930D466" w14:textId="77777777" w:rsidR="00E64F07" w:rsidRPr="00F64339" w:rsidRDefault="00E64F07" w:rsidP="00BC34B5">
      <w:pPr>
        <w:pStyle w:val="index"/>
        <w:tabs>
          <w:tab w:val="clear" w:pos="1134"/>
        </w:tabs>
        <w:spacing w:after="0" w:line="240" w:lineRule="atLeast"/>
        <w:ind w:left="1080" w:right="-43" w:hanging="108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1510DA4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46926F33" w14:textId="1FF06E00" w:rsidR="00053031" w:rsidRPr="00AA0177" w:rsidRDefault="00E64F07" w:rsidP="00AA0177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</w:t>
      </w:r>
      <w:r w:rsidR="00F62C9D" w:rsidRPr="00C1266B">
        <w:rPr>
          <w:rFonts w:ascii="Angsana New" w:hAnsi="Angsana New"/>
          <w:sz w:val="30"/>
          <w:szCs w:val="30"/>
          <w:cs/>
          <w:lang w:bidi="th-TH"/>
        </w:rPr>
        <w:t>น</w:t>
      </w:r>
    </w:p>
    <w:p w14:paraId="466F51BE" w14:textId="69474338" w:rsidR="000D4DBA" w:rsidRDefault="00742FC9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นโยบาย</w:t>
      </w:r>
      <w:r w:rsidR="00AB5FF4" w:rsidRPr="00C1266B">
        <w:rPr>
          <w:rFonts w:ascii="Angsana New" w:hAnsi="Angsana New"/>
          <w:sz w:val="30"/>
          <w:szCs w:val="30"/>
          <w:cs/>
          <w:lang w:bidi="th-TH"/>
        </w:rPr>
        <w:t>การ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บัญชี</w:t>
      </w:r>
      <w:r w:rsidR="00AB5FF4" w:rsidRPr="00C1266B">
        <w:rPr>
          <w:rFonts w:ascii="Angsana New" w:hAnsi="Angsana New"/>
          <w:sz w:val="30"/>
          <w:szCs w:val="30"/>
          <w:cs/>
          <w:lang w:bidi="th-TH"/>
        </w:rPr>
        <w:t>ที่สำคัญ</w:t>
      </w:r>
    </w:p>
    <w:p w14:paraId="0417EF6A" w14:textId="77777777" w:rsidR="00E64F07" w:rsidRPr="00D6102E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D6102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485A7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FD8C7F2" w14:textId="6A33ACCB" w:rsidR="004576A5" w:rsidRPr="006649A3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A7B612F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A4C32D8" w14:textId="77777777" w:rsidR="0028513A" w:rsidRPr="00C1266B" w:rsidRDefault="0028513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08478288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7ABECE3" w14:textId="77777777" w:rsidR="00E64F07" w:rsidRPr="00C1266B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9AB9656" w14:textId="16FE9BC8" w:rsidR="00E64F0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40AB180E" w14:textId="092C33F2" w:rsidR="00AD4176" w:rsidRPr="00C1266B" w:rsidRDefault="00AD4176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16B31ADD" w14:textId="57994CF6" w:rsidR="00E64F0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2F2A6EEE" w14:textId="5C8EF1F4" w:rsidR="0009563B" w:rsidRPr="00B76E01" w:rsidRDefault="0009563B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84513505"/>
      <w:r w:rsidRPr="00B76E01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701A5DE9" w14:textId="1C723A0D" w:rsidR="007E7AD7" w:rsidRPr="004A470E" w:rsidRDefault="00463ACD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1F613E5" w14:textId="5166A47E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rtl/>
          <w:cs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F70B49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8661D0C" w14:textId="77777777" w:rsidR="007E7AD7" w:rsidRPr="00C611DF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FB4D27">
        <w:rPr>
          <w:rFonts w:ascii="Angsana New" w:hAnsi="Angsana New"/>
          <w:sz w:val="30"/>
          <w:szCs w:val="30"/>
          <w:cs/>
          <w:lang w:bidi="th-TH"/>
        </w:rPr>
        <w:t>ดำเนินงาน</w:t>
      </w:r>
    </w:p>
    <w:p w14:paraId="37B52AD3" w14:textId="77777777" w:rsidR="007E7AD7" w:rsidRPr="004A470E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3C38B758" w14:textId="77777777" w:rsidR="007E7AD7" w:rsidRPr="00F64339" w:rsidRDefault="00CE7A5C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64339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6DE8AE0" w14:textId="071ABF8B" w:rsidR="007E7AD7" w:rsidRPr="004A470E" w:rsidRDefault="00E17D5F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A470E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6609EC11" w14:textId="77777777" w:rsidR="00BF5654" w:rsidRPr="00F64339" w:rsidRDefault="00BF565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F64339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B24096" w14:textId="63236A68" w:rsidR="007E7AD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0B61223" w14:textId="4AB639E7" w:rsidR="00403FDA" w:rsidRPr="00C1266B" w:rsidRDefault="00403FD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84513603"/>
      <w:r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bookmarkEnd w:id="1"/>
    <w:p w14:paraId="4264905C" w14:textId="77777777" w:rsidR="007E7AD7" w:rsidRPr="00C1266B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826D868" w14:textId="77777777" w:rsidR="00607C10" w:rsidRDefault="00607C10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607C10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548EE84" w14:textId="77777777" w:rsidR="00486F35" w:rsidRPr="00607C10" w:rsidRDefault="00486F35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486F35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3107CC5D" w14:textId="77777777" w:rsidR="00E83288" w:rsidRPr="00C1266B" w:rsidRDefault="00E83288" w:rsidP="00E83288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37C675" w14:textId="77777777" w:rsidR="00E64F07" w:rsidRPr="000A1B9B" w:rsidRDefault="00950921" w:rsidP="00BC34B5">
      <w:pPr>
        <w:pStyle w:val="IndexHeading1"/>
        <w:spacing w:after="0" w:line="240" w:lineRule="atLeast"/>
        <w:ind w:left="0" w:right="-43" w:firstLine="540"/>
        <w:outlineLvl w:val="0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E64F07" w:rsidRPr="000A1B9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DC53298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132E4FB" w14:textId="575F433E" w:rsidR="00E64F07" w:rsidRPr="000A1B9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A1B9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C5B3F" w:rsidRPr="000A1B9B">
        <w:rPr>
          <w:rFonts w:ascii="Angsana New" w:hAnsi="Angsana New"/>
          <w:sz w:val="30"/>
          <w:szCs w:val="30"/>
          <w:cs/>
        </w:rPr>
        <w:t>คณะ</w:t>
      </w:r>
      <w:r w:rsidRPr="000A1B9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2007D9" w:rsidRPr="000A1B9B">
        <w:rPr>
          <w:rFonts w:ascii="Angsana New" w:hAnsi="Angsana New"/>
          <w:sz w:val="30"/>
          <w:szCs w:val="30"/>
          <w:cs/>
        </w:rPr>
        <w:t xml:space="preserve"> </w:t>
      </w:r>
      <w:r w:rsidR="006702DB">
        <w:rPr>
          <w:rFonts w:ascii="Angsana New" w:hAnsi="Angsana New"/>
          <w:sz w:val="30"/>
          <w:szCs w:val="30"/>
        </w:rPr>
        <w:t xml:space="preserve">16 </w:t>
      </w:r>
      <w:r w:rsidR="001348F3" w:rsidRPr="001348F3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348F3" w:rsidRPr="001348F3">
        <w:rPr>
          <w:rFonts w:ascii="Angsana New" w:hAnsi="Angsana New"/>
          <w:sz w:val="30"/>
          <w:szCs w:val="30"/>
        </w:rPr>
        <w:t>256</w:t>
      </w:r>
      <w:r w:rsidR="003D5591">
        <w:rPr>
          <w:rFonts w:ascii="Angsana New" w:hAnsi="Angsana New"/>
          <w:sz w:val="30"/>
          <w:szCs w:val="30"/>
        </w:rPr>
        <w:t>5</w:t>
      </w:r>
    </w:p>
    <w:p w14:paraId="48876360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FC2CD3" w14:textId="77777777" w:rsidR="00E64F07" w:rsidRPr="000A1B9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A1B9B">
        <w:rPr>
          <w:rFonts w:ascii="Angsana New" w:hAnsi="Angsana New"/>
          <w:b/>
          <w:bCs/>
          <w:sz w:val="30"/>
          <w:szCs w:val="30"/>
        </w:rPr>
        <w:t>1</w:t>
      </w:r>
      <w:r w:rsidRPr="000A1B9B">
        <w:rPr>
          <w:rFonts w:ascii="Angsana New" w:hAnsi="Angsana New"/>
          <w:b/>
          <w:bCs/>
          <w:sz w:val="30"/>
          <w:szCs w:val="30"/>
        </w:rPr>
        <w:tab/>
      </w:r>
      <w:r w:rsidRPr="000A1B9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0A1B9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150510D" w14:textId="77777777" w:rsidR="00E64F07" w:rsidRPr="000A1B9B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4142349E" w14:textId="2519DFFA" w:rsidR="006C4A3B" w:rsidRPr="008F3110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0A1B9B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0A1B9B">
        <w:rPr>
          <w:rFonts w:ascii="Angsana New" w:hAnsi="Angsana New"/>
          <w:sz w:val="30"/>
          <w:szCs w:val="30"/>
        </w:rPr>
        <w:t>“</w:t>
      </w:r>
      <w:r w:rsidRPr="000A1B9B">
        <w:rPr>
          <w:rFonts w:ascii="Angsana New" w:hAnsi="Angsana New"/>
          <w:sz w:val="30"/>
          <w:szCs w:val="30"/>
          <w:cs/>
        </w:rPr>
        <w:t>บริษัท</w:t>
      </w:r>
      <w:r w:rsidRPr="000A1B9B">
        <w:rPr>
          <w:rFonts w:ascii="Angsana New" w:hAnsi="Angsana New"/>
          <w:sz w:val="30"/>
          <w:szCs w:val="30"/>
        </w:rPr>
        <w:t>”</w:t>
      </w:r>
      <w:r w:rsidRPr="000A1B9B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</w:t>
      </w:r>
      <w:r w:rsidR="00AD59DB" w:rsidRPr="000A1B9B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กับตลาดหลักทรัพย์แห่งประเทศไทยเมื่อเดือนมิถุนายน </w:t>
      </w:r>
      <w:r w:rsidR="00993441">
        <w:rPr>
          <w:rFonts w:ascii="Angsana New" w:hAnsi="Angsana New"/>
          <w:sz w:val="30"/>
          <w:szCs w:val="30"/>
        </w:rPr>
        <w:t>2518</w:t>
      </w:r>
      <w:r w:rsidR="00AD59DB" w:rsidRPr="000A1B9B">
        <w:rPr>
          <w:rFonts w:ascii="Angsana New" w:hAnsi="Angsana New"/>
          <w:sz w:val="30"/>
          <w:szCs w:val="30"/>
        </w:rPr>
        <w:t xml:space="preserve"> </w:t>
      </w:r>
      <w:r w:rsidR="00AD59DB" w:rsidRPr="000A1B9B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C028C" w:rsidRPr="000A1B9B">
        <w:rPr>
          <w:rFonts w:ascii="Angsana New" w:hAnsi="Angsana New"/>
          <w:sz w:val="30"/>
          <w:szCs w:val="30"/>
        </w:rPr>
        <w:t xml:space="preserve"> 90 </w:t>
      </w:r>
      <w:r w:rsidR="00FC028C" w:rsidRPr="000A1B9B">
        <w:rPr>
          <w:rFonts w:ascii="Angsana New" w:hAnsi="Angsana New"/>
          <w:sz w:val="30"/>
          <w:szCs w:val="30"/>
          <w:cs/>
        </w:rPr>
        <w:t>อาคาร</w:t>
      </w:r>
      <w:r w:rsidR="00BC5B9A">
        <w:rPr>
          <w:rFonts w:ascii="Angsana New" w:hAnsi="Angsana New" w:hint="cs"/>
          <w:sz w:val="30"/>
          <w:szCs w:val="30"/>
          <w:cs/>
        </w:rPr>
        <w:t xml:space="preserve"> </w:t>
      </w:r>
      <w:r w:rsidR="00F7194C">
        <w:rPr>
          <w:rFonts w:ascii="Angsana New" w:hAnsi="Angsana New"/>
          <w:sz w:val="30"/>
          <w:szCs w:val="30"/>
        </w:rPr>
        <w:br/>
      </w:r>
      <w:r w:rsidR="00FC028C" w:rsidRPr="000A1B9B">
        <w:rPr>
          <w:rFonts w:ascii="Angsana New" w:hAnsi="Angsana New"/>
          <w:sz w:val="30"/>
          <w:szCs w:val="30"/>
          <w:cs/>
        </w:rPr>
        <w:t xml:space="preserve">ซีดับเบิ้ลยู ทาวเวอร์ ชั้น </w:t>
      </w:r>
      <w:r w:rsidR="002870BF" w:rsidRPr="000A1B9B">
        <w:rPr>
          <w:rFonts w:ascii="Angsana New" w:hAnsi="Angsana New"/>
          <w:sz w:val="30"/>
          <w:szCs w:val="30"/>
        </w:rPr>
        <w:t>3</w:t>
      </w:r>
      <w:r w:rsidR="00FC028C" w:rsidRPr="000A1B9B">
        <w:rPr>
          <w:rFonts w:ascii="Angsana New" w:hAnsi="Angsana New"/>
          <w:sz w:val="30"/>
          <w:szCs w:val="30"/>
        </w:rPr>
        <w:t>1-32</w:t>
      </w:r>
      <w:r w:rsidR="00FC028C" w:rsidRPr="000A1B9B">
        <w:rPr>
          <w:rFonts w:ascii="Angsana New" w:hAnsi="Angsana New"/>
          <w:sz w:val="30"/>
          <w:szCs w:val="30"/>
          <w:cs/>
        </w:rPr>
        <w:t xml:space="preserve"> ถนนรัชดาภิเษก แขวงห้</w:t>
      </w:r>
      <w:r w:rsidR="00FC028C" w:rsidRPr="008F3110">
        <w:rPr>
          <w:rFonts w:ascii="Angsana New" w:hAnsi="Angsana New"/>
          <w:sz w:val="30"/>
          <w:szCs w:val="30"/>
          <w:cs/>
        </w:rPr>
        <w:t>วยขวาง เขตห้วยขวาง กรุงเทพมหานคร ประเทศไทย</w:t>
      </w:r>
      <w:r w:rsidR="00FC028C"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</w:rPr>
        <w:t>และ บริษัทมีโรงงานและคลังสินค้าอยู่ในภูมิภาคสำคัญของประเทศไทย</w:t>
      </w:r>
    </w:p>
    <w:p w14:paraId="23E96386" w14:textId="77777777" w:rsidR="006C4A3B" w:rsidRPr="008F3110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B9BC227" w14:textId="77777777" w:rsidR="006E5B54" w:rsidRPr="008F3110" w:rsidRDefault="008A4AF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8F3110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275FA1" w:rsidRPr="008F3110">
        <w:rPr>
          <w:rFonts w:ascii="Angsana New" w:hAnsi="Angsana New"/>
          <w:sz w:val="30"/>
          <w:szCs w:val="30"/>
          <w:cs/>
        </w:rPr>
        <w:t>ในระหว่าง</w:t>
      </w:r>
      <w:r w:rsidR="00F64339" w:rsidRPr="008F3110">
        <w:rPr>
          <w:rFonts w:ascii="Angsana New" w:hAnsi="Angsana New" w:hint="cs"/>
          <w:sz w:val="30"/>
          <w:szCs w:val="30"/>
          <w:cs/>
        </w:rPr>
        <w:t>ปี</w:t>
      </w:r>
      <w:r w:rsidR="006E5B54" w:rsidRPr="008F3110">
        <w:rPr>
          <w:rFonts w:ascii="Angsana New" w:hAnsi="Angsana New"/>
          <w:sz w:val="30"/>
          <w:szCs w:val="30"/>
          <w:cs/>
        </w:rPr>
        <w:t xml:space="preserve">ได้แก่ </w:t>
      </w:r>
      <w:r w:rsidR="00F652F5" w:rsidRPr="008F3110">
        <w:rPr>
          <w:rFonts w:ascii="Angsana New" w:hAnsi="Angsana New"/>
          <w:sz w:val="30"/>
          <w:szCs w:val="30"/>
          <w:cs/>
        </w:rPr>
        <w:t xml:space="preserve">บริษัท </w:t>
      </w:r>
      <w:r w:rsidR="00D72556" w:rsidRPr="008F3110">
        <w:rPr>
          <w:rFonts w:ascii="Angsana New" w:hAnsi="Angsana New"/>
          <w:sz w:val="30"/>
          <w:szCs w:val="30"/>
          <w:cs/>
        </w:rPr>
        <w:t xml:space="preserve">โซ วอเตอร์ </w:t>
      </w:r>
      <w:r w:rsidR="006E5B54" w:rsidRPr="008F3110">
        <w:rPr>
          <w:rFonts w:ascii="Angsana New" w:hAnsi="Angsana New"/>
          <w:sz w:val="30"/>
          <w:szCs w:val="30"/>
          <w:cs/>
        </w:rPr>
        <w:t>จำกัด และบริษัท ไทยเบฟเวอเรจ จำกัด (มหาชน) ซึ่งบริษัททั้งสองแห่งเป็นนิติบุคคลที่จัดตั้งขึ้นในประเทศไทย</w:t>
      </w:r>
    </w:p>
    <w:p w14:paraId="31742E08" w14:textId="77777777" w:rsidR="008E5F9F" w:rsidRPr="008F3110" w:rsidRDefault="008E5F9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16B6E8" w14:textId="54772E4F" w:rsidR="0070736E" w:rsidRPr="008F3110" w:rsidRDefault="0070736E" w:rsidP="00707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F3110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8F3110">
        <w:rPr>
          <w:rFonts w:ascii="Angsana New" w:hAnsi="Angsana New"/>
          <w:sz w:val="30"/>
          <w:szCs w:val="30"/>
        </w:rPr>
        <w:t>“</w:t>
      </w:r>
      <w:r w:rsidRPr="008F3110">
        <w:rPr>
          <w:rFonts w:ascii="Angsana New" w:hAnsi="Angsana New"/>
          <w:sz w:val="30"/>
          <w:szCs w:val="30"/>
          <w:cs/>
        </w:rPr>
        <w:t>กลุ่มบริษัท</w:t>
      </w:r>
      <w:r w:rsidRPr="008F3110">
        <w:rPr>
          <w:rFonts w:ascii="Angsana New" w:hAnsi="Angsana New"/>
          <w:sz w:val="30"/>
          <w:szCs w:val="30"/>
        </w:rPr>
        <w:t xml:space="preserve">” </w:t>
      </w:r>
      <w:r w:rsidRPr="008F3110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ดำเนินธุรกิจหลักเกี่ยวกับการผลิตและจำหน่ายเครื่องดื่มน้ำอัดลม น้ำดื่ม </w:t>
      </w:r>
      <w:r w:rsidRPr="008F3110">
        <w:rPr>
          <w:rFonts w:ascii="Angsana New" w:hAnsi="Angsana New"/>
          <w:sz w:val="30"/>
          <w:szCs w:val="30"/>
        </w:rPr>
        <w:br/>
      </w:r>
      <w:r w:rsidRPr="008F3110">
        <w:rPr>
          <w:rFonts w:ascii="Angsana New" w:hAnsi="Angsana New" w:hint="cs"/>
          <w:sz w:val="30"/>
          <w:szCs w:val="30"/>
          <w:cs/>
        </w:rPr>
        <w:t>เครื่องดื่มบำรุงกำลัง</w:t>
      </w:r>
      <w:r w:rsidRPr="008F3110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</w:rPr>
        <w:t>รวมถึงเป็นผู้จำหน่ายโซดา ชา</w:t>
      </w:r>
      <w:r w:rsidRPr="008F3110">
        <w:rPr>
          <w:rFonts w:ascii="Angsana New" w:hAnsi="Angsana New" w:hint="cs"/>
          <w:sz w:val="30"/>
          <w:szCs w:val="30"/>
          <w:cs/>
        </w:rPr>
        <w:t>และเครื่องดื่มชนิดอื่น</w:t>
      </w:r>
      <w:r w:rsidRPr="008F3110">
        <w:rPr>
          <w:rFonts w:ascii="Angsana New" w:hAnsi="Angsana New"/>
          <w:sz w:val="30"/>
          <w:szCs w:val="30"/>
          <w:cs/>
        </w:rPr>
        <w:t xml:space="preserve"> </w:t>
      </w:r>
      <w:r w:rsidR="00E91DC0">
        <w:rPr>
          <w:rFonts w:ascii="Angsana New" w:hAnsi="Angsana New" w:hint="cs"/>
          <w:sz w:val="30"/>
          <w:szCs w:val="30"/>
          <w:cs/>
        </w:rPr>
        <w:t>โดย</w:t>
      </w:r>
      <w:r w:rsidRPr="008F3110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93441">
        <w:rPr>
          <w:rFonts w:ascii="Angsana New" w:hAnsi="Angsana New"/>
          <w:sz w:val="30"/>
          <w:szCs w:val="30"/>
        </w:rPr>
        <w:t>30</w:t>
      </w:r>
      <w:r w:rsidRPr="008F311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93441">
        <w:rPr>
          <w:rFonts w:ascii="Angsana New" w:hAnsi="Angsana New"/>
          <w:sz w:val="30"/>
          <w:szCs w:val="30"/>
        </w:rPr>
        <w:t>256</w:t>
      </w:r>
      <w:r w:rsidR="003D5591">
        <w:rPr>
          <w:rFonts w:ascii="Angsana New" w:hAnsi="Angsana New"/>
          <w:sz w:val="30"/>
          <w:szCs w:val="30"/>
        </w:rPr>
        <w:t>5</w:t>
      </w:r>
      <w:r w:rsidR="004B340D" w:rsidRPr="008F3110">
        <w:rPr>
          <w:rFonts w:ascii="Angsana New" w:hAnsi="Angsana New"/>
          <w:sz w:val="30"/>
          <w:szCs w:val="30"/>
        </w:rPr>
        <w:t xml:space="preserve"> </w:t>
      </w:r>
      <w:r w:rsidR="004B340D" w:rsidRPr="008F3110">
        <w:rPr>
          <w:rFonts w:ascii="Angsana New" w:hAnsi="Angsana New"/>
          <w:sz w:val="30"/>
          <w:szCs w:val="30"/>
          <w:cs/>
        </w:rPr>
        <w:t xml:space="preserve">และ </w:t>
      </w:r>
      <w:r w:rsidR="00993441">
        <w:rPr>
          <w:rFonts w:ascii="Angsana New" w:hAnsi="Angsana New"/>
          <w:sz w:val="30"/>
          <w:szCs w:val="30"/>
        </w:rPr>
        <w:t>256</w:t>
      </w:r>
      <w:r w:rsidR="003D5591">
        <w:rPr>
          <w:rFonts w:ascii="Angsana New" w:hAnsi="Angsana New"/>
          <w:sz w:val="30"/>
          <w:szCs w:val="30"/>
        </w:rPr>
        <w:t>4</w:t>
      </w:r>
      <w:r w:rsidRPr="008F3110">
        <w:rPr>
          <w:rFonts w:ascii="Angsana New" w:hAnsi="Angsana New"/>
          <w:sz w:val="30"/>
          <w:szCs w:val="30"/>
          <w:cs/>
        </w:rPr>
        <w:t xml:space="preserve"> </w:t>
      </w:r>
      <w:r w:rsidR="00F64339" w:rsidRPr="008F3110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B16C19">
        <w:rPr>
          <w:rFonts w:ascii="Angsana New" w:hAnsi="Angsana New"/>
          <w:sz w:val="30"/>
          <w:szCs w:val="30"/>
        </w:rPr>
        <w:t>9</w:t>
      </w:r>
    </w:p>
    <w:p w14:paraId="6F73BF7D" w14:textId="77777777" w:rsidR="0052741D" w:rsidRPr="008F3110" w:rsidRDefault="0052741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861D1D" w14:textId="77777777" w:rsidR="00744E84" w:rsidRPr="008F3110" w:rsidRDefault="00872E5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F3110">
        <w:rPr>
          <w:rFonts w:ascii="Angsana New" w:hAnsi="Angsana New"/>
          <w:b/>
          <w:bCs/>
          <w:sz w:val="30"/>
          <w:szCs w:val="30"/>
        </w:rPr>
        <w:t>2</w:t>
      </w:r>
      <w:r w:rsidRPr="008F3110">
        <w:rPr>
          <w:rFonts w:ascii="Angsana New" w:hAnsi="Angsana New"/>
          <w:b/>
          <w:bCs/>
          <w:sz w:val="30"/>
          <w:szCs w:val="30"/>
        </w:rPr>
        <w:tab/>
      </w:r>
      <w:r w:rsidR="00744E84" w:rsidRPr="008F3110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217C15F" w14:textId="77777777" w:rsidR="00744E84" w:rsidRPr="008F3110" w:rsidRDefault="00744E8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2753096B" w14:textId="78D1665E" w:rsidR="00A915BB" w:rsidRDefault="00E64F07" w:rsidP="000A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F3110">
        <w:rPr>
          <w:rFonts w:ascii="Angsana New" w:hAnsi="Angsana New"/>
          <w:sz w:val="30"/>
          <w:szCs w:val="30"/>
          <w:cs/>
        </w:rPr>
        <w:tab/>
      </w:r>
      <w:r w:rsidRPr="008F3110">
        <w:rPr>
          <w:rFonts w:ascii="Angsana New" w:hAnsi="Angsana New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A1B9B" w:rsidRPr="008F3110">
        <w:rPr>
          <w:rFonts w:ascii="Angsana New" w:hAnsi="Angsana New"/>
          <w:sz w:val="30"/>
          <w:szCs w:val="30"/>
          <w:lang w:val="en-GB"/>
        </w:rPr>
        <w:br/>
      </w:r>
      <w:r w:rsidRPr="008F3110">
        <w:rPr>
          <w:rFonts w:ascii="Angsana New" w:hAnsi="Angsana New"/>
          <w:sz w:val="30"/>
          <w:szCs w:val="30"/>
          <w:cs/>
          <w:lang w:val="en-GB"/>
        </w:rPr>
        <w:t>สภาวิชาชีพบัญชีฯ</w:t>
      </w:r>
      <w:r w:rsidR="00815792" w:rsidRPr="008F3110">
        <w:rPr>
          <w:rFonts w:ascii="Angsana New" w:hAnsi="Angsana New"/>
          <w:sz w:val="30"/>
          <w:szCs w:val="30"/>
        </w:rPr>
        <w:t xml:space="preserve"> </w:t>
      </w:r>
      <w:r w:rsidRPr="008F3110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05B3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05B30">
        <w:rPr>
          <w:rFonts w:ascii="Angsana New" w:hAnsi="Angsana New"/>
          <w:sz w:val="30"/>
          <w:szCs w:val="30"/>
          <w:cs/>
          <w:lang w:val="en-GB"/>
        </w:rPr>
        <w:br/>
      </w:r>
      <w:r w:rsidR="00B05B30" w:rsidRPr="00062564">
        <w:rPr>
          <w:rFonts w:ascii="Angsana New" w:hAnsi="Angsana New"/>
          <w:sz w:val="30"/>
          <w:szCs w:val="30"/>
          <w:cs/>
          <w:lang w:val="en-GB"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AA0177" w:rsidRPr="00062564">
        <w:rPr>
          <w:rFonts w:ascii="Angsana New" w:hAnsi="Angsana New"/>
          <w:sz w:val="30"/>
          <w:szCs w:val="30"/>
        </w:rPr>
        <w:t>3</w:t>
      </w:r>
      <w:r w:rsidR="00B05B30" w:rsidRPr="00062564">
        <w:rPr>
          <w:rFonts w:ascii="Angsana New" w:hAnsi="Angsana New"/>
          <w:sz w:val="30"/>
          <w:szCs w:val="30"/>
          <w:cs/>
          <w:lang w:val="en-GB"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14511392" w14:textId="77777777" w:rsidR="001C6F68" w:rsidRPr="001C6F68" w:rsidRDefault="001C6F68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0FAB41D" w14:textId="4E4BABBB" w:rsidR="00B23DEC" w:rsidRDefault="0099786A" w:rsidP="0099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1C6F68" w:rsidRPr="001C6F68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="001C6F68" w:rsidRPr="001C6F68">
        <w:rPr>
          <w:rFonts w:ascii="Angsana New" w:hAnsi="Angsana New"/>
          <w:sz w:val="30"/>
          <w:szCs w:val="30"/>
        </w:rPr>
        <w:t xml:space="preserve">1 </w:t>
      </w:r>
      <w:r w:rsidR="001C6F68" w:rsidRPr="001C6F68">
        <w:rPr>
          <w:rFonts w:ascii="Angsana New" w:hAnsi="Angsana New"/>
          <w:sz w:val="30"/>
          <w:szCs w:val="30"/>
          <w:cs/>
        </w:rPr>
        <w:t xml:space="preserve">ตุลาคม </w:t>
      </w:r>
      <w:r w:rsidR="001C6F68" w:rsidRPr="001C6F68">
        <w:rPr>
          <w:rFonts w:ascii="Angsana New" w:hAnsi="Angsana New"/>
          <w:sz w:val="30"/>
          <w:szCs w:val="30"/>
        </w:rPr>
        <w:t xml:space="preserve">2564 </w:t>
      </w:r>
      <w:r w:rsidR="001C6F68" w:rsidRPr="001C6F68">
        <w:rPr>
          <w:rFonts w:ascii="Angsana New" w:hAnsi="Angsana New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</w:t>
      </w:r>
      <w:r>
        <w:rPr>
          <w:rFonts w:ascii="Angsana New" w:hAnsi="Angsana New"/>
          <w:sz w:val="30"/>
          <w:szCs w:val="30"/>
          <w:cs/>
        </w:rPr>
        <w:br/>
      </w:r>
      <w:r w:rsidR="001C6F68" w:rsidRPr="001C6F68">
        <w:rPr>
          <w:rFonts w:ascii="Angsana New" w:hAnsi="Angsana New"/>
          <w:sz w:val="30"/>
          <w:szCs w:val="30"/>
          <w:cs/>
        </w:rPr>
        <w:t>งบการเงิน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ซึ่งคาดว่าจะไม่มีผลกระทบอย่างมีสาระสำคัญต่องบการเงินในงวดที่ถือปฏิบัติ</w:t>
      </w:r>
    </w:p>
    <w:p w14:paraId="14ECC1E7" w14:textId="4807F4A8" w:rsidR="001C6F68" w:rsidRDefault="001C6F68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"/>
        <w:jc w:val="thaiDistribute"/>
        <w:rPr>
          <w:rFonts w:ascii="Angsana New" w:hAnsi="Angsana New"/>
          <w:sz w:val="30"/>
          <w:szCs w:val="30"/>
        </w:rPr>
      </w:pPr>
    </w:p>
    <w:p w14:paraId="7441B50F" w14:textId="17CBED19" w:rsidR="0099786A" w:rsidRDefault="0099786A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"/>
        <w:jc w:val="thaiDistribute"/>
        <w:rPr>
          <w:rFonts w:ascii="Angsana New" w:hAnsi="Angsana New"/>
          <w:sz w:val="30"/>
          <w:szCs w:val="30"/>
        </w:rPr>
      </w:pPr>
    </w:p>
    <w:p w14:paraId="05539A3F" w14:textId="77777777" w:rsidR="0099786A" w:rsidRDefault="0099786A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"/>
        <w:jc w:val="thaiDistribute"/>
        <w:rPr>
          <w:rFonts w:ascii="Angsana New" w:hAnsi="Angsana New"/>
          <w:sz w:val="30"/>
          <w:szCs w:val="30"/>
        </w:rPr>
      </w:pPr>
    </w:p>
    <w:p w14:paraId="5CDCAAC1" w14:textId="6DEB76E7" w:rsidR="00E64F07" w:rsidRDefault="002974D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="0072759A" w:rsidRPr="00062564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BD647B" w:rsidRPr="00062564">
        <w:rPr>
          <w:rFonts w:ascii="Angsana New" w:hAnsi="Angsana New"/>
          <w:sz w:val="30"/>
          <w:szCs w:val="30"/>
          <w:cs/>
        </w:rPr>
        <w:t>ปฏิบัติตาม</w:t>
      </w:r>
      <w:r w:rsidR="0072759A" w:rsidRPr="00062564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A666A4" w:rsidRPr="00062564">
        <w:rPr>
          <w:rFonts w:ascii="Angsana New" w:hAnsi="Angsana New"/>
          <w:sz w:val="30"/>
          <w:szCs w:val="30"/>
          <w:cs/>
        </w:rPr>
        <w:br/>
      </w:r>
      <w:r w:rsidR="0072759A" w:rsidRPr="00062564">
        <w:rPr>
          <w:rFonts w:ascii="Angsana New" w:hAnsi="Angsana New"/>
          <w:sz w:val="30"/>
          <w:szCs w:val="30"/>
          <w:cs/>
        </w:rPr>
        <w:t>งบการเงิน</w:t>
      </w:r>
      <w:r w:rsidR="00A666A4" w:rsidRPr="00062564">
        <w:rPr>
          <w:rFonts w:ascii="Angsana New" w:hAnsi="Angsana New" w:hint="cs"/>
          <w:sz w:val="30"/>
          <w:szCs w:val="30"/>
          <w:cs/>
        </w:rPr>
        <w:t>ซึ่งเปิดเผยในหมายเหตุแต่ละข้อ</w:t>
      </w:r>
      <w:r w:rsidR="0072759A" w:rsidRPr="00062564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0F9C61F" w14:textId="77777777" w:rsidR="00B23DEC" w:rsidRPr="002122E2" w:rsidRDefault="00B23DE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2EC378C1" w14:textId="3A230A50" w:rsidR="00E64F07" w:rsidRPr="00C1266B" w:rsidRDefault="00AA0177" w:rsidP="00C5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55503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1ADB203" w14:textId="77777777" w:rsidR="00E64F07" w:rsidRPr="00A666A4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F92CB3E" w14:textId="77777777" w:rsidR="00E64F07" w:rsidRPr="00C1266B" w:rsidRDefault="00E64F07" w:rsidP="00BC34B5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3D8C0588" w14:textId="77777777" w:rsidR="00E64F07" w:rsidRPr="00A666A4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FBD147D" w14:textId="77777777" w:rsidR="00E64F07" w:rsidRPr="00062564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t>งบการเงินรวมประกอบด้วยงบการเงินของบริษัท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และบริษัทย่อย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Pr="00062564">
        <w:rPr>
          <w:rFonts w:ascii="Angsana New" w:hAnsi="Angsana New"/>
          <w:sz w:val="30"/>
          <w:szCs w:val="30"/>
          <w:cs/>
        </w:rPr>
        <w:t>(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รวมกันเรียกว่า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</w:rPr>
        <w:t>“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062564">
        <w:rPr>
          <w:rFonts w:ascii="Angsana New" w:hAnsi="Angsana New"/>
          <w:sz w:val="30"/>
          <w:szCs w:val="30"/>
        </w:rPr>
        <w:t>”</w:t>
      </w:r>
      <w:r w:rsidRPr="00062564">
        <w:rPr>
          <w:rFonts w:ascii="Angsana New" w:hAnsi="Angsana New"/>
          <w:sz w:val="30"/>
          <w:szCs w:val="30"/>
          <w:cs/>
        </w:rPr>
        <w:t xml:space="preserve">)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และส่วนได้เสียของกลุ่มบริษัทในบริษัทร่วม</w:t>
      </w:r>
    </w:p>
    <w:p w14:paraId="53C7D055" w14:textId="6AD60493" w:rsidR="00B23DEC" w:rsidRPr="00062564" w:rsidRDefault="00B23DEC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0938E2BC" w14:textId="0BF68814" w:rsidR="00C275DD" w:rsidRPr="00062564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t>บริษัทย่อยเป็นกิจการที่อยู่ภายใต้การควบคุมของกลุ่มบริษัท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A5380" w:rsidRPr="00062564">
        <w:rPr>
          <w:rFonts w:ascii="Angsana New" w:hAnsi="Angsana New"/>
          <w:sz w:val="30"/>
          <w:szCs w:val="30"/>
          <w:cs/>
        </w:rPr>
        <w:br/>
      </w:r>
      <w:r w:rsidRPr="00062564">
        <w:rPr>
          <w:rFonts w:ascii="Angsana New" w:hAnsi="Angsana New"/>
          <w:sz w:val="30"/>
          <w:szCs w:val="30"/>
          <w:cs/>
          <w:lang w:bidi="th-TH"/>
        </w:rPr>
        <w:t>ผลกระทบต่อจำนวนเงินผลตอบแทนของกลุ่มบริษัท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52AEC64" w14:textId="47B7600A" w:rsidR="00C275DD" w:rsidRPr="00062564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DC761F8" w14:textId="33A342A1" w:rsidR="00C275DD" w:rsidRPr="00062564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t>เมื่อกลุ่มบริษัทสูญเสียการควบคุมในบริษัทย่อย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กลุ่มบริษัทตัดรายการสินทรัพย์และหนี้สิน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 w:hint="cs"/>
          <w:sz w:val="30"/>
          <w:szCs w:val="30"/>
          <w:cs/>
          <w:lang w:bidi="th-TH"/>
        </w:rPr>
        <w:t>ผล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กำไร</w:t>
      </w:r>
      <w:r w:rsidRPr="00062564">
        <w:rPr>
          <w:rFonts w:ascii="Angsana New" w:hAnsi="Angsana New"/>
          <w:spacing w:val="-2"/>
          <w:sz w:val="30"/>
          <w:szCs w:val="30"/>
          <w:cs/>
          <w:lang w:bidi="th-TH"/>
        </w:rPr>
        <w:t>หรือขาดทุนที่เกิดขึ้นจากการสูญเสีย</w:t>
      </w:r>
      <w:r w:rsidRPr="0006256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pacing w:val="-2"/>
          <w:sz w:val="30"/>
          <w:szCs w:val="30"/>
          <w:cs/>
          <w:lang w:bidi="th-TH"/>
        </w:rPr>
        <w:t>การควบคุมในบริษัทย่อยรับรู้ในกำไรหรือขาดทุน</w:t>
      </w:r>
      <w:r w:rsidRPr="0006256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pacing w:val="-2"/>
          <w:sz w:val="30"/>
          <w:szCs w:val="30"/>
          <w:cs/>
          <w:lang w:bidi="th-TH"/>
        </w:rPr>
        <w:t>ส่วนได้เสียในบริษัทย่อยเดิม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ที่ยังคงเหลืออยู่ให้วัดมูลค่าด้วยมูลค่ายุติธรรม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ณ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วันที่สูญเสียการควบคุม</w:t>
      </w:r>
    </w:p>
    <w:p w14:paraId="193FE160" w14:textId="77777777" w:rsidR="00AA0177" w:rsidRPr="00062564" w:rsidRDefault="00AA0177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F79B8" w14:textId="77777777" w:rsidR="00C275DD" w:rsidRPr="00062564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69BD4176" w14:textId="77777777" w:rsidR="00C275DD" w:rsidRPr="00062564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C853FDC" w14:textId="4D52D5B6" w:rsidR="00C275DD" w:rsidRPr="00062564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กลุ่มบริษัทรับรู้เงินลงทุนในบริษัทร่วม</w:t>
      </w:r>
      <w:r w:rsidRPr="00062564">
        <w:rPr>
          <w:rFonts w:ascii="Angsana New" w:hAnsi="Angsana New" w:hint="cs"/>
          <w:sz w:val="30"/>
          <w:szCs w:val="30"/>
          <w:cs/>
          <w:lang w:bidi="th-TH"/>
        </w:rPr>
        <w:t>ในงบการเงินรวมด้วย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วิธีส่วนได้เสีย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ภายหลังการรับรู้รายการเริ่มแรก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จะถูกบันทึกในงบการเงินรวมจนถึงวันที่ความมีอิทธิพลอย่างมีนัยสำคัญสิ้นสุดลง</w:t>
      </w:r>
    </w:p>
    <w:p w14:paraId="64B223AC" w14:textId="65EABA91" w:rsidR="00C275DD" w:rsidRPr="00062564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9042B88" w14:textId="670A5875" w:rsidR="000420DD" w:rsidRPr="00062564" w:rsidRDefault="000420DD" w:rsidP="000420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063BAED" w14:textId="77777777" w:rsidR="00AA0177" w:rsidRPr="00062564" w:rsidRDefault="00AA017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3902D50" w14:textId="12F05B9F" w:rsidR="00852669" w:rsidRPr="00062564" w:rsidRDefault="00852669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72E1FB63" w14:textId="0A7ECE87" w:rsidR="00852669" w:rsidRDefault="00852669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2564">
        <w:rPr>
          <w:rFonts w:ascii="Angsana New" w:hAnsi="Angsana New"/>
          <w:sz w:val="30"/>
          <w:szCs w:val="30"/>
          <w:cs/>
          <w:lang w:bidi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="00E91DC0" w:rsidRPr="00062564">
        <w:rPr>
          <w:rFonts w:ascii="Angsana New" w:hAnsi="Angsana New"/>
          <w:sz w:val="30"/>
          <w:szCs w:val="30"/>
          <w:cs/>
          <w:lang w:bidi="th-TH"/>
        </w:rPr>
        <w:t>โดยรับรู้สินทรัพย์และหนี้สินของธุรกิจ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ที่ถูกซื้อด้วยมูลค่าตามบัญชีของธุรกิจดังกล่าวตามงบการเงินรวมของบริษัทใหญ่</w:t>
      </w:r>
      <w:r w:rsidR="00AB3547" w:rsidRPr="00062564">
        <w:rPr>
          <w:rFonts w:ascii="Angsana New" w:hAnsi="Angsana New"/>
          <w:sz w:val="30"/>
          <w:szCs w:val="30"/>
          <w:cs/>
        </w:rPr>
        <w:br/>
      </w:r>
      <w:r w:rsidRPr="00062564">
        <w:rPr>
          <w:rFonts w:ascii="Angsana New" w:hAnsi="Angsana New"/>
          <w:sz w:val="30"/>
          <w:szCs w:val="30"/>
          <w:cs/>
          <w:lang w:bidi="th-TH"/>
        </w:rPr>
        <w:t>ในลำดับสูงสุด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ณ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วันที่เกิดรายการ</w:t>
      </w:r>
      <w:r w:rsidRPr="00062564">
        <w:rPr>
          <w:rFonts w:ascii="Angsana New" w:hAnsi="Angsana New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รายการส่วนเกินหรือส่วนขาดจะถูก</w:t>
      </w:r>
      <w:r w:rsidR="00AB3547" w:rsidRPr="00062564">
        <w:rPr>
          <w:rFonts w:ascii="Angsana New" w:hAnsi="Angsana New" w:hint="cs"/>
          <w:sz w:val="30"/>
          <w:szCs w:val="30"/>
          <w:cs/>
          <w:lang w:bidi="th-TH"/>
        </w:rPr>
        <w:t>ตัดจำหน่าย</w:t>
      </w:r>
      <w:r w:rsidRPr="00062564">
        <w:rPr>
          <w:rFonts w:ascii="Angsana New" w:hAnsi="Angsana New"/>
          <w:sz w:val="30"/>
          <w:szCs w:val="30"/>
          <w:cs/>
          <w:lang w:bidi="th-TH"/>
        </w:rPr>
        <w:t>เมื่อมีการขายเงินลงทุนในธุรกิจที่ซื้อดังกล่าวไป</w:t>
      </w:r>
      <w:r w:rsidR="00E91DC0" w:rsidRPr="00062564">
        <w:rPr>
          <w:rFonts w:ascii="Angsana New" w:hAnsi="Angsana New" w:hint="cs"/>
          <w:sz w:val="30"/>
          <w:szCs w:val="30"/>
          <w:cs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62564">
        <w:rPr>
          <w:rFonts w:ascii="Angsana New" w:hAnsi="Angsana New"/>
          <w:sz w:val="30"/>
          <w:szCs w:val="30"/>
        </w:rPr>
        <w:t xml:space="preserve"> </w:t>
      </w:r>
      <w:r w:rsidRPr="00062564">
        <w:rPr>
          <w:rFonts w:ascii="Angsana New" w:hAnsi="Angsana New"/>
          <w:sz w:val="30"/>
          <w:szCs w:val="30"/>
          <w:cs/>
          <w:lang w:bidi="th-TH"/>
        </w:rPr>
        <w:t>จนถึงวันที่การควบคุมสิ้นสุด</w:t>
      </w:r>
    </w:p>
    <w:p w14:paraId="5602485F" w14:textId="3DC5B828" w:rsidR="00B23DEC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863BFF" w14:textId="210745F3" w:rsidR="00DE4E17" w:rsidRPr="00C1266B" w:rsidRDefault="00DE4E17" w:rsidP="00DE4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ข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Pr="00DE4E1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DE4E1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</w:t>
      </w:r>
    </w:p>
    <w:p w14:paraId="44840976" w14:textId="4211520F" w:rsidR="00D872C0" w:rsidRDefault="00D872C0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6E9C150D" w14:textId="26507279" w:rsidR="00DE4E17" w:rsidRPr="00DE4E17" w:rsidRDefault="00DE4E1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51FC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Pr="009551FC">
        <w:rPr>
          <w:rFonts w:ascii="Angsana New" w:hAnsi="Angsana New" w:hint="cs"/>
          <w:sz w:val="30"/>
          <w:szCs w:val="30"/>
          <w:cs/>
          <w:lang w:bidi="th-TH"/>
        </w:rPr>
        <w:t>ย่อยและ</w:t>
      </w:r>
      <w:r w:rsidRPr="009551FC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9551FC">
        <w:rPr>
          <w:rFonts w:ascii="Angsana New" w:hAnsi="Angsana New" w:hint="cs"/>
          <w:sz w:val="30"/>
          <w:szCs w:val="30"/>
          <w:cs/>
          <w:lang w:bidi="th-TH"/>
        </w:rPr>
        <w:t>ร่วม</w:t>
      </w:r>
      <w:r w:rsidRPr="009551FC">
        <w:rPr>
          <w:rFonts w:ascii="Angsana New" w:hAnsi="Angsana New"/>
          <w:sz w:val="30"/>
          <w:szCs w:val="30"/>
          <w:cs/>
          <w:lang w:bidi="th-TH"/>
        </w:rPr>
        <w:t>ในงบการเงินเฉพาะกิจการ</w:t>
      </w:r>
      <w:r w:rsidR="009551FC" w:rsidRPr="009551FC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วัดมูลค่าด้วยราคาทุนหักค่าเผื่อการด้อยค่า</w:t>
      </w:r>
      <w:r w:rsidR="004C06FD">
        <w:rPr>
          <w:rFonts w:ascii="Angsana New" w:hAnsi="Angsana New"/>
          <w:sz w:val="30"/>
          <w:szCs w:val="30"/>
        </w:rPr>
        <w:t xml:space="preserve"> </w:t>
      </w:r>
      <w:r w:rsidR="004C06FD">
        <w:rPr>
          <w:rFonts w:ascii="Angsana New" w:hAnsi="Angsana New"/>
          <w:sz w:val="30"/>
          <w:szCs w:val="30"/>
        </w:rPr>
        <w:br/>
      </w:r>
      <w:r w:rsidR="00751BDE" w:rsidRPr="00751BDE">
        <w:rPr>
          <w:rFonts w:ascii="Angsana New" w:hAnsi="Angsana New"/>
          <w:sz w:val="30"/>
          <w:szCs w:val="30"/>
          <w:cs/>
          <w:lang w:bidi="th-TH"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9551FC">
        <w:rPr>
          <w:rFonts w:ascii="Angsana New" w:hAnsi="Angsana New"/>
          <w:sz w:val="30"/>
          <w:szCs w:val="30"/>
          <w:cs/>
          <w:lang w:bidi="th-TH"/>
        </w:rPr>
        <w:t>กรณีที่บริษัทจำหน่ายเงินลงทุนบางส่วน</w:t>
      </w:r>
      <w:r w:rsidRPr="009551FC">
        <w:rPr>
          <w:rFonts w:ascii="Angsana New" w:hAnsi="Angsana New"/>
          <w:sz w:val="30"/>
          <w:szCs w:val="30"/>
          <w:cs/>
        </w:rPr>
        <w:t xml:space="preserve"> </w:t>
      </w:r>
      <w:r w:rsidRPr="009551FC">
        <w:rPr>
          <w:rFonts w:ascii="Angsana New" w:hAnsi="Angsana New"/>
          <w:sz w:val="30"/>
          <w:szCs w:val="30"/>
          <w:cs/>
          <w:lang w:bidi="th-TH"/>
        </w:rPr>
        <w:t>ต้นทุนเงินลงทุนคำนวณโดยวิธีถัวเฉลี่ยถ่วงน้ำหนัก</w:t>
      </w:r>
      <w:r w:rsidR="004B08F6" w:rsidRPr="009551FC">
        <w:rPr>
          <w:rFonts w:ascii="Angsana New" w:hAnsi="Angsana New" w:hint="cs"/>
          <w:sz w:val="30"/>
          <w:szCs w:val="30"/>
          <w:cs/>
        </w:rPr>
        <w:t xml:space="preserve"> </w:t>
      </w:r>
      <w:r w:rsidRPr="009551FC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AB3547">
        <w:rPr>
          <w:rFonts w:ascii="Angsana New" w:hAnsi="Angsana New" w:hint="cs"/>
          <w:sz w:val="30"/>
          <w:szCs w:val="30"/>
          <w:cs/>
          <w:lang w:bidi="th-TH"/>
        </w:rPr>
        <w:t>หรือ</w:t>
      </w:r>
      <w:r w:rsidRPr="009551FC">
        <w:rPr>
          <w:rFonts w:ascii="Angsana New" w:hAnsi="Angsana New"/>
          <w:sz w:val="30"/>
          <w:szCs w:val="30"/>
          <w:cs/>
          <w:lang w:bidi="th-TH"/>
        </w:rPr>
        <w:t>ขาดทุนจาก</w:t>
      </w:r>
      <w:r w:rsidRPr="009551FC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9551FC">
        <w:rPr>
          <w:rFonts w:ascii="Angsana New" w:hAnsi="Angsana New"/>
          <w:sz w:val="30"/>
          <w:szCs w:val="30"/>
          <w:cs/>
          <w:lang w:bidi="th-TH"/>
        </w:rPr>
        <w:t>ขายเงินลงทุนบันทึกในกำไรหรือขาดทุน</w:t>
      </w:r>
    </w:p>
    <w:p w14:paraId="688BD6BB" w14:textId="0D06B772" w:rsidR="00AB3547" w:rsidRDefault="00AB3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627D1E70" w14:textId="1D25939F" w:rsidR="00E64F07" w:rsidRPr="00C1266B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7505A7FE" w14:textId="77777777" w:rsidR="00E64F07" w:rsidRPr="004420C2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3254CFD" w14:textId="088E56FD" w:rsidR="00E64F07" w:rsidRPr="00C1266B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รายการบัญชีที่เป็น</w:t>
      </w:r>
      <w:r w:rsidR="00723808" w:rsidRPr="00C1266B">
        <w:rPr>
          <w:rFonts w:ascii="Angsana New" w:hAnsi="Angsana New"/>
          <w:sz w:val="30"/>
          <w:szCs w:val="30"/>
          <w:cs/>
          <w:lang w:bidi="th-TH"/>
        </w:rPr>
        <w:t>เงินตราต่างประเทศ</w:t>
      </w:r>
      <w:r w:rsidR="00085FC3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FB0956">
        <w:rPr>
          <w:rFonts w:ascii="Angsana New" w:hAnsi="Angsana New"/>
          <w:sz w:val="30"/>
          <w:szCs w:val="30"/>
          <w:cs/>
          <w:lang w:bidi="th-TH"/>
        </w:rPr>
        <w:t>รวมถึงสินทรัพย์และหนี้สินที่ไม่เป็นตัวเงินซึ่งเกิดจากรายการบัญชีที่เป็น</w:t>
      </w:r>
      <w:r w:rsidR="00FB0956" w:rsidRPr="00256858">
        <w:rPr>
          <w:rFonts w:ascii="Angsana New" w:hAnsi="Angsana New"/>
          <w:sz w:val="30"/>
          <w:szCs w:val="30"/>
          <w:cs/>
          <w:lang w:bidi="th-TH"/>
        </w:rPr>
        <w:t>เงินตราต่างประเทศ</w:t>
      </w:r>
      <w:r w:rsidR="00FB0956" w:rsidRPr="00256858">
        <w:rPr>
          <w:rFonts w:ascii="Angsana New" w:hAnsi="Angsana New" w:hint="cs"/>
          <w:sz w:val="30"/>
          <w:szCs w:val="30"/>
          <w:cs/>
        </w:rPr>
        <w:t xml:space="preserve"> </w:t>
      </w:r>
      <w:r w:rsidR="00723808" w:rsidRPr="00256858">
        <w:rPr>
          <w:rFonts w:ascii="Angsana New" w:hAnsi="Angsana New"/>
          <w:sz w:val="30"/>
          <w:szCs w:val="30"/>
          <w:cs/>
          <w:lang w:bidi="th-TH"/>
        </w:rPr>
        <w:t>แปลงค่าเป็นสก</w:t>
      </w:r>
      <w:r w:rsidR="00D9094F" w:rsidRPr="00256858">
        <w:rPr>
          <w:rFonts w:ascii="Angsana New" w:hAnsi="Angsana New"/>
          <w:sz w:val="30"/>
          <w:szCs w:val="30"/>
          <w:cs/>
          <w:lang w:bidi="th-TH"/>
        </w:rPr>
        <w:t>ุลเงินที่ใช้ในการดำเนินงาน</w:t>
      </w:r>
      <w:r w:rsidR="001B4751" w:rsidRPr="00256858">
        <w:rPr>
          <w:rFonts w:ascii="Angsana New" w:hAnsi="Angsana New"/>
          <w:sz w:val="30"/>
          <w:szCs w:val="30"/>
          <w:cs/>
          <w:lang w:bidi="th-TH"/>
        </w:rPr>
        <w:t>ของแต่ละบริษัทในกลุ่มบริษัท</w:t>
      </w:r>
      <w:r w:rsidR="009A45EB" w:rsidRPr="00256858">
        <w:rPr>
          <w:rFonts w:ascii="Angsana New" w:hAnsi="Angsana New"/>
          <w:sz w:val="30"/>
          <w:szCs w:val="30"/>
          <w:cs/>
        </w:rPr>
        <w:t xml:space="preserve"> </w:t>
      </w:r>
      <w:r w:rsidRPr="00256858">
        <w:rPr>
          <w:rFonts w:ascii="Angsana New" w:hAnsi="Angsana New"/>
          <w:sz w:val="30"/>
          <w:szCs w:val="30"/>
          <w:cs/>
          <w:lang w:bidi="th-TH"/>
        </w:rPr>
        <w:t>โดยใช้อัตราแลกเปลี่ยน</w:t>
      </w:r>
      <w:r w:rsidRPr="00256858">
        <w:rPr>
          <w:rFonts w:ascii="Angsana New" w:hAnsi="Angsana New"/>
          <w:sz w:val="30"/>
          <w:szCs w:val="30"/>
          <w:cs/>
        </w:rPr>
        <w:t xml:space="preserve"> </w:t>
      </w:r>
      <w:r w:rsidRPr="00256858">
        <w:rPr>
          <w:rFonts w:ascii="Angsana New" w:hAnsi="Angsana New"/>
          <w:sz w:val="30"/>
          <w:szCs w:val="30"/>
          <w:cs/>
          <w:lang w:bidi="th-TH"/>
        </w:rPr>
        <w:t>ณ</w:t>
      </w:r>
      <w:r w:rsidRPr="00256858">
        <w:rPr>
          <w:rFonts w:ascii="Angsana New" w:hAnsi="Angsana New"/>
          <w:sz w:val="30"/>
          <w:szCs w:val="30"/>
          <w:cs/>
        </w:rPr>
        <w:t xml:space="preserve"> </w:t>
      </w:r>
      <w:r w:rsidRPr="00256858">
        <w:rPr>
          <w:rFonts w:ascii="Angsana New" w:hAnsi="Angsana New"/>
          <w:sz w:val="30"/>
          <w:szCs w:val="30"/>
          <w:cs/>
          <w:lang w:bidi="th-TH"/>
        </w:rPr>
        <w:t>วันที่เกิดรายการ</w:t>
      </w:r>
      <w:r w:rsidR="00FB0956" w:rsidRPr="00256858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256858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256858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สินทรัพย์และหนี้สินที่เป็นตัวเงินและเป็นเงินตราต่างประเทศ</w:t>
      </w:r>
      <w:r w:rsidR="00FB0956" w:rsidRPr="00256858">
        <w:rPr>
          <w:rFonts w:ascii="Angsana New" w:hAnsi="Angsana New"/>
          <w:sz w:val="30"/>
          <w:szCs w:val="30"/>
          <w:cs/>
          <w:lang w:bidi="th-TH"/>
        </w:rPr>
        <w:t>แปลงค่าโดยใช้อัตราแลกเปลี่ยน</w:t>
      </w:r>
      <w:r w:rsidR="00FB0956" w:rsidRPr="00256858">
        <w:rPr>
          <w:rFonts w:ascii="Angsana New" w:hAnsi="Angsana New"/>
          <w:sz w:val="30"/>
          <w:szCs w:val="30"/>
          <w:cs/>
        </w:rPr>
        <w:t xml:space="preserve"> </w:t>
      </w:r>
      <w:r w:rsidR="00FB0956" w:rsidRPr="00256858">
        <w:rPr>
          <w:rFonts w:ascii="Angsana New" w:hAnsi="Angsana New"/>
          <w:sz w:val="30"/>
          <w:szCs w:val="30"/>
          <w:cs/>
          <w:lang w:bidi="th-TH"/>
        </w:rPr>
        <w:t>ณ</w:t>
      </w:r>
      <w:r w:rsidR="00FB0956" w:rsidRPr="00256858">
        <w:rPr>
          <w:rFonts w:ascii="Angsana New" w:hAnsi="Angsana New"/>
          <w:sz w:val="30"/>
          <w:szCs w:val="30"/>
          <w:cs/>
        </w:rPr>
        <w:t xml:space="preserve"> </w:t>
      </w:r>
      <w:r w:rsidR="00FB0956" w:rsidRPr="00256858">
        <w:rPr>
          <w:rFonts w:ascii="Angsana New" w:hAnsi="Angsana New"/>
          <w:sz w:val="30"/>
          <w:szCs w:val="30"/>
          <w:cs/>
          <w:lang w:bidi="th-TH"/>
        </w:rPr>
        <w:t>วันที่รายงาน</w:t>
      </w:r>
    </w:p>
    <w:p w14:paraId="19074D3F" w14:textId="77777777" w:rsidR="000218F2" w:rsidRPr="004420C2" w:rsidRDefault="000218F2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52BEB844" w14:textId="72412FEE" w:rsidR="001B4751" w:rsidRPr="00433C77" w:rsidRDefault="001B4751" w:rsidP="00B03F32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C1266B">
        <w:rPr>
          <w:rFonts w:ascii="Angsana New" w:hAnsi="Angsana New"/>
          <w:color w:val="000000"/>
          <w:sz w:val="30"/>
          <w:szCs w:val="30"/>
          <w:cs/>
          <w:lang w:bidi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9AFEE4D" w14:textId="7F6E4639" w:rsidR="00B03F32" w:rsidRDefault="00B03F32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4488FB02" w14:textId="561250C5" w:rsidR="00CA48C3" w:rsidRDefault="00CA48C3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7B175A1" w14:textId="77777777" w:rsidR="00CA48C3" w:rsidRPr="004420C2" w:rsidRDefault="00CA48C3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6D560BDD" w14:textId="77777777" w:rsidR="000218F2" w:rsidRPr="00433C77" w:rsidRDefault="009A45EB" w:rsidP="00BC34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3C77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</w:t>
      </w:r>
      <w:r w:rsidR="000218F2" w:rsidRPr="00433C77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61FA5018" w14:textId="38D53BB3" w:rsidR="000218F2" w:rsidRPr="00433C77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สินทรัพย์และหนี้สินของ</w:t>
      </w:r>
      <w:r w:rsidR="009A45EB" w:rsidRPr="00433C77">
        <w:rPr>
          <w:rFonts w:ascii="Angsana New" w:hAnsi="Angsana New"/>
          <w:sz w:val="30"/>
          <w:szCs w:val="30"/>
          <w:cs/>
          <w:lang w:bidi="th-TH"/>
        </w:rPr>
        <w:t>หน่วยงาน</w:t>
      </w:r>
      <w:r w:rsidRPr="00433C77">
        <w:rPr>
          <w:rFonts w:ascii="Angsana New" w:hAnsi="Angsana New"/>
          <w:sz w:val="30"/>
          <w:szCs w:val="30"/>
          <w:cs/>
          <w:lang w:bidi="th-TH"/>
        </w:rPr>
        <w:t>ในต่างประเทศแปลงค่าเป็นเงินบาทโดยใช้อัตราแลกเปลี่ยน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ณ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วันที่รายงาน</w:t>
      </w:r>
      <w:r w:rsidR="00751BDE">
        <w:rPr>
          <w:rFonts w:ascii="Angsana New" w:hAnsi="Angsana New"/>
          <w:sz w:val="30"/>
          <w:szCs w:val="30"/>
        </w:rPr>
        <w:t xml:space="preserve"> </w:t>
      </w:r>
      <w:r w:rsidR="00751BDE" w:rsidRPr="00751BDE">
        <w:rPr>
          <w:rFonts w:ascii="Angsana New" w:hAnsi="Angsana New"/>
          <w:sz w:val="30"/>
          <w:szCs w:val="30"/>
          <w:cs/>
          <w:lang w:bidi="th-TH"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1EF17A3" w14:textId="77777777" w:rsidR="000218F2" w:rsidRPr="004420C2" w:rsidRDefault="000218F2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C6ACF02" w14:textId="0DFA4FB9" w:rsidR="00101BB3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433C77">
        <w:rPr>
          <w:rFonts w:ascii="Angsana New" w:hAnsi="Angsana New"/>
          <w:sz w:val="30"/>
          <w:szCs w:val="30"/>
          <w:cs/>
          <w:lang w:bidi="th-TH"/>
        </w:rPr>
        <w:t>ผลต่างจากอัตราแลกเปลี่ยนที่เกิดจากการ</w:t>
      </w:r>
      <w:r w:rsidRPr="00C1266B">
        <w:rPr>
          <w:rFonts w:ascii="Angsana New" w:hAnsi="Angsana New"/>
          <w:sz w:val="30"/>
          <w:szCs w:val="30"/>
          <w:cs/>
          <w:lang w:bidi="th-TH"/>
        </w:rPr>
        <w:t>แปลงค่า</w:t>
      </w:r>
      <w:r w:rsidR="00751BDE">
        <w:rPr>
          <w:rFonts w:ascii="Angsana New" w:hAnsi="Angsana New"/>
          <w:sz w:val="30"/>
          <w:szCs w:val="30"/>
        </w:rPr>
        <w:t xml:space="preserve"> </w:t>
      </w:r>
      <w:r w:rsidR="00751BDE">
        <w:rPr>
          <w:rFonts w:ascii="Angsana New" w:hAnsi="Angsana New" w:hint="cs"/>
          <w:sz w:val="30"/>
          <w:szCs w:val="30"/>
          <w:cs/>
          <w:lang w:bidi="th-TH"/>
        </w:rPr>
        <w:t>จะรับรู้</w:t>
      </w:r>
      <w:r w:rsidRPr="00C1266B">
        <w:rPr>
          <w:rFonts w:ascii="Angsana New" w:hAnsi="Angsana New"/>
          <w:sz w:val="30"/>
          <w:szCs w:val="30"/>
          <w:cs/>
          <w:lang w:bidi="th-TH"/>
        </w:rPr>
        <w:t>ใน</w:t>
      </w:r>
      <w:r w:rsidR="006B00DA" w:rsidRPr="00C1266B">
        <w:rPr>
          <w:rFonts w:ascii="Angsana New" w:hAnsi="Angsana New"/>
          <w:sz w:val="30"/>
          <w:szCs w:val="30"/>
          <w:cs/>
          <w:lang w:bidi="th-TH"/>
        </w:rPr>
        <w:t>กำไรขาดทุนเบ็ดเสร็จอื่น</w:t>
      </w:r>
      <w:r w:rsidR="006B00DA" w:rsidRPr="00C1266B">
        <w:rPr>
          <w:rFonts w:ascii="Angsana New" w:hAnsi="Angsana New"/>
          <w:sz w:val="30"/>
          <w:szCs w:val="30"/>
          <w:cs/>
        </w:rPr>
        <w:t xml:space="preserve"> </w:t>
      </w:r>
      <w:r w:rsidR="006B00DA" w:rsidRPr="00C1266B">
        <w:rPr>
          <w:rFonts w:ascii="Angsana New" w:hAnsi="Angsana New"/>
          <w:sz w:val="30"/>
          <w:szCs w:val="30"/>
          <w:cs/>
          <w:lang w:bidi="th-TH"/>
        </w:rPr>
        <w:t>และแสดงเป็น</w:t>
      </w:r>
      <w:r w:rsidR="00751BDE" w:rsidRPr="00751BDE">
        <w:rPr>
          <w:rFonts w:ascii="Angsana New" w:hAnsi="Angsana New"/>
          <w:sz w:val="30"/>
          <w:szCs w:val="30"/>
          <w:cs/>
          <w:lang w:bidi="th-TH"/>
        </w:rPr>
        <w:t>สำรองการแปลงค่างบการเงิน</w:t>
      </w:r>
      <w:r w:rsidR="006B00DA" w:rsidRPr="00C1266B">
        <w:rPr>
          <w:rFonts w:ascii="Angsana New" w:hAnsi="Angsana New"/>
          <w:sz w:val="30"/>
          <w:szCs w:val="30"/>
          <w:cs/>
          <w:lang w:bidi="th-TH"/>
        </w:rPr>
        <w:t>ในส่วนของผู้ถือหุ้น</w:t>
      </w:r>
      <w:r w:rsidR="006B00DA" w:rsidRPr="00C1266B">
        <w:rPr>
          <w:rFonts w:ascii="Angsana New" w:hAnsi="Angsana New"/>
          <w:sz w:val="30"/>
          <w:szCs w:val="30"/>
          <w:cs/>
        </w:rPr>
        <w:t xml:space="preserve"> </w:t>
      </w:r>
      <w:r w:rsidR="006B00DA" w:rsidRPr="00C1266B">
        <w:rPr>
          <w:rFonts w:ascii="Angsana New" w:hAnsi="Angsana New"/>
          <w:sz w:val="30"/>
          <w:szCs w:val="30"/>
          <w:cs/>
          <w:lang w:bidi="th-TH"/>
        </w:rPr>
        <w:t>จนกว่ามีการจำหน่ายเงินลงทุนนั้นออกไป</w:t>
      </w:r>
    </w:p>
    <w:p w14:paraId="56D12274" w14:textId="77777777" w:rsidR="00CA48C3" w:rsidRPr="00C1266B" w:rsidRDefault="00CA48C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AF2E35" w14:textId="68FAFFB7" w:rsidR="000218F2" w:rsidRDefault="00101BB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  <w:lang w:bidi="th-TH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35A9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ความมีอิทธิพลอย่างมีสาระสำคัญ</w:t>
      </w:r>
      <w:r w:rsidR="008B41E1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หรือการควบคุมร่วมกัน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="008B41E1" w:rsidRPr="00C1266B">
        <w:rPr>
          <w:rFonts w:ascii="Angsana New" w:hAnsi="Angsana New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  <w:lang w:bidi="th-TH"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457AF810" w14:textId="0030F370" w:rsidR="00B23DEC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758C994B" w14:textId="353B8F3A" w:rsidR="006B00DA" w:rsidRPr="00433C77" w:rsidRDefault="006B00DA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  <w:lang w:bidi="th-TH"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และรับรู้ในกำไรขาดทุนเบ็ดเสร็จอื่น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และแสดงเป็น</w:t>
      </w:r>
      <w:r w:rsidR="00A02497" w:rsidRPr="00A02497">
        <w:rPr>
          <w:rFonts w:ascii="Angsana New" w:hAnsi="Angsana New"/>
          <w:sz w:val="30"/>
          <w:szCs w:val="30"/>
          <w:cs/>
          <w:lang w:bidi="th-TH"/>
        </w:rPr>
        <w:t>สำรองการแปลงค่างบการเงิน</w:t>
      </w:r>
      <w:r w:rsidRPr="00433C77">
        <w:rPr>
          <w:rFonts w:ascii="Angsana New" w:hAnsi="Angsana New"/>
          <w:sz w:val="30"/>
          <w:szCs w:val="30"/>
          <w:cs/>
          <w:lang w:bidi="th-TH"/>
        </w:rPr>
        <w:t>ในส่วนของผู้ถือหุ้น</w:t>
      </w:r>
      <w:r w:rsidRPr="00433C77">
        <w:rPr>
          <w:rFonts w:ascii="Angsana New" w:hAnsi="Angsana New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  <w:lang w:bidi="th-TH"/>
        </w:rPr>
        <w:t>จนกว่ามีการจำหน่ายเงินลงทุนนั้นออกไป</w:t>
      </w:r>
    </w:p>
    <w:p w14:paraId="4D3D36DF" w14:textId="77777777" w:rsidR="00A35A97" w:rsidRDefault="00A35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343B7A" w14:textId="61B61967" w:rsidR="00E64F0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cs/>
          <w:lang w:val="th-TH"/>
        </w:rPr>
        <w:t>ง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</w:r>
      <w:r w:rsidR="00AF7C58" w:rsidRPr="00AF7C58">
        <w:rPr>
          <w:rFonts w:ascii="Angsana New" w:hAnsi="Angsana New"/>
          <w:b/>
          <w:bCs/>
          <w:cs/>
          <w:lang w:val="th-TH"/>
        </w:rPr>
        <w:t>เครื่องมือทางการเงิน</w:t>
      </w:r>
    </w:p>
    <w:p w14:paraId="1D623B74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C8F8D02" w14:textId="44EFD746" w:rsidR="00AF7C58" w:rsidRPr="00AF7C58" w:rsidRDefault="00AF7C58" w:rsidP="00C942C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.1)</w:t>
      </w:r>
      <w:r w:rsidR="00C942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A216497" w14:textId="18174D22" w:rsidR="00AF7C58" w:rsidRPr="00AF7C58" w:rsidRDefault="00AF7C58" w:rsidP="00C942C2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2" w:name="_Hlk65750396"/>
      <w:r w:rsidRPr="00AF7C58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  <w:r w:rsidRPr="00AF7C58">
        <w:rPr>
          <w:rFonts w:ascii="Angsana New" w:hAnsi="Angsana New"/>
          <w:sz w:val="30"/>
          <w:szCs w:val="30"/>
          <w:cs/>
        </w:rPr>
        <w:t xml:space="preserve"> (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นอกเหนือจากลูกหนี้การค้า</w:t>
      </w:r>
      <w:r w:rsidRPr="00AF7C58">
        <w:rPr>
          <w:rFonts w:ascii="Angsana New" w:hAnsi="Angsana New"/>
          <w:sz w:val="30"/>
          <w:szCs w:val="30"/>
          <w:cs/>
        </w:rPr>
        <w:t xml:space="preserve"> (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ดู</w:t>
      </w:r>
      <w:r w:rsidRPr="00D02300">
        <w:rPr>
          <w:rFonts w:ascii="Angsana New" w:hAnsi="Angsana New"/>
          <w:sz w:val="30"/>
          <w:szCs w:val="30"/>
          <w:cs/>
          <w:lang w:bidi="th-TH"/>
        </w:rPr>
        <w:t>หมายเหตุข้อ</w:t>
      </w:r>
      <w:r w:rsidRPr="00D02300">
        <w:rPr>
          <w:rFonts w:ascii="Angsana New" w:hAnsi="Angsana New"/>
          <w:sz w:val="30"/>
          <w:szCs w:val="30"/>
          <w:cs/>
        </w:rPr>
        <w:t xml:space="preserve"> </w:t>
      </w:r>
      <w:r w:rsidR="00AA0177">
        <w:rPr>
          <w:rFonts w:ascii="Angsana New" w:hAnsi="Angsana New"/>
          <w:sz w:val="30"/>
          <w:szCs w:val="30"/>
        </w:rPr>
        <w:t>3</w:t>
      </w:r>
      <w:r w:rsidRPr="00D02300">
        <w:rPr>
          <w:rFonts w:ascii="Angsana New" w:hAnsi="Angsana New"/>
          <w:sz w:val="30"/>
          <w:szCs w:val="30"/>
          <w:cs/>
        </w:rPr>
        <w:t xml:space="preserve"> (</w:t>
      </w:r>
      <w:r w:rsidR="004B08F6" w:rsidRPr="00D02300">
        <w:rPr>
          <w:rFonts w:ascii="Angsana New" w:hAnsi="Angsana New" w:hint="cs"/>
          <w:sz w:val="30"/>
          <w:szCs w:val="30"/>
          <w:cs/>
          <w:lang w:bidi="th-TH"/>
        </w:rPr>
        <w:t>ฉ</w:t>
      </w:r>
      <w:r w:rsidRPr="00D02300">
        <w:rPr>
          <w:rFonts w:ascii="Angsana New" w:hAnsi="Angsana New"/>
          <w:sz w:val="30"/>
          <w:szCs w:val="30"/>
          <w:cs/>
        </w:rPr>
        <w:t>))</w:t>
      </w:r>
      <w:r w:rsidR="005B46CC">
        <w:rPr>
          <w:rFonts w:ascii="Angsana New" w:hAnsi="Angsana New" w:hint="cs"/>
          <w:sz w:val="30"/>
          <w:szCs w:val="30"/>
          <w:cs/>
          <w:lang w:bidi="th-TH"/>
        </w:rPr>
        <w:t>)</w:t>
      </w:r>
      <w:r w:rsidRPr="00D02300">
        <w:rPr>
          <w:rFonts w:ascii="Angsana New" w:hAnsi="Angsana New"/>
          <w:sz w:val="30"/>
          <w:szCs w:val="30"/>
          <w:cs/>
        </w:rPr>
        <w:t xml:space="preserve"> </w:t>
      </w:r>
      <w:r w:rsidRPr="00D02300">
        <w:rPr>
          <w:rFonts w:ascii="Angsana New" w:hAnsi="Angsana New"/>
          <w:sz w:val="30"/>
          <w:szCs w:val="30"/>
          <w:cs/>
          <w:lang w:bidi="th-TH"/>
        </w:rPr>
        <w:t>รับรู้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จะวัดมูลค่าเมื่อเริ่มแรกและภายหลังด้วยมูลค่ายุติธรรม</w:t>
      </w:r>
      <w:bookmarkEnd w:id="2"/>
      <w:r w:rsidRPr="00AF7C58">
        <w:rPr>
          <w:rFonts w:ascii="Angsana New" w:hAnsi="Angsana New"/>
          <w:sz w:val="30"/>
          <w:szCs w:val="30"/>
          <w:cs/>
          <w:lang w:bidi="th-TH"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E1CA6AF" w14:textId="3023A976" w:rsidR="00AF7C58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328EE3B" w14:textId="34482986" w:rsidR="00CA48C3" w:rsidRDefault="00CA48C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F6DB639" w14:textId="3EF4798E" w:rsidR="00CA48C3" w:rsidRDefault="00CA48C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3E8160D" w14:textId="39A2C5EB" w:rsidR="00CA48C3" w:rsidRDefault="00CA48C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C335965" w14:textId="01EBE255" w:rsidR="00AF7C58" w:rsidRPr="00AF7C58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  <w:lang w:bidi="th-TH"/>
        </w:rPr>
        <w:lastRenderedPageBreak/>
        <w:t>ณ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วันที่รับรู้รายการเมื่อเริ่มแรก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สินทรัพย์ทางการเงินจะถูกจัดประเภทรายการตามการวัดมูลค่า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ได้แก่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การวัดมูลค่าด้วยราคาทุนตัดจำหน่าย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มูลค่ายุติธรรมผ่านกำไรขาดทุนเบ็ดเสร็จอื่น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หรือมูลค่ายุติธรรมผ่านกำไรหรือขาดทุน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73465D">
        <w:rPr>
          <w:rFonts w:ascii="Angsana New" w:hAnsi="Angsana New"/>
          <w:sz w:val="30"/>
          <w:szCs w:val="30"/>
          <w:cs/>
        </w:rPr>
        <w:br/>
      </w:r>
      <w:r w:rsidRPr="00AF7C58">
        <w:rPr>
          <w:rFonts w:ascii="Angsana New" w:hAnsi="Angsana New"/>
          <w:sz w:val="30"/>
          <w:szCs w:val="30"/>
          <w:cs/>
          <w:lang w:bidi="th-TH"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ในกรณีดังกล่าวสินทรัพย์</w:t>
      </w:r>
      <w:r w:rsidR="0073465D">
        <w:rPr>
          <w:rFonts w:ascii="Angsana New" w:hAnsi="Angsana New"/>
          <w:sz w:val="30"/>
          <w:szCs w:val="30"/>
          <w:cs/>
        </w:rPr>
        <w:br/>
      </w:r>
      <w:r w:rsidRPr="00AF7C58">
        <w:rPr>
          <w:rFonts w:ascii="Angsana New" w:hAnsi="Angsana New"/>
          <w:sz w:val="30"/>
          <w:szCs w:val="30"/>
          <w:cs/>
          <w:lang w:bidi="th-TH"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8F95F05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1BF08DF" w14:textId="103E7031" w:rsidR="00AF7C58" w:rsidRPr="00AF7C58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  <w:lang w:bidi="th-TH"/>
        </w:rPr>
        <w:t>ณ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วันที่รับรู้รายการเมื่อเริ่มแรก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F7C58">
        <w:rPr>
          <w:rFonts w:ascii="Angsana New" w:hAnsi="Angsana New"/>
          <w:sz w:val="30"/>
          <w:szCs w:val="30"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ดอกเบี้ยจ่าย</w:t>
      </w:r>
      <w:r w:rsidR="00B401FA">
        <w:rPr>
          <w:rFonts w:ascii="Angsana New" w:hAnsi="Angsana New"/>
          <w:sz w:val="30"/>
          <w:szCs w:val="30"/>
        </w:rPr>
        <w:t xml:space="preserve"> </w:t>
      </w:r>
      <w:r w:rsidR="00B401FA" w:rsidRPr="00B401FA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 และกำไรหรือขาดทุนที่เกิดจากการตัดรายการออกจากบัญชี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รับรู้ในกำไรหรือขาดทุน</w:t>
      </w:r>
    </w:p>
    <w:p w14:paraId="78C44CD8" w14:textId="32D8DF0C" w:rsidR="00AF7C58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6ED7548B" w14:textId="77777777" w:rsidR="00291A91" w:rsidRPr="00291A91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91A91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291A91">
        <w:rPr>
          <w:rFonts w:ascii="Angsana New" w:hAnsi="Angsana New"/>
          <w:sz w:val="30"/>
          <w:szCs w:val="30"/>
          <w:cs/>
        </w:rPr>
        <w:t xml:space="preserve"> </w:t>
      </w:r>
      <w:r w:rsidRPr="00291A91">
        <w:rPr>
          <w:rFonts w:ascii="Angsana New" w:hAnsi="Angsana New"/>
          <w:sz w:val="30"/>
          <w:szCs w:val="30"/>
          <w:cs/>
          <w:lang w:bidi="th-TH"/>
        </w:rPr>
        <w:t>ราคาทุนตัดจำหน่ายลดลงด้วยผลขาดทุนด้านเครดิตที่คาดว่าจะเกิดขึ้น</w:t>
      </w:r>
      <w:r w:rsidRPr="00291A91">
        <w:rPr>
          <w:rFonts w:ascii="Angsana New" w:hAnsi="Angsana New"/>
          <w:sz w:val="30"/>
          <w:szCs w:val="30"/>
          <w:cs/>
        </w:rPr>
        <w:t xml:space="preserve"> </w:t>
      </w:r>
      <w:r w:rsidRPr="00291A91">
        <w:rPr>
          <w:rFonts w:ascii="Angsana New" w:hAnsi="Angsana New"/>
          <w:sz w:val="30"/>
          <w:szCs w:val="30"/>
          <w:cs/>
          <w:lang w:bidi="th-TH"/>
        </w:rPr>
        <w:t>รายได้ดอกเบี้ย</w:t>
      </w:r>
      <w:r w:rsidRPr="00291A91">
        <w:rPr>
          <w:rFonts w:ascii="Angsana New" w:hAnsi="Angsana New"/>
          <w:sz w:val="30"/>
          <w:szCs w:val="30"/>
          <w:cs/>
        </w:rPr>
        <w:t xml:space="preserve"> </w:t>
      </w:r>
      <w:r w:rsidRPr="00291A91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</w:t>
      </w:r>
      <w:r w:rsidRPr="00291A91">
        <w:rPr>
          <w:rFonts w:ascii="Angsana New" w:hAnsi="Angsana New"/>
          <w:sz w:val="30"/>
          <w:szCs w:val="30"/>
          <w:cs/>
        </w:rPr>
        <w:t xml:space="preserve"> </w:t>
      </w:r>
      <w:r w:rsidRPr="00291A91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Pr="00291A91">
        <w:rPr>
          <w:rFonts w:ascii="Angsana New" w:hAnsi="Angsana New"/>
          <w:sz w:val="30"/>
          <w:szCs w:val="30"/>
          <w:cs/>
        </w:rPr>
        <w:t xml:space="preserve"> </w:t>
      </w:r>
      <w:r w:rsidRPr="00291A91">
        <w:rPr>
          <w:rFonts w:ascii="Angsana New" w:hAnsi="Angsana New"/>
          <w:sz w:val="30"/>
          <w:szCs w:val="30"/>
          <w:cs/>
          <w:lang w:bidi="th-TH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5D35D31" w14:textId="77777777" w:rsidR="00291A91" w:rsidRPr="00291A91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4F18CBA" w14:textId="76E2688D" w:rsidR="00291A91" w:rsidRPr="00291A91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91A91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D04DE76" w14:textId="78590641" w:rsidR="00291A91" w:rsidRDefault="00291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6BF9B2CC" w14:textId="712B9A16" w:rsidR="00291A91" w:rsidRPr="00291A91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91A9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="00B07EB7">
        <w:rPr>
          <w:rFonts w:ascii="Angsana New" w:hAnsi="Angsana New"/>
          <w:sz w:val="30"/>
          <w:szCs w:val="30"/>
          <w:cs/>
          <w:lang w:bidi="th-TH"/>
        </w:rPr>
        <w:br/>
      </w:r>
      <w:r w:rsidRPr="00B07EB7">
        <w:rPr>
          <w:rFonts w:ascii="Angsana New" w:hAnsi="Angsana New"/>
          <w:spacing w:val="-4"/>
          <w:sz w:val="30"/>
          <w:szCs w:val="30"/>
          <w:cs/>
          <w:lang w:bidi="th-TH"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291A91">
        <w:rPr>
          <w:rFonts w:ascii="Angsana New" w:hAnsi="Angsana New"/>
          <w:sz w:val="30"/>
          <w:szCs w:val="30"/>
          <w:cs/>
          <w:lang w:bidi="th-TH"/>
        </w:rPr>
        <w:t>และจะไม่ถูกจัดประเภทรายการใหม่ไปยังกำไรหรือขาดทุน</w:t>
      </w:r>
    </w:p>
    <w:p w14:paraId="27C91BE6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9401059" w14:textId="26B59569" w:rsidR="00AF7C58" w:rsidRPr="00AF7C58" w:rsidRDefault="00AF7C58" w:rsidP="004860A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="004860A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9C01410" w14:textId="4D9FCA77" w:rsidR="00AF7C58" w:rsidRPr="00AF7C58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74293">
        <w:rPr>
          <w:rFonts w:ascii="Angsana New" w:hAnsi="Angsana New"/>
          <w:sz w:val="30"/>
          <w:szCs w:val="30"/>
          <w:cs/>
        </w:rPr>
        <w:br/>
      </w:r>
      <w:r w:rsidRPr="00AF7C58">
        <w:rPr>
          <w:rFonts w:ascii="Angsana New" w:hAnsi="Angsana New"/>
          <w:sz w:val="30"/>
          <w:szCs w:val="30"/>
          <w:cs/>
          <w:lang w:bidi="th-TH"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8916D53" w14:textId="06272514" w:rsidR="00AF7C58" w:rsidRPr="00AF7C58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  <w:lang w:bidi="th-TH"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ยกเลิก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หรือหมดอายุ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AF7C58">
        <w:rPr>
          <w:rFonts w:ascii="Angsana New" w:hAnsi="Angsana New"/>
          <w:sz w:val="30"/>
          <w:szCs w:val="30"/>
        </w:rPr>
        <w:t xml:space="preserve"> 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เงินสดจากการเปลี่ยนแปลงหนี้สินมีความแตกต่างอย่างมีนัยสำคัญ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C189B3A" w14:textId="77777777" w:rsidR="00F840EE" w:rsidRDefault="00F840EE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31BAB32" w14:textId="710F1EAC" w:rsidR="00AF7C58" w:rsidRPr="00AF7C58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F7C58">
        <w:rPr>
          <w:rFonts w:ascii="Angsana New" w:hAnsi="Angsana New"/>
          <w:sz w:val="30"/>
          <w:szCs w:val="30"/>
          <w:cs/>
          <w:lang w:bidi="th-TH"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AF7C58">
        <w:rPr>
          <w:rFonts w:ascii="Angsana New" w:hAnsi="Angsana New"/>
          <w:sz w:val="30"/>
          <w:szCs w:val="30"/>
          <w:cs/>
        </w:rPr>
        <w:t xml:space="preserve"> </w:t>
      </w:r>
      <w:r w:rsidRPr="00AF7C58">
        <w:rPr>
          <w:rFonts w:ascii="Angsana New" w:hAnsi="Angsana New"/>
          <w:sz w:val="30"/>
          <w:szCs w:val="30"/>
          <w:cs/>
          <w:lang w:bidi="th-TH"/>
        </w:rPr>
        <w:t>รับรู้ในกำไรหรือขาดทุน</w:t>
      </w:r>
    </w:p>
    <w:p w14:paraId="57833D15" w14:textId="77777777" w:rsidR="00AF7C58" w:rsidRPr="000951AF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6A54AA0" w14:textId="029442B8" w:rsidR="00AF7C58" w:rsidRDefault="00AF7C58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  <w:r w:rsidRPr="00474293">
        <w:rPr>
          <w:rFonts w:ascii="Angsana New" w:hAnsi="Angsana New"/>
          <w:spacing w:val="-2"/>
          <w:sz w:val="30"/>
          <w:szCs w:val="30"/>
          <w:cs/>
          <w:lang w:bidi="th-TH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4B08F6">
        <w:rPr>
          <w:rFonts w:ascii="Angsana New" w:hAnsi="Angsana New"/>
          <w:sz w:val="30"/>
          <w:szCs w:val="30"/>
          <w:cs/>
          <w:lang w:bidi="th-TH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4B08F6">
        <w:rPr>
          <w:rFonts w:ascii="Angsana New" w:hAnsi="Angsana New"/>
          <w:sz w:val="30"/>
          <w:szCs w:val="30"/>
          <w:cs/>
        </w:rPr>
        <w:t xml:space="preserve"> </w:t>
      </w:r>
      <w:r w:rsidRPr="004B08F6">
        <w:rPr>
          <w:rFonts w:ascii="Angsana New" w:hAnsi="Angsana New"/>
          <w:sz w:val="30"/>
          <w:szCs w:val="30"/>
          <w:cs/>
          <w:lang w:bidi="th-TH"/>
        </w:rPr>
        <w:t>หรือตั้งใจที่จะรับสินทรัพย์และชำระหนี้สินพร้อมกัน</w:t>
      </w:r>
    </w:p>
    <w:p w14:paraId="0CD043D8" w14:textId="77777777" w:rsidR="00CA48C3" w:rsidRDefault="00CA48C3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B1C8DC" w14:textId="3C5B969C" w:rsidR="007D196B" w:rsidRDefault="007D196B" w:rsidP="006112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AF7C58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7D196B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206C278" w14:textId="237338A9" w:rsidR="007D196B" w:rsidRPr="0061123A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1123A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61123A">
        <w:rPr>
          <w:rFonts w:ascii="Angsana New" w:hAnsi="Angsana New"/>
          <w:sz w:val="30"/>
          <w:szCs w:val="30"/>
          <w:cs/>
          <w:lang w:bidi="th-TH"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42B50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61123A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85F5401" w14:textId="77777777" w:rsidR="007D196B" w:rsidRPr="007D196B" w:rsidRDefault="007D196B" w:rsidP="007D196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p w14:paraId="3C267F1C" w14:textId="12925E36" w:rsidR="007D196B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1123A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กลุ่มบริษัทรับรู้ผล</w:t>
      </w:r>
      <w:r w:rsidRPr="0061123A">
        <w:rPr>
          <w:rFonts w:ascii="Angsana New" w:hAnsi="Angsana New" w:hint="cs"/>
          <w:sz w:val="30"/>
          <w:szCs w:val="30"/>
          <w:cs/>
          <w:lang w:bidi="th-TH"/>
        </w:rPr>
        <w:t>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61123A">
        <w:rPr>
          <w:rFonts w:ascii="Angsana New" w:hAnsi="Angsana New" w:hint="cs"/>
          <w:sz w:val="30"/>
          <w:szCs w:val="30"/>
          <w:cs/>
        </w:rPr>
        <w:t xml:space="preserve"> </w:t>
      </w:r>
      <w:r w:rsidRPr="0061123A">
        <w:rPr>
          <w:rFonts w:ascii="Angsana New" w:hAnsi="Angsana New"/>
          <w:sz w:val="30"/>
          <w:szCs w:val="30"/>
        </w:rPr>
        <w:t xml:space="preserve">12 </w:t>
      </w:r>
      <w:r w:rsidRPr="0061123A">
        <w:rPr>
          <w:rFonts w:ascii="Angsana New" w:hAnsi="Angsana New" w:hint="cs"/>
          <w:sz w:val="30"/>
          <w:szCs w:val="30"/>
          <w:cs/>
          <w:lang w:bidi="th-TH"/>
        </w:rPr>
        <w:t>เดือนข้างหน้า</w:t>
      </w:r>
      <w:r w:rsidRPr="0061123A">
        <w:rPr>
          <w:rFonts w:ascii="Angsana New" w:hAnsi="Angsana New" w:hint="cs"/>
          <w:sz w:val="30"/>
          <w:szCs w:val="30"/>
          <w:cs/>
        </w:rPr>
        <w:t xml:space="preserve"> </w:t>
      </w:r>
      <w:r w:rsidRPr="0061123A">
        <w:rPr>
          <w:rFonts w:ascii="Angsana New" w:hAnsi="Angsana New" w:hint="cs"/>
          <w:sz w:val="30"/>
          <w:szCs w:val="30"/>
          <w:cs/>
          <w:lang w:bidi="th-TH"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1123A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สินทรัพย์ทางการเงินที่มีการด้อยค่าด้านเครดิต</w:t>
      </w:r>
      <w:r w:rsidRPr="0061123A">
        <w:rPr>
          <w:rFonts w:ascii="Angsana New" w:hAnsi="Angsana New" w:hint="cs"/>
          <w:sz w:val="30"/>
          <w:szCs w:val="30"/>
          <w:cs/>
        </w:rPr>
        <w:t xml:space="preserve"> </w:t>
      </w:r>
      <w:r w:rsidRPr="0061123A">
        <w:rPr>
          <w:rFonts w:ascii="Angsana New" w:hAnsi="Angsana New" w:hint="cs"/>
          <w:sz w:val="30"/>
          <w:szCs w:val="30"/>
          <w:cs/>
          <w:lang w:bidi="th-TH"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4350002" w14:textId="77777777" w:rsidR="00AA0177" w:rsidRPr="0061123A" w:rsidRDefault="00AA0177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C49D23" w14:textId="77777777" w:rsidR="007D196B" w:rsidRPr="0061123A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1123A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61123A">
        <w:rPr>
          <w:rFonts w:ascii="Angsana New" w:hAnsi="Angsana New" w:hint="eastAsia"/>
          <w:sz w:val="30"/>
          <w:szCs w:val="30"/>
          <w:cs/>
          <w:lang w:bidi="th-TH"/>
        </w:rPr>
        <w:t>โดยพิจารณาถึงการคาดการณ์ในอนาคตประกอบกับประสบการณ์ในอดีต</w:t>
      </w:r>
      <w:r w:rsidRPr="0061123A">
        <w:rPr>
          <w:rFonts w:ascii="Angsana New" w:hAnsi="Angsana New"/>
          <w:sz w:val="30"/>
          <w:szCs w:val="30"/>
          <w:cs/>
        </w:rPr>
        <w:t xml:space="preserve"> </w:t>
      </w:r>
      <w:r w:rsidRPr="0061123A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61123A">
        <w:rPr>
          <w:rFonts w:ascii="Angsana New" w:hAnsi="Angsana New"/>
          <w:sz w:val="30"/>
          <w:szCs w:val="30"/>
          <w:cs/>
          <w:lang w:bidi="th-TH"/>
        </w:rPr>
        <w:t>คำนวณโดยใช้มูลค่าปัจจุบันของจำนวนเงินที่</w:t>
      </w:r>
      <w:r w:rsidRPr="0061123A">
        <w:rPr>
          <w:rFonts w:ascii="Angsana New" w:hAnsi="Angsana New" w:hint="cs"/>
          <w:sz w:val="30"/>
          <w:szCs w:val="30"/>
          <w:cs/>
          <w:lang w:bidi="th-TH"/>
        </w:rPr>
        <w:t>คาดว่าจะ</w:t>
      </w:r>
      <w:r w:rsidRPr="0061123A">
        <w:rPr>
          <w:rFonts w:ascii="Angsana New" w:hAnsi="Angsana New"/>
          <w:sz w:val="30"/>
          <w:szCs w:val="30"/>
          <w:cs/>
          <w:lang w:bidi="th-TH"/>
        </w:rPr>
        <w:t>ไม่ได้รับคิดลดด้วยอัตราดอกเบี้ยที่แท้จริงของสินทรัพย์ทางการเงิน</w:t>
      </w:r>
      <w:r w:rsidRPr="0061123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CD22D4" w14:textId="77777777" w:rsidR="007D196B" w:rsidRPr="007D196B" w:rsidRDefault="007D196B" w:rsidP="007D1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78BDF40E" w14:textId="2A76A3B1" w:rsidR="007D196B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  <w:r w:rsidRPr="0061123A">
        <w:rPr>
          <w:rFonts w:ascii="Angsana New" w:eastAsia="Calibri" w:hAnsi="Angsana New" w:hint="cs"/>
          <w:sz w:val="30"/>
          <w:szCs w:val="30"/>
          <w:cs/>
          <w:lang w:bidi="th-TH"/>
        </w:rPr>
        <w:t>กลุ่มบริษัท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วัน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มีการเปลี่ยนแปลงของ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อันดับ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ความน่าเชื่อถือที่ลดระดับลงอย่างมีนัยสำคัญ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มีการดำเนินงานที่ถดถอยอย่างมีนัยสำคัญของลูกหนี้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หรือมีการเปลี่ยนแปลงหรือคาดการณ์การเปลี่ยนแปลงของเทคโนโลยี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ตลาด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61123A">
        <w:rPr>
          <w:rFonts w:ascii="Angsana New" w:eastAsia="Calibri" w:hAnsi="Angsana New"/>
          <w:sz w:val="30"/>
          <w:szCs w:val="30"/>
          <w:cs/>
          <w:lang w:bidi="th-TH"/>
        </w:rPr>
        <w:t>กลุ่มบริษัท</w:t>
      </w:r>
      <w:r w:rsidRPr="0061123A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47281F0" w14:textId="2CC77563" w:rsidR="0061123A" w:rsidRDefault="0061123A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AEF1F1C" w14:textId="16518337" w:rsidR="00CA48C3" w:rsidRDefault="00CA48C3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02383F6" w14:textId="77777777" w:rsidR="00242B50" w:rsidRDefault="00242B50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2BA9E548" w14:textId="77777777" w:rsidR="00CA48C3" w:rsidRPr="0061123A" w:rsidRDefault="00CA48C3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2A48C382" w14:textId="77777777" w:rsidR="007D196B" w:rsidRPr="0061123A" w:rsidRDefault="007D196B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1123A">
        <w:rPr>
          <w:rFonts w:ascii="Angsana New" w:eastAsia="Calibri" w:hAnsi="Angsana New" w:hint="cs"/>
          <w:sz w:val="30"/>
          <w:szCs w:val="30"/>
          <w:cs/>
          <w:lang w:bidi="th-TH"/>
        </w:rPr>
        <w:lastRenderedPageBreak/>
        <w:t>กลุ่มบริษัท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พิจารณาว่า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สินทรัพย์ทางการเงินจะเกิดการ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ผิด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สัญญา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เมื่อ</w:t>
      </w:r>
    </w:p>
    <w:p w14:paraId="448126F8" w14:textId="77777777" w:rsidR="007D196B" w:rsidRPr="0061123A" w:rsidRDefault="007D196B" w:rsidP="006112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61123A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61123A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61123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29C0E2A5" w14:textId="77777777" w:rsidR="007D196B" w:rsidRPr="00B16C19" w:rsidRDefault="007D196B" w:rsidP="006112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61123A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61123A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67C392A7" w14:textId="77777777" w:rsidR="007D196B" w:rsidRPr="007D196B" w:rsidRDefault="007D196B" w:rsidP="007D196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p w14:paraId="54DE1225" w14:textId="2F8FD7EE" w:rsidR="007D196B" w:rsidRPr="0061123A" w:rsidRDefault="0061123A" w:rsidP="006112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1123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61123A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61123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61123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D196B" w:rsidRPr="0061123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="007D196B" w:rsidRPr="0061123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66AEA7C" w14:textId="77777777" w:rsidR="007D196B" w:rsidRPr="003878A2" w:rsidRDefault="007D196B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1123A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61123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</w:t>
      </w:r>
      <w:r w:rsidRPr="0061123A">
        <w:rPr>
          <w:rFonts w:asciiTheme="majorBidi" w:hAnsiTheme="majorBidi" w:cstheme="majorBidi"/>
          <w:sz w:val="30"/>
          <w:szCs w:val="30"/>
        </w:rPr>
        <w:t xml:space="preserve"> </w:t>
      </w:r>
      <w:r w:rsidRPr="0061123A">
        <w:rPr>
          <w:rFonts w:asciiTheme="majorBidi" w:hAnsiTheme="majorBidi" w:cstheme="majorBidi" w:hint="cs"/>
          <w:sz w:val="30"/>
          <w:szCs w:val="30"/>
          <w:cs/>
          <w:lang w:bidi="th-TH"/>
        </w:rPr>
        <w:t>หากมีการรับเงินคืนในภายหลังจากสินทรัพย์ที่มีการตัดจำหน่ายแล้ว</w:t>
      </w:r>
      <w:r w:rsidRPr="006112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123A">
        <w:rPr>
          <w:rFonts w:asciiTheme="majorBidi" w:hAnsiTheme="majorBidi" w:cstheme="majorBidi"/>
          <w:sz w:val="30"/>
          <w:szCs w:val="30"/>
          <w:cs/>
          <w:lang w:bidi="th-TH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7813212" w14:textId="77777777" w:rsidR="00AA0177" w:rsidRDefault="00AA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056B644C" w14:textId="2954BD5E" w:rsidR="00BF6046" w:rsidRPr="0061123A" w:rsidRDefault="00BF6046" w:rsidP="00BF60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1123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61123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61123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0F4BE6EA" w14:textId="60E7F108" w:rsidR="00BF6046" w:rsidRDefault="00BF6046" w:rsidP="00BF6046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</w:t>
      </w:r>
      <w:r w:rsidRPr="00BF6046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ดอกเบี้ยที่แท้จริง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ในการคำนวณดอกเบี้ยรับและดอกเบี้ยจ่าย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เมื่อสินทรัพย์ไม่มีการด้อยค่าด้านเครดิต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หรือราคาทุนตัดจำหน่ายของหนี้สิน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อย่างไรก็ตามสำหรับสินทรัพย์ทางการเงินที่มีการ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ด้อยค่าด้านเครดิตภายหลังการรับรู้เมื่อเริ่มแรก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หากสินทรัพย์ไม่มีการด้อยค่า</w:t>
      </w:r>
      <w:r w:rsidRPr="00BF6046">
        <w:rPr>
          <w:rFonts w:asciiTheme="majorBidi" w:hAnsiTheme="majorBidi" w:cstheme="majorBidi" w:hint="cs"/>
          <w:sz w:val="30"/>
          <w:szCs w:val="30"/>
          <w:cs/>
          <w:lang w:bidi="th-TH"/>
        </w:rPr>
        <w:t>ด้าน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เครดิตอีกต่อไป</w:t>
      </w:r>
      <w:r w:rsidRPr="00BF60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F6046">
        <w:rPr>
          <w:rFonts w:asciiTheme="majorBidi" w:hAnsiTheme="majorBidi" w:cstheme="majorBidi"/>
          <w:sz w:val="30"/>
          <w:szCs w:val="30"/>
          <w:cs/>
          <w:lang w:bidi="th-TH"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7369962" w14:textId="77777777" w:rsidR="00BF6046" w:rsidRPr="00CA48C3" w:rsidRDefault="00BF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478F3DDA" w14:textId="777349FA" w:rsidR="00FB0956" w:rsidRPr="00433C77" w:rsidRDefault="00FB0956" w:rsidP="00FB095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="00AF7C58">
        <w:rPr>
          <w:rFonts w:ascii="Angsana New" w:hAnsi="Angsana New" w:hint="cs"/>
          <w:b/>
          <w:bCs/>
          <w:cs/>
        </w:rPr>
        <w:t>จ</w:t>
      </w:r>
      <w:r w:rsidRPr="00433C77">
        <w:rPr>
          <w:rFonts w:ascii="Angsana New" w:hAnsi="Angsana New"/>
          <w:b/>
          <w:bCs/>
          <w:cs/>
          <w:lang w:val="th-TH"/>
        </w:rPr>
        <w:t>)</w:t>
      </w:r>
      <w:r w:rsidRPr="00433C77">
        <w:rPr>
          <w:rFonts w:ascii="Angsana New" w:hAnsi="Angsana New"/>
          <w:b/>
          <w:bCs/>
          <w:cs/>
          <w:lang w:val="th-TH"/>
        </w:rPr>
        <w:tab/>
        <w:t>เงินสดและรายการเทียบเท่าเงินสด</w:t>
      </w:r>
    </w:p>
    <w:p w14:paraId="16DA9270" w14:textId="77777777" w:rsidR="00E64F07" w:rsidRPr="00CA48C3" w:rsidRDefault="00E64F0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5A30815E" w14:textId="53782795" w:rsidR="00CC0EA5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B4751" w:rsidRPr="00433C77">
        <w:rPr>
          <w:rFonts w:ascii="Angsana New" w:hAnsi="Angsana New"/>
          <w:sz w:val="30"/>
          <w:szCs w:val="30"/>
          <w:cs/>
        </w:rPr>
        <w:t>และ</w:t>
      </w:r>
      <w:r w:rsidRPr="00433C77">
        <w:rPr>
          <w:rFonts w:ascii="Angsana New" w:hAnsi="Angsana New"/>
          <w:sz w:val="30"/>
          <w:szCs w:val="30"/>
          <w:cs/>
        </w:rPr>
        <w:t>ยอดเง</w:t>
      </w:r>
      <w:r w:rsidR="006B00DA" w:rsidRPr="00433C77">
        <w:rPr>
          <w:rFonts w:ascii="Angsana New" w:hAnsi="Angsana New"/>
          <w:sz w:val="30"/>
          <w:szCs w:val="30"/>
          <w:cs/>
        </w:rPr>
        <w:t>ินฝากธนาคาร</w:t>
      </w:r>
    </w:p>
    <w:p w14:paraId="025C5EFE" w14:textId="77777777" w:rsidR="00AA0177" w:rsidRPr="00CA48C3" w:rsidRDefault="00AA017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52B66CD9" w14:textId="5C22F877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t>(</w:t>
      </w:r>
      <w:r w:rsidR="004B08F6">
        <w:rPr>
          <w:rFonts w:ascii="Angsana New" w:hAnsi="Angsana New" w:hint="cs"/>
          <w:b/>
          <w:bCs/>
          <w:cs/>
          <w:lang w:val="th-TH"/>
        </w:rPr>
        <w:t>ฉ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ลูกหนี้</w:t>
      </w:r>
      <w:r w:rsidR="00CC014C" w:rsidRPr="00433C77">
        <w:rPr>
          <w:rFonts w:ascii="Angsana New" w:hAnsi="Angsana New"/>
          <w:b/>
          <w:bCs/>
          <w:cs/>
          <w:lang w:val="th-TH"/>
        </w:rPr>
        <w:t>การค้า</w:t>
      </w:r>
    </w:p>
    <w:p w14:paraId="3B7A9D72" w14:textId="77777777" w:rsidR="00E64F07" w:rsidRPr="00CA48C3" w:rsidRDefault="00E64F0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69F6E55E" w14:textId="0FE035AF" w:rsidR="002209E2" w:rsidRPr="00433C77" w:rsidRDefault="002209E2" w:rsidP="002209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ลูกหนี้</w:t>
      </w:r>
      <w:r w:rsidR="00286968">
        <w:rPr>
          <w:rFonts w:ascii="Angsana New" w:hAnsi="Angsana New" w:hint="cs"/>
          <w:sz w:val="30"/>
          <w:szCs w:val="30"/>
          <w:cs/>
        </w:rPr>
        <w:t>การค้า</w:t>
      </w:r>
      <w:r w:rsidRPr="00433C77">
        <w:rPr>
          <w:rFonts w:ascii="Angsana New" w:hAnsi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F16F8" w:rsidRPr="009F16F8">
        <w:rPr>
          <w:rFonts w:ascii="Angsana New" w:hAnsi="Angsana New"/>
          <w:sz w:val="30"/>
          <w:szCs w:val="30"/>
          <w:cs/>
        </w:rPr>
        <w:t>ลูกหนี้การค้า</w:t>
      </w:r>
      <w:r w:rsidR="00B51C30">
        <w:rPr>
          <w:rFonts w:ascii="Angsana New" w:hAnsi="Angsana New"/>
          <w:sz w:val="30"/>
          <w:szCs w:val="30"/>
          <w:cs/>
        </w:rPr>
        <w:br/>
      </w:r>
      <w:r w:rsidR="009F16F8" w:rsidRPr="009F16F8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DD3A8C2" w14:textId="4BDCE46C" w:rsidR="00CC014C" w:rsidRPr="00CA48C3" w:rsidRDefault="00CC014C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33F7C491" w14:textId="7DE3FA2C" w:rsidR="00286968" w:rsidRPr="00286968" w:rsidRDefault="00286968" w:rsidP="007C6A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A48C3">
        <w:rPr>
          <w:rFonts w:ascii="Angsana New" w:hAnsi="Angsana New"/>
          <w:sz w:val="30"/>
          <w:szCs w:val="30"/>
          <w:cs/>
          <w:lang w:val="en-GB"/>
        </w:rPr>
        <w:t>กลุ่มบริษั</w:t>
      </w:r>
      <w:r w:rsidRPr="00CA48C3">
        <w:rPr>
          <w:rFonts w:ascii="Angsana New" w:hAnsi="Angsana New" w:hint="cs"/>
          <w:sz w:val="30"/>
          <w:szCs w:val="30"/>
          <w:cs/>
          <w:lang w:val="en-GB"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Pr="00286968">
        <w:rPr>
          <w:rFonts w:ascii="Angsana New" w:hAnsi="Angsana New" w:hint="cs"/>
          <w:sz w:val="30"/>
          <w:szCs w:val="30"/>
          <w:cs/>
        </w:rPr>
        <w:t>ตั้งสำรอง</w:t>
      </w:r>
      <w:r w:rsidRPr="00286968">
        <w:rPr>
          <w:rFonts w:ascii="Angsana New" w:hAnsi="Angsana New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286968">
        <w:rPr>
          <w:rFonts w:ascii="Angsana New" w:hAnsi="Angsana New" w:hint="cs"/>
          <w:sz w:val="30"/>
          <w:szCs w:val="30"/>
          <w:cs/>
        </w:rPr>
        <w:t xml:space="preserve"> ซึ่งวิธีดังกล่าว</w:t>
      </w:r>
      <w:r w:rsidRPr="00286968">
        <w:rPr>
          <w:rFonts w:ascii="Angsana New" w:hAnsi="Angsana New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286968">
        <w:rPr>
          <w:rFonts w:ascii="Angsana New" w:hAnsi="Angsana New" w:hint="cs"/>
          <w:sz w:val="30"/>
          <w:szCs w:val="30"/>
          <w:cs/>
        </w:rPr>
        <w:t xml:space="preserve"> โดยนำข้อมูลผลขาดทุนที่เกิดขึ้นในอดีต</w:t>
      </w:r>
      <w:r w:rsidR="00B51C30">
        <w:rPr>
          <w:rFonts w:ascii="Angsana New" w:hAnsi="Angsana New"/>
          <w:sz w:val="30"/>
          <w:szCs w:val="30"/>
          <w:cs/>
        </w:rPr>
        <w:br/>
      </w:r>
      <w:r w:rsidRPr="00286968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B51C30">
        <w:rPr>
          <w:rFonts w:ascii="Angsana New" w:hAnsi="Angsana New"/>
          <w:sz w:val="30"/>
          <w:szCs w:val="30"/>
          <w:cs/>
        </w:rPr>
        <w:br/>
      </w:r>
      <w:r w:rsidRPr="00286968">
        <w:rPr>
          <w:rFonts w:ascii="Angsana New" w:hAnsi="Angsana New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4BFDEFAB" w14:textId="45932DAB" w:rsidR="00E64F07" w:rsidRPr="00433C7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433C77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4B08F6">
        <w:rPr>
          <w:rFonts w:ascii="Angsana New" w:hAnsi="Angsana New" w:hint="cs"/>
          <w:b/>
          <w:bCs/>
          <w:cs/>
          <w:lang w:val="th-TH"/>
        </w:rPr>
        <w:t>ช</w:t>
      </w:r>
      <w:r w:rsidR="00E64F07" w:rsidRPr="00433C77">
        <w:rPr>
          <w:rFonts w:ascii="Angsana New" w:hAnsi="Angsana New"/>
          <w:b/>
          <w:bCs/>
          <w:cs/>
          <w:lang w:val="th-TH"/>
        </w:rPr>
        <w:t>)</w:t>
      </w:r>
      <w:r w:rsidR="00E64F07" w:rsidRPr="00433C77">
        <w:rPr>
          <w:rFonts w:ascii="Angsana New" w:hAnsi="Angsana New"/>
          <w:b/>
          <w:bCs/>
          <w:cs/>
          <w:lang w:val="th-TH"/>
        </w:rPr>
        <w:tab/>
        <w:t>สินค้าคงเหลือ</w:t>
      </w:r>
    </w:p>
    <w:p w14:paraId="67E0611D" w14:textId="77777777" w:rsidR="00E64F07" w:rsidRPr="00F8362E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7AE1610" w14:textId="1C660407" w:rsidR="00A44174" w:rsidRDefault="00E64F07" w:rsidP="009F16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3C77">
        <w:rPr>
          <w:rFonts w:ascii="Angsana New" w:hAnsi="Angsana New"/>
          <w:sz w:val="30"/>
          <w:szCs w:val="30"/>
          <w:cs/>
        </w:rPr>
        <w:t>สินค้าคงเหลือ</w:t>
      </w:r>
      <w:r w:rsidR="00D605AB" w:rsidRPr="00433C7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433C7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9F16F8" w:rsidRPr="009F16F8">
        <w:rPr>
          <w:rFonts w:ascii="Angsana New" w:hAnsi="Angsana New" w:hint="cs"/>
          <w:sz w:val="30"/>
          <w:szCs w:val="30"/>
          <w:cs/>
        </w:rPr>
        <w:t xml:space="preserve"> </w:t>
      </w:r>
      <w:r w:rsidRPr="00433C77">
        <w:rPr>
          <w:rFonts w:ascii="Angsana New" w:hAnsi="Angsana New"/>
          <w:sz w:val="30"/>
          <w:szCs w:val="30"/>
          <w:cs/>
        </w:rPr>
        <w:t>ต้นทุนของสิ</w:t>
      </w:r>
      <w:r w:rsidR="00AD45F3" w:rsidRPr="00433C77">
        <w:rPr>
          <w:rFonts w:ascii="Angsana New" w:hAnsi="Angsana New"/>
          <w:sz w:val="30"/>
          <w:szCs w:val="30"/>
          <w:cs/>
        </w:rPr>
        <w:t>นค้าสำเร็จรูป สินค้าระหว่างผลิต</w:t>
      </w:r>
      <w:r w:rsidR="00892E25" w:rsidRPr="00433C77">
        <w:rPr>
          <w:rFonts w:ascii="Angsana New" w:hAnsi="Angsana New"/>
          <w:sz w:val="30"/>
          <w:szCs w:val="30"/>
          <w:cs/>
        </w:rPr>
        <w:t xml:space="preserve"> </w:t>
      </w:r>
      <w:r w:rsidR="00194235" w:rsidRPr="00433C77">
        <w:rPr>
          <w:rFonts w:ascii="Angsana New" w:hAnsi="Angsana New"/>
          <w:sz w:val="30"/>
          <w:szCs w:val="30"/>
          <w:cs/>
        </w:rPr>
        <w:t>และ</w:t>
      </w:r>
      <w:r w:rsidRPr="00433C77">
        <w:rPr>
          <w:rFonts w:ascii="Angsana New" w:hAnsi="Angsana New"/>
          <w:sz w:val="30"/>
          <w:szCs w:val="30"/>
          <w:cs/>
        </w:rPr>
        <w:t>วัสดุอื่นๆ คำนวณโดยใช้วิธ</w:t>
      </w:r>
      <w:r w:rsidR="007059D1" w:rsidRPr="00433C77">
        <w:rPr>
          <w:rFonts w:ascii="Angsana New" w:hAnsi="Angsana New"/>
          <w:sz w:val="30"/>
          <w:szCs w:val="30"/>
          <w:cs/>
        </w:rPr>
        <w:t>ีถัวเฉลี่ยถ่วงน้ำหนัก</w:t>
      </w:r>
      <w:r w:rsidR="00AC30CF" w:rsidRPr="00433C77">
        <w:rPr>
          <w:rFonts w:ascii="Angsana New" w:hAnsi="Angsana New" w:hint="cs"/>
          <w:sz w:val="30"/>
          <w:szCs w:val="30"/>
          <w:cs/>
        </w:rPr>
        <w:t xml:space="preserve"> </w:t>
      </w:r>
      <w:r w:rsidR="007059D1" w:rsidRPr="00433C77">
        <w:rPr>
          <w:rFonts w:ascii="Angsana New" w:hAnsi="Angsana New"/>
          <w:sz w:val="30"/>
          <w:szCs w:val="30"/>
          <w:cs/>
        </w:rPr>
        <w:t>วัตถุดิบ</w:t>
      </w:r>
      <w:r w:rsidR="00CA726A" w:rsidRPr="00433C77">
        <w:rPr>
          <w:rFonts w:ascii="Angsana New" w:hAnsi="Angsana New"/>
          <w:sz w:val="30"/>
          <w:szCs w:val="30"/>
          <w:cs/>
        </w:rPr>
        <w:t xml:space="preserve"> </w:t>
      </w:r>
      <w:r w:rsidR="00F17D04" w:rsidRPr="00433C77">
        <w:rPr>
          <w:rFonts w:ascii="Angsana New" w:hAnsi="Angsana New"/>
          <w:sz w:val="30"/>
          <w:szCs w:val="30"/>
          <w:cs/>
        </w:rPr>
        <w:t>วัสดุ</w:t>
      </w:r>
      <w:r w:rsidR="00AD45F3" w:rsidRPr="00433C77">
        <w:rPr>
          <w:rFonts w:ascii="Angsana New" w:hAnsi="Angsana New"/>
          <w:sz w:val="30"/>
          <w:szCs w:val="30"/>
          <w:cs/>
        </w:rPr>
        <w:t>และอะไหล่คงเหลือ</w:t>
      </w:r>
      <w:r w:rsidRPr="00433C77">
        <w:rPr>
          <w:rFonts w:ascii="Angsana New" w:hAnsi="Angsana New"/>
          <w:sz w:val="30"/>
          <w:szCs w:val="30"/>
          <w:cs/>
        </w:rPr>
        <w:t xml:space="preserve">คำนวณโดยใช้วิธีถัวเฉลี่ยเคลื่อนที่ </w:t>
      </w:r>
      <w:r w:rsidR="00A44174" w:rsidRPr="00A44174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0B53A17" w14:textId="77777777" w:rsidR="0054647F" w:rsidRPr="00F8362E" w:rsidRDefault="0054647F" w:rsidP="00CA48C3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82E32C1" w14:textId="43935B37" w:rsidR="003513B9" w:rsidRDefault="009B6FC8" w:rsidP="007D3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กลุ่มบริษัทบันทึกค่าเผื่อมูลค่าสินค้าลดลง สำหรับสินค้าที่เสื่อมคุณภาพและล้าสมัย</w:t>
      </w:r>
    </w:p>
    <w:p w14:paraId="071F2FE4" w14:textId="77777777" w:rsidR="00B16C19" w:rsidRPr="00F8362E" w:rsidRDefault="00B16C19" w:rsidP="00CA48C3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4AA2495" w14:textId="30B01915" w:rsidR="00574676" w:rsidRPr="00C1266B" w:rsidRDefault="007C2D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D3B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="00C46EEF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46EEF"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74676" w:rsidRPr="006F5D06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8773ACC" w14:textId="77777777" w:rsidR="009B6FC8" w:rsidRPr="00F8362E" w:rsidRDefault="009B6FC8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420E183" w14:textId="394112C2" w:rsidR="009622B5" w:rsidRPr="00C1266B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4A3AD7">
        <w:rPr>
          <w:rFonts w:ascii="Angsana New" w:hAnsi="Angsana New" w:hint="cs"/>
          <w:sz w:val="30"/>
          <w:szCs w:val="30"/>
          <w:cs/>
        </w:rPr>
        <w:t xml:space="preserve"> </w:t>
      </w:r>
      <w:r w:rsidR="008C284A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616764">
        <w:rPr>
          <w:rFonts w:ascii="Angsana New" w:hAnsi="Angsana New" w:hint="cs"/>
          <w:sz w:val="30"/>
          <w:szCs w:val="30"/>
          <w:cs/>
        </w:rPr>
        <w:t xml:space="preserve"> </w:t>
      </w:r>
      <w:r w:rsidR="00616764" w:rsidRPr="00616764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C1266B">
        <w:rPr>
          <w:rFonts w:ascii="Angsana New" w:hAnsi="Angsana New"/>
          <w:sz w:val="30"/>
          <w:szCs w:val="30"/>
          <w:cs/>
        </w:rPr>
        <w:t xml:space="preserve"> ต้นทุนการก่อสร้าง</w:t>
      </w:r>
      <w:r w:rsidR="00736839">
        <w:rPr>
          <w:rFonts w:ascii="Angsana New" w:hAnsi="Angsana New" w:hint="cs"/>
          <w:sz w:val="30"/>
          <w:szCs w:val="30"/>
          <w:cs/>
        </w:rPr>
        <w:t>สินทรัพย์</w:t>
      </w:r>
      <w:r w:rsidRPr="00C1266B">
        <w:rPr>
          <w:rFonts w:ascii="Angsana New" w:hAnsi="Angsana New"/>
          <w:sz w:val="30"/>
          <w:szCs w:val="30"/>
          <w:cs/>
        </w:rPr>
        <w:t>ที่กิจการก่อสร้างเองรวมถึงต้นทุน</w:t>
      </w:r>
      <w:r w:rsidR="00736839">
        <w:rPr>
          <w:rFonts w:ascii="Angsana New" w:hAnsi="Angsana New" w:hint="cs"/>
          <w:sz w:val="30"/>
          <w:szCs w:val="30"/>
          <w:cs/>
        </w:rPr>
        <w:t>การกู้ยืม</w:t>
      </w:r>
    </w:p>
    <w:p w14:paraId="673D3543" w14:textId="765F4BBE" w:rsidR="00A96C85" w:rsidRPr="00F8362E" w:rsidRDefault="00A96C8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0E9A438" w14:textId="05522CAE" w:rsidR="0025255B" w:rsidRDefault="0025255B" w:rsidP="00252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55B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</w:t>
      </w:r>
      <w:r w:rsidRPr="006F5D06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AA0177">
        <w:rPr>
          <w:rFonts w:ascii="Angsana New" w:hAnsi="Angsana New"/>
          <w:sz w:val="30"/>
          <w:szCs w:val="30"/>
        </w:rPr>
        <w:t>3</w:t>
      </w:r>
      <w:r w:rsidR="00736839">
        <w:rPr>
          <w:rFonts w:ascii="Angsana New" w:hAnsi="Angsana New" w:hint="cs"/>
          <w:sz w:val="30"/>
          <w:szCs w:val="30"/>
          <w:cs/>
        </w:rPr>
        <w:t xml:space="preserve"> </w:t>
      </w:r>
      <w:r w:rsidRPr="006F5D06">
        <w:rPr>
          <w:rFonts w:ascii="Angsana New" w:hAnsi="Angsana New"/>
          <w:sz w:val="30"/>
          <w:szCs w:val="30"/>
          <w:cs/>
        </w:rPr>
        <w:t>(</w:t>
      </w:r>
      <w:r w:rsidR="00AA0177">
        <w:rPr>
          <w:rFonts w:ascii="Angsana New" w:hAnsi="Angsana New" w:hint="cs"/>
          <w:sz w:val="30"/>
          <w:szCs w:val="30"/>
          <w:cs/>
        </w:rPr>
        <w:t>ฌ</w:t>
      </w:r>
      <w:r w:rsidRPr="006F5D06">
        <w:rPr>
          <w:rFonts w:ascii="Angsana New" w:hAnsi="Angsana New"/>
          <w:sz w:val="30"/>
          <w:szCs w:val="30"/>
          <w:cs/>
        </w:rPr>
        <w:t>)) จำนวน</w:t>
      </w:r>
      <w:r w:rsidRPr="0025255B">
        <w:rPr>
          <w:rFonts w:ascii="Angsana New" w:hAnsi="Angsana New"/>
          <w:sz w:val="30"/>
          <w:szCs w:val="30"/>
          <w:cs/>
        </w:rPr>
        <w:t>เงินที่บันทึกอยู่ใน</w:t>
      </w:r>
      <w:r w:rsidR="006F5D06" w:rsidRPr="006F5D06">
        <w:rPr>
          <w:rFonts w:ascii="Angsana New" w:hAnsi="Angsana New"/>
          <w:sz w:val="30"/>
          <w:szCs w:val="30"/>
          <w:cs/>
        </w:rPr>
        <w:t>สำรองจากการตีราคาสินทรัพย์</w:t>
      </w:r>
      <w:r w:rsidRPr="0025255B">
        <w:rPr>
          <w:rFonts w:ascii="Angsana New" w:hAnsi="Angsana New"/>
          <w:sz w:val="30"/>
          <w:szCs w:val="30"/>
          <w:cs/>
        </w:rPr>
        <w:t>จะถูกโอนไปยังกำไรสะสม</w:t>
      </w:r>
    </w:p>
    <w:p w14:paraId="6C2E939A" w14:textId="1056E897" w:rsidR="006F5D06" w:rsidRPr="00F8362E" w:rsidRDefault="006F5D06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2313EA8" w14:textId="5982C448" w:rsidR="00E64F07" w:rsidRPr="0054647F" w:rsidRDefault="007C2DF5" w:rsidP="004C76C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  <w:r w:rsidRPr="0025255B">
        <w:rPr>
          <w:rFonts w:ascii="Angsana New" w:hAnsi="Angsana New"/>
          <w:b/>
          <w:bCs/>
          <w:cs/>
          <w:lang w:val="th-TH"/>
        </w:rPr>
        <w:t>(</w:t>
      </w:r>
      <w:r w:rsidR="00AA0177">
        <w:rPr>
          <w:rFonts w:ascii="Angsana New" w:hAnsi="Angsana New" w:hint="cs"/>
          <w:b/>
          <w:bCs/>
          <w:cs/>
          <w:lang w:val="th-TH"/>
        </w:rPr>
        <w:t>ฌ</w:t>
      </w:r>
      <w:r w:rsidR="00E64F07" w:rsidRPr="00C1266B">
        <w:rPr>
          <w:rFonts w:ascii="Angsana New" w:hAnsi="Angsana New"/>
          <w:b/>
          <w:bCs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cs/>
          <w:lang w:val="th-TH"/>
        </w:rPr>
        <w:tab/>
        <w:t>ที่ดิน อาคารและอุปกรณ์</w:t>
      </w:r>
    </w:p>
    <w:p w14:paraId="263D7B6A" w14:textId="6DBB8C27" w:rsidR="00E64F07" w:rsidRPr="00F8362E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EFCA289" w14:textId="0860189B" w:rsidR="00F8362E" w:rsidRDefault="00F836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Pr="00C1266B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</w:t>
      </w:r>
    </w:p>
    <w:p w14:paraId="4B49F98D" w14:textId="77777777" w:rsidR="00F8362E" w:rsidRPr="00F8362E" w:rsidRDefault="00F836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14A3E40" w14:textId="4352CB03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อาคารและ</w:t>
      </w:r>
      <w:r w:rsidRPr="008C284A">
        <w:rPr>
          <w:rFonts w:ascii="Angsana New" w:hAnsi="Angsana New"/>
          <w:sz w:val="30"/>
          <w:szCs w:val="30"/>
          <w:cs/>
        </w:rPr>
        <w:t>อุปกรณ์</w:t>
      </w:r>
      <w:r w:rsidR="004E14C0" w:rsidRPr="008C284A">
        <w:rPr>
          <w:rFonts w:ascii="Angsana New" w:hAnsi="Angsana New"/>
          <w:sz w:val="30"/>
          <w:szCs w:val="30"/>
          <w:cs/>
        </w:rPr>
        <w:t>วัดมูลค่า</w:t>
      </w:r>
      <w:r w:rsidRPr="008C284A">
        <w:rPr>
          <w:rFonts w:ascii="Angsana New" w:hAnsi="Angsana New"/>
          <w:sz w:val="30"/>
          <w:szCs w:val="30"/>
          <w:cs/>
        </w:rPr>
        <w:t>ด้วยราคา</w:t>
      </w:r>
      <w:r w:rsidRPr="00C1266B">
        <w:rPr>
          <w:rFonts w:ascii="Angsana New" w:hAnsi="Angsana New"/>
          <w:sz w:val="30"/>
          <w:szCs w:val="30"/>
          <w:cs/>
        </w:rPr>
        <w:t>ทุนหักค่าเสื่อมราคาสะสม ค่าเผ</w:t>
      </w:r>
      <w:r w:rsidR="001B4751" w:rsidRPr="00C1266B">
        <w:rPr>
          <w:rFonts w:ascii="Angsana New" w:hAnsi="Angsana New"/>
          <w:sz w:val="30"/>
          <w:szCs w:val="30"/>
          <w:cs/>
        </w:rPr>
        <w:t>ื่ออุปกรณ์ส่งเสริมการตลาดสูญหาย</w:t>
      </w:r>
      <w:r w:rsidRPr="00C1266B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48431609" w14:textId="6BD9BDF9" w:rsidR="009B6FC8" w:rsidRPr="00F8362E" w:rsidRDefault="009B6FC8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50B1299D" w14:textId="2AD5C199" w:rsidR="00E64F07" w:rsidRPr="00C1266B" w:rsidRDefault="005A5F46" w:rsidP="00B3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ราคาทุนรวมถึง</w:t>
      </w:r>
      <w:r w:rsidR="00E64F07" w:rsidRPr="00C1266B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</w:t>
      </w:r>
      <w:r w:rsidR="00AD45F3" w:rsidRPr="00C1266B">
        <w:rPr>
          <w:rFonts w:ascii="Angsana New" w:hAnsi="Angsana New"/>
          <w:sz w:val="30"/>
          <w:szCs w:val="30"/>
          <w:cs/>
        </w:rPr>
        <w:t xml:space="preserve">องสินทรัพย์ </w:t>
      </w:r>
      <w:r w:rsidR="00A453F6" w:rsidRPr="00A453F6">
        <w:rPr>
          <w:rFonts w:ascii="Angsana New" w:hAnsi="Angsana New"/>
          <w:sz w:val="30"/>
          <w:szCs w:val="30"/>
          <w:cs/>
        </w:rPr>
        <w:t>ต้นทุนของการก่อสร้างสินทรัพย์ที่กิจการก่อสร้างเองรวมถึงต้นทุนการกู้ยืม</w:t>
      </w:r>
      <w:r w:rsidR="00A453F6">
        <w:rPr>
          <w:rFonts w:ascii="Angsana New" w:hAnsi="Angsana New" w:hint="cs"/>
          <w:sz w:val="30"/>
          <w:szCs w:val="30"/>
          <w:cs/>
        </w:rPr>
        <w:t xml:space="preserve"> และ</w:t>
      </w:r>
      <w:r w:rsidR="006701F2" w:rsidRPr="00C1266B">
        <w:rPr>
          <w:rFonts w:ascii="Angsana New" w:hAnsi="Angsana New"/>
          <w:sz w:val="30"/>
          <w:szCs w:val="30"/>
          <w:cs/>
        </w:rPr>
        <w:t xml:space="preserve">ต้นทุนในการรื้อถอน </w:t>
      </w:r>
      <w:r w:rsidR="00E64F07" w:rsidRPr="00C1266B">
        <w:rPr>
          <w:rFonts w:ascii="Angsana New" w:hAnsi="Angsana New"/>
          <w:sz w:val="30"/>
          <w:szCs w:val="30"/>
          <w:cs/>
        </w:rPr>
        <w:t>การขนย้าย</w:t>
      </w:r>
      <w:r w:rsidR="009622B5" w:rsidRPr="00C1266B">
        <w:rPr>
          <w:rFonts w:ascii="Angsana New" w:hAnsi="Angsana New"/>
          <w:sz w:val="30"/>
          <w:szCs w:val="30"/>
          <w:cs/>
        </w:rPr>
        <w:t xml:space="preserve"> </w:t>
      </w:r>
      <w:r w:rsidR="00E64F07" w:rsidRPr="00C1266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E64F07" w:rsidRPr="00C1266B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100130" w:rsidRPr="00C1266B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E64F07" w:rsidRPr="00C1266B">
        <w:rPr>
          <w:rFonts w:ascii="Angsana New" w:hAnsi="Angsana New"/>
          <w:sz w:val="30"/>
          <w:szCs w:val="30"/>
          <w:cs/>
        </w:rPr>
        <w:t>ลิขสิทธิ์ซอฟ</w:t>
      </w:r>
      <w:r w:rsidR="00CA726A" w:rsidRPr="00C1266B">
        <w:rPr>
          <w:rFonts w:ascii="Angsana New" w:hAnsi="Angsana New"/>
          <w:sz w:val="30"/>
          <w:szCs w:val="30"/>
          <w:cs/>
        </w:rPr>
        <w:t>ต์</w:t>
      </w:r>
      <w:r w:rsidR="00E64F07" w:rsidRPr="00C1266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066B89A9" w14:textId="7A6F5A69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921FB4">
        <w:rPr>
          <w:rFonts w:ascii="Angsana New" w:hAnsi="Angsana New" w:hint="cs"/>
          <w:sz w:val="30"/>
          <w:szCs w:val="30"/>
          <w:cs/>
        </w:rPr>
        <w:t xml:space="preserve"> </w:t>
      </w:r>
      <w:r w:rsidRPr="008C284A">
        <w:rPr>
          <w:rFonts w:ascii="Angsana New" w:hAnsi="Angsana New"/>
          <w:sz w:val="30"/>
          <w:szCs w:val="30"/>
          <w:cs/>
        </w:rPr>
        <w:t>และอุปกรณ์ รับรู้ในกำไรหรือขาดทุน เมื่อ</w:t>
      </w:r>
      <w:r w:rsidRPr="00C1266B">
        <w:rPr>
          <w:rFonts w:ascii="Angsana New" w:hAnsi="Angsana New"/>
          <w:sz w:val="30"/>
          <w:szCs w:val="30"/>
          <w:cs/>
        </w:rPr>
        <w:t>มีการขายสินทรัพย์ที่ตีราคาใหม่ จำนวนเงินที่บันทึกอยู่ใน</w:t>
      </w:r>
      <w:r w:rsidR="007A5F49" w:rsidRPr="007A5F49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C1266B">
        <w:rPr>
          <w:rFonts w:ascii="Angsana New" w:hAnsi="Angsana New"/>
          <w:sz w:val="30"/>
          <w:szCs w:val="30"/>
          <w:cs/>
        </w:rPr>
        <w:t>จะถูกโอนไปยังกำไรสะสม</w:t>
      </w:r>
    </w:p>
    <w:p w14:paraId="64803767" w14:textId="6570D788" w:rsidR="00B23DEC" w:rsidRPr="00315505" w:rsidRDefault="00B23DEC" w:rsidP="00F8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3957CBF" w14:textId="2BD6CE79" w:rsidR="00204C55" w:rsidRDefault="00E64F07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การตีราค</w:t>
      </w:r>
      <w:r w:rsidR="00085FC3">
        <w:rPr>
          <w:rFonts w:ascii="Angsana New" w:hAnsi="Angsana New" w:hint="cs"/>
          <w:sz w:val="30"/>
          <w:szCs w:val="30"/>
          <w:cs/>
        </w:rPr>
        <w:t>า</w:t>
      </w:r>
      <w:r w:rsidR="007A5F49">
        <w:rPr>
          <w:rFonts w:ascii="Angsana New" w:hAnsi="Angsana New" w:hint="cs"/>
          <w:sz w:val="30"/>
          <w:szCs w:val="30"/>
          <w:cs/>
        </w:rPr>
        <w:t>สินทรัพย์ใหม่</w:t>
      </w:r>
      <w:r w:rsidRPr="00C1266B">
        <w:rPr>
          <w:rFonts w:ascii="Angsana New" w:hAnsi="Angsana New"/>
          <w:sz w:val="30"/>
          <w:szCs w:val="30"/>
          <w:cs/>
        </w:rPr>
        <w:t>ดำเนินการโดยผู้</w:t>
      </w:r>
      <w:r w:rsidR="009622B5" w:rsidRPr="00C1266B">
        <w:rPr>
          <w:rFonts w:ascii="Angsana New" w:hAnsi="Angsana New"/>
          <w:sz w:val="30"/>
          <w:szCs w:val="30"/>
          <w:cs/>
        </w:rPr>
        <w:t>เชี่ยวชาญในการ</w:t>
      </w:r>
      <w:r w:rsidRPr="00C1266B">
        <w:rPr>
          <w:rFonts w:ascii="Angsana New" w:hAnsi="Angsana New"/>
          <w:sz w:val="30"/>
          <w:szCs w:val="30"/>
          <w:cs/>
        </w:rPr>
        <w:t>ประเมินราคา</w:t>
      </w:r>
      <w:r w:rsidR="009622B5" w:rsidRPr="00C1266B">
        <w:rPr>
          <w:rFonts w:ascii="Angsana New" w:hAnsi="Angsana New"/>
          <w:sz w:val="30"/>
          <w:szCs w:val="30"/>
          <w:cs/>
        </w:rPr>
        <w:t>ที่มีความเป็น</w:t>
      </w:r>
      <w:r w:rsidRPr="00C1266B">
        <w:rPr>
          <w:rFonts w:ascii="Angsana New" w:hAnsi="Angsana New"/>
          <w:sz w:val="30"/>
          <w:szCs w:val="30"/>
          <w:cs/>
        </w:rPr>
        <w:t xml:space="preserve">อิสระอย่างสม่ำเสมอ </w:t>
      </w:r>
      <w:r w:rsidR="006607A1">
        <w:rPr>
          <w:rFonts w:ascii="Angsana New" w:hAnsi="Angsana New"/>
          <w:sz w:val="30"/>
          <w:szCs w:val="30"/>
          <w:cs/>
        </w:rPr>
        <w:br/>
      </w:r>
      <w:r w:rsidR="006607A1">
        <w:rPr>
          <w:rFonts w:ascii="Angsana New" w:hAnsi="Angsana New" w:hint="cs"/>
          <w:sz w:val="30"/>
          <w:szCs w:val="30"/>
          <w:cs/>
        </w:rPr>
        <w:t>กลุ่ม</w:t>
      </w:r>
      <w:r w:rsidR="00315505" w:rsidRPr="00315505">
        <w:rPr>
          <w:rFonts w:ascii="Angsana New" w:hAnsi="Angsana New"/>
          <w:sz w:val="30"/>
          <w:szCs w:val="30"/>
          <w:cs/>
        </w:rPr>
        <w:t>บริษัทมีนโยบายในการประเมินราคาที่ดินทุก ๆ สามถึงห้าปี หรือเมื่อมีปัจจัยที่มีผลกระทบอย่างมีสาระสำคัญต่อมูลค่าที่ดิน</w:t>
      </w:r>
      <w:r w:rsidRPr="00C1266B">
        <w:rPr>
          <w:rFonts w:ascii="Angsana New" w:hAnsi="Angsana New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25B3B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C1266B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</w:t>
      </w:r>
      <w:r w:rsidR="003850E9" w:rsidRPr="00C1266B">
        <w:rPr>
          <w:rFonts w:ascii="Angsana New" w:hAnsi="Angsana New"/>
          <w:sz w:val="30"/>
          <w:szCs w:val="30"/>
          <w:cs/>
        </w:rPr>
        <w:t xml:space="preserve">และแสดงเป็น </w:t>
      </w:r>
      <w:r w:rsidRPr="00C1266B">
        <w:rPr>
          <w:rFonts w:ascii="Angsana New" w:hAnsi="Angsana New"/>
          <w:sz w:val="30"/>
          <w:szCs w:val="30"/>
        </w:rPr>
        <w:t>“</w:t>
      </w:r>
      <w:r w:rsidR="00125B3B" w:rsidRPr="00125B3B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C1266B">
        <w:rPr>
          <w:rFonts w:ascii="Angsana New" w:hAnsi="Angsana New"/>
          <w:sz w:val="30"/>
          <w:szCs w:val="30"/>
        </w:rPr>
        <w:t xml:space="preserve">” </w:t>
      </w:r>
      <w:r w:rsidR="003850E9" w:rsidRPr="00C1266B">
        <w:rPr>
          <w:rFonts w:ascii="Angsana New" w:hAnsi="Angsana New"/>
          <w:sz w:val="30"/>
          <w:szCs w:val="30"/>
          <w:cs/>
        </w:rPr>
        <w:t>ในองค์ประกอบอื่นของส่วนของผู้ถือหุ้น</w:t>
      </w:r>
      <w:r w:rsidR="00B768A0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</w:t>
      </w:r>
      <w:r w:rsidRPr="000E0273">
        <w:rPr>
          <w:rFonts w:ascii="Angsana New" w:hAnsi="Angsana New"/>
          <w:sz w:val="30"/>
          <w:szCs w:val="30"/>
          <w:cs/>
        </w:rPr>
        <w:t>รับรู้ขาดทุนในกำไรหรือขาดทุน</w:t>
      </w:r>
      <w:r w:rsidR="00174337" w:rsidRPr="000E0273">
        <w:rPr>
          <w:rFonts w:ascii="Angsana New" w:hAnsi="Angsana New"/>
          <w:sz w:val="30"/>
          <w:szCs w:val="30"/>
          <w:cs/>
        </w:rPr>
        <w:t>ของสินทรัพย์ชิ้</w:t>
      </w:r>
      <w:r w:rsidR="003850E9" w:rsidRPr="000E0273">
        <w:rPr>
          <w:rFonts w:ascii="Angsana New" w:hAnsi="Angsana New"/>
          <w:sz w:val="30"/>
          <w:szCs w:val="30"/>
          <w:cs/>
        </w:rPr>
        <w:t>นเดียวกันนั้น</w:t>
      </w:r>
      <w:r w:rsidRPr="000E0273">
        <w:rPr>
          <w:rFonts w:ascii="Angsana New" w:hAnsi="Angsana New"/>
          <w:sz w:val="30"/>
          <w:szCs w:val="30"/>
          <w:cs/>
        </w:rPr>
        <w:t>แล้ว</w:t>
      </w:r>
      <w:r w:rsidR="00B768A0">
        <w:rPr>
          <w:rFonts w:ascii="Angsana New" w:hAnsi="Angsana New"/>
          <w:sz w:val="30"/>
          <w:szCs w:val="30"/>
        </w:rPr>
        <w:t xml:space="preserve"> </w:t>
      </w:r>
      <w:r w:rsidR="00B768A0" w:rsidRPr="00B768A0">
        <w:rPr>
          <w:rFonts w:ascii="Angsana New" w:hAnsi="Angsana New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0E0273">
        <w:rPr>
          <w:rFonts w:ascii="Angsana New" w:hAnsi="Angsana New"/>
          <w:sz w:val="30"/>
          <w:szCs w:val="30"/>
          <w:cs/>
        </w:rPr>
        <w:t xml:space="preserve"> ในกรณีที่มูลค่าของสินทรัพย์ลดลงจากการตีราคาใหม่</w:t>
      </w:r>
      <w:r w:rsidRPr="00C1266B">
        <w:rPr>
          <w:rFonts w:ascii="Angsana New" w:hAnsi="Angsana New"/>
          <w:sz w:val="30"/>
          <w:szCs w:val="30"/>
          <w:cs/>
        </w:rPr>
        <w:t>จะบันทึกในกำไร</w:t>
      </w:r>
      <w:r w:rsidR="006B00DA" w:rsidRPr="00C1266B">
        <w:rPr>
          <w:rFonts w:ascii="Angsana New" w:hAnsi="Angsana New"/>
          <w:sz w:val="30"/>
          <w:szCs w:val="30"/>
          <w:cs/>
        </w:rPr>
        <w:t>หรือ</w:t>
      </w:r>
      <w:r w:rsidRPr="00C1266B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ขาดทุนสำหรับมูลค่าที่ลดลงเฉพาะจำนวนที่ลดลงมากกว่า</w:t>
      </w:r>
      <w:r w:rsidR="00F14F0F" w:rsidRPr="00F14F0F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C1266B">
        <w:rPr>
          <w:rFonts w:ascii="Angsana New" w:hAnsi="Angsana New"/>
          <w:sz w:val="30"/>
          <w:szCs w:val="30"/>
          <w:cs/>
        </w:rPr>
        <w:t>ที่เคยบันทึกไว้ครั้งก่อนในกำไรขาดทุนเบ็ดเสร็จอื่</w:t>
      </w:r>
      <w:r w:rsidR="009E491A" w:rsidRPr="00C1266B">
        <w:rPr>
          <w:rFonts w:ascii="Angsana New" w:hAnsi="Angsana New"/>
          <w:sz w:val="30"/>
          <w:szCs w:val="30"/>
          <w:cs/>
        </w:rPr>
        <w:t>นของสินทรัพย์ชิ้นเดียวกันนั้น</w:t>
      </w:r>
      <w:r w:rsidR="00927F33">
        <w:rPr>
          <w:rFonts w:ascii="Angsana New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ในกร</w:t>
      </w:r>
      <w:r w:rsidR="00547ED5" w:rsidRPr="00C1266B">
        <w:rPr>
          <w:rFonts w:ascii="Angsana New" w:hAnsi="Angsana New"/>
          <w:sz w:val="30"/>
          <w:szCs w:val="30"/>
          <w:cs/>
        </w:rPr>
        <w:t>ณีที่มีการจำหน่ายสินทรัพย์ที่</w:t>
      </w:r>
      <w:r w:rsidRPr="00C1266B">
        <w:rPr>
          <w:rFonts w:ascii="Angsana New" w:hAnsi="Angsana New"/>
          <w:sz w:val="30"/>
          <w:szCs w:val="30"/>
          <w:cs/>
        </w:rPr>
        <w:t xml:space="preserve">ตีราคาใหม่ </w:t>
      </w:r>
      <w:r w:rsidR="00F14F0F" w:rsidRPr="00F14F0F">
        <w:rPr>
          <w:rFonts w:ascii="Angsana New" w:hAnsi="Angsana New"/>
          <w:sz w:val="30"/>
          <w:szCs w:val="30"/>
          <w:cs/>
        </w:rPr>
        <w:t>สำรองการตีราคาของสินทรัพย์ที่จำหน่าย</w:t>
      </w:r>
      <w:r w:rsidRPr="00C1266B">
        <w:rPr>
          <w:rFonts w:ascii="Angsana New" w:hAnsi="Angsana New"/>
          <w:sz w:val="30"/>
          <w:szCs w:val="30"/>
          <w:cs/>
        </w:rPr>
        <w:t>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6063343" w14:textId="77777777" w:rsidR="005307BD" w:rsidRPr="00315505" w:rsidRDefault="005307BD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0BB91DD" w14:textId="71E0CB6A" w:rsidR="009A5317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204C55" w:rsidRPr="00204C55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</w:t>
      </w:r>
      <w:r w:rsidR="00204C55">
        <w:rPr>
          <w:rFonts w:ascii="Angsana New" w:hAnsi="Angsana New" w:hint="cs"/>
          <w:sz w:val="30"/>
          <w:szCs w:val="30"/>
          <w:cs/>
        </w:rPr>
        <w:t>ม</w:t>
      </w:r>
      <w:r w:rsidRPr="00C1266B">
        <w:rPr>
          <w:rFonts w:ascii="Angsana New" w:hAnsi="Angsana New"/>
          <w:sz w:val="30"/>
          <w:szCs w:val="30"/>
          <w:cs/>
        </w:rPr>
        <w:t xml:space="preserve"> </w:t>
      </w:r>
      <w:r w:rsidR="00204C5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1266B">
        <w:rPr>
          <w:rFonts w:ascii="Angsana New" w:hAnsi="Angsana New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="00F3220A">
        <w:rPr>
          <w:rFonts w:ascii="Angsana New" w:hAnsi="Angsana New" w:hint="cs"/>
          <w:sz w:val="30"/>
          <w:szCs w:val="30"/>
          <w:cs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</w:t>
      </w:r>
      <w:r w:rsidR="009E491A" w:rsidRPr="00C1266B">
        <w:rPr>
          <w:rFonts w:ascii="Angsana New" w:hAnsi="Angsana New"/>
          <w:sz w:val="30"/>
          <w:szCs w:val="30"/>
          <w:cs/>
        </w:rPr>
        <w:t>รับรู้ในกำไรขาดทุนเบ็ดเสร็จอื่น</w:t>
      </w:r>
      <w:r w:rsidRPr="00C1266B">
        <w:rPr>
          <w:rFonts w:ascii="Angsana New" w:hAnsi="Angsana New"/>
          <w:sz w:val="30"/>
          <w:szCs w:val="30"/>
          <w:cs/>
        </w:rPr>
        <w:t>และ</w:t>
      </w:r>
      <w:r w:rsidR="00204C55" w:rsidRPr="00204C55">
        <w:rPr>
          <w:rFonts w:ascii="Angsana New" w:hAnsi="Angsana New"/>
          <w:sz w:val="30"/>
          <w:szCs w:val="30"/>
          <w:cs/>
        </w:rPr>
        <w:t xml:space="preserve">แสดงเป็น “สำรองการตีราคาสินทรัพย์” </w:t>
      </w:r>
      <w:r w:rsidRPr="00C1266B">
        <w:rPr>
          <w:rFonts w:ascii="Angsana New" w:hAnsi="Angsana New"/>
          <w:sz w:val="30"/>
          <w:szCs w:val="30"/>
          <w:cs/>
        </w:rPr>
        <w:t>ใน</w:t>
      </w:r>
      <w:r w:rsidR="003850E9" w:rsidRPr="00C1266B">
        <w:rPr>
          <w:rFonts w:ascii="Angsana New" w:hAnsi="Angsana New"/>
          <w:sz w:val="30"/>
          <w:szCs w:val="30"/>
          <w:cs/>
        </w:rPr>
        <w:t>องค์ประกอบอื่นของ</w:t>
      </w:r>
      <w:r w:rsidR="009E491A" w:rsidRPr="00C1266B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C1266B">
        <w:rPr>
          <w:rFonts w:ascii="Angsana New" w:hAnsi="Angsana New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</w:t>
      </w:r>
      <w:r w:rsidR="00204C55" w:rsidRPr="00204C55">
        <w:rPr>
          <w:rFonts w:ascii="Angsana New" w:hAnsi="Angsana New"/>
          <w:sz w:val="30"/>
          <w:szCs w:val="30"/>
          <w:cs/>
        </w:rPr>
        <w:t>บัญชี</w:t>
      </w:r>
      <w:r w:rsidR="00204C55" w:rsidRPr="00204C55">
        <w:rPr>
          <w:rFonts w:ascii="Angsana New" w:hAnsi="Angsana New"/>
          <w:sz w:val="30"/>
          <w:szCs w:val="30"/>
        </w:rPr>
        <w:t xml:space="preserve"> “</w:t>
      </w:r>
      <w:r w:rsidR="00204C55" w:rsidRPr="00204C55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="00204C55" w:rsidRPr="00204C55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>ใน</w:t>
      </w:r>
      <w:r w:rsidR="003850E9" w:rsidRPr="00C1266B">
        <w:rPr>
          <w:rFonts w:ascii="Angsana New" w:hAnsi="Angsana New"/>
          <w:sz w:val="30"/>
          <w:szCs w:val="30"/>
          <w:cs/>
        </w:rPr>
        <w:t>องค์ประกอบอื่น</w:t>
      </w:r>
      <w:r w:rsidR="00174337" w:rsidRPr="00C1266B">
        <w:rPr>
          <w:rFonts w:ascii="Angsana New" w:hAnsi="Angsana New"/>
          <w:sz w:val="30"/>
          <w:szCs w:val="30"/>
          <w:cs/>
        </w:rPr>
        <w:t>ของ</w:t>
      </w:r>
      <w:r w:rsidRPr="00C1266B">
        <w:rPr>
          <w:rFonts w:ascii="Angsana New" w:hAnsi="Angsana New"/>
          <w:sz w:val="30"/>
          <w:szCs w:val="30"/>
          <w:cs/>
        </w:rPr>
        <w:t>ส่วนของผู้ถือหุ้น ส่วนที่ลดลงต้องรับรู้ในกำไรขาดทุนเบ็ดเสร็จอื่น และต้องนำไปลด</w:t>
      </w:r>
      <w:r w:rsidR="000C3E6C">
        <w:rPr>
          <w:rFonts w:ascii="Angsana New" w:hAnsi="Angsana New" w:hint="cs"/>
          <w:sz w:val="30"/>
          <w:szCs w:val="30"/>
          <w:cs/>
        </w:rPr>
        <w:t>สำรอง</w:t>
      </w:r>
      <w:r w:rsidRPr="00C1266B">
        <w:rPr>
          <w:rFonts w:ascii="Angsana New" w:hAnsi="Angsana New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57E8896F" w14:textId="77777777" w:rsidR="0054647F" w:rsidRPr="00315505" w:rsidRDefault="0054647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8C626B4" w14:textId="65C05D1E" w:rsidR="009A5317" w:rsidRPr="00C1266B" w:rsidRDefault="009A5317" w:rsidP="00BC34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1266B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C1266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อาคารและอุปกรณ์ </w:t>
      </w:r>
      <w:r w:rsidR="000C3E6C" w:rsidRPr="009F407F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เมื่อ</w:t>
      </w:r>
      <w:r w:rsidRPr="009F407F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9E491A" w:rsidRPr="009F407F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องรายการนั้น</w:t>
      </w:r>
      <w:r w:rsidR="009E491A" w:rsidRPr="00C1266B">
        <w:rPr>
          <w:rFonts w:ascii="Angsana New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Pr="00C1266B">
        <w:rPr>
          <w:rFonts w:ascii="Angsana New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="000C3E6C" w:rsidRPr="000C3E6C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C787D5" w14:textId="153963D9" w:rsidR="00E97CA3" w:rsidRPr="00315505" w:rsidRDefault="00E97CA3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5B8409D" w14:textId="610906D2" w:rsidR="00D70864" w:rsidRPr="00D70864" w:rsidRDefault="00D70864" w:rsidP="00D7086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70864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17E42B9" w14:textId="64F9E10A" w:rsidR="00BB5B94" w:rsidRDefault="000C3E6C" w:rsidP="003D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C3E6C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23D27F30" w14:textId="77777777" w:rsidR="00E6643E" w:rsidRPr="00C1266B" w:rsidRDefault="00E6643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7700" w:type="dxa"/>
        <w:tblInd w:w="450" w:type="dxa"/>
        <w:tblLook w:val="0000" w:firstRow="0" w:lastRow="0" w:firstColumn="0" w:lastColumn="0" w:noHBand="0" w:noVBand="0"/>
      </w:tblPr>
      <w:tblGrid>
        <w:gridCol w:w="5830"/>
        <w:gridCol w:w="1195"/>
        <w:gridCol w:w="675"/>
      </w:tblGrid>
      <w:tr w:rsidR="00E64F07" w:rsidRPr="00C1266B" w14:paraId="133DA63C" w14:textId="77777777" w:rsidTr="004975E1">
        <w:tc>
          <w:tcPr>
            <w:tcW w:w="5830" w:type="dxa"/>
            <w:vAlign w:val="bottom"/>
          </w:tcPr>
          <w:p w14:paraId="5D660EF4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95" w:type="dxa"/>
          </w:tcPr>
          <w:p w14:paraId="2F58A18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7639675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1D806BEB" w14:textId="77777777" w:rsidTr="004975E1">
        <w:tc>
          <w:tcPr>
            <w:tcW w:w="5830" w:type="dxa"/>
            <w:vAlign w:val="bottom"/>
          </w:tcPr>
          <w:p w14:paraId="579B3E52" w14:textId="77777777" w:rsidR="00E64F07" w:rsidRPr="00C1266B" w:rsidRDefault="00657F13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="00E64F07" w:rsidRPr="00C1266B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C136F0" w:rsidRPr="00C1266B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95" w:type="dxa"/>
          </w:tcPr>
          <w:p w14:paraId="79B2BC6F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8F3D6B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58B6A71B" w14:textId="77777777" w:rsidTr="004975E1">
        <w:tc>
          <w:tcPr>
            <w:tcW w:w="5830" w:type="dxa"/>
            <w:vAlign w:val="bottom"/>
          </w:tcPr>
          <w:p w14:paraId="62B8D682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80A25A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A5317" w:rsidRPr="00C1266B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685324C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343EBB15" w14:textId="77777777" w:rsidTr="004975E1">
        <w:tc>
          <w:tcPr>
            <w:tcW w:w="5830" w:type="dxa"/>
            <w:vAlign w:val="bottom"/>
          </w:tcPr>
          <w:p w14:paraId="7235953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0CAA5A17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675" w:type="dxa"/>
          </w:tcPr>
          <w:p w14:paraId="7E4EE89D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C1266B" w14:paraId="5AB35CA5" w14:textId="77777777" w:rsidTr="004975E1">
        <w:tc>
          <w:tcPr>
            <w:tcW w:w="5830" w:type="dxa"/>
            <w:vAlign w:val="bottom"/>
          </w:tcPr>
          <w:p w14:paraId="659BEBC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กระบะพลาสติก</w:t>
            </w:r>
          </w:p>
        </w:tc>
        <w:tc>
          <w:tcPr>
            <w:tcW w:w="1195" w:type="dxa"/>
          </w:tcPr>
          <w:p w14:paraId="29B0C7EC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DF27D0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C1266B" w14:paraId="341D7405" w14:textId="77777777" w:rsidTr="004975E1">
        <w:tc>
          <w:tcPr>
            <w:tcW w:w="5830" w:type="dxa"/>
            <w:vAlign w:val="bottom"/>
          </w:tcPr>
          <w:p w14:paraId="2DF5FD62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95" w:type="dxa"/>
          </w:tcPr>
          <w:p w14:paraId="51067177" w14:textId="77777777" w:rsidR="000750F0" w:rsidRPr="00C1266B" w:rsidRDefault="008E5F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0750F0"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50F0" w:rsidRPr="00C1266B">
              <w:rPr>
                <w:rFonts w:ascii="Angsana New" w:hAnsi="Angsana New"/>
                <w:sz w:val="30"/>
                <w:szCs w:val="30"/>
              </w:rPr>
              <w:t>-</w:t>
            </w:r>
            <w:r w:rsidR="000750F0" w:rsidRPr="00C1266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66B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75" w:type="dxa"/>
          </w:tcPr>
          <w:p w14:paraId="7F3BCC66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C1266B" w14:paraId="13174347" w14:textId="77777777" w:rsidTr="004975E1">
        <w:tc>
          <w:tcPr>
            <w:tcW w:w="5830" w:type="dxa"/>
            <w:vAlign w:val="bottom"/>
          </w:tcPr>
          <w:p w14:paraId="68F8AD2B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95" w:type="dxa"/>
          </w:tcPr>
          <w:p w14:paraId="27184428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8FB7DD5" w14:textId="77777777" w:rsidR="000750F0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CDAC62" w14:textId="562A8067" w:rsidR="0054647F" w:rsidRDefault="0054647F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939E01" w14:textId="43648D65" w:rsidR="00E64F07" w:rsidRPr="00C1266B" w:rsidRDefault="007C2DF5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="00E64F07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E64F07"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1521428A" w14:textId="06AAFEFA" w:rsidR="00E64F07" w:rsidRDefault="00E64F07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046222" w14:textId="5BF3FFF8" w:rsidR="000356C9" w:rsidRDefault="000356C9" w:rsidP="00035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284A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="005956A0">
        <w:rPr>
          <w:rFonts w:ascii="Angsana New" w:hAnsi="Angsana New" w:hint="cs"/>
          <w:sz w:val="30"/>
          <w:szCs w:val="30"/>
          <w:cs/>
        </w:rPr>
        <w:t>ที่</w:t>
      </w:r>
      <w:r w:rsidRPr="008C284A">
        <w:rPr>
          <w:rFonts w:ascii="Angsana New" w:hAnsi="Angsana New"/>
          <w:sz w:val="30"/>
          <w:szCs w:val="30"/>
          <w:cs/>
        </w:rPr>
        <w:t>มีอายุการใช้งานไม่จำกัด</w:t>
      </w:r>
      <w:r w:rsidRPr="000356C9">
        <w:rPr>
          <w:rFonts w:ascii="Angsana New" w:hAnsi="Angsana New"/>
          <w:sz w:val="30"/>
          <w:szCs w:val="30"/>
          <w:cs/>
        </w:rPr>
        <w:t>วัดมูลค่าด้วยวิธีราคาทุนหักขาดทุนจากการด้อยค่า 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อื่นๆ</w:t>
      </w:r>
      <w:r w:rsidR="005956A0">
        <w:rPr>
          <w:rFonts w:ascii="Angsana New" w:hAnsi="Angsana New" w:hint="cs"/>
          <w:sz w:val="30"/>
          <w:szCs w:val="30"/>
          <w:cs/>
        </w:rPr>
        <w:t xml:space="preserve"> </w:t>
      </w:r>
      <w:r w:rsidRPr="000356C9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</w:t>
      </w:r>
      <w:r>
        <w:rPr>
          <w:rFonts w:ascii="Angsana New" w:hAnsi="Angsana New" w:hint="cs"/>
          <w:sz w:val="30"/>
          <w:szCs w:val="30"/>
          <w:cs/>
        </w:rPr>
        <w:t xml:space="preserve">า </w:t>
      </w:r>
      <w:r w:rsidRPr="000356C9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B50C78E" w14:textId="66E70757" w:rsidR="00E97CA3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254307" w14:textId="40150918" w:rsidR="009B6804" w:rsidRPr="000951AF" w:rsidRDefault="00092001" w:rsidP="004A5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820" w:type="dxa"/>
        <w:tblInd w:w="476" w:type="dxa"/>
        <w:tblLook w:val="0000" w:firstRow="0" w:lastRow="0" w:firstColumn="0" w:lastColumn="0" w:noHBand="0" w:noVBand="0"/>
      </w:tblPr>
      <w:tblGrid>
        <w:gridCol w:w="5950"/>
        <w:gridCol w:w="1195"/>
        <w:gridCol w:w="675"/>
      </w:tblGrid>
      <w:tr w:rsidR="004F71AF" w:rsidRPr="00C1266B" w14:paraId="3D334CFC" w14:textId="77777777" w:rsidTr="008E5F9F">
        <w:tc>
          <w:tcPr>
            <w:tcW w:w="5950" w:type="dxa"/>
            <w:vAlign w:val="bottom"/>
          </w:tcPr>
          <w:p w14:paraId="23891958" w14:textId="77777777" w:rsidR="004F71AF" w:rsidRPr="00C1266B" w:rsidRDefault="008222FC" w:rsidP="0009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</w:t>
            </w:r>
            <w:r w:rsidR="004F71AF" w:rsidRPr="00C1266B">
              <w:rPr>
                <w:rFonts w:ascii="Angsana New" w:hAnsi="Angsana New"/>
                <w:sz w:val="30"/>
                <w:szCs w:val="30"/>
                <w:cs/>
              </w:rPr>
              <w:t>วร์</w:t>
            </w:r>
          </w:p>
        </w:tc>
        <w:tc>
          <w:tcPr>
            <w:tcW w:w="1195" w:type="dxa"/>
          </w:tcPr>
          <w:p w14:paraId="5D9E087A" w14:textId="77777777" w:rsidR="004F71AF" w:rsidRPr="00C1266B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4F71AF" w:rsidRPr="00C1266B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75" w:type="dxa"/>
          </w:tcPr>
          <w:p w14:paraId="12B8236A" w14:textId="77777777" w:rsidR="004F71AF" w:rsidRPr="00C1266B" w:rsidRDefault="004F71A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1D3137" w14:textId="5877717C" w:rsidR="00BB5B94" w:rsidRDefault="00BB5B9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BB0E0C" w14:textId="731BC6F5" w:rsidR="00092001" w:rsidRPr="00C1266B" w:rsidRDefault="00092001" w:rsidP="0009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ฎ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C1266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ัญญาเช่า</w:t>
      </w:r>
    </w:p>
    <w:p w14:paraId="7E4B7F59" w14:textId="77777777" w:rsidR="00092001" w:rsidRPr="005956A0" w:rsidRDefault="00092001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616561" w14:textId="3239764F" w:rsid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A72F8">
        <w:rPr>
          <w:rFonts w:ascii="Angsana New" w:hAnsi="Angsana New"/>
          <w:sz w:val="30"/>
          <w:szCs w:val="30"/>
        </w:rPr>
        <w:br/>
      </w:r>
      <w:r w:rsidRPr="00092001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7C86F8" w14:textId="77777777" w:rsidR="0054647F" w:rsidRPr="00092001" w:rsidRDefault="0054647F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CD7022" w14:textId="0CDC4979" w:rsidR="00075C81" w:rsidRPr="00075C81" w:rsidRDefault="00075C8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075C81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14F3083" w14:textId="46E667EA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92001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075C81">
        <w:rPr>
          <w:rFonts w:ascii="Angsana New" w:hAnsi="Angsana New"/>
          <w:sz w:val="30"/>
          <w:szCs w:val="30"/>
          <w:cs/>
        </w:rPr>
        <w:br/>
      </w:r>
      <w:r w:rsidRPr="00092001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ที่ไม่เป็นการเช่าเป็นสัญญาเช่าทั้งหมด</w:t>
      </w:r>
    </w:p>
    <w:p w14:paraId="06050432" w14:textId="3AAFA609" w:rsidR="00B23DEC" w:rsidRPr="005956A0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97EB1EF" w14:textId="39E12806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90684B5" w14:textId="0546BABF" w:rsid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3" w:name="_Hlk65854665"/>
      <w:r w:rsidRPr="00092001">
        <w:rPr>
          <w:rFonts w:ascii="Angsana New" w:hAnsi="Angsana New"/>
          <w:sz w:val="30"/>
          <w:szCs w:val="30"/>
        </w:rPr>
        <w:t xml:space="preserve"> </w:t>
      </w:r>
      <w:bookmarkEnd w:id="3"/>
      <w:r w:rsidRPr="00092001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D961A7">
        <w:rPr>
          <w:rFonts w:ascii="Angsana New" w:hAnsi="Angsana New"/>
          <w:sz w:val="30"/>
          <w:szCs w:val="30"/>
          <w:cs/>
        </w:rPr>
        <w:br/>
      </w:r>
      <w:r w:rsidRPr="00092001">
        <w:rPr>
          <w:rFonts w:ascii="Angsana New" w:hAnsi="Angsana New"/>
          <w:sz w:val="30"/>
          <w:szCs w:val="30"/>
          <w:cs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4" w:name="_Hlk65854679"/>
    </w:p>
    <w:p w14:paraId="50773E6D" w14:textId="77777777" w:rsidR="008A43BF" w:rsidRPr="00092001" w:rsidRDefault="008A43BF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bookmarkEnd w:id="4"/>
    <w:p w14:paraId="7AE87E1A" w14:textId="59737440" w:rsidR="00092001" w:rsidRPr="00092001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2001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092001">
        <w:rPr>
          <w:rFonts w:ascii="Angsana New" w:hAnsi="Angsana New" w:hint="cs"/>
          <w:sz w:val="30"/>
          <w:szCs w:val="30"/>
          <w:cs/>
        </w:rPr>
        <w:t>ใ</w:t>
      </w:r>
      <w:r w:rsidRPr="00092001">
        <w:rPr>
          <w:rFonts w:ascii="Angsana New" w:hAnsi="Angsana New"/>
          <w:sz w:val="30"/>
          <w:szCs w:val="30"/>
          <w:cs/>
        </w:rPr>
        <w:t>ช้อัตราดอกเบี้ยเงินกู้ยืมส่วนเพิ่มของกลุ่มบริษัทในการคิดลดเป็นมูลค่าปัจจุบัน</w:t>
      </w:r>
      <w:r w:rsidRPr="00092001">
        <w:rPr>
          <w:rFonts w:ascii="Angsana New" w:hAnsi="Angsana New"/>
          <w:sz w:val="30"/>
          <w:szCs w:val="30"/>
        </w:rPr>
        <w:t xml:space="preserve"> </w:t>
      </w:r>
      <w:r w:rsidRPr="00092001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43A9A7D" w14:textId="77777777" w:rsidR="00092001" w:rsidRPr="005307BD" w:rsidRDefault="00092001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458EBF" w14:textId="6A7A7582" w:rsidR="00092001" w:rsidRDefault="0009200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5C81">
        <w:rPr>
          <w:rFonts w:ascii="Angsana New" w:hAnsi="Angsana New"/>
          <w:spacing w:val="-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</w:t>
      </w:r>
      <w:r w:rsidRPr="000E01D1">
        <w:rPr>
          <w:rFonts w:ascii="Angsana New" w:hAnsi="Angsana New"/>
          <w:sz w:val="30"/>
          <w:szCs w:val="30"/>
          <w:cs/>
        </w:rPr>
        <w:t>มูลค่าใหม่เมื่อมีการเปลี่ยนแปลงสัญญาเช่า</w:t>
      </w:r>
      <w:bookmarkStart w:id="5" w:name="_Hlk65855261"/>
      <w:r w:rsidRPr="000E01D1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5"/>
      <w:r w:rsidRPr="000E01D1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6FADC6E" w14:textId="77777777" w:rsidR="00A80B5C" w:rsidRPr="005307BD" w:rsidRDefault="00A80B5C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C5CAC5" w14:textId="746A9423" w:rsidR="00DA55EE" w:rsidRP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55EE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7C1E71F" w14:textId="04AB974C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55EE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A443270" w14:textId="77777777" w:rsidR="00DA55EE" w:rsidRPr="005307BD" w:rsidRDefault="00DA55EE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C740FB" w14:textId="7FE59D06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55EE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6C5F2E8" w14:textId="13046E59" w:rsidR="00DA55EE" w:rsidRPr="005307BD" w:rsidRDefault="00DA55EE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0A0B6C" w14:textId="0576E7B7" w:rsidR="00DA55EE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A55EE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DA3FF0B" w14:textId="022B3C1E" w:rsidR="00D961A7" w:rsidRDefault="00D961A7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ADF10A" w14:textId="5F04E890" w:rsidR="005307BD" w:rsidRDefault="005307BD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5AD000" w14:textId="77777777" w:rsidR="005307BD" w:rsidRPr="005307BD" w:rsidRDefault="005307BD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EA458E" w14:textId="679A5DBB" w:rsidR="00DA55EE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57B2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FC3464">
        <w:rPr>
          <w:rFonts w:ascii="Angsana New" w:hAnsi="Angsana New" w:hint="cs"/>
          <w:sz w:val="30"/>
          <w:szCs w:val="30"/>
          <w:cs/>
        </w:rPr>
        <w:t>ค่าเช่า</w:t>
      </w:r>
      <w:r w:rsidRPr="008057B2">
        <w:rPr>
          <w:rFonts w:ascii="Angsana New" w:hAnsi="Angsana New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FC3464">
        <w:rPr>
          <w:rFonts w:ascii="Angsana New" w:hAnsi="Angsana New" w:hint="cs"/>
          <w:sz w:val="30"/>
          <w:szCs w:val="30"/>
          <w:cs/>
        </w:rPr>
        <w:t>ค่าเช่า</w:t>
      </w:r>
      <w:r w:rsidRPr="008057B2">
        <w:rPr>
          <w:rFonts w:ascii="Angsana New" w:hAnsi="Angsana New"/>
          <w:sz w:val="30"/>
          <w:szCs w:val="30"/>
          <w:cs/>
        </w:rPr>
        <w:t>ในรอบระยะเวลาบัญชีที่ได้รับ</w:t>
      </w:r>
    </w:p>
    <w:p w14:paraId="752017AB" w14:textId="781BF6A2" w:rsidR="001A2F47" w:rsidRPr="005307BD" w:rsidRDefault="001A2F47" w:rsidP="005307BD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01BB6B99" w14:textId="68EA7B38" w:rsidR="008057B2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57B2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Pr="00882150">
        <w:rPr>
          <w:rFonts w:ascii="Angsana New" w:hAnsi="Angsana New"/>
          <w:sz w:val="30"/>
          <w:szCs w:val="30"/>
          <w:cs/>
        </w:rPr>
        <w:t xml:space="preserve">ข้อ </w:t>
      </w:r>
      <w:r w:rsidR="0054647F">
        <w:rPr>
          <w:rFonts w:ascii="Angsana New" w:hAnsi="Angsana New"/>
          <w:sz w:val="30"/>
          <w:szCs w:val="30"/>
        </w:rPr>
        <w:t>3</w:t>
      </w:r>
      <w:r w:rsidR="00E81E87">
        <w:rPr>
          <w:rFonts w:ascii="Angsana New" w:hAnsi="Angsana New" w:hint="cs"/>
          <w:sz w:val="30"/>
          <w:szCs w:val="30"/>
          <w:cs/>
        </w:rPr>
        <w:t xml:space="preserve"> </w:t>
      </w:r>
      <w:r w:rsidRPr="00882150">
        <w:rPr>
          <w:rFonts w:ascii="Angsana New" w:hAnsi="Angsana New"/>
          <w:sz w:val="30"/>
          <w:szCs w:val="30"/>
          <w:cs/>
        </w:rPr>
        <w:t>(</w:t>
      </w:r>
      <w:r w:rsidR="00E67265">
        <w:rPr>
          <w:rFonts w:ascii="Angsana New" w:hAnsi="Angsana New" w:hint="cs"/>
          <w:sz w:val="30"/>
          <w:szCs w:val="30"/>
          <w:cs/>
        </w:rPr>
        <w:t>ง</w:t>
      </w:r>
      <w:r w:rsidRPr="00882150">
        <w:rPr>
          <w:rFonts w:ascii="Angsana New" w:hAnsi="Angsana New"/>
          <w:sz w:val="30"/>
          <w:szCs w:val="30"/>
          <w:cs/>
        </w:rPr>
        <w:t>)</w:t>
      </w:r>
    </w:p>
    <w:p w14:paraId="068610C7" w14:textId="77777777" w:rsidR="005307BD" w:rsidRPr="005307BD" w:rsidRDefault="005307BD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3587010" w14:textId="7767C9B9" w:rsidR="000E01D1" w:rsidRPr="00C1266B" w:rsidRDefault="000E01D1" w:rsidP="000E01D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C1266B">
        <w:rPr>
          <w:rFonts w:ascii="Angsana New" w:hAnsi="Angsana New"/>
          <w:b/>
          <w:bCs/>
          <w:cs/>
          <w:lang w:val="th-TH"/>
        </w:rPr>
        <w:t>(</w:t>
      </w:r>
      <w:r w:rsidR="0054647F">
        <w:rPr>
          <w:rFonts w:ascii="Angsana New" w:hAnsi="Angsana New" w:hint="cs"/>
          <w:b/>
          <w:bCs/>
          <w:cs/>
          <w:lang w:val="th-TH"/>
        </w:rPr>
        <w:t>ฏ</w:t>
      </w:r>
      <w:r w:rsidRPr="00C1266B">
        <w:rPr>
          <w:rFonts w:ascii="Angsana New" w:hAnsi="Angsana New"/>
          <w:b/>
          <w:bCs/>
          <w:cs/>
          <w:lang w:val="th-TH"/>
        </w:rPr>
        <w:t>)</w:t>
      </w:r>
      <w:r w:rsidRPr="00C1266B">
        <w:rPr>
          <w:rFonts w:ascii="Angsana New" w:hAnsi="Angsana New"/>
          <w:b/>
          <w:bCs/>
          <w:cs/>
          <w:lang w:val="th-TH"/>
        </w:rPr>
        <w:tab/>
        <w:t>การด้อยค่า</w:t>
      </w:r>
      <w:r w:rsidR="003878A2" w:rsidRPr="003878A2">
        <w:rPr>
          <w:rFonts w:ascii="Angsana New" w:hAnsi="Angsana New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148AF965" w14:textId="413ACFDF" w:rsidR="00E64F07" w:rsidRPr="005307BD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6A1F8E5E" w14:textId="3BA869CC" w:rsidR="003878A2" w:rsidRPr="003878A2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D17977">
        <w:rPr>
          <w:rFonts w:ascii="Angsana New" w:hAnsi="Angsana New"/>
          <w:sz w:val="30"/>
          <w:szCs w:val="30"/>
          <w:cs/>
        </w:rPr>
        <w:br/>
      </w:r>
      <w:r w:rsidRPr="003878A2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7A5A010" w14:textId="4469D0C1" w:rsidR="002D0D5E" w:rsidRPr="005307BD" w:rsidRDefault="002D0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7FA5F95" w14:textId="314D543F" w:rsidR="003878A2" w:rsidRPr="003878A2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8A2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18C68B1" w14:textId="77777777" w:rsidR="00E81E87" w:rsidRPr="005307BD" w:rsidRDefault="00E81E8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245A881B" w14:textId="529919E7" w:rsidR="003878A2" w:rsidRPr="00B35D9C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5D9C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E81E87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B35D9C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6634068" w14:textId="77777777" w:rsidR="00B23DEC" w:rsidRPr="005307BD" w:rsidRDefault="00B23DEC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8456AD1" w14:textId="7D8D7234" w:rsidR="003878A2" w:rsidRPr="003878A2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5D9C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A5931E" w14:textId="5C7EA59C" w:rsidR="00E64F07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54647F">
        <w:rPr>
          <w:rFonts w:ascii="Angsana New" w:hAnsi="Angsana New" w:hint="cs"/>
          <w:b/>
          <w:bCs/>
          <w:cs/>
          <w:lang w:val="th-TH"/>
        </w:rPr>
        <w:t>ฐ</w:t>
      </w:r>
      <w:r w:rsidR="00E64F07" w:rsidRPr="001A33C2">
        <w:rPr>
          <w:rFonts w:ascii="Angsana New" w:hAnsi="Angsana New"/>
          <w:b/>
          <w:bCs/>
          <w:cs/>
          <w:lang w:val="th-TH"/>
        </w:rPr>
        <w:t>)</w:t>
      </w:r>
      <w:r w:rsidR="00E64F07" w:rsidRPr="001A33C2">
        <w:rPr>
          <w:rFonts w:ascii="Angsana New" w:hAnsi="Angsana New"/>
          <w:b/>
          <w:bCs/>
          <w:cs/>
          <w:lang w:val="th-TH"/>
        </w:rPr>
        <w:tab/>
        <w:t>ผลประโยชน์</w:t>
      </w:r>
      <w:r w:rsidR="00A24E25" w:rsidRPr="001A33C2">
        <w:rPr>
          <w:rFonts w:ascii="Angsana New" w:hAnsi="Angsana New"/>
          <w:b/>
          <w:bCs/>
          <w:cs/>
          <w:lang w:val="th-TH"/>
        </w:rPr>
        <w:t>ของ</w:t>
      </w:r>
      <w:r w:rsidR="00E64F07" w:rsidRPr="001A33C2">
        <w:rPr>
          <w:rFonts w:ascii="Angsana New" w:hAnsi="Angsana New"/>
          <w:b/>
          <w:bCs/>
          <w:cs/>
          <w:lang w:val="th-TH"/>
        </w:rPr>
        <w:t>พนักงาน</w:t>
      </w:r>
    </w:p>
    <w:p w14:paraId="28CEC6F1" w14:textId="3278C93F" w:rsidR="00B35D9C" w:rsidRPr="005307BD" w:rsidRDefault="00B35D9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F09A01E" w14:textId="607CC161" w:rsidR="00E64F07" w:rsidRDefault="00B35D9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1049F6">
        <w:rPr>
          <w:rFonts w:ascii="Angsana New" w:hAnsi="Angsana New"/>
          <w:sz w:val="30"/>
          <w:szCs w:val="30"/>
          <w:cs/>
          <w:lang w:val="th-TH"/>
        </w:rPr>
        <w:t>ภาระผูกพันในการสมทบเข้า</w:t>
      </w:r>
      <w:r w:rsidR="00B90ED4" w:rsidRPr="00B90ED4">
        <w:rPr>
          <w:rFonts w:ascii="Angsana New" w:hAnsi="Angsana New"/>
          <w:sz w:val="30"/>
          <w:szCs w:val="30"/>
          <w:cs/>
          <w:lang w:val="th-TH"/>
        </w:rPr>
        <w:t>กองทุนสำรองเลี้ยงชีพสำหรับพนักงานของ</w:t>
      </w:r>
      <w:r w:rsidR="00B90ED4"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Pr="001049F6">
        <w:rPr>
          <w:rFonts w:ascii="Angsana New" w:hAnsi="Angsana New"/>
          <w:sz w:val="30"/>
          <w:szCs w:val="30"/>
          <w:cs/>
          <w:lang w:val="th-TH"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35BF503" w14:textId="77777777" w:rsidR="00B90ED4" w:rsidRPr="005307BD" w:rsidRDefault="00B90ED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629CDC4" w14:textId="6D679863" w:rsidR="0014203A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</w:t>
      </w:r>
      <w:r w:rsidR="00100130" w:rsidRPr="00C1266B">
        <w:rPr>
          <w:rFonts w:ascii="Angsana New" w:hAnsi="Angsana New"/>
          <w:sz w:val="30"/>
          <w:szCs w:val="30"/>
          <w:cs/>
          <w:lang w:val="th-TH"/>
        </w:rPr>
        <w:t>งพนักงานในงวดปัจจุบันและงวดก่อน</w:t>
      </w:r>
      <w:r w:rsidRPr="00C1266B">
        <w:rPr>
          <w:rFonts w:ascii="Angsana New" w:hAnsi="Angsana New"/>
          <w:sz w:val="30"/>
          <w:szCs w:val="30"/>
          <w:cs/>
          <w:lang w:val="th-TH"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610A0D" w:rsidRPr="00610A0D">
        <w:rPr>
          <w:rFonts w:ascii="Angsana New" w:hAnsi="Angsana New"/>
          <w:sz w:val="30"/>
          <w:szCs w:val="30"/>
          <w:cs/>
          <w:lang w:val="th-TH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F898B34" w14:textId="77777777" w:rsidR="00610A0D" w:rsidRPr="005307BD" w:rsidRDefault="00610A0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33601E13" w14:textId="7616D67B" w:rsidR="00C00954" w:rsidRPr="0091673C" w:rsidRDefault="00F74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1673C">
        <w:rPr>
          <w:rFonts w:ascii="Angsana New" w:hAnsi="Angsana New"/>
          <w:sz w:val="30"/>
          <w:szCs w:val="30"/>
          <w:cs/>
          <w:lang w:val="th-TH"/>
        </w:rPr>
        <w:tab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เบ็ดเสร็จอื่นทันที</w:t>
      </w:r>
      <w:r w:rsidR="00100130" w:rsidRPr="0091673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กลุ่มบริษัทกำหนดดอกเบี้ยจ่ายของ</w:t>
      </w:r>
      <w:r w:rsidR="00BF3C68" w:rsidRPr="0097264C">
        <w:rPr>
          <w:rFonts w:ascii="Angsana New" w:hAnsi="Angsana New"/>
          <w:spacing w:val="-2"/>
          <w:sz w:val="30"/>
          <w:szCs w:val="30"/>
          <w:cs/>
          <w:lang w:val="th-TH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100130" w:rsidRPr="0097264C">
        <w:rPr>
          <w:rFonts w:ascii="Angsana New" w:hAnsi="Angsana New"/>
          <w:spacing w:val="-2"/>
          <w:sz w:val="30"/>
          <w:szCs w:val="30"/>
          <w:cs/>
          <w:lang w:val="th-TH"/>
        </w:rPr>
        <w:t>นปี</w:t>
      </w:r>
      <w:r w:rsidR="00100130" w:rsidRPr="0091673C">
        <w:rPr>
          <w:rFonts w:ascii="Angsana New" w:hAnsi="Angsana New"/>
          <w:sz w:val="30"/>
          <w:szCs w:val="30"/>
          <w:cs/>
          <w:lang w:val="th-TH"/>
        </w:rPr>
        <w:t xml:space="preserve"> โดยคำนึงถึงการเปลี่ยนแปลงใด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ๆ ในหนี้สินผลประโยชน์ที่กำหนดไว้สุทธิซึ่งเป็นผลมาจากการสมทบเงินและ</w:t>
      </w:r>
      <w:r w:rsidR="0097264C">
        <w:rPr>
          <w:rFonts w:ascii="Angsana New" w:hAnsi="Angsana New"/>
          <w:sz w:val="30"/>
          <w:szCs w:val="30"/>
          <w:cs/>
          <w:lang w:val="th-TH"/>
        </w:rPr>
        <w:br/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การจ่ายชำระผลประโยชน์ ดอก</w:t>
      </w:r>
      <w:r w:rsidR="002505FC" w:rsidRPr="0091673C">
        <w:rPr>
          <w:rFonts w:ascii="Angsana New" w:hAnsi="Angsana New"/>
          <w:sz w:val="30"/>
          <w:szCs w:val="30"/>
          <w:cs/>
          <w:lang w:val="th-TH"/>
        </w:rPr>
        <w:t>เบี้ยจ่ายสุทธิและค่าใช้จ่ายอื่น</w:t>
      </w:r>
      <w:r w:rsidR="00BF3C68" w:rsidRPr="0091673C">
        <w:rPr>
          <w:rFonts w:ascii="Angsana New" w:hAnsi="Angsana New"/>
          <w:sz w:val="30"/>
          <w:szCs w:val="30"/>
          <w:cs/>
          <w:lang w:val="th-TH"/>
        </w:rPr>
        <w:t>ๆ ที่เกี่ยวข้องกับโครงการผลประโยชน์รับรู้รายการในกำไรหรือขาดทุน</w:t>
      </w:r>
    </w:p>
    <w:p w14:paraId="096E8EA1" w14:textId="77777777" w:rsidR="0088532F" w:rsidRPr="005307BD" w:rsidRDefault="0088532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71627427" w14:textId="4990120D" w:rsidR="00956443" w:rsidRDefault="0088532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>เมื่อมีการ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เปลี่ยนแปลง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C1266B">
        <w:rPr>
          <w:rFonts w:ascii="Angsana New" w:hAnsi="Angsana New"/>
          <w:sz w:val="30"/>
          <w:szCs w:val="30"/>
          <w:cs/>
          <w:lang w:val="th-TH"/>
        </w:rPr>
        <w:t>ขาดทุนจากการลดขนาดโครงการต้องรับรู้ในกำไรหรือขาดทุนทันที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 xml:space="preserve"> กลุ่มบริษัท</w:t>
      </w:r>
      <w:r w:rsidRPr="00C1266B">
        <w:rPr>
          <w:rFonts w:ascii="Angsana New" w:hAnsi="Angsana New"/>
          <w:sz w:val="30"/>
          <w:szCs w:val="30"/>
          <w:cs/>
          <w:lang w:val="th-TH"/>
        </w:rPr>
        <w:t>รับรู้กำไรและขาดทุนจากการจ่ายชำระผลประโยชน์</w:t>
      </w:r>
      <w:r w:rsidRPr="00C1266B">
        <w:rPr>
          <w:rFonts w:ascii="Angsana New" w:hAnsi="Angsana New" w:hint="cs"/>
          <w:sz w:val="30"/>
          <w:szCs w:val="30"/>
          <w:cs/>
          <w:lang w:val="th-TH"/>
        </w:rPr>
        <w:t>พนักงาน</w:t>
      </w:r>
      <w:r w:rsidRPr="00C1266B">
        <w:rPr>
          <w:rFonts w:ascii="Angsana New" w:hAnsi="Angsana New"/>
          <w:sz w:val="30"/>
          <w:szCs w:val="30"/>
          <w:cs/>
          <w:lang w:val="th-TH"/>
        </w:rPr>
        <w:t>เมื่อเกิดขึ้น</w:t>
      </w:r>
    </w:p>
    <w:p w14:paraId="37115D9B" w14:textId="77777777" w:rsidR="0054647F" w:rsidRPr="005307BD" w:rsidRDefault="0054647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EAE7078" w14:textId="5AF81B9F" w:rsidR="00EB4592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1266B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ภาระผูกพันสุทธิของกลุ่มบริษัทที่เป็นผลประโยชน์ระยะยาวของพนักงานเป็นผลประโยชน์ในอนาคต</w:t>
      </w:r>
      <w:r w:rsidR="009F1CC8" w:rsidRPr="00C1266B">
        <w:rPr>
          <w:rFonts w:ascii="Angsana New" w:hAnsi="Angsana New"/>
          <w:sz w:val="30"/>
          <w:szCs w:val="30"/>
          <w:cs/>
          <w:lang w:val="th-TH"/>
        </w:rPr>
        <w:t>ที่เกิดจากการทำงานของพนักงานในง</w:t>
      </w:r>
      <w:r w:rsidRPr="00C1266B">
        <w:rPr>
          <w:rFonts w:ascii="Angsana New" w:hAnsi="Angsana New"/>
          <w:sz w:val="30"/>
          <w:szCs w:val="30"/>
          <w:cs/>
          <w:lang w:val="th-TH"/>
        </w:rPr>
        <w:t>ว</w:t>
      </w:r>
      <w:r w:rsidR="009F1CC8" w:rsidRPr="00C1266B">
        <w:rPr>
          <w:rFonts w:ascii="Angsana New" w:hAnsi="Angsana New"/>
          <w:sz w:val="30"/>
          <w:szCs w:val="30"/>
          <w:cs/>
          <w:lang w:val="th-TH"/>
        </w:rPr>
        <w:t>ด</w:t>
      </w:r>
      <w:r w:rsidRPr="00C1266B">
        <w:rPr>
          <w:rFonts w:ascii="Angsana New" w:hAnsi="Angsana New"/>
          <w:sz w:val="30"/>
          <w:szCs w:val="30"/>
          <w:cs/>
          <w:lang w:val="th-TH"/>
        </w:rPr>
        <w:t>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B4894CD" w14:textId="014BD583" w:rsidR="000C22C6" w:rsidRPr="005307BD" w:rsidRDefault="000C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th-TH"/>
        </w:rPr>
      </w:pPr>
    </w:p>
    <w:p w14:paraId="7AFC1450" w14:textId="33DE204D" w:rsidR="00C4152B" w:rsidRPr="00695EAA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49F6">
        <w:rPr>
          <w:rFonts w:ascii="Angsana New" w:hAnsi="Angsana New"/>
          <w:sz w:val="30"/>
          <w:szCs w:val="30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</w:t>
      </w:r>
      <w:r w:rsidRPr="00816C25">
        <w:rPr>
          <w:rFonts w:ascii="Angsana New" w:hAnsi="Angsana New"/>
          <w:sz w:val="30"/>
          <w:szCs w:val="30"/>
          <w:cs/>
          <w:lang w:val="th-TH"/>
        </w:rPr>
        <w:t>าง หาก</w:t>
      </w:r>
      <w:r w:rsidR="00791C03" w:rsidRPr="00816C25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816C25">
        <w:rPr>
          <w:rFonts w:ascii="Angsana New" w:hAnsi="Angsana New"/>
          <w:sz w:val="30"/>
          <w:szCs w:val="30"/>
          <w:cs/>
          <w:lang w:val="th-TH"/>
        </w:rPr>
        <w:t>การจ่ายผลประโยชน์เกิน</w:t>
      </w:r>
      <w:r w:rsidRPr="0097264C">
        <w:rPr>
          <w:rFonts w:asciiTheme="majorBidi" w:hAnsiTheme="majorBidi" w:cstheme="majorBidi"/>
          <w:sz w:val="30"/>
          <w:szCs w:val="30"/>
          <w:cs/>
          <w:lang w:val="th-TH"/>
        </w:rPr>
        <w:t>กว่</w:t>
      </w:r>
      <w:r w:rsidR="000666B1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0666B1">
        <w:rPr>
          <w:rFonts w:asciiTheme="majorBidi" w:hAnsiTheme="majorBidi" w:cstheme="majorBidi"/>
          <w:sz w:val="30"/>
          <w:szCs w:val="30"/>
        </w:rPr>
        <w:t xml:space="preserve">12 </w:t>
      </w:r>
      <w:r w:rsidR="000666B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97264C">
        <w:rPr>
          <w:rFonts w:asciiTheme="majorBidi" w:hAnsiTheme="majorBidi" w:cstheme="majorBidi"/>
          <w:sz w:val="30"/>
          <w:szCs w:val="30"/>
          <w:cs/>
          <w:lang w:val="th-TH"/>
        </w:rPr>
        <w:t>ดือน</w:t>
      </w:r>
      <w:r w:rsidRPr="00816C25">
        <w:rPr>
          <w:rFonts w:ascii="Angsana New" w:hAnsi="Angsana New"/>
          <w:sz w:val="30"/>
          <w:szCs w:val="30"/>
          <w:cs/>
          <w:lang w:val="th-TH"/>
        </w:rPr>
        <w:t>นับจากวันสิ้นรอบ</w:t>
      </w:r>
      <w:r w:rsidR="00791C03" w:rsidRPr="00816C25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816C25">
        <w:rPr>
          <w:rFonts w:ascii="Angsana New" w:hAnsi="Angsana New"/>
          <w:sz w:val="30"/>
          <w:szCs w:val="30"/>
          <w:cs/>
          <w:lang w:val="th-TH"/>
        </w:rPr>
        <w:t>รายงานผลประโยชน์เมื่อเลิก</w:t>
      </w:r>
      <w:r w:rsidR="00A50735" w:rsidRPr="001049F6">
        <w:rPr>
          <w:rFonts w:ascii="Angsana New" w:hAnsi="Angsana New"/>
          <w:sz w:val="30"/>
          <w:szCs w:val="30"/>
          <w:cs/>
          <w:lang w:val="th-TH"/>
        </w:rPr>
        <w:t>จ้างจะถูกคิดลดกระแสเงินสด</w:t>
      </w:r>
    </w:p>
    <w:p w14:paraId="5D7093A9" w14:textId="77777777" w:rsidR="001A33C2" w:rsidRPr="005307BD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0ACE5FF5" w14:textId="1425982E" w:rsidR="003A66F9" w:rsidRPr="00C1266B" w:rsidRDefault="00A50735" w:rsidP="0006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049F6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Pr="00C1266B">
        <w:rPr>
          <w:rFonts w:ascii="Angsana New" w:hAnsi="Angsana New"/>
          <w:sz w:val="30"/>
          <w:szCs w:val="30"/>
          <w:cs/>
          <w:lang w:val="th-TH"/>
        </w:rPr>
        <w:t>ผลประโยชน์ระยะสั้น</w:t>
      </w:r>
      <w:r w:rsidR="00FC32F9" w:rsidRPr="00C1266B">
        <w:rPr>
          <w:rFonts w:ascii="Angsana New" w:hAnsi="Angsana New"/>
          <w:sz w:val="30"/>
          <w:szCs w:val="30"/>
          <w:cs/>
          <w:lang w:val="th-TH"/>
        </w:rPr>
        <w:t>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E0A608" w14:textId="149B95F1" w:rsidR="00E64F07" w:rsidRPr="001A33C2" w:rsidRDefault="00967BF7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54647F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ฑ</w:t>
      </w:r>
      <w:r w:rsidR="00ED0F7F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420D23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E64F07" w:rsidRPr="001A33C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A4E482B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334321" w14:textId="1BB4E945" w:rsidR="009B6804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1A33C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มีภาระ</w:t>
      </w:r>
      <w:r w:rsidRPr="001A33C2">
        <w:rPr>
          <w:rFonts w:ascii="Angsana New" w:hAnsi="Angsana New" w:hint="cs"/>
          <w:sz w:val="30"/>
          <w:szCs w:val="30"/>
          <w:cs/>
        </w:rPr>
        <w:t>ผูกพันตาม</w:t>
      </w:r>
      <w:r w:rsidRPr="001A33C2">
        <w:rPr>
          <w:rFonts w:ascii="Angsana New" w:hAnsi="Angsana New"/>
          <w:sz w:val="30"/>
          <w:szCs w:val="30"/>
          <w:cs/>
        </w:rPr>
        <w:t>กฎหมาย</w:t>
      </w:r>
      <w:r w:rsidRPr="001A33C2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1A33C2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1A33C2">
        <w:rPr>
          <w:rFonts w:ascii="Angsana New" w:hAnsi="Angsana New" w:hint="cs"/>
          <w:sz w:val="30"/>
          <w:szCs w:val="30"/>
          <w:cs/>
        </w:rPr>
        <w:t>ใน</w:t>
      </w:r>
      <w:r w:rsidRPr="001A33C2">
        <w:rPr>
          <w:rFonts w:ascii="Angsana New" w:hAnsi="Angsana New"/>
          <w:sz w:val="30"/>
          <w:szCs w:val="30"/>
          <w:cs/>
        </w:rPr>
        <w:t>อดีต</w:t>
      </w:r>
      <w:r w:rsidRPr="001A33C2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1A33C2">
        <w:rPr>
          <w:rFonts w:ascii="Angsana New" w:hAnsi="Angsana New"/>
          <w:sz w:val="30"/>
          <w:szCs w:val="30"/>
          <w:cs/>
        </w:rPr>
        <w:t xml:space="preserve"> และ</w:t>
      </w:r>
      <w:r w:rsidRPr="001A33C2">
        <w:rPr>
          <w:rFonts w:ascii="Angsana New" w:hAnsi="Angsana New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="00B772CA">
        <w:rPr>
          <w:rFonts w:ascii="Angsana New" w:hAnsi="Angsana New" w:hint="cs"/>
          <w:sz w:val="30"/>
          <w:szCs w:val="30"/>
          <w:cs/>
        </w:rPr>
        <w:t xml:space="preserve"> </w:t>
      </w:r>
      <w:r w:rsidRPr="001A33C2">
        <w:rPr>
          <w:rFonts w:ascii="Angsana New" w:hAnsi="Angsana New"/>
          <w:sz w:val="30"/>
          <w:szCs w:val="30"/>
          <w:cs/>
        </w:rPr>
        <w:t>ประมาณการ</w:t>
      </w:r>
      <w:r w:rsidRPr="001A33C2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A33C2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</w:t>
      </w:r>
      <w:r w:rsidRPr="001A33C2">
        <w:rPr>
          <w:rFonts w:ascii="Angsana New" w:hAnsi="Angsana New"/>
          <w:sz w:val="30"/>
          <w:szCs w:val="30"/>
          <w:cs/>
        </w:rPr>
        <w:br/>
        <w:t>ก่อนคำนึง</w:t>
      </w:r>
      <w:r w:rsidRPr="001A33C2">
        <w:rPr>
          <w:rFonts w:ascii="Angsana New" w:hAnsi="Angsana New" w:hint="cs"/>
          <w:sz w:val="30"/>
          <w:szCs w:val="30"/>
          <w:cs/>
        </w:rPr>
        <w:t>ถึง</w:t>
      </w:r>
      <w:r w:rsidRPr="001A33C2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1A33C2">
        <w:rPr>
          <w:rFonts w:ascii="Angsana New" w:hAnsi="Angsana New" w:hint="cs"/>
          <w:sz w:val="30"/>
          <w:szCs w:val="30"/>
          <w:cs/>
        </w:rPr>
        <w:t>จำนวน</w:t>
      </w:r>
      <w:r w:rsidRPr="001A33C2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1A33C2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65AE0C" w14:textId="77777777" w:rsidR="005307BD" w:rsidRPr="001A33C2" w:rsidRDefault="005307BD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9871E" w14:textId="73A21510" w:rsidR="00E31CFB" w:rsidRPr="001A33C2" w:rsidRDefault="00E31CFB" w:rsidP="00E31CF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54647F">
        <w:rPr>
          <w:rFonts w:ascii="Angsana New" w:hAnsi="Angsana New" w:hint="cs"/>
          <w:b/>
          <w:bCs/>
          <w:cs/>
          <w:lang w:val="th-TH"/>
        </w:rPr>
        <w:t>ฒ</w:t>
      </w:r>
      <w:r w:rsidRPr="001A33C2">
        <w:rPr>
          <w:rFonts w:ascii="Angsana New" w:hAnsi="Angsana New"/>
          <w:b/>
          <w:bCs/>
          <w:cs/>
          <w:lang w:val="th-TH"/>
        </w:rPr>
        <w:t>)</w:t>
      </w:r>
      <w:r w:rsidRPr="001A33C2">
        <w:rPr>
          <w:rFonts w:ascii="Angsana New" w:hAnsi="Angsana New"/>
          <w:b/>
          <w:bCs/>
          <w:cs/>
          <w:lang w:val="th-TH"/>
        </w:rPr>
        <w:tab/>
        <w:t>การวัดมูลค่ายุติธรรม</w:t>
      </w:r>
    </w:p>
    <w:p w14:paraId="446179FE" w14:textId="397F5DC3" w:rsidR="00E31CFB" w:rsidRPr="000951AF" w:rsidRDefault="00E31CF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63CCA4B" w14:textId="24F8B0E1" w:rsidR="00B772CA" w:rsidRDefault="00B772C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B772CA">
        <w:rPr>
          <w:rFonts w:ascii="Angsana New" w:hAnsi="Angsana New"/>
          <w:sz w:val="30"/>
          <w:szCs w:val="30"/>
          <w:cs/>
          <w:lang w:val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FABA2" w14:textId="18AAB804" w:rsidR="00FB7962" w:rsidRPr="0054647F" w:rsidRDefault="00FB7962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591477B" w14:textId="77777777" w:rsidR="003C2CD3" w:rsidRDefault="003C2CD3" w:rsidP="002F7114">
      <w:pPr>
        <w:pStyle w:val="BodyText"/>
        <w:shd w:val="clear" w:color="auto" w:fill="FFFFFF"/>
        <w:tabs>
          <w:tab w:val="clear" w:pos="454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A33C2">
        <w:rPr>
          <w:rFonts w:ascii="Angsana New" w:hAnsi="Angsana New"/>
          <w:sz w:val="30"/>
          <w:szCs w:val="30"/>
        </w:rPr>
        <w:t xml:space="preserve"> </w:t>
      </w:r>
      <w:r w:rsidRPr="001A33C2">
        <w:rPr>
          <w:rFonts w:ascii="Angsana New" w:hAnsi="Angsana New"/>
          <w:sz w:val="30"/>
          <w:szCs w:val="30"/>
          <w:cs/>
        </w:rPr>
        <w:t>ดังนี้</w:t>
      </w:r>
    </w:p>
    <w:p w14:paraId="617025F4" w14:textId="77777777" w:rsidR="001A33C2" w:rsidRPr="000951AF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66CED9D" w14:textId="77777777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A33C2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E4700F" w14:textId="586A6063" w:rsidR="003C2CD3" w:rsidRPr="001A33C2" w:rsidRDefault="003C2CD3" w:rsidP="00FF509E">
      <w:pPr>
        <w:pStyle w:val="block"/>
        <w:numPr>
          <w:ilvl w:val="0"/>
          <w:numId w:val="33"/>
        </w:numPr>
        <w:spacing w:after="0" w:line="240" w:lineRule="atLeast"/>
        <w:ind w:left="900" w:right="-25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2 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351F2F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FF509E" w:rsidRPr="001A33C2">
        <w:rPr>
          <w:rFonts w:ascii="Angsana New" w:hAnsi="Angsana New"/>
          <w:sz w:val="30"/>
          <w:szCs w:val="30"/>
          <w:cs/>
          <w:lang w:bidi="th-TH"/>
        </w:rPr>
        <w:t>นอกเหนือจาก</w:t>
      </w:r>
      <w:r w:rsidRPr="001A33C2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1A33C2">
        <w:rPr>
          <w:rFonts w:ascii="Angsana New" w:hAnsi="Angsana New"/>
          <w:sz w:val="30"/>
          <w:szCs w:val="30"/>
          <w:lang w:bidi="th-TH"/>
        </w:rPr>
        <w:t>1</w:t>
      </w:r>
    </w:p>
    <w:p w14:paraId="45ABC8FD" w14:textId="1F82428A" w:rsidR="003C2CD3" w:rsidRPr="001A33C2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</w:t>
      </w:r>
      <w:r w:rsidR="00FF509E">
        <w:rPr>
          <w:rFonts w:ascii="Angsana New" w:hAnsi="Angsana New"/>
          <w:sz w:val="30"/>
          <w:szCs w:val="30"/>
          <w:lang w:val="en-US" w:bidi="th-TH"/>
        </w:rPr>
        <w:t>3</w:t>
      </w:r>
      <w:r w:rsidRPr="001A33C2">
        <w:rPr>
          <w:rFonts w:ascii="Angsana New" w:hAnsi="Angsana New"/>
          <w:sz w:val="30"/>
          <w:szCs w:val="30"/>
          <w:lang w:bidi="th-TH"/>
        </w:rPr>
        <w:t xml:space="preserve"> </w:t>
      </w:r>
      <w:r w:rsidR="00B67C6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A33C2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85990D" w14:textId="77777777" w:rsidR="00FF509E" w:rsidRPr="0054647F" w:rsidRDefault="00FF509E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34D0CA3" w14:textId="08F823E4" w:rsidR="003C2CD3" w:rsidRPr="001A33C2" w:rsidRDefault="003C2CD3" w:rsidP="003C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A33C2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1A33C2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EA9AE2" w14:textId="66211C26" w:rsidR="003C2CD3" w:rsidRPr="0054647F" w:rsidRDefault="003C2CD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F41BDF1" w14:textId="17804A15" w:rsidR="00B772CA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B772CA">
        <w:rPr>
          <w:rFonts w:ascii="Angsana New" w:hAnsi="Angsana New"/>
          <w:sz w:val="30"/>
          <w:szCs w:val="30"/>
          <w:cs/>
          <w:lang w:val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E373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772CA">
        <w:rPr>
          <w:rFonts w:ascii="Angsana New" w:hAnsi="Angsana New"/>
          <w:sz w:val="30"/>
          <w:szCs w:val="30"/>
          <w:cs/>
          <w:lang w:val="th-TH"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2E1B57C" w14:textId="05D2BBC2" w:rsidR="00432C74" w:rsidRDefault="00432C74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079BA34" w14:textId="58E8FD42" w:rsidR="005307BD" w:rsidRDefault="005307BD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D48B8CC" w14:textId="77777777" w:rsidR="005307BD" w:rsidRPr="0054647F" w:rsidRDefault="005307BD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0898BDA" w14:textId="479E027C" w:rsidR="00B772CA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B772CA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0686C">
        <w:rPr>
          <w:rFonts w:ascii="Angsana New" w:hAnsi="Angsana New"/>
          <w:sz w:val="30"/>
          <w:szCs w:val="30"/>
        </w:rPr>
        <w:t>3</w:t>
      </w:r>
      <w:r w:rsidRPr="00B772CA">
        <w:rPr>
          <w:rFonts w:ascii="Angsana New" w:hAnsi="Angsana New"/>
          <w:sz w:val="30"/>
          <w:szCs w:val="30"/>
          <w:cs/>
          <w:lang w:val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A0FA71" w14:textId="77777777" w:rsidR="0054647F" w:rsidRPr="0054647F" w:rsidRDefault="0054647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2C44CFDB" w14:textId="570A2C0C" w:rsidR="00E64F07" w:rsidRPr="001A33C2" w:rsidRDefault="00967BF7" w:rsidP="0052741D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1A33C2">
        <w:rPr>
          <w:rFonts w:ascii="Angsana New" w:hAnsi="Angsana New"/>
          <w:b/>
          <w:bCs/>
          <w:cs/>
          <w:lang w:val="th-TH"/>
        </w:rPr>
        <w:t>(</w:t>
      </w:r>
      <w:r w:rsidR="0054647F">
        <w:rPr>
          <w:rFonts w:ascii="Angsana New" w:hAnsi="Angsana New" w:hint="cs"/>
          <w:b/>
          <w:bCs/>
          <w:cs/>
          <w:lang w:val="th-TH"/>
        </w:rPr>
        <w:t>ณ</w:t>
      </w:r>
      <w:r w:rsidR="00E64F07" w:rsidRPr="001A33C2">
        <w:rPr>
          <w:rFonts w:ascii="Angsana New" w:hAnsi="Angsana New"/>
          <w:b/>
          <w:bCs/>
          <w:cs/>
          <w:lang w:val="th-TH"/>
        </w:rPr>
        <w:t>)</w:t>
      </w:r>
      <w:r w:rsidR="00E64F07" w:rsidRPr="001A33C2">
        <w:rPr>
          <w:rFonts w:ascii="Angsana New" w:hAnsi="Angsana New"/>
          <w:b/>
          <w:bCs/>
          <w:cs/>
          <w:lang w:val="th-TH"/>
        </w:rPr>
        <w:tab/>
        <w:t>รายได้</w:t>
      </w:r>
      <w:r w:rsidR="0097264C">
        <w:rPr>
          <w:rFonts w:ascii="Angsana New" w:hAnsi="Angsana New" w:hint="cs"/>
          <w:b/>
          <w:bCs/>
          <w:cs/>
          <w:lang w:val="th-TH"/>
        </w:rPr>
        <w:t>จากสัญญาที่ทำกับลูกค้า</w:t>
      </w:r>
    </w:p>
    <w:p w14:paraId="66E6D2DB" w14:textId="6E77990A" w:rsidR="00E64F07" w:rsidRPr="0054647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D370625" w14:textId="7D5EBB18" w:rsidR="0097264C" w:rsidRPr="0097264C" w:rsidRDefault="0097264C" w:rsidP="0097264C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97264C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การรับรู้รายได้</w:t>
      </w:r>
    </w:p>
    <w:p w14:paraId="5099045E" w14:textId="0BB420B2" w:rsidR="00E64F07" w:rsidRDefault="008A71E5" w:rsidP="00406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A71E5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และแสดงสุทธิจากส่วนลดการค้าและส่วนลดตามปริมาณ</w:t>
      </w:r>
    </w:p>
    <w:p w14:paraId="18571400" w14:textId="5FA6F47A" w:rsidR="008A71E5" w:rsidRPr="0054647F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2FDDA2B" w14:textId="53678902" w:rsidR="008A71E5" w:rsidRDefault="008A71E5" w:rsidP="00406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A71E5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2343782" w14:textId="317D325F" w:rsidR="008A71E5" w:rsidRPr="0054647F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AA0E117" w14:textId="29CD16C1" w:rsidR="0097264C" w:rsidRPr="0097264C" w:rsidRDefault="0097264C" w:rsidP="0097264C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2B022AEC" w14:textId="088A8F32" w:rsidR="0097264C" w:rsidRDefault="0097264C" w:rsidP="00F67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6A425C3" w14:textId="77777777" w:rsidR="0054647F" w:rsidRDefault="0054647F" w:rsidP="00F67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312B79D" w14:textId="49527266" w:rsidR="00E64F07" w:rsidRPr="00C1266B" w:rsidRDefault="00F22C7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 w:hanging="567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/>
          <w:sz w:val="30"/>
          <w:szCs w:val="30"/>
        </w:rPr>
        <w:t>(</w:t>
      </w:r>
      <w:r w:rsidR="0054647F" w:rsidRPr="0054647F">
        <w:rPr>
          <w:rFonts w:ascii="Angsana New" w:hAnsi="Angsana New" w:hint="cs"/>
          <w:b/>
          <w:bCs/>
          <w:iCs/>
          <w:sz w:val="30"/>
          <w:szCs w:val="30"/>
          <w:cs/>
        </w:rPr>
        <w:t>ด</w:t>
      </w:r>
      <w:r w:rsidR="009E3AAD"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9E3AAD"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E64F07" w:rsidRPr="00C1266B">
        <w:rPr>
          <w:rFonts w:ascii="Angsana New" w:hAnsi="Angsana New"/>
          <w:b/>
          <w:bCs/>
          <w:iCs/>
          <w:sz w:val="30"/>
          <w:szCs w:val="30"/>
          <w:cs/>
        </w:rPr>
        <w:t>ภาษีเงินได้</w:t>
      </w:r>
    </w:p>
    <w:p w14:paraId="601AE5B0" w14:textId="77777777" w:rsidR="00E64F07" w:rsidRPr="000951AF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2EA811C" w14:textId="295ACDB3" w:rsidR="00E64F07" w:rsidRPr="00C1266B" w:rsidRDefault="004F4E0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B188D">
        <w:rPr>
          <w:rFonts w:ascii="Angsana New" w:hAnsi="Angsana New" w:hint="cs"/>
          <w:sz w:val="30"/>
          <w:szCs w:val="30"/>
          <w:cs/>
        </w:rPr>
        <w:t>ซึ่ง</w:t>
      </w:r>
      <w:r w:rsidRPr="00C1266B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4E322F9" w14:textId="7286FEA3" w:rsidR="00A37E18" w:rsidRPr="000951AF" w:rsidRDefault="00A37E1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E3A6C1" w14:textId="1095C25D" w:rsidR="001E6B0F" w:rsidRDefault="001E6B0F" w:rsidP="001E6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6B0F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</w:t>
      </w:r>
      <w:r w:rsidRPr="001E6B0F">
        <w:rPr>
          <w:rFonts w:ascii="Angsana New" w:hAnsi="Angsana New" w:hint="cs"/>
          <w:sz w:val="30"/>
          <w:szCs w:val="30"/>
          <w:cs/>
        </w:rPr>
        <w:t>โดย</w:t>
      </w:r>
      <w:r w:rsidRPr="001E6B0F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4E2248" w14:textId="69E65E05" w:rsidR="001E6B0F" w:rsidRDefault="001E6B0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5B1E605" w14:textId="77777777" w:rsidR="005307BD" w:rsidRPr="000951AF" w:rsidRDefault="005307B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5073CEA" w14:textId="6BB02D26" w:rsidR="002F110B" w:rsidRPr="001A33C2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84693">
        <w:rPr>
          <w:rFonts w:ascii="Angsana New" w:hAnsi="Angsana New"/>
          <w:sz w:val="30"/>
          <w:szCs w:val="30"/>
        </w:rPr>
        <w:br/>
      </w:r>
      <w:r w:rsidRPr="00924A05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1E6B0F" w:rsidRPr="00924A05">
        <w:rPr>
          <w:rFonts w:ascii="Angsana New" w:hAnsi="Angsana New" w:hint="cs"/>
          <w:sz w:val="30"/>
          <w:szCs w:val="30"/>
          <w:cs/>
        </w:rPr>
        <w:t>สำหรับ</w:t>
      </w:r>
      <w:r w:rsidRPr="00924A05">
        <w:rPr>
          <w:rFonts w:ascii="Angsana New" w:hAnsi="Angsana New"/>
          <w:sz w:val="30"/>
          <w:szCs w:val="30"/>
          <w:cs/>
        </w:rPr>
        <w:t>การรับรู</w:t>
      </w:r>
      <w:r w:rsidR="005F1A3D" w:rsidRPr="00924A05">
        <w:rPr>
          <w:rFonts w:ascii="Angsana New" w:hAnsi="Angsana New"/>
          <w:sz w:val="30"/>
          <w:szCs w:val="30"/>
          <w:cs/>
        </w:rPr>
        <w:t>้สินทรัพย์หรือหนี้สินในครั้งแรก</w:t>
      </w:r>
      <w:r w:rsidRPr="00924A05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ซึ่งเป็นรายการที่ไม่ใช่การรวมธุรกิจและรายการนั้น</w:t>
      </w:r>
      <w:r w:rsidRPr="00E84693">
        <w:rPr>
          <w:rFonts w:ascii="Angsana New" w:hAnsi="Angsana New"/>
          <w:spacing w:val="-4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1A33C2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1B8B86B" w14:textId="77777777" w:rsidR="002F110B" w:rsidRPr="005307BD" w:rsidRDefault="002F110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3C2C9F9" w14:textId="54D21F7D" w:rsidR="002F110B" w:rsidRDefault="002F110B" w:rsidP="0040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33C2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84693">
        <w:rPr>
          <w:rFonts w:ascii="Angsana New" w:hAnsi="Angsana New"/>
          <w:sz w:val="30"/>
          <w:szCs w:val="30"/>
        </w:rPr>
        <w:br/>
      </w:r>
      <w:r w:rsidRPr="001A33C2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="00791C03" w:rsidRPr="001A33C2">
        <w:rPr>
          <w:rFonts w:ascii="Angsana New" w:hAnsi="Angsana New"/>
          <w:sz w:val="30"/>
          <w:szCs w:val="30"/>
          <w:cs/>
        </w:rPr>
        <w:t>ระยะเวลา</w:t>
      </w:r>
      <w:r w:rsidRPr="001A33C2">
        <w:rPr>
          <w:rFonts w:ascii="Angsana New" w:hAnsi="Angsana New"/>
          <w:sz w:val="30"/>
          <w:szCs w:val="30"/>
          <w:cs/>
        </w:rPr>
        <w:t>ที่รายงา</w:t>
      </w:r>
      <w:r w:rsidR="001E6B0F">
        <w:rPr>
          <w:rFonts w:ascii="Angsana New" w:hAnsi="Angsana New" w:hint="cs"/>
          <w:sz w:val="30"/>
          <w:szCs w:val="30"/>
          <w:cs/>
        </w:rPr>
        <w:t xml:space="preserve">น </w:t>
      </w:r>
      <w:r w:rsidR="00796788" w:rsidRPr="001A33C2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E6B0F">
        <w:rPr>
          <w:rFonts w:ascii="Angsana New" w:hAnsi="Angsana New" w:hint="cs"/>
          <w:sz w:val="30"/>
          <w:szCs w:val="30"/>
          <w:cs/>
        </w:rPr>
        <w:t xml:space="preserve"> </w:t>
      </w:r>
      <w:r w:rsidR="001E6B0F" w:rsidRPr="001E6B0F">
        <w:rPr>
          <w:rFonts w:ascii="Angsana New" w:hAnsi="Angsana New"/>
          <w:sz w:val="30"/>
          <w:szCs w:val="30"/>
          <w:cs/>
        </w:rPr>
        <w:t>ทั้งนี้ สินทรัพย์ภาษี</w:t>
      </w:r>
      <w:r w:rsidR="0040375E">
        <w:rPr>
          <w:rFonts w:ascii="Angsana New" w:hAnsi="Angsana New"/>
          <w:sz w:val="30"/>
          <w:szCs w:val="30"/>
        </w:rPr>
        <w:br/>
      </w:r>
      <w:r w:rsidR="001E6B0F" w:rsidRPr="001E6B0F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C0ED7CD" w14:textId="77777777" w:rsidR="005307BD" w:rsidRPr="005307BD" w:rsidRDefault="005307BD" w:rsidP="0040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98B6E1" w14:textId="0C0914DC" w:rsidR="001E6B0F" w:rsidRDefault="001E6B0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6B0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7200A1" w14:textId="77777777" w:rsidR="0001783A" w:rsidRPr="005307BD" w:rsidRDefault="0001783A" w:rsidP="00103BE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509E0040" w14:textId="1E47EB27" w:rsidR="00496F62" w:rsidRPr="006C6407" w:rsidRDefault="00654C53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54647F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Pr="00C1266B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315E56" w:rsidRPr="006C6407">
        <w:rPr>
          <w:rFonts w:ascii="Angsana New" w:hAnsi="Angsana New" w:hint="cs"/>
          <w:b/>
          <w:bCs/>
          <w:iCs/>
          <w:sz w:val="30"/>
          <w:szCs w:val="30"/>
          <w:cs/>
        </w:rPr>
        <w:t>กำไร</w:t>
      </w:r>
      <w:r w:rsidR="00496F62" w:rsidRPr="006C6407">
        <w:rPr>
          <w:rFonts w:ascii="Angsana New" w:hAnsi="Angsana New"/>
          <w:b/>
          <w:bCs/>
          <w:iCs/>
          <w:sz w:val="30"/>
          <w:szCs w:val="30"/>
          <w:cs/>
        </w:rPr>
        <w:t>ต่อหุ้น</w:t>
      </w:r>
    </w:p>
    <w:p w14:paraId="587C797B" w14:textId="1C407CB4" w:rsidR="00496F62" w:rsidRPr="005307BD" w:rsidRDefault="00496F6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70FCC6CD" w14:textId="5C39D8F9" w:rsidR="001E6B0F" w:rsidRDefault="001E6B0F" w:rsidP="001E6B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1E6B0F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0375E">
        <w:rPr>
          <w:rFonts w:ascii="Angsana New" w:hAnsi="Angsana New"/>
          <w:b/>
          <w:sz w:val="30"/>
          <w:szCs w:val="30"/>
        </w:rPr>
        <w:br/>
      </w:r>
      <w:r w:rsidRPr="001E6B0F">
        <w:rPr>
          <w:rFonts w:ascii="Angsana New" w:hAnsi="Angsana New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245AA17" w14:textId="22499750" w:rsidR="00AA0177" w:rsidRPr="005307BD" w:rsidRDefault="00AA0177" w:rsidP="0053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44D7FC3" w14:textId="669A00AE" w:rsidR="00FD2F2C" w:rsidRPr="003B4BCD" w:rsidRDefault="002D358B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3B4BCD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54647F">
        <w:rPr>
          <w:rFonts w:ascii="Angsana New" w:hAnsi="Angsana New" w:hint="cs"/>
          <w:b/>
          <w:bCs/>
          <w:iCs/>
          <w:sz w:val="30"/>
          <w:szCs w:val="30"/>
          <w:cs/>
        </w:rPr>
        <w:t>ถ</w:t>
      </w:r>
      <w:r w:rsidR="00107A34" w:rsidRPr="003B4BCD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107A34" w:rsidRPr="003B4BCD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FD2F2C" w:rsidRPr="003B4BCD">
        <w:rPr>
          <w:rFonts w:ascii="Angsana New" w:hAnsi="Angsana New" w:hint="cs"/>
          <w:b/>
          <w:bCs/>
          <w:iCs/>
          <w:sz w:val="30"/>
          <w:szCs w:val="30"/>
          <w:cs/>
        </w:rPr>
        <w:t>บุคคลหรือกิจการที่เกี่ยวข้องกัน</w:t>
      </w:r>
    </w:p>
    <w:p w14:paraId="2C2B1CCE" w14:textId="77777777" w:rsidR="003B4BCD" w:rsidRPr="005307BD" w:rsidRDefault="003B4BC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CFCD0D3" w14:textId="77777777" w:rsidR="003B4BCD" w:rsidRPr="00E84693" w:rsidRDefault="003B4BCD" w:rsidP="003B4BCD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3B4BC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</w:t>
      </w:r>
      <w:r w:rsidRPr="00E84693">
        <w:rPr>
          <w:rFonts w:ascii="Angsana New" w:hAnsi="Angsana New"/>
          <w:b/>
          <w:sz w:val="30"/>
          <w:szCs w:val="30"/>
          <w:cs/>
        </w:rPr>
        <w:t>หรือกิจการนั้น</w:t>
      </w:r>
    </w:p>
    <w:p w14:paraId="59E3D4CA" w14:textId="4CA37E10" w:rsidR="00FD2F2C" w:rsidRPr="005307BD" w:rsidRDefault="00FD2F2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146734AF" w14:textId="01B50D1B" w:rsidR="00107A34" w:rsidRPr="00C1266B" w:rsidRDefault="00FD2F2C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3B4BCD">
        <w:rPr>
          <w:rFonts w:ascii="Angsana New" w:hAnsi="Angsana New"/>
          <w:b/>
          <w:bCs/>
          <w:i/>
          <w:sz w:val="30"/>
          <w:szCs w:val="30"/>
        </w:rPr>
        <w:t>(</w:t>
      </w:r>
      <w:r w:rsidR="0054647F" w:rsidRPr="0054647F">
        <w:rPr>
          <w:rFonts w:ascii="Angsana New" w:hAnsi="Angsana New" w:hint="cs"/>
          <w:b/>
          <w:bCs/>
          <w:iCs/>
          <w:sz w:val="30"/>
          <w:szCs w:val="30"/>
          <w:cs/>
        </w:rPr>
        <w:t>ท</w:t>
      </w:r>
      <w:r w:rsidRPr="003B4BCD">
        <w:rPr>
          <w:rFonts w:ascii="Angsana New" w:hAnsi="Angsana New"/>
          <w:b/>
          <w:bCs/>
          <w:i/>
          <w:sz w:val="30"/>
          <w:szCs w:val="30"/>
        </w:rPr>
        <w:t>)</w:t>
      </w:r>
      <w:r>
        <w:rPr>
          <w:rFonts w:ascii="Angsana New" w:hAnsi="Angsana New"/>
          <w:b/>
          <w:bCs/>
          <w:iCs/>
          <w:sz w:val="30"/>
          <w:szCs w:val="30"/>
        </w:rPr>
        <w:tab/>
      </w:r>
      <w:r w:rsidR="00107A34" w:rsidRPr="00C1266B">
        <w:rPr>
          <w:rFonts w:ascii="Angsana New" w:hAnsi="Angsana New"/>
          <w:b/>
          <w:bCs/>
          <w:iCs/>
          <w:sz w:val="30"/>
          <w:szCs w:val="30"/>
          <w:cs/>
        </w:rPr>
        <w:t>รายงานทางการเงินจำแนกตามส่วนงาน</w:t>
      </w:r>
    </w:p>
    <w:p w14:paraId="565CD53F" w14:textId="77777777" w:rsidR="00107A34" w:rsidRPr="005307BD" w:rsidRDefault="00107A3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426DAA27" w14:textId="5A8DD4A0" w:rsidR="00DD3F45" w:rsidRDefault="00107A34" w:rsidP="0052741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695FCA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C1266B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D9751A" w:rsidRPr="00C1266B">
        <w:rPr>
          <w:rFonts w:ascii="Angsana New" w:hAnsi="Angsana New"/>
          <w:sz w:val="30"/>
          <w:szCs w:val="30"/>
          <w:cs/>
        </w:rPr>
        <w:t xml:space="preserve">รายการที่ไม่สามารถปันส่วนได้ส่วนใหญ่เป็นรายการ รายได้อื่น ค่าใช้จ่ายในการบริหาร ต้นทุนทางการเงิน </w:t>
      </w:r>
      <w:r w:rsidR="000C7295" w:rsidRPr="00C1266B">
        <w:rPr>
          <w:rFonts w:ascii="Angsana New" w:hAnsi="Angsana New"/>
          <w:sz w:val="30"/>
          <w:szCs w:val="30"/>
          <w:cs/>
        </w:rPr>
        <w:t>และ</w:t>
      </w:r>
      <w:r w:rsidR="00D9751A" w:rsidRPr="00C1266B">
        <w:rPr>
          <w:rFonts w:ascii="Angsana New" w:hAnsi="Angsana New"/>
          <w:sz w:val="30"/>
          <w:szCs w:val="30"/>
          <w:cs/>
        </w:rPr>
        <w:t>ส่วนแบ่งกำไรจากเงินลงทุนในบริษัทร่วม</w:t>
      </w:r>
    </w:p>
    <w:p w14:paraId="6AD9FB12" w14:textId="64CEB553" w:rsidR="00E64F07" w:rsidRPr="00C57787" w:rsidRDefault="005D6E08" w:rsidP="0011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17712" w:rsidRPr="00C1266B">
        <w:rPr>
          <w:rFonts w:ascii="Angsana New" w:hAnsi="Angsana New"/>
          <w:b/>
          <w:bCs/>
          <w:sz w:val="30"/>
          <w:szCs w:val="30"/>
          <w:cs/>
        </w:rPr>
        <w:tab/>
      </w:r>
      <w:r w:rsidR="00E64F07" w:rsidRPr="00C5778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781C771" w14:textId="77777777" w:rsidR="00E64F07" w:rsidRPr="00C5778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8CD1516" w14:textId="4520A7EB" w:rsidR="00D62C71" w:rsidRPr="00237376" w:rsidRDefault="00E64F07" w:rsidP="0023737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37376">
        <w:rPr>
          <w:rFonts w:ascii="Angsana New" w:hAnsi="Angsana New"/>
          <w:sz w:val="30"/>
          <w:szCs w:val="30"/>
          <w:cs/>
          <w:lang w:val="en-US" w:bidi="th-TH"/>
        </w:rPr>
        <w:t>ความสัมพันธ์ที่มีกับ</w:t>
      </w:r>
      <w:r w:rsidR="00550205" w:rsidRPr="003930A7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7D0401" w:rsidRPr="003930A7">
        <w:rPr>
          <w:rFonts w:ascii="Angsana New" w:hAnsi="Angsana New" w:hint="cs"/>
          <w:sz w:val="30"/>
          <w:szCs w:val="30"/>
          <w:cs/>
          <w:lang w:val="en-US" w:bidi="th-TH"/>
        </w:rPr>
        <w:t>ร่วม</w:t>
      </w:r>
      <w:r w:rsidR="00831CFC" w:rsidRPr="003930A7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831CFC" w:rsidRPr="003930A7">
        <w:rPr>
          <w:rFonts w:ascii="Angsana New" w:hAnsi="Angsana New"/>
          <w:sz w:val="30"/>
          <w:szCs w:val="30"/>
          <w:cs/>
          <w:lang w:val="en-US" w:bidi="th-TH"/>
        </w:rPr>
        <w:t>บริษัทย่อย</w:t>
      </w:r>
      <w:r w:rsidR="00B711ED" w:rsidRPr="003930A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850E9" w:rsidRPr="003930A7">
        <w:rPr>
          <w:rFonts w:ascii="Angsana New" w:hAnsi="Angsana New"/>
          <w:sz w:val="30"/>
          <w:szCs w:val="30"/>
          <w:cs/>
          <w:lang w:val="en-US" w:bidi="th-TH"/>
        </w:rPr>
        <w:t>ได้เปิดเผยใน</w:t>
      </w:r>
      <w:r w:rsidR="00275FA1" w:rsidRPr="003930A7">
        <w:rPr>
          <w:rFonts w:ascii="Angsana New" w:hAnsi="Angsana New"/>
          <w:sz w:val="30"/>
          <w:szCs w:val="30"/>
          <w:cs/>
          <w:lang w:val="en-US" w:bidi="th-TH"/>
        </w:rPr>
        <w:t>หมายเหตุ</w:t>
      </w:r>
      <w:r w:rsidR="00DB635D" w:rsidRPr="003930A7">
        <w:rPr>
          <w:rFonts w:ascii="Angsana New" w:hAnsi="Angsana New"/>
          <w:sz w:val="30"/>
          <w:szCs w:val="30"/>
          <w:cs/>
          <w:lang w:val="en-US" w:bidi="th-TH"/>
        </w:rPr>
        <w:t>ข้อ</w:t>
      </w:r>
      <w:r w:rsidR="00550205" w:rsidRPr="003930A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6E08">
        <w:rPr>
          <w:rFonts w:ascii="Angsana New" w:hAnsi="Angsana New"/>
          <w:sz w:val="30"/>
          <w:szCs w:val="30"/>
          <w:lang w:val="en-US" w:bidi="th-TH"/>
        </w:rPr>
        <w:t>8</w:t>
      </w:r>
      <w:r w:rsidR="0067688F" w:rsidRPr="003930A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7688F" w:rsidRPr="003930A7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237376" w:rsidRPr="003930A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6E08">
        <w:rPr>
          <w:rFonts w:ascii="Angsana New" w:hAnsi="Angsana New"/>
          <w:sz w:val="30"/>
          <w:szCs w:val="30"/>
          <w:lang w:val="en-US" w:bidi="th-TH"/>
        </w:rPr>
        <w:t>9</w:t>
      </w:r>
      <w:r w:rsidR="00237376" w:rsidRPr="003930A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B53A5" w:rsidRPr="003930A7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7D0401" w:rsidRPr="003930A7">
        <w:rPr>
          <w:rFonts w:ascii="Angsana New" w:hAnsi="Angsana New"/>
          <w:sz w:val="30"/>
          <w:szCs w:val="30"/>
          <w:cs/>
          <w:lang w:val="en-US" w:bidi="th-TH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4A2A696" w14:textId="77777777" w:rsidR="00145E96" w:rsidRPr="009177C8" w:rsidRDefault="00145E96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tbl>
      <w:tblPr>
        <w:tblW w:w="9486" w:type="dxa"/>
        <w:tblInd w:w="450" w:type="dxa"/>
        <w:tblLook w:val="01E0" w:firstRow="1" w:lastRow="1" w:firstColumn="1" w:lastColumn="1" w:noHBand="0" w:noVBand="0"/>
      </w:tblPr>
      <w:tblGrid>
        <w:gridCol w:w="3773"/>
        <w:gridCol w:w="1362"/>
        <w:gridCol w:w="4351"/>
      </w:tblGrid>
      <w:tr w:rsidR="00DB635D" w:rsidRPr="009177C8" w14:paraId="1D2EFD97" w14:textId="77777777" w:rsidTr="007A4A16">
        <w:trPr>
          <w:tblHeader/>
        </w:trPr>
        <w:tc>
          <w:tcPr>
            <w:tcW w:w="3773" w:type="dxa"/>
          </w:tcPr>
          <w:p w14:paraId="260B1D24" w14:textId="70A5E190" w:rsidR="00DB635D" w:rsidRPr="00A21FCB" w:rsidRDefault="006B6EE1" w:rsidP="00BC34B5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24"/>
                <w:szCs w:val="24"/>
              </w:rPr>
              <w:br w:type="page"/>
            </w:r>
            <w:r w:rsidR="001424E3" w:rsidRPr="00A21FCB">
              <w:rPr>
                <w:rFonts w:ascii="Angsana New" w:hAnsi="Angsana New"/>
                <w:b/>
                <w:sz w:val="16"/>
                <w:szCs w:val="16"/>
                <w:cs/>
              </w:rPr>
              <w:br w:type="page"/>
            </w:r>
            <w:r w:rsidR="003A66F9" w:rsidRPr="00A21FCB">
              <w:rPr>
                <w:rFonts w:ascii="Angsana New" w:hAnsi="Angsana New"/>
              </w:rPr>
              <w:br w:type="page"/>
            </w:r>
            <w:r w:rsidR="003A66F9" w:rsidRPr="00A21FCB">
              <w:rPr>
                <w:rFonts w:ascii="Angsana New" w:hAnsi="Angsana New"/>
              </w:rPr>
              <w:br w:type="page"/>
            </w:r>
            <w:r w:rsidR="00DB635D" w:rsidRPr="00A21F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B635D" w:rsidRPr="00A21FC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DB635D" w:rsidRPr="00A21FCB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DB635D" w:rsidRPr="00A21FCB">
              <w:rPr>
                <w:rFonts w:ascii="Angsana New" w:hAnsi="Angsana New"/>
                <w:sz w:val="30"/>
                <w:szCs w:val="30"/>
              </w:rPr>
              <w:br w:type="page"/>
            </w:r>
            <w:r w:rsidR="00DB635D"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62" w:type="dxa"/>
          </w:tcPr>
          <w:p w14:paraId="1369C24D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351" w:type="dxa"/>
          </w:tcPr>
          <w:p w14:paraId="5B4FBDBE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635D" w:rsidRPr="009177C8" w14:paraId="1599329D" w14:textId="77777777" w:rsidTr="007A4A16">
        <w:trPr>
          <w:tblHeader/>
        </w:trPr>
        <w:tc>
          <w:tcPr>
            <w:tcW w:w="3773" w:type="dxa"/>
          </w:tcPr>
          <w:p w14:paraId="2EC33BFC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</w:tcPr>
          <w:p w14:paraId="12E0F9E2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51" w:type="dxa"/>
          </w:tcPr>
          <w:p w14:paraId="5BDF0394" w14:textId="77777777" w:rsidR="00DB635D" w:rsidRPr="00A21FCB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736E" w:rsidRPr="009177C8" w14:paraId="704747C3" w14:textId="77777777" w:rsidTr="007A4A16">
        <w:tc>
          <w:tcPr>
            <w:tcW w:w="3773" w:type="dxa"/>
          </w:tcPr>
          <w:p w14:paraId="31376F74" w14:textId="77777777" w:rsidR="0070736E" w:rsidRPr="00A21FCB" w:rsidRDefault="0070736E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62" w:type="dxa"/>
          </w:tcPr>
          <w:p w14:paraId="36BB7462" w14:textId="77777777" w:rsidR="0070736E" w:rsidRPr="00A21FCB" w:rsidRDefault="0070736E" w:rsidP="006B7B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  <w:r w:rsidRPr="00A21FCB">
              <w:rPr>
                <w:rFonts w:ascii="Angsana New" w:hAnsi="Angsana New"/>
                <w:sz w:val="30"/>
                <w:szCs w:val="30"/>
              </w:rPr>
              <w:t>/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06C92C4" w14:textId="77777777" w:rsidR="0070736E" w:rsidRPr="00A21FCB" w:rsidRDefault="0070736E" w:rsidP="006B7B20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A21FCB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ของกิจการ</w:t>
            </w:r>
            <w:r w:rsidRPr="00A21FCB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4A7692" w:rsidRPr="009177C8" w14:paraId="573B6271" w14:textId="77777777" w:rsidTr="007A4A16">
        <w:trPr>
          <w:trHeight w:val="266"/>
        </w:trPr>
        <w:tc>
          <w:tcPr>
            <w:tcW w:w="3773" w:type="dxa"/>
          </w:tcPr>
          <w:p w14:paraId="4D048853" w14:textId="7AAEDEA4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62" w:type="dxa"/>
          </w:tcPr>
          <w:p w14:paraId="41EEAE78" w14:textId="21A02D6B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CA81505" w14:textId="18FB34D2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A7692" w:rsidRPr="009177C8" w14:paraId="76F29B92" w14:textId="77777777" w:rsidTr="007A4A16">
        <w:trPr>
          <w:trHeight w:val="266"/>
        </w:trPr>
        <w:tc>
          <w:tcPr>
            <w:tcW w:w="3773" w:type="dxa"/>
          </w:tcPr>
          <w:p w14:paraId="22248AD9" w14:textId="782612AF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โซ วอเตอร์ จำกัด</w:t>
            </w:r>
          </w:p>
        </w:tc>
        <w:tc>
          <w:tcPr>
            <w:tcW w:w="1362" w:type="dxa"/>
          </w:tcPr>
          <w:p w14:paraId="6EEF7B6C" w14:textId="67A7BED4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45EE135" w14:textId="2950C394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</w:tr>
      <w:tr w:rsidR="004A7692" w:rsidRPr="009177C8" w14:paraId="05B4EE38" w14:textId="77777777" w:rsidTr="007A4A16">
        <w:trPr>
          <w:trHeight w:val="266"/>
        </w:trPr>
        <w:tc>
          <w:tcPr>
            <w:tcW w:w="3773" w:type="dxa"/>
          </w:tcPr>
          <w:p w14:paraId="4F139AFB" w14:textId="77777777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ไทย เบเวอร์เรจ แคน จำกัด</w:t>
            </w:r>
          </w:p>
        </w:tc>
        <w:tc>
          <w:tcPr>
            <w:tcW w:w="1362" w:type="dxa"/>
          </w:tcPr>
          <w:p w14:paraId="3E2D759C" w14:textId="77777777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105C71F" w14:textId="15E432C5" w:rsidR="004A7692" w:rsidRPr="003930A7" w:rsidRDefault="004A7692" w:rsidP="00B0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="00CA08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</w:t>
            </w:r>
            <w:r w:rsidRPr="003930A7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ลำดับสูงสุดถือหุ้นใหญ่ทางอ้อม</w:t>
            </w:r>
          </w:p>
        </w:tc>
      </w:tr>
      <w:tr w:rsidR="004A7692" w:rsidRPr="009177C8" w14:paraId="7E5B2F06" w14:textId="77777777" w:rsidTr="007A4A16">
        <w:tc>
          <w:tcPr>
            <w:tcW w:w="3773" w:type="dxa"/>
          </w:tcPr>
          <w:p w14:paraId="05E11F38" w14:textId="77777777" w:rsidR="004A7692" w:rsidRPr="003930A7" w:rsidRDefault="004A7692" w:rsidP="004A769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1362" w:type="dxa"/>
          </w:tcPr>
          <w:p w14:paraId="28776649" w14:textId="77777777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79BC82E" w14:textId="77777777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A7692" w:rsidRPr="009177C8" w14:paraId="02BD4186" w14:textId="77777777" w:rsidTr="007A4A16">
        <w:tc>
          <w:tcPr>
            <w:tcW w:w="3773" w:type="dxa"/>
          </w:tcPr>
          <w:p w14:paraId="4A915A0F" w14:textId="7165B213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1362" w:type="dxa"/>
          </w:tcPr>
          <w:p w14:paraId="4538C61E" w14:textId="32086A2A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E15507B" w14:textId="5A4F7F0F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4A7692" w:rsidRPr="009177C8" w14:paraId="7FD7B01C" w14:textId="77777777" w:rsidTr="007A4A16">
        <w:tc>
          <w:tcPr>
            <w:tcW w:w="3773" w:type="dxa"/>
          </w:tcPr>
          <w:p w14:paraId="3187660E" w14:textId="09467FBD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930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โมเดิร์นเทรด แมนเนจเม้นท์ จำกัด</w:t>
            </w:r>
          </w:p>
        </w:tc>
        <w:tc>
          <w:tcPr>
            <w:tcW w:w="1362" w:type="dxa"/>
          </w:tcPr>
          <w:p w14:paraId="3262FFA8" w14:textId="2336A9B1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AF68EF9" w14:textId="677B1151" w:rsidR="004A7692" w:rsidRPr="003930A7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6E62EFC9" w14:textId="77777777" w:rsidTr="007A4A16">
        <w:tc>
          <w:tcPr>
            <w:tcW w:w="3773" w:type="dxa"/>
          </w:tcPr>
          <w:p w14:paraId="71932D04" w14:textId="0A4D6D95" w:rsidR="001E2B68" w:rsidRPr="003930A7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362" w:type="dxa"/>
          </w:tcPr>
          <w:p w14:paraId="3632E026" w14:textId="3E58FE67" w:rsidR="001E2B68" w:rsidRPr="003930A7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8CDE8A5" w14:textId="4EEC5BEB" w:rsidR="001E2B68" w:rsidRPr="003930A7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1B7F2468" w14:textId="77777777" w:rsidTr="007A4A16">
        <w:tc>
          <w:tcPr>
            <w:tcW w:w="3773" w:type="dxa"/>
          </w:tcPr>
          <w:p w14:paraId="7441A46E" w14:textId="733137E7" w:rsidR="001E2B68" w:rsidRPr="003930A7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นำพลัง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154E0779" w14:textId="793EB682" w:rsidR="001E2B68" w:rsidRPr="003930A7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D817C01" w14:textId="75EC87F8" w:rsidR="001E2B68" w:rsidRPr="003930A7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2CEC8815" w14:textId="77777777" w:rsidTr="007A4A16">
        <w:tc>
          <w:tcPr>
            <w:tcW w:w="3773" w:type="dxa"/>
          </w:tcPr>
          <w:p w14:paraId="62EBE9D8" w14:textId="6EA1347E" w:rsidR="001E2B68" w:rsidRPr="003930A7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นำนคร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F76EE52" w14:textId="33E656C9" w:rsidR="001E2B68" w:rsidRPr="003930A7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0A17403" w14:textId="269C35BD" w:rsidR="001E2B68" w:rsidRPr="003930A7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41125A27" w14:textId="77777777" w:rsidTr="007A4A16">
        <w:tc>
          <w:tcPr>
            <w:tcW w:w="3773" w:type="dxa"/>
          </w:tcPr>
          <w:p w14:paraId="79CDC98B" w14:textId="4464477F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แพนอินเตอร์เนชั่นแนล</w:t>
            </w:r>
          </w:p>
          <w:p w14:paraId="46DF1450" w14:textId="3DADD67B" w:rsidR="001E2B68" w:rsidRPr="003930A7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(ประเทศไทย)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771B1BA6" w14:textId="6BA485EA" w:rsidR="001E2B68" w:rsidRPr="003930A7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600A04B" w14:textId="5129DD7D" w:rsidR="001E2B68" w:rsidRPr="003930A7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69699875" w14:textId="77777777" w:rsidTr="007A4A16">
        <w:tc>
          <w:tcPr>
            <w:tcW w:w="3773" w:type="dxa"/>
          </w:tcPr>
          <w:p w14:paraId="7143A586" w14:textId="29F47797" w:rsidR="001E2B68" w:rsidRPr="003930A7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930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ไทยเบฟเวอเรจ โลจิสติก จำกัด</w:t>
            </w:r>
          </w:p>
        </w:tc>
        <w:tc>
          <w:tcPr>
            <w:tcW w:w="1362" w:type="dxa"/>
          </w:tcPr>
          <w:p w14:paraId="4B31F074" w14:textId="6C449543" w:rsidR="001E2B68" w:rsidRPr="003930A7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5E265D6" w14:textId="2B973386" w:rsidR="001E2B68" w:rsidRPr="003930A7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0EECEE3A" w14:textId="77777777" w:rsidTr="007A4A16">
        <w:tc>
          <w:tcPr>
            <w:tcW w:w="3773" w:type="dxa"/>
          </w:tcPr>
          <w:p w14:paraId="00E345AF" w14:textId="4047E6CF" w:rsidR="001E2B68" w:rsidRPr="003930A7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930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ไทยเบฟเวอเรจ รีไซเคิล จำกัด</w:t>
            </w:r>
          </w:p>
        </w:tc>
        <w:tc>
          <w:tcPr>
            <w:tcW w:w="1362" w:type="dxa"/>
          </w:tcPr>
          <w:p w14:paraId="29F501B9" w14:textId="23545613" w:rsidR="001E2B68" w:rsidRPr="003930A7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74FE40F" w14:textId="6DA2AA57" w:rsidR="001E2B68" w:rsidRPr="003930A7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C4627A" w14:paraId="12C8E59C" w14:textId="77777777" w:rsidTr="007A4A16">
        <w:tc>
          <w:tcPr>
            <w:tcW w:w="3773" w:type="dxa"/>
          </w:tcPr>
          <w:p w14:paraId="19390380" w14:textId="086E7DD2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ไทยเบฟเวอเรจ เอ็นเนอร์ยี่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B480244" w14:textId="544C7E93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48BD074" w14:textId="52E8BCE8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C4627A" w14:paraId="219509C4" w14:textId="77777777" w:rsidTr="007A4A16">
        <w:tc>
          <w:tcPr>
            <w:tcW w:w="3773" w:type="dxa"/>
          </w:tcPr>
          <w:p w14:paraId="56FB9B36" w14:textId="6D1149E6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ไทยเบฟมาร์เก็ตติ้ง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D7E3838" w14:textId="3A60B25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E3F6867" w14:textId="2AA6467D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C4627A" w14:paraId="6AB5663E" w14:textId="77777777" w:rsidTr="007A4A16">
        <w:tc>
          <w:tcPr>
            <w:tcW w:w="3773" w:type="dxa"/>
          </w:tcPr>
          <w:p w14:paraId="5934E441" w14:textId="73235F6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ดีทูซี เซอร์วิสเซส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D256515" w14:textId="531D2FCF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EA3BDCD" w14:textId="21BFE95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643A36BE" w14:textId="77777777" w:rsidTr="007A4A16">
        <w:trPr>
          <w:trHeight w:val="418"/>
        </w:trPr>
        <w:tc>
          <w:tcPr>
            <w:tcW w:w="3773" w:type="dxa"/>
          </w:tcPr>
          <w:p w14:paraId="74FBD956" w14:textId="3359C93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ทศภาค จำกัด</w:t>
            </w:r>
          </w:p>
        </w:tc>
        <w:tc>
          <w:tcPr>
            <w:tcW w:w="1362" w:type="dxa"/>
          </w:tcPr>
          <w:p w14:paraId="7CCDB811" w14:textId="167F1E9B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B1B5FE1" w14:textId="31BC534C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605297FD" w14:textId="77777777" w:rsidTr="007A4A16">
        <w:trPr>
          <w:trHeight w:val="418"/>
        </w:trPr>
        <w:tc>
          <w:tcPr>
            <w:tcW w:w="3773" w:type="dxa"/>
          </w:tcPr>
          <w:p w14:paraId="2853088B" w14:textId="0B4D0D6C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362" w:type="dxa"/>
          </w:tcPr>
          <w:p w14:paraId="147B7718" w14:textId="363B84E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F9488D7" w14:textId="0D1A8B4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3BEB963C" w14:textId="77777777" w:rsidTr="007A4A16">
        <w:trPr>
          <w:trHeight w:val="418"/>
        </w:trPr>
        <w:tc>
          <w:tcPr>
            <w:tcW w:w="3773" w:type="dxa"/>
          </w:tcPr>
          <w:p w14:paraId="5B9DB6BA" w14:textId="0A0A3DFD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62" w:type="dxa"/>
          </w:tcPr>
          <w:p w14:paraId="4C77D40A" w14:textId="73BD1730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C0E4EA3" w14:textId="0F0BB12E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75739A8C" w14:textId="77777777" w:rsidTr="007A4A16">
        <w:trPr>
          <w:trHeight w:val="418"/>
        </w:trPr>
        <w:tc>
          <w:tcPr>
            <w:tcW w:w="3773" w:type="dxa"/>
          </w:tcPr>
          <w:p w14:paraId="57EF5F86" w14:textId="5A2199AB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เบฟเทค จำกัด</w:t>
            </w:r>
          </w:p>
        </w:tc>
        <w:tc>
          <w:tcPr>
            <w:tcW w:w="1362" w:type="dxa"/>
          </w:tcPr>
          <w:p w14:paraId="15308ED2" w14:textId="6AF5BCD1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2E3BA6D" w14:textId="36AA2577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4B088701" w14:textId="77777777" w:rsidTr="007A4A16">
        <w:tc>
          <w:tcPr>
            <w:tcW w:w="3773" w:type="dxa"/>
          </w:tcPr>
          <w:p w14:paraId="6EFCDA7B" w14:textId="27959E86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แคชแวน แมนเนจเม้นท์ จำกัด</w:t>
            </w:r>
          </w:p>
        </w:tc>
        <w:tc>
          <w:tcPr>
            <w:tcW w:w="1362" w:type="dxa"/>
          </w:tcPr>
          <w:p w14:paraId="7556878F" w14:textId="414BB4E0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39B61ED" w14:textId="50D25D8D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4B91947B" w14:textId="77777777" w:rsidTr="007A4A16">
        <w:tc>
          <w:tcPr>
            <w:tcW w:w="3773" w:type="dxa"/>
          </w:tcPr>
          <w:p w14:paraId="21301D43" w14:textId="5EF67A9B" w:rsidR="001E2B68" w:rsidRPr="00A21FCB" w:rsidRDefault="001E2B68" w:rsidP="001E2B68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ซี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362" w:type="dxa"/>
          </w:tcPr>
          <w:p w14:paraId="4DDF5C65" w14:textId="0801D263" w:rsidR="001E2B68" w:rsidRPr="00A21FCB" w:rsidRDefault="001E2B68" w:rsidP="001E2B68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CE86C5B" w14:textId="5A14A5E9" w:rsidR="001E2B68" w:rsidRPr="00A21FCB" w:rsidRDefault="001E2B68" w:rsidP="001E2B68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3549F4D7" w14:textId="77777777" w:rsidTr="007A4A16">
        <w:tc>
          <w:tcPr>
            <w:tcW w:w="3773" w:type="dxa"/>
          </w:tcPr>
          <w:p w14:paraId="2E868D11" w14:textId="051F382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ซี.เอ.ไอ. จำกัด</w:t>
            </w:r>
          </w:p>
        </w:tc>
        <w:tc>
          <w:tcPr>
            <w:tcW w:w="1362" w:type="dxa"/>
          </w:tcPr>
          <w:p w14:paraId="7ADE87EF" w14:textId="48BC23E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611D5F5" w14:textId="74B9E912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4A4EBB33" w14:textId="77777777" w:rsidTr="007A4A16">
        <w:tc>
          <w:tcPr>
            <w:tcW w:w="3773" w:type="dxa"/>
          </w:tcPr>
          <w:p w14:paraId="773E0567" w14:textId="4D662963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เอเอสเอ็ม แม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แนจเม้นท์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21622BA4" w14:textId="58A11527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E3109B8" w14:textId="6843829C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10C3AA03" w14:textId="77777777" w:rsidTr="007A4A16">
        <w:tc>
          <w:tcPr>
            <w:tcW w:w="3773" w:type="dxa"/>
          </w:tcPr>
          <w:p w14:paraId="4FE4A5B9" w14:textId="204E36ED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กาญจนสิงขร จำกัด</w:t>
            </w:r>
          </w:p>
        </w:tc>
        <w:tc>
          <w:tcPr>
            <w:tcW w:w="1362" w:type="dxa"/>
          </w:tcPr>
          <w:p w14:paraId="11B698CE" w14:textId="0A19EE70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510CE36" w14:textId="4B9A4934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43F06809" w14:textId="77777777" w:rsidTr="007A4A16">
        <w:tc>
          <w:tcPr>
            <w:tcW w:w="3773" w:type="dxa"/>
          </w:tcPr>
          <w:p w14:paraId="45A3D1C1" w14:textId="403027C0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เทรนนิ่ง จำกัด</w:t>
            </w:r>
          </w:p>
        </w:tc>
        <w:tc>
          <w:tcPr>
            <w:tcW w:w="1362" w:type="dxa"/>
          </w:tcPr>
          <w:p w14:paraId="38B2A16B" w14:textId="31144470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7E76A93" w14:textId="11769F9D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514ED08A" w14:textId="77777777" w:rsidTr="007A4A16">
        <w:tc>
          <w:tcPr>
            <w:tcW w:w="3773" w:type="dxa"/>
          </w:tcPr>
          <w:p w14:paraId="6F0AF4DB" w14:textId="0903C4F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ธนภักดี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126076AA" w14:textId="4A931CBA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9B50A0A" w14:textId="133FAB2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617A1D50" w14:textId="77777777" w:rsidTr="007A4A16">
        <w:tc>
          <w:tcPr>
            <w:tcW w:w="3773" w:type="dxa"/>
          </w:tcPr>
          <w:p w14:paraId="026B0BE8" w14:textId="38B160A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362" w:type="dxa"/>
          </w:tcPr>
          <w:p w14:paraId="5FB48511" w14:textId="07D605F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B61C973" w14:textId="38AFB504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E2B68" w:rsidRPr="009177C8" w14:paraId="0329EC34" w14:textId="77777777" w:rsidTr="007A4A16">
        <w:tc>
          <w:tcPr>
            <w:tcW w:w="3773" w:type="dxa"/>
          </w:tcPr>
          <w:p w14:paraId="5D26D261" w14:textId="01E66C81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1362" w:type="dxa"/>
          </w:tcPr>
          <w:p w14:paraId="3561C295" w14:textId="66CFEC90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272A4D3" w14:textId="634D95DA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05EE5128" w14:textId="77777777" w:rsidTr="007A4A16">
        <w:tc>
          <w:tcPr>
            <w:tcW w:w="3773" w:type="dxa"/>
          </w:tcPr>
          <w:p w14:paraId="5D42A999" w14:textId="2A6DC8D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362" w:type="dxa"/>
          </w:tcPr>
          <w:p w14:paraId="61714572" w14:textId="34990D3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18211B6" w14:textId="028D808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039B08D4" w14:textId="77777777" w:rsidTr="007A4A16">
        <w:tc>
          <w:tcPr>
            <w:tcW w:w="3773" w:type="dxa"/>
          </w:tcPr>
          <w:p w14:paraId="6B9B6B95" w14:textId="5F899A4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บริษัท โออิชิ ฟู้ด เซอร์วิส จำกัด</w:t>
            </w:r>
          </w:p>
        </w:tc>
        <w:tc>
          <w:tcPr>
            <w:tcW w:w="1362" w:type="dxa"/>
          </w:tcPr>
          <w:p w14:paraId="447B1848" w14:textId="76299C9C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15F6463" w14:textId="40ECDA27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456E978A" w14:textId="77777777" w:rsidTr="007A4A16">
        <w:tc>
          <w:tcPr>
            <w:tcW w:w="3773" w:type="dxa"/>
          </w:tcPr>
          <w:p w14:paraId="56A492CE" w14:textId="7B863244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ฟู้ด ออฟ เอเ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ชี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ย จำกัด</w:t>
            </w:r>
          </w:p>
        </w:tc>
        <w:tc>
          <w:tcPr>
            <w:tcW w:w="1362" w:type="dxa"/>
          </w:tcPr>
          <w:p w14:paraId="02A0C9A6" w14:textId="42FD3144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D648C7D" w14:textId="7478CFB5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4251BD8E" w14:textId="77777777" w:rsidTr="007A4A16">
        <w:tc>
          <w:tcPr>
            <w:tcW w:w="3773" w:type="dxa"/>
          </w:tcPr>
          <w:p w14:paraId="1782F3EC" w14:textId="53F0422A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ฮาวี ลอจิสติกส์ (ประเทศไทย) จำกัด</w:t>
            </w:r>
          </w:p>
        </w:tc>
        <w:tc>
          <w:tcPr>
            <w:tcW w:w="1362" w:type="dxa"/>
          </w:tcPr>
          <w:p w14:paraId="15D45AC3" w14:textId="532D81F1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EAA9CE5" w14:textId="13DEDF08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3F77687C" w14:textId="77777777" w:rsidTr="007A4A16">
        <w:tc>
          <w:tcPr>
            <w:tcW w:w="3773" w:type="dxa"/>
          </w:tcPr>
          <w:p w14:paraId="14F52803" w14:textId="5AD45D74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ฟู้ด แอนด์ เบฟเวอเรจ ยูไนเต็ด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1C0CC559" w14:textId="5CCCBE3A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0FB9B09" w14:textId="35AAAE6F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B16C19" w:rsidRPr="009177C8" w14:paraId="20713F23" w14:textId="77777777" w:rsidTr="00B16C19">
        <w:tc>
          <w:tcPr>
            <w:tcW w:w="3773" w:type="dxa"/>
          </w:tcPr>
          <w:p w14:paraId="137630FC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เบียร์ไทย (</w:t>
            </w:r>
            <w:r w:rsidRPr="003930A7">
              <w:rPr>
                <w:rFonts w:ascii="Angsana New" w:hAnsi="Angsana New"/>
                <w:sz w:val="30"/>
                <w:szCs w:val="30"/>
              </w:rPr>
              <w:t>1991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1362" w:type="dxa"/>
          </w:tcPr>
          <w:p w14:paraId="3841F03D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4AA32F2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270DCAD5" w14:textId="77777777" w:rsidTr="00B16C19">
        <w:tc>
          <w:tcPr>
            <w:tcW w:w="3773" w:type="dxa"/>
          </w:tcPr>
          <w:p w14:paraId="338FF7A9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เบียร์ทิพย์ บริวเวอรี่ (</w:t>
            </w:r>
            <w:r w:rsidRPr="003930A7">
              <w:rPr>
                <w:rFonts w:ascii="Angsana New" w:hAnsi="Angsana New"/>
                <w:sz w:val="30"/>
                <w:szCs w:val="30"/>
              </w:rPr>
              <w:t>1991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362" w:type="dxa"/>
          </w:tcPr>
          <w:p w14:paraId="351CCEFC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D3D630E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0B571B3F" w14:textId="77777777" w:rsidTr="00B16C19">
        <w:tc>
          <w:tcPr>
            <w:tcW w:w="3773" w:type="dxa"/>
          </w:tcPr>
          <w:p w14:paraId="572B1070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คอสมอส บริวเวอรี่ (ประเทศไทย) 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A228855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09D4F116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931820D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6A87F6D4" w14:textId="77777777" w:rsidTr="00B16C19">
        <w:tc>
          <w:tcPr>
            <w:tcW w:w="3773" w:type="dxa"/>
          </w:tcPr>
          <w:p w14:paraId="1D8C8117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ป้อมบูรพา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2410049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2B4BB74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00D1D63C" w14:textId="77777777" w:rsidTr="00B16C19">
        <w:tc>
          <w:tcPr>
            <w:tcW w:w="3773" w:type="dxa"/>
          </w:tcPr>
          <w:p w14:paraId="7D150ADD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ป้อม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โชค จำกัด</w:t>
            </w:r>
          </w:p>
        </w:tc>
        <w:tc>
          <w:tcPr>
            <w:tcW w:w="1362" w:type="dxa"/>
          </w:tcPr>
          <w:p w14:paraId="2B4ECE0D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94395AD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073F7C99" w14:textId="77777777" w:rsidTr="00B16C19">
        <w:tc>
          <w:tcPr>
            <w:tcW w:w="3773" w:type="dxa"/>
          </w:tcPr>
          <w:p w14:paraId="0D145ABF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ป้อมเจริญ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60EA0589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CE34E4C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29CE5D0B" w14:textId="77777777" w:rsidTr="00B16C19">
        <w:tc>
          <w:tcPr>
            <w:tcW w:w="3773" w:type="dxa"/>
          </w:tcPr>
          <w:p w14:paraId="299BBBE5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ป้อม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6841083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37A6701" w14:textId="77777777" w:rsidR="00B16C19" w:rsidRPr="003930A7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4ABCBF69" w14:textId="77777777" w:rsidTr="00B16C19">
        <w:tc>
          <w:tcPr>
            <w:tcW w:w="3773" w:type="dxa"/>
          </w:tcPr>
          <w:p w14:paraId="6CD43401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ป้อมทิพย์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2012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23DBEF5E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77ABD4B" w14:textId="77777777" w:rsidR="00B16C19" w:rsidRPr="003930A7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B16C19" w:rsidRPr="009177C8" w14:paraId="3C131860" w14:textId="77777777" w:rsidTr="00B16C19">
        <w:tc>
          <w:tcPr>
            <w:tcW w:w="3773" w:type="dxa"/>
          </w:tcPr>
          <w:p w14:paraId="4485975D" w14:textId="77777777" w:rsidR="00B16C19" w:rsidRPr="00A21FCB" w:rsidRDefault="00B16C19" w:rsidP="00B16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362" w:type="dxa"/>
          </w:tcPr>
          <w:p w14:paraId="540CA8D2" w14:textId="77777777" w:rsidR="00B16C19" w:rsidRPr="00A21FCB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4B5588F" w14:textId="77777777" w:rsidR="00B16C19" w:rsidRPr="00A21FCB" w:rsidRDefault="00B16C19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</w:t>
            </w:r>
          </w:p>
        </w:tc>
      </w:tr>
      <w:tr w:rsidR="001E2B68" w:rsidRPr="009177C8" w14:paraId="39EDE7F5" w14:textId="77777777" w:rsidTr="007A4A16">
        <w:tc>
          <w:tcPr>
            <w:tcW w:w="3773" w:type="dxa"/>
          </w:tcPr>
          <w:p w14:paraId="3EB86AEA" w14:textId="7F1854AF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สะไปซ์ ออฟ เอเซีย จำกัด</w:t>
            </w:r>
          </w:p>
        </w:tc>
        <w:tc>
          <w:tcPr>
            <w:tcW w:w="1362" w:type="dxa"/>
          </w:tcPr>
          <w:p w14:paraId="43EA6E6C" w14:textId="385FDD35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39AEFCB" w14:textId="74F9C535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5798BCAE" w14:textId="77777777" w:rsidTr="007A4A16">
        <w:tc>
          <w:tcPr>
            <w:tcW w:w="3773" w:type="dxa"/>
          </w:tcPr>
          <w:p w14:paraId="76E87818" w14:textId="43609E77" w:rsidR="001E2B68" w:rsidRPr="003930A7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362" w:type="dxa"/>
          </w:tcPr>
          <w:p w14:paraId="4F54259B" w14:textId="215ABD95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A3392EF" w14:textId="5E6F10C9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</w:t>
            </w:r>
            <w:r w:rsidRPr="003930A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ของ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E2B68" w:rsidRPr="009177C8" w14:paraId="342A37F8" w14:textId="77777777" w:rsidTr="007A4A16">
        <w:tc>
          <w:tcPr>
            <w:tcW w:w="3773" w:type="dxa"/>
          </w:tcPr>
          <w:p w14:paraId="198B4198" w14:textId="6F3E6A59" w:rsidR="001E2B68" w:rsidRPr="003930A7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362" w:type="dxa"/>
          </w:tcPr>
          <w:p w14:paraId="0E602AA8" w14:textId="5E919353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A51189E" w14:textId="1EEB8555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1E2B68" w:rsidRPr="009177C8" w14:paraId="2F17ED2F" w14:textId="77777777" w:rsidTr="007A4A16">
        <w:tc>
          <w:tcPr>
            <w:tcW w:w="3773" w:type="dxa"/>
          </w:tcPr>
          <w:p w14:paraId="097539C6" w14:textId="18E9DDC9" w:rsidR="001E2B68" w:rsidRPr="003930A7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เร้ด ล็อบสเตอร์ รีเทล เอเชีย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71360A5D" w14:textId="02DEEDDF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1387CC8" w14:textId="3D583F21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1E2B68" w:rsidRPr="009177C8" w14:paraId="389FF28E" w14:textId="77777777" w:rsidTr="007A4A16">
        <w:tc>
          <w:tcPr>
            <w:tcW w:w="3773" w:type="dxa"/>
          </w:tcPr>
          <w:p w14:paraId="12851D61" w14:textId="1CAA3685" w:rsidR="001E2B68" w:rsidRPr="003930A7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บิสโตร เอเชีย จำกัด</w:t>
            </w:r>
          </w:p>
        </w:tc>
        <w:tc>
          <w:tcPr>
            <w:tcW w:w="1362" w:type="dxa"/>
          </w:tcPr>
          <w:p w14:paraId="17C4BC20" w14:textId="433782E0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171DFB4" w14:textId="1E8E1EB7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บริษัทย่อยของบริษัทย่อยทางอ้อมของบริษัทใหญ่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  <w:t>ในลำดับสูงสุด</w:t>
            </w:r>
          </w:p>
        </w:tc>
      </w:tr>
      <w:tr w:rsidR="001E2B68" w:rsidRPr="009177C8" w14:paraId="1D2307F8" w14:textId="77777777" w:rsidTr="007A4A16">
        <w:tc>
          <w:tcPr>
            <w:tcW w:w="3773" w:type="dxa"/>
          </w:tcPr>
          <w:p w14:paraId="6D42C4BD" w14:textId="4B824CBA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sz w:val="30"/>
                <w:szCs w:val="30"/>
              </w:rPr>
              <w:t xml:space="preserve">F&amp;N Beverages Marketing </w:t>
            </w:r>
            <w:proofErr w:type="spellStart"/>
            <w:r w:rsidRPr="00A21FCB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A21FC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21FCB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362" w:type="dxa"/>
          </w:tcPr>
          <w:p w14:paraId="35827E3F" w14:textId="60C6611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51" w:type="dxa"/>
          </w:tcPr>
          <w:p w14:paraId="6A320CD4" w14:textId="3587DAA4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1E2B68" w:rsidRPr="009177C8" w14:paraId="3989382F" w14:textId="77777777" w:rsidTr="007A4A16">
        <w:tc>
          <w:tcPr>
            <w:tcW w:w="3773" w:type="dxa"/>
          </w:tcPr>
          <w:p w14:paraId="79971A44" w14:textId="12ABAA5D" w:rsidR="001E2B68" w:rsidRPr="00B865A7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65A7">
              <w:rPr>
                <w:rFonts w:ascii="Angsana New" w:hAnsi="Angsana New"/>
                <w:sz w:val="30"/>
                <w:szCs w:val="30"/>
              </w:rPr>
              <w:t>F&amp;N Foods Pte Ltd</w:t>
            </w:r>
          </w:p>
        </w:tc>
        <w:tc>
          <w:tcPr>
            <w:tcW w:w="1362" w:type="dxa"/>
          </w:tcPr>
          <w:p w14:paraId="34D78EC0" w14:textId="394A2F53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90260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51" w:type="dxa"/>
          </w:tcPr>
          <w:p w14:paraId="4C8C32E4" w14:textId="221E3A13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1E2B68" w:rsidRPr="009177C8" w14:paraId="0E0EF974" w14:textId="77777777" w:rsidTr="007A4A16">
        <w:tc>
          <w:tcPr>
            <w:tcW w:w="3773" w:type="dxa"/>
          </w:tcPr>
          <w:p w14:paraId="1D730577" w14:textId="77777777" w:rsidR="001E2B68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65A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เอฟแอนด์เอ็น แดรี่ส์ </w:t>
            </w:r>
          </w:p>
          <w:p w14:paraId="72E61619" w14:textId="6F025AA1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865A7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62" w:type="dxa"/>
          </w:tcPr>
          <w:p w14:paraId="7FEABC62" w14:textId="58533336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B49ECD1" w14:textId="5AA1A81A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1E2B68" w:rsidRPr="009177C8" w14:paraId="51A8E470" w14:textId="77777777" w:rsidTr="007A4A16">
        <w:tc>
          <w:tcPr>
            <w:tcW w:w="3773" w:type="dxa"/>
          </w:tcPr>
          <w:p w14:paraId="2F623FC8" w14:textId="531C8388" w:rsidR="001E2B68" w:rsidRPr="008A0AF9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0AF9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</w:t>
            </w:r>
            <w:r w:rsidRPr="008A0A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0AF9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62" w:type="dxa"/>
          </w:tcPr>
          <w:p w14:paraId="6735A10A" w14:textId="72BC2D42" w:rsidR="001E2B68" w:rsidRPr="008A0AF9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0AF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F6FDE1E" w14:textId="6E295FF9" w:rsidR="001E2B68" w:rsidRPr="008A0AF9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A0AF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8A0AF9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8A0AF9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1E2B68" w:rsidRPr="009177C8" w14:paraId="2163077C" w14:textId="77777777" w:rsidTr="007A4A16">
        <w:tc>
          <w:tcPr>
            <w:tcW w:w="3773" w:type="dxa"/>
          </w:tcPr>
          <w:p w14:paraId="575077B9" w14:textId="5C9E86BA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62" w:type="dxa"/>
          </w:tcPr>
          <w:p w14:paraId="450DE8A5" w14:textId="41E8001E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1A2E61F" w14:textId="07A31F62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1E2B68" w:rsidRPr="009177C8" w14:paraId="6B9E1DFD" w14:textId="77777777" w:rsidTr="007A4A16">
        <w:tc>
          <w:tcPr>
            <w:tcW w:w="3773" w:type="dxa"/>
          </w:tcPr>
          <w:p w14:paraId="6F22D9D0" w14:textId="13409837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362" w:type="dxa"/>
          </w:tcPr>
          <w:p w14:paraId="270B027D" w14:textId="45BF648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C6B4E0C" w14:textId="15F4FCA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1E2B68" w:rsidRPr="009177C8" w14:paraId="16E22F0D" w14:textId="77777777" w:rsidTr="007A4A16">
        <w:tc>
          <w:tcPr>
            <w:tcW w:w="3773" w:type="dxa"/>
          </w:tcPr>
          <w:p w14:paraId="2BF16806" w14:textId="3AB0190C" w:rsidR="001E2B68" w:rsidRPr="00A21FCB" w:rsidRDefault="001E2B68" w:rsidP="001E2B68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362" w:type="dxa"/>
          </w:tcPr>
          <w:p w14:paraId="6730846C" w14:textId="5B27D52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B54FFB2" w14:textId="2C2194BE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ใหญ่ของบริษัทใหญ่</w:t>
            </w:r>
            <w:r w:rsidRPr="00A21FCB">
              <w:rPr>
                <w:rFonts w:ascii="Angsana New" w:hAnsi="Angsana New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1E2B68" w:rsidRPr="009177C8" w14:paraId="40CC3931" w14:textId="77777777" w:rsidTr="007A4A16">
        <w:tc>
          <w:tcPr>
            <w:tcW w:w="3773" w:type="dxa"/>
          </w:tcPr>
          <w:p w14:paraId="7E33C1F6" w14:textId="73AE1F9E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A21FCB">
              <w:rPr>
                <w:rFonts w:ascii="Angsana New" w:hAnsi="Angsana New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21FCB">
              <w:rPr>
                <w:rFonts w:ascii="Angsana New" w:hAnsi="Angsana New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A21FCB">
              <w:rPr>
                <w:rFonts w:ascii="Angsana New" w:hAnsi="Angsana New"/>
                <w:sz w:val="30"/>
                <w:szCs w:val="30"/>
              </w:rPr>
              <w:t>.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362" w:type="dxa"/>
          </w:tcPr>
          <w:p w14:paraId="22A4FC12" w14:textId="665D0821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E670233" w14:textId="1B1A594B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</w:t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1E2B68" w:rsidRPr="009177C8" w14:paraId="05656681" w14:textId="77777777" w:rsidTr="007A4A16">
        <w:tc>
          <w:tcPr>
            <w:tcW w:w="3773" w:type="dxa"/>
          </w:tcPr>
          <w:p w14:paraId="75BADE65" w14:textId="24CE05A3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eastAsia="Angsana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A21FCB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eastAsia="AngsanaNew" w:hAnsi="Angsana New" w:hint="cs"/>
                <w:sz w:val="30"/>
                <w:szCs w:val="30"/>
                <w:cs/>
              </w:rPr>
              <w:t>บีเจซี</w:t>
            </w:r>
            <w:r w:rsidRPr="00A21FCB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eastAsia="AngsanaNew" w:hAnsi="Angsana New"/>
                <w:sz w:val="30"/>
                <w:szCs w:val="30"/>
                <w:cs/>
              </w:rPr>
              <w:t>สเปเชียลตี้ส์</w:t>
            </w:r>
            <w:r w:rsidRPr="00A21FCB">
              <w:rPr>
                <w:rFonts w:ascii="Angsana New" w:eastAsia="AngsanaNew" w:hAnsi="Angsana New"/>
                <w:sz w:val="30"/>
                <w:szCs w:val="30"/>
              </w:rPr>
              <w:t xml:space="preserve"> </w:t>
            </w:r>
            <w:r w:rsidRPr="00A21FCB">
              <w:rPr>
                <w:rFonts w:ascii="Angsana New" w:eastAsia="Angsana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1CF2C17A" w14:textId="37C80317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7F537AB" w14:textId="0DA3512F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2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1E2B68" w:rsidRPr="009177C8" w14:paraId="44D89B7D" w14:textId="77777777" w:rsidTr="007A4A16">
        <w:tc>
          <w:tcPr>
            <w:tcW w:w="3773" w:type="dxa"/>
          </w:tcPr>
          <w:p w14:paraId="1CC89F24" w14:textId="64E8E5F4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A21FCB">
              <w:rPr>
                <w:rFonts w:ascii="Angsana New" w:hAnsi="Angsana New"/>
                <w:sz w:val="30"/>
                <w:szCs w:val="30"/>
                <w:cs/>
              </w:rPr>
              <w:t>ซีดับเบิ้ลยู ทาวเวอร์</w:t>
            </w: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78DD75B" w14:textId="5FE5B279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78BAF7F" w14:textId="79584698" w:rsidR="001E2B68" w:rsidRPr="00A21FCB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E2B68" w:rsidRPr="009177C8" w14:paraId="0305A429" w14:textId="77777777" w:rsidTr="007A4A16">
        <w:tc>
          <w:tcPr>
            <w:tcW w:w="3773" w:type="dxa"/>
          </w:tcPr>
          <w:p w14:paraId="3E4973CE" w14:textId="6F298E0E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362" w:type="dxa"/>
          </w:tcPr>
          <w:p w14:paraId="22EC7676" w14:textId="127061D0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489516D" w14:textId="7C896AF5" w:rsidR="001E2B68" w:rsidRPr="003930A7" w:rsidRDefault="001E2B68" w:rsidP="001E2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084DCE" w:rsidRPr="009177C8" w14:paraId="46F3B2AB" w14:textId="77777777" w:rsidTr="007A4A16">
        <w:tc>
          <w:tcPr>
            <w:tcW w:w="3773" w:type="dxa"/>
          </w:tcPr>
          <w:p w14:paraId="5476F351" w14:textId="77777777" w:rsidR="009A2872" w:rsidRDefault="00084DCE" w:rsidP="009A287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340" w:right="-43" w:hanging="340"/>
              <w:rPr>
                <w:rFonts w:ascii="Angsana New" w:hAnsi="Angsana New"/>
                <w:sz w:val="30"/>
                <w:szCs w:val="30"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เอ็น. ซี. ซี. แมนเนจเม้นท์ แอนด์</w:t>
            </w:r>
          </w:p>
          <w:p w14:paraId="160558D3" w14:textId="7B73EBD1" w:rsidR="00084DCE" w:rsidRPr="003930A7" w:rsidRDefault="009A2872" w:rsidP="009A287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340" w:right="-43" w:hanging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84DCE" w:rsidRPr="003930A7">
              <w:rPr>
                <w:rFonts w:ascii="Angsana New" w:hAnsi="Angsana New"/>
                <w:sz w:val="30"/>
                <w:szCs w:val="30"/>
                <w:cs/>
              </w:rPr>
              <w:t>ดิเวลลอปเม้นท์</w:t>
            </w:r>
            <w:r w:rsidR="00084DCE"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662D5CB5" w14:textId="73EDE2DF" w:rsidR="00084DCE" w:rsidRPr="003930A7" w:rsidRDefault="00084DCE" w:rsidP="00084D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54A8596" w14:textId="0825684C" w:rsidR="00084DCE" w:rsidRPr="003930A7" w:rsidRDefault="00084DCE" w:rsidP="0008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743A9D" w:rsidRPr="009177C8" w14:paraId="17F5809E" w14:textId="77777777" w:rsidTr="007A4A16">
        <w:tc>
          <w:tcPr>
            <w:tcW w:w="3773" w:type="dxa"/>
          </w:tcPr>
          <w:p w14:paraId="120CE519" w14:textId="05A9A3C8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 xml:space="preserve">อินทรประกันภัย </w:t>
            </w: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0B7E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930A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362" w:type="dxa"/>
          </w:tcPr>
          <w:p w14:paraId="13BDB71E" w14:textId="6D415A66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026B4DD" w14:textId="7F35FEED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743A9D" w:rsidRPr="009177C8" w14:paraId="19A482C6" w14:textId="77777777" w:rsidTr="007A4A16">
        <w:tc>
          <w:tcPr>
            <w:tcW w:w="3773" w:type="dxa"/>
          </w:tcPr>
          <w:p w14:paraId="5E5D7F33" w14:textId="08EA6277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1362" w:type="dxa"/>
          </w:tcPr>
          <w:p w14:paraId="43E5A09E" w14:textId="24D9168D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B4FA61D" w14:textId="0125ACC0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743A9D" w:rsidRPr="009177C8" w14:paraId="4F62A8E1" w14:textId="77777777" w:rsidTr="007A4A16">
        <w:tc>
          <w:tcPr>
            <w:tcW w:w="3773" w:type="dxa"/>
          </w:tcPr>
          <w:p w14:paraId="5739B068" w14:textId="2B34889E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1362" w:type="dxa"/>
          </w:tcPr>
          <w:p w14:paraId="5B3174C0" w14:textId="0FF4C9DF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358C3F7" w14:textId="11D965FF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743A9D" w:rsidRPr="009177C8" w14:paraId="09E3D27B" w14:textId="77777777" w:rsidTr="007A4A16">
        <w:tc>
          <w:tcPr>
            <w:tcW w:w="3773" w:type="dxa"/>
          </w:tcPr>
          <w:p w14:paraId="459BD402" w14:textId="34EFCBBC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1362" w:type="dxa"/>
          </w:tcPr>
          <w:p w14:paraId="062137C2" w14:textId="6E67B82C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364B796" w14:textId="1C1157C3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743A9D" w:rsidRPr="009177C8" w14:paraId="657715D1" w14:textId="77777777" w:rsidTr="007A4A16">
        <w:tc>
          <w:tcPr>
            <w:tcW w:w="3773" w:type="dxa"/>
          </w:tcPr>
          <w:p w14:paraId="088F6C87" w14:textId="292AAB83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ภัทรลิสซิ่ง จำกัด (มหาชน)</w:t>
            </w:r>
          </w:p>
        </w:tc>
        <w:tc>
          <w:tcPr>
            <w:tcW w:w="1362" w:type="dxa"/>
          </w:tcPr>
          <w:p w14:paraId="01432D98" w14:textId="6D10C8FD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938DCB1" w14:textId="443BECAB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8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43A9D" w:rsidRPr="009177C8" w14:paraId="2CACF424" w14:textId="77777777" w:rsidTr="007A4A16">
        <w:tc>
          <w:tcPr>
            <w:tcW w:w="3773" w:type="dxa"/>
          </w:tcPr>
          <w:p w14:paraId="453C3A7E" w14:textId="044BC375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3930A7">
              <w:rPr>
                <w:rFonts w:ascii="Angsana New" w:hAnsi="Angsana New" w:hint="cs"/>
                <w:color w:val="0D0D0D"/>
                <w:sz w:val="30"/>
                <w:szCs w:val="30"/>
                <w:cs/>
              </w:rPr>
              <w:t xml:space="preserve">บริษัท </w:t>
            </w:r>
            <w:r w:rsidRPr="003930A7">
              <w:rPr>
                <w:rFonts w:ascii="Angsana New" w:hAnsi="Angsana New"/>
                <w:color w:val="0D0D0D"/>
                <w:sz w:val="30"/>
                <w:szCs w:val="30"/>
                <w:cs/>
              </w:rPr>
              <w:t>พรรณธิอร</w:t>
            </w:r>
            <w:r w:rsidRPr="003930A7">
              <w:rPr>
                <w:rFonts w:ascii="Angsana New" w:hAnsi="Angsana New" w:hint="cs"/>
                <w:color w:val="0D0D0D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29CC406" w14:textId="3C7BADDC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318E243" w14:textId="57826A52" w:rsidR="00743A9D" w:rsidRPr="003930A7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930A7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มี</w:t>
            </w:r>
            <w:r w:rsidRPr="003930A7">
              <w:rPr>
                <w:rFonts w:ascii="Angsana New" w:hAnsi="Angsana New" w:hint="cs"/>
                <w:color w:val="0D0D0D"/>
                <w:spacing w:val="-2"/>
                <w:sz w:val="30"/>
                <w:szCs w:val="30"/>
                <w:cs/>
              </w:rPr>
              <w:t>ผู้ถือหุ้นรายใหญ่</w:t>
            </w:r>
            <w:r w:rsidRPr="003930A7">
              <w:rPr>
                <w:rFonts w:ascii="Angsana New" w:hAnsi="Angsana New"/>
                <w:color w:val="0D0D0D"/>
                <w:spacing w:val="-2"/>
                <w:sz w:val="30"/>
                <w:szCs w:val="30"/>
                <w:cs/>
              </w:rPr>
              <w:t>ร่วมกัน</w:t>
            </w:r>
          </w:p>
        </w:tc>
      </w:tr>
      <w:tr w:rsidR="00743A9D" w:rsidRPr="009177C8" w14:paraId="18BF51A4" w14:textId="77777777" w:rsidTr="007A4A16">
        <w:tc>
          <w:tcPr>
            <w:tcW w:w="3773" w:type="dxa"/>
          </w:tcPr>
          <w:p w14:paraId="248CDC04" w14:textId="12728FA7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362" w:type="dxa"/>
          </w:tcPr>
          <w:p w14:paraId="4AE14298" w14:textId="55BC6A03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EC4A373" w14:textId="714E6946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ในลำดับสูงสุดถือหุ้นใหญ่ทางอ้อมและมีกรรมการร่วมกัน</w:t>
            </w:r>
          </w:p>
        </w:tc>
      </w:tr>
      <w:tr w:rsidR="00743A9D" w:rsidRPr="009177C8" w14:paraId="3B2DCB6A" w14:textId="77777777" w:rsidTr="007A4A16">
        <w:tc>
          <w:tcPr>
            <w:tcW w:w="3773" w:type="dxa"/>
          </w:tcPr>
          <w:p w14:paraId="7EABB267" w14:textId="3AB98B5B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ไทย มาลายา กลาส จำกัด</w:t>
            </w:r>
          </w:p>
        </w:tc>
        <w:tc>
          <w:tcPr>
            <w:tcW w:w="1362" w:type="dxa"/>
          </w:tcPr>
          <w:p w14:paraId="1BE8119B" w14:textId="2D8F3A39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0F82846" w14:textId="2834495C" w:rsidR="00743A9D" w:rsidRPr="00A21FCB" w:rsidRDefault="00743A9D" w:rsidP="00A76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  <w:tr w:rsidR="00743A9D" w:rsidRPr="00C1266B" w14:paraId="22BA5DC4" w14:textId="77777777" w:rsidTr="007A4A16">
        <w:tc>
          <w:tcPr>
            <w:tcW w:w="3773" w:type="dxa"/>
          </w:tcPr>
          <w:p w14:paraId="2AD7F18D" w14:textId="2E906A96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บริษัท ทีซีซี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 xml:space="preserve">โฮเทล แอสเสท 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แมนเนจเม้นท์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</w:rPr>
              <w:t xml:space="preserve"> </w:t>
            </w: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395A66F2" w14:textId="785FD44F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color w:val="0D0D0D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C2C18A5" w14:textId="617319D3" w:rsidR="00743A9D" w:rsidRPr="00A21FCB" w:rsidRDefault="00743A9D" w:rsidP="0074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กรรมการและผู้ถือหุ้นรายใหญ่ของบริษัทใหญ่</w:t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A21FCB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ในลำดับสูงสุดถือหุ้นใหญ่ทางอ้อม</w:t>
            </w:r>
          </w:p>
        </w:tc>
      </w:tr>
    </w:tbl>
    <w:p w14:paraId="7616E6E9" w14:textId="77777777" w:rsidR="00E94875" w:rsidRDefault="00E94875">
      <w:r>
        <w:br w:type="page"/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070"/>
        <w:gridCol w:w="1021"/>
        <w:gridCol w:w="1170"/>
        <w:gridCol w:w="268"/>
        <w:gridCol w:w="1081"/>
        <w:gridCol w:w="236"/>
        <w:gridCol w:w="1166"/>
        <w:gridCol w:w="236"/>
        <w:gridCol w:w="1112"/>
      </w:tblGrid>
      <w:tr w:rsidR="005502CD" w:rsidRPr="00C1266B" w14:paraId="35911A99" w14:textId="77777777" w:rsidTr="00E94875">
        <w:trPr>
          <w:tblHeader/>
        </w:trPr>
        <w:tc>
          <w:tcPr>
            <w:tcW w:w="3070" w:type="dxa"/>
          </w:tcPr>
          <w:p w14:paraId="3E59724D" w14:textId="5CD3CAE3" w:rsidR="005502CD" w:rsidRPr="00C1266B" w:rsidRDefault="005502CD" w:rsidP="004F5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021" w:type="dxa"/>
          </w:tcPr>
          <w:p w14:paraId="49B119A2" w14:textId="77777777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14:paraId="0882D17D" w14:textId="6DF77785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DAB4FE6" w14:textId="77777777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4" w:type="dxa"/>
            <w:gridSpan w:val="3"/>
          </w:tcPr>
          <w:p w14:paraId="5024F9D4" w14:textId="77777777" w:rsidR="005502CD" w:rsidRPr="00C1266B" w:rsidRDefault="005502CD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C1266B" w14:paraId="3DB37B37" w14:textId="77777777" w:rsidTr="00E94875">
        <w:trPr>
          <w:tblHeader/>
        </w:trPr>
        <w:tc>
          <w:tcPr>
            <w:tcW w:w="3070" w:type="dxa"/>
          </w:tcPr>
          <w:p w14:paraId="1AB63E98" w14:textId="0BA10F9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21" w:type="dxa"/>
          </w:tcPr>
          <w:p w14:paraId="3E83865A" w14:textId="42AEC5B7" w:rsidR="009C4B2B" w:rsidRPr="005502CD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02C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C8C0CFB" w14:textId="27BFCF95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03DAE921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2E58B4" w14:textId="6CE99741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D0DB055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1327688" w14:textId="6B3FC42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7FA3CD3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5FC5E1F" w14:textId="404CFB54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C4B2B" w:rsidRPr="00C1266B" w14:paraId="7C76A3C2" w14:textId="77777777" w:rsidTr="00E94875">
        <w:trPr>
          <w:tblHeader/>
        </w:trPr>
        <w:tc>
          <w:tcPr>
            <w:tcW w:w="3070" w:type="dxa"/>
          </w:tcPr>
          <w:p w14:paraId="298AD069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2E5AD42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69" w:type="dxa"/>
            <w:gridSpan w:val="7"/>
          </w:tcPr>
          <w:p w14:paraId="4D6A2768" w14:textId="56C5F21A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2B" w:rsidRPr="00C1266B" w14:paraId="74BF6E77" w14:textId="77777777" w:rsidTr="00E94875">
        <w:tc>
          <w:tcPr>
            <w:tcW w:w="3070" w:type="dxa"/>
          </w:tcPr>
          <w:p w14:paraId="6E7547A7" w14:textId="62509A26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021" w:type="dxa"/>
          </w:tcPr>
          <w:p w14:paraId="392C4866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ACD60" w14:textId="40348056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4B5B184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680665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A2AAF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4D434D1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B2D70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12" w:type="dxa"/>
          </w:tcPr>
          <w:p w14:paraId="2E0AF0AA" w14:textId="77777777" w:rsidR="009C4B2B" w:rsidRPr="0035608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B2B" w:rsidRPr="00C1266B" w14:paraId="4C0CF079" w14:textId="77777777" w:rsidTr="00E94875">
        <w:tc>
          <w:tcPr>
            <w:tcW w:w="3070" w:type="dxa"/>
          </w:tcPr>
          <w:p w14:paraId="6EFDBAB9" w14:textId="3591A67D" w:rsidR="009C4B2B" w:rsidRPr="00BE1DBC" w:rsidRDefault="009C4B2B" w:rsidP="0039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E1DBC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21" w:type="dxa"/>
          </w:tcPr>
          <w:p w14:paraId="6D4EF126" w14:textId="77777777" w:rsidR="009C4B2B" w:rsidRPr="00F51176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F12FD7" w14:textId="00E8D5AE" w:rsidR="009C4B2B" w:rsidRPr="007A4A16" w:rsidRDefault="007A4A16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68" w:type="dxa"/>
          </w:tcPr>
          <w:p w14:paraId="3DC4FC7C" w14:textId="77777777" w:rsidR="009C4B2B" w:rsidRPr="007A4A16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916EF6C" w14:textId="18194347" w:rsidR="009C4B2B" w:rsidRPr="007A4A16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36" w:type="dxa"/>
          </w:tcPr>
          <w:p w14:paraId="0FEBDBED" w14:textId="77777777" w:rsidR="009C4B2B" w:rsidRPr="007A4A16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60D6D5" w14:textId="3F02B6E1" w:rsidR="009C4B2B" w:rsidRPr="007A4A16" w:rsidRDefault="007A4A16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36" w:type="dxa"/>
          </w:tcPr>
          <w:p w14:paraId="2C1E8B03" w14:textId="77777777" w:rsidR="009C4B2B" w:rsidRPr="007A4A16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AC7BF91" w14:textId="01568F01" w:rsidR="009C4B2B" w:rsidRPr="007A4A16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</w:tr>
      <w:tr w:rsidR="007A4A16" w:rsidRPr="00C1266B" w14:paraId="090152D0" w14:textId="77777777" w:rsidTr="00E94875">
        <w:tc>
          <w:tcPr>
            <w:tcW w:w="3070" w:type="dxa"/>
          </w:tcPr>
          <w:p w14:paraId="277220C9" w14:textId="77777777" w:rsidR="007A4A16" w:rsidRPr="00712C1C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1C8BB6C2" w14:textId="77777777" w:rsidR="007A4A16" w:rsidRPr="00F5117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6075CA" w14:textId="1DDD38B6" w:rsidR="007A4A16" w:rsidRPr="007A4A16" w:rsidRDefault="007A4A16" w:rsidP="0086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F93BE1E" w14:textId="77777777" w:rsidR="007A4A16" w:rsidRPr="007A4A16" w:rsidRDefault="007A4A16" w:rsidP="0086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1F168C8" w14:textId="798BD5F1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54D7913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82AC57D" w14:textId="4731A4F2" w:rsidR="007A4A16" w:rsidRPr="007A4A16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E7225A" w14:textId="77777777" w:rsidR="007A4A16" w:rsidRPr="007A4A16" w:rsidRDefault="007A4A16" w:rsidP="00864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2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D1DBDA5" w14:textId="7C88C66C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7A4A16" w:rsidRPr="00C1266B" w14:paraId="38D4961A" w14:textId="77777777" w:rsidTr="00E94875">
        <w:tc>
          <w:tcPr>
            <w:tcW w:w="3070" w:type="dxa"/>
          </w:tcPr>
          <w:p w14:paraId="12D2B04F" w14:textId="77777777" w:rsidR="007A4A16" w:rsidRPr="00356084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08215CFE" w14:textId="77777777" w:rsidR="007A4A16" w:rsidRPr="00F5117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289C3" w14:textId="42E135C4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268" w:type="dxa"/>
          </w:tcPr>
          <w:p w14:paraId="3D2BC71F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382BC77" w14:textId="5A88D8CF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15,527</w:t>
            </w:r>
          </w:p>
        </w:tc>
        <w:tc>
          <w:tcPr>
            <w:tcW w:w="236" w:type="dxa"/>
          </w:tcPr>
          <w:p w14:paraId="5984F0A7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C112530" w14:textId="58B0411E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  <w:tc>
          <w:tcPr>
            <w:tcW w:w="236" w:type="dxa"/>
          </w:tcPr>
          <w:p w14:paraId="18CC7935" w14:textId="11FABFE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752A6C4" w14:textId="44462ED1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15,527</w:t>
            </w:r>
          </w:p>
        </w:tc>
      </w:tr>
      <w:tr w:rsidR="007A4A16" w:rsidRPr="00C1266B" w14:paraId="2AEF0C42" w14:textId="77777777" w:rsidTr="00E94875">
        <w:tc>
          <w:tcPr>
            <w:tcW w:w="3070" w:type="dxa"/>
          </w:tcPr>
          <w:p w14:paraId="4E8F48AC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2F52EBC6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3D788" w14:textId="02F94183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4D06F92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5514D9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0D9661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64F075D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A6C00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66E2785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798A7CBE" w14:textId="77777777" w:rsidTr="00E94875">
        <w:tc>
          <w:tcPr>
            <w:tcW w:w="3070" w:type="dxa"/>
          </w:tcPr>
          <w:p w14:paraId="2FB60BE1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1" w:type="dxa"/>
          </w:tcPr>
          <w:p w14:paraId="7B3F816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F290A6" w14:textId="1B2BD2B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5A42F4E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B7BF0B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8DEA4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F204A8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A97B05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7E14E6C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02B641F4" w14:textId="77777777" w:rsidTr="00E94875">
        <w:tc>
          <w:tcPr>
            <w:tcW w:w="3070" w:type="dxa"/>
          </w:tcPr>
          <w:p w14:paraId="5CA586C0" w14:textId="22BB45D9" w:rsidR="007A4A16" w:rsidRPr="00F03443" w:rsidRDefault="007A4A16" w:rsidP="0039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03443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21" w:type="dxa"/>
          </w:tcPr>
          <w:p w14:paraId="16BB1718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2F5442" w14:textId="1C950133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3C04005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64C3B3" w14:textId="2C496A5A" w:rsidR="007A4A16" w:rsidRPr="007A4A16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B49999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87547D1" w14:textId="66D0A5D1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</w:tcPr>
          <w:p w14:paraId="3650F079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A2619BD" w14:textId="6E508E9C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7A4A16" w:rsidRPr="00C1266B" w14:paraId="6CAF0884" w14:textId="77777777" w:rsidTr="00E94875">
        <w:tc>
          <w:tcPr>
            <w:tcW w:w="3070" w:type="dxa"/>
          </w:tcPr>
          <w:p w14:paraId="3AA7B035" w14:textId="39ADBF8F" w:rsidR="007A4A16" w:rsidRPr="0056053A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B1EEA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กำไรจากการจำหน่ายตราสารทุน</w:t>
            </w:r>
          </w:p>
        </w:tc>
        <w:tc>
          <w:tcPr>
            <w:tcW w:w="1021" w:type="dxa"/>
          </w:tcPr>
          <w:p w14:paraId="7CC91F1A" w14:textId="55FB97D3" w:rsidR="007A4A16" w:rsidRPr="00242B50" w:rsidRDefault="00242B50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2B50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4E1FA656" w14:textId="71F545FD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3D1D37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6969701" w14:textId="307E8A35" w:rsidR="007A4A16" w:rsidRPr="007A4A16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24"/>
                <w:szCs w:val="24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2BDAE6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2F79AC15" w14:textId="2777C61A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782,325</w:t>
            </w:r>
          </w:p>
        </w:tc>
        <w:tc>
          <w:tcPr>
            <w:tcW w:w="236" w:type="dxa"/>
          </w:tcPr>
          <w:p w14:paraId="69CB6523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AF3E2CE" w14:textId="600C4D4B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260"/>
              <w:rPr>
                <w:rFonts w:ascii="Angsana New" w:hAnsi="Angsana New"/>
                <w:sz w:val="24"/>
                <w:szCs w:val="24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448,785</w:t>
            </w:r>
          </w:p>
        </w:tc>
      </w:tr>
      <w:tr w:rsidR="007A4A16" w:rsidRPr="00C1266B" w14:paraId="05F1737E" w14:textId="270CC9C2" w:rsidTr="00E94875">
        <w:tc>
          <w:tcPr>
            <w:tcW w:w="3070" w:type="dxa"/>
          </w:tcPr>
          <w:p w14:paraId="5AB4CDF3" w14:textId="3EBC6E1B" w:rsidR="007A4A16" w:rsidRPr="00E4079D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066438E4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DC3C8" w14:textId="698AEC6D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5CCE0F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A59FFB2" w14:textId="7B7874D9" w:rsidR="007A4A16" w:rsidRPr="007A4A16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B33F61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C9365C5" w14:textId="2CA0BAB1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13,200</w:t>
            </w:r>
          </w:p>
        </w:tc>
        <w:tc>
          <w:tcPr>
            <w:tcW w:w="236" w:type="dxa"/>
          </w:tcPr>
          <w:p w14:paraId="6DB42861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7E0E25" w14:textId="79BE7683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7,590</w:t>
            </w:r>
          </w:p>
        </w:tc>
      </w:tr>
      <w:tr w:rsidR="007A4A16" w:rsidRPr="00C1266B" w14:paraId="3ED4BE76" w14:textId="77777777" w:rsidTr="00E94875">
        <w:tc>
          <w:tcPr>
            <w:tcW w:w="3070" w:type="dxa"/>
          </w:tcPr>
          <w:p w14:paraId="07289A31" w14:textId="61316390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2B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21" w:type="dxa"/>
          </w:tcPr>
          <w:p w14:paraId="3829D662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B001EC" w14:textId="119CF2A2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A469672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0679D8" w14:textId="249E5D3D" w:rsidR="007A4A16" w:rsidRPr="007A4A16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7D128F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93DCF8B" w14:textId="2E84F255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F2842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A5A9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A5A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34FC7F0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6B5FDC1" w14:textId="0A32D054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353,662</w:t>
            </w:r>
          </w:p>
        </w:tc>
      </w:tr>
      <w:tr w:rsidR="007A4A16" w:rsidRPr="00C1266B" w14:paraId="3A430F73" w14:textId="77777777" w:rsidTr="00E94875">
        <w:tc>
          <w:tcPr>
            <w:tcW w:w="3070" w:type="dxa"/>
          </w:tcPr>
          <w:p w14:paraId="63CD6BF2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14:paraId="796FF5B8" w14:textId="5AB2FCE7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021" w:type="dxa"/>
          </w:tcPr>
          <w:p w14:paraId="2DD6080C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4ECF2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260"/>
              <w:rPr>
                <w:rFonts w:ascii="Angsana New" w:hAnsi="Angsana New"/>
                <w:sz w:val="30"/>
                <w:szCs w:val="30"/>
              </w:rPr>
            </w:pPr>
          </w:p>
          <w:p w14:paraId="57327B52" w14:textId="36D2CD51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6B1CCC9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DFB7F04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260"/>
              <w:rPr>
                <w:rFonts w:ascii="Angsana New" w:hAnsi="Angsana New"/>
                <w:sz w:val="30"/>
                <w:szCs w:val="30"/>
              </w:rPr>
            </w:pPr>
          </w:p>
          <w:p w14:paraId="519E86D0" w14:textId="744499F6" w:rsidR="007A4A16" w:rsidRPr="007A4A16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A6B0EE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257C886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1ADE6C5C" w14:textId="4011E23F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A5A9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5A5A99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61EFCD5A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AD5C99F" w14:textId="77777777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  <w:p w14:paraId="413F739C" w14:textId="26A4D60B" w:rsidR="007A4A16" w:rsidRP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7A4A16">
              <w:rPr>
                <w:rFonts w:ascii="Angsana New" w:hAnsi="Angsana New"/>
                <w:sz w:val="30"/>
                <w:szCs w:val="30"/>
              </w:rPr>
              <w:t>17,066</w:t>
            </w:r>
          </w:p>
        </w:tc>
      </w:tr>
      <w:tr w:rsidR="007A4A16" w:rsidRPr="00C1266B" w14:paraId="4ECFB20E" w14:textId="77777777" w:rsidTr="00E94875">
        <w:tc>
          <w:tcPr>
            <w:tcW w:w="3070" w:type="dxa"/>
          </w:tcPr>
          <w:p w14:paraId="62A4EDB5" w14:textId="77777777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2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1" w:type="dxa"/>
          </w:tcPr>
          <w:p w14:paraId="0311D81D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0294B" w14:textId="7E55B8C9" w:rsidR="007A4A16" w:rsidRPr="00C572B1" w:rsidRDefault="002F2842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47D1BB4" w14:textId="77777777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9CB329" w14:textId="4EBAD20D" w:rsidR="007A4A16" w:rsidRPr="00C572B1" w:rsidRDefault="007A4A16" w:rsidP="003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9225F4" w14:textId="77777777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DC6D76E" w14:textId="53814A72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11,447</w:t>
            </w:r>
          </w:p>
        </w:tc>
        <w:tc>
          <w:tcPr>
            <w:tcW w:w="236" w:type="dxa"/>
          </w:tcPr>
          <w:p w14:paraId="00439658" w14:textId="77777777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BEB595A" w14:textId="401401F6" w:rsidR="007A4A16" w:rsidRPr="00C572B1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DB704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B704B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7A4A16" w:rsidRPr="00507B3E" w14:paraId="3612AF15" w14:textId="77777777" w:rsidTr="00E94875">
        <w:tc>
          <w:tcPr>
            <w:tcW w:w="3070" w:type="dxa"/>
          </w:tcPr>
          <w:p w14:paraId="2CB0ECAD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1A748589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3A6B3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F8ED0E7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F130BF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7DF7C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175788E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EB7A1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F75F60" w14:textId="77777777" w:rsidR="007A4A16" w:rsidRPr="00055248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6735CC56" w14:textId="77777777" w:rsidTr="00E94875">
        <w:tc>
          <w:tcPr>
            <w:tcW w:w="3070" w:type="dxa"/>
          </w:tcPr>
          <w:p w14:paraId="4F4E0B95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21" w:type="dxa"/>
          </w:tcPr>
          <w:p w14:paraId="0F7BDB09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1F30DE" w14:textId="4BA18BC5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7A2710A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DD775E9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33561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AB37385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3B8BD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9B31B93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1763589C" w14:textId="77777777" w:rsidTr="00E94875">
        <w:tc>
          <w:tcPr>
            <w:tcW w:w="3070" w:type="dxa"/>
          </w:tcPr>
          <w:p w14:paraId="15ECFBDA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21" w:type="dxa"/>
          </w:tcPr>
          <w:p w14:paraId="06805774" w14:textId="77777777" w:rsidR="007A4A16" w:rsidRPr="000B7FD2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6904B" w14:textId="75237084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965,810</w:t>
            </w:r>
          </w:p>
        </w:tc>
        <w:tc>
          <w:tcPr>
            <w:tcW w:w="268" w:type="dxa"/>
          </w:tcPr>
          <w:p w14:paraId="285A6CA2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0063F18" w14:textId="0BC0184B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754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14:paraId="7AAF570E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3AB9E09" w14:textId="4FA6F8EB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965,810</w:t>
            </w:r>
          </w:p>
        </w:tc>
        <w:tc>
          <w:tcPr>
            <w:tcW w:w="236" w:type="dxa"/>
          </w:tcPr>
          <w:p w14:paraId="59DA931D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4AA331" w14:textId="2E5EA258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748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081</w:t>
            </w:r>
          </w:p>
        </w:tc>
      </w:tr>
      <w:tr w:rsidR="007A4A16" w:rsidRPr="00C1266B" w14:paraId="2418DF05" w14:textId="77777777" w:rsidTr="00E94875">
        <w:tc>
          <w:tcPr>
            <w:tcW w:w="3070" w:type="dxa"/>
          </w:tcPr>
          <w:p w14:paraId="594B08ED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21" w:type="dxa"/>
          </w:tcPr>
          <w:p w14:paraId="31AADE00" w14:textId="77777777" w:rsidR="007A4A16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A2450A" w14:textId="41B56A10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69,000</w:t>
            </w:r>
          </w:p>
        </w:tc>
        <w:tc>
          <w:tcPr>
            <w:tcW w:w="268" w:type="dxa"/>
          </w:tcPr>
          <w:p w14:paraId="223F5B6A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A2AF9F" w14:textId="7330DC72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</w:t>
            </w:r>
            <w:r w:rsidRPr="000B7FD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33856DB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368DF35" w14:textId="445D417E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32,100</w:t>
            </w:r>
          </w:p>
        </w:tc>
        <w:tc>
          <w:tcPr>
            <w:tcW w:w="236" w:type="dxa"/>
          </w:tcPr>
          <w:p w14:paraId="4947D151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35DAD4" w14:textId="737F9DA5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84,000</w:t>
            </w:r>
          </w:p>
        </w:tc>
      </w:tr>
      <w:tr w:rsidR="007A4A16" w:rsidRPr="00C1266B" w14:paraId="642D4D76" w14:textId="77777777" w:rsidTr="00E94875">
        <w:tc>
          <w:tcPr>
            <w:tcW w:w="3070" w:type="dxa"/>
          </w:tcPr>
          <w:p w14:paraId="69307AC9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1D027974" w14:textId="77777777" w:rsidR="007A4A16" w:rsidRPr="000B7FD2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3652A" w14:textId="4B971D3D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37,561</w:t>
            </w:r>
          </w:p>
        </w:tc>
        <w:tc>
          <w:tcPr>
            <w:tcW w:w="268" w:type="dxa"/>
          </w:tcPr>
          <w:p w14:paraId="45AC9E33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A3DEF3C" w14:textId="139CE049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36" w:type="dxa"/>
          </w:tcPr>
          <w:p w14:paraId="050F8912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00A3AD3" w14:textId="743A1662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37,559</w:t>
            </w:r>
          </w:p>
        </w:tc>
        <w:tc>
          <w:tcPr>
            <w:tcW w:w="236" w:type="dxa"/>
          </w:tcPr>
          <w:p w14:paraId="637F8ED6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F978DF2" w14:textId="1B082DFC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B7FD2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7FD2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E94875" w:rsidRPr="00C1266B" w14:paraId="514D2188" w14:textId="77777777" w:rsidTr="00E94875">
        <w:tc>
          <w:tcPr>
            <w:tcW w:w="3070" w:type="dxa"/>
          </w:tcPr>
          <w:p w14:paraId="324B531D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0EC03CE8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ED3AB0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AF16ACC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A9AED80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615BA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CCC4C52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8D822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6A84AE0" w14:textId="77777777" w:rsidR="00E94875" w:rsidRPr="00055248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0B76B185" w14:textId="77777777" w:rsidTr="00E94875">
        <w:tc>
          <w:tcPr>
            <w:tcW w:w="3070" w:type="dxa"/>
          </w:tcPr>
          <w:p w14:paraId="3BCAFD9C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21" w:type="dxa"/>
          </w:tcPr>
          <w:p w14:paraId="6ED0134B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01A4B" w14:textId="69514BA6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8AD9A2B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7004540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D9C1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809F126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533FF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B58746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01739182" w14:textId="77777777" w:rsidTr="00E94875">
        <w:tc>
          <w:tcPr>
            <w:tcW w:w="3070" w:type="dxa"/>
          </w:tcPr>
          <w:p w14:paraId="6384F8FB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21" w:type="dxa"/>
          </w:tcPr>
          <w:p w14:paraId="53A8D7D7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0A1D3" w14:textId="3F8104FB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35D2A64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830193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4397C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C5E101A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CAF4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8FD1DF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4A16" w:rsidRPr="00C1266B" w14:paraId="12839E03" w14:textId="77777777" w:rsidTr="00E94875">
        <w:tc>
          <w:tcPr>
            <w:tcW w:w="3070" w:type="dxa"/>
          </w:tcPr>
          <w:p w14:paraId="49A1D69B" w14:textId="7019F8DA" w:rsidR="007A4A16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21" w:type="dxa"/>
          </w:tcPr>
          <w:p w14:paraId="6C089E93" w14:textId="77777777" w:rsidR="007A4A16" w:rsidRPr="000D15F0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B2E2DB" w14:textId="2D90C99A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7,880</w:t>
            </w:r>
          </w:p>
        </w:tc>
        <w:tc>
          <w:tcPr>
            <w:tcW w:w="268" w:type="dxa"/>
          </w:tcPr>
          <w:p w14:paraId="49B5DC1A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C9A48A" w14:textId="531DCEB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6" w:type="dxa"/>
          </w:tcPr>
          <w:p w14:paraId="32BA2CD5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B56B408" w14:textId="2EC5F96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7,880</w:t>
            </w:r>
          </w:p>
        </w:tc>
        <w:tc>
          <w:tcPr>
            <w:tcW w:w="236" w:type="dxa"/>
          </w:tcPr>
          <w:p w14:paraId="384569C7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F7CD16" w14:textId="56B29F6D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7A4A16" w:rsidRPr="00C1266B" w14:paraId="7C8CD45A" w14:textId="77777777" w:rsidTr="00E94875">
        <w:tc>
          <w:tcPr>
            <w:tcW w:w="3070" w:type="dxa"/>
          </w:tcPr>
          <w:p w14:paraId="5E518479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21" w:type="dxa"/>
          </w:tcPr>
          <w:p w14:paraId="36B43A22" w14:textId="77777777" w:rsidR="007A4A16" w:rsidRPr="000D15F0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3F650" w14:textId="0A54BCCC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68" w:type="dxa"/>
          </w:tcPr>
          <w:p w14:paraId="481D4B8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6E76C9C" w14:textId="67567613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36" w:type="dxa"/>
          </w:tcPr>
          <w:p w14:paraId="173E6C19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0C5C33D" w14:textId="7637E44A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36" w:type="dxa"/>
          </w:tcPr>
          <w:p w14:paraId="4DDFD1ED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8557FA" w14:textId="6058960F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7A4A16" w:rsidRPr="00C1266B" w14:paraId="65ECC301" w14:textId="77777777" w:rsidTr="00E94875">
        <w:tc>
          <w:tcPr>
            <w:tcW w:w="3070" w:type="dxa"/>
          </w:tcPr>
          <w:p w14:paraId="41BB8C49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21" w:type="dxa"/>
          </w:tcPr>
          <w:p w14:paraId="63A4B44A" w14:textId="77777777" w:rsidR="007A4A16" w:rsidRPr="000D15F0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1B5A5" w14:textId="7142239A" w:rsidR="007A4A16" w:rsidRPr="00C1266B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68" w:type="dxa"/>
          </w:tcPr>
          <w:p w14:paraId="03A24EB7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B278CF" w14:textId="4704724A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DD144C3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047C314" w14:textId="115CB0ED" w:rsidR="007A4A16" w:rsidRPr="00C1266B" w:rsidRDefault="00E94875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</w:tcPr>
          <w:p w14:paraId="0C13D918" w14:textId="77777777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7C26E3" w14:textId="26A3A061" w:rsidR="007A4A16" w:rsidRPr="00C1266B" w:rsidRDefault="007A4A16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0D15F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E6C9F" w:rsidRPr="00C1266B" w14:paraId="1E03E69D" w14:textId="77777777" w:rsidTr="007945AD">
        <w:tc>
          <w:tcPr>
            <w:tcW w:w="4091" w:type="dxa"/>
            <w:gridSpan w:val="2"/>
          </w:tcPr>
          <w:p w14:paraId="23C3D6F5" w14:textId="641F907C" w:rsidR="003E6C9F" w:rsidRPr="000D15F0" w:rsidRDefault="003E6C9F" w:rsidP="00871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C80BB" w14:textId="1C543BEC" w:rsidR="003E6C9F" w:rsidRPr="00DB1860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8,771</w:t>
            </w:r>
          </w:p>
        </w:tc>
        <w:tc>
          <w:tcPr>
            <w:tcW w:w="268" w:type="dxa"/>
            <w:shd w:val="clear" w:color="auto" w:fill="auto"/>
          </w:tcPr>
          <w:p w14:paraId="2A934A58" w14:textId="77777777" w:rsidR="003E6C9F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E596" w14:textId="192DBC5D" w:rsidR="003E6C9F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14:paraId="314FA09B" w14:textId="77777777" w:rsidR="003E6C9F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1308D" w14:textId="34F556A1" w:rsidR="003E6C9F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8,771</w:t>
            </w:r>
          </w:p>
        </w:tc>
        <w:tc>
          <w:tcPr>
            <w:tcW w:w="236" w:type="dxa"/>
            <w:shd w:val="clear" w:color="auto" w:fill="auto"/>
          </w:tcPr>
          <w:p w14:paraId="32406DAF" w14:textId="77777777" w:rsidR="003E6C9F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CB1F5" w14:textId="06FA3734" w:rsidR="003E6C9F" w:rsidRPr="00C1266B" w:rsidRDefault="003E6C9F" w:rsidP="007A4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D15F0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</w:tr>
    </w:tbl>
    <w:p w14:paraId="2E4C7F88" w14:textId="77777777" w:rsidR="009B1EEA" w:rsidRDefault="009B1EEA">
      <w:pPr>
        <w:rPr>
          <w:rFonts w:asciiTheme="majorBidi" w:hAnsiTheme="majorBidi" w:cstheme="majorBidi"/>
          <w:sz w:val="30"/>
          <w:szCs w:val="30"/>
        </w:rPr>
      </w:pPr>
    </w:p>
    <w:p w14:paraId="14A57A99" w14:textId="77777777" w:rsidR="00055248" w:rsidRDefault="00055248">
      <w:pPr>
        <w:rPr>
          <w:rFonts w:asciiTheme="majorBidi" w:hAnsiTheme="majorBidi" w:cstheme="majorBidi"/>
          <w:sz w:val="30"/>
          <w:szCs w:val="30"/>
        </w:rPr>
      </w:pPr>
    </w:p>
    <w:p w14:paraId="2835D480" w14:textId="77777777" w:rsidR="00055248" w:rsidRPr="00055248" w:rsidRDefault="000552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54"/>
        <w:gridCol w:w="6"/>
        <w:gridCol w:w="264"/>
        <w:gridCol w:w="6"/>
        <w:gridCol w:w="1290"/>
        <w:gridCol w:w="236"/>
        <w:gridCol w:w="1282"/>
        <w:gridCol w:w="6"/>
        <w:gridCol w:w="6"/>
      </w:tblGrid>
      <w:tr w:rsidR="00674D4E" w:rsidRPr="00C1266B" w14:paraId="60270469" w14:textId="77777777" w:rsidTr="00055248">
        <w:trPr>
          <w:gridAfter w:val="1"/>
          <w:wAfter w:w="6" w:type="dxa"/>
        </w:trPr>
        <w:tc>
          <w:tcPr>
            <w:tcW w:w="3510" w:type="dxa"/>
          </w:tcPr>
          <w:p w14:paraId="76517727" w14:textId="54300D60" w:rsidR="00817368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1566D6" w:rsidRPr="00C1266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63FC98AC" w14:textId="2E551625" w:rsidR="00674D4E" w:rsidRPr="00C1266B" w:rsidRDefault="00817368" w:rsidP="00817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173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84" w:type="dxa"/>
            <w:gridSpan w:val="3"/>
          </w:tcPr>
          <w:p w14:paraId="6C79F88A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E40C237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dxa"/>
            <w:gridSpan w:val="5"/>
          </w:tcPr>
          <w:p w14:paraId="35678A07" w14:textId="77777777" w:rsidR="00674D4E" w:rsidRPr="00C1266B" w:rsidRDefault="00674D4E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C1266B" w14:paraId="21C28A3D" w14:textId="77777777" w:rsidTr="00055248">
        <w:tc>
          <w:tcPr>
            <w:tcW w:w="3510" w:type="dxa"/>
          </w:tcPr>
          <w:p w14:paraId="53E11020" w14:textId="172312B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4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C348F9C" w14:textId="04BD2C46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7765AC5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284FE39" w14:textId="18DC7C2C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2319B590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C571B86" w14:textId="21A69C1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4C79EBA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1920FE25" w14:textId="4E19422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024BC" w:rsidRPr="00C1266B" w14:paraId="72ACAA95" w14:textId="77777777" w:rsidTr="00055248">
        <w:trPr>
          <w:gridAfter w:val="2"/>
          <w:wAfter w:w="12" w:type="dxa"/>
        </w:trPr>
        <w:tc>
          <w:tcPr>
            <w:tcW w:w="3510" w:type="dxa"/>
          </w:tcPr>
          <w:p w14:paraId="3F3E13DC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8" w:type="dxa"/>
            <w:gridSpan w:val="9"/>
          </w:tcPr>
          <w:p w14:paraId="4B8CC69F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4BC" w:rsidRPr="00C1266B" w14:paraId="79ABFF5E" w14:textId="77777777" w:rsidTr="00055248">
        <w:tc>
          <w:tcPr>
            <w:tcW w:w="3510" w:type="dxa"/>
          </w:tcPr>
          <w:p w14:paraId="65191AC0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F242513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FDE6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C4F6301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C960058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19807DC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25F3C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</w:tcPr>
          <w:p w14:paraId="5EBC523E" w14:textId="77777777" w:rsidR="000024BC" w:rsidRPr="00C1266B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B2B" w:rsidRPr="00C1266B" w14:paraId="7C4DECED" w14:textId="77777777" w:rsidTr="00055248">
        <w:tc>
          <w:tcPr>
            <w:tcW w:w="3510" w:type="dxa"/>
          </w:tcPr>
          <w:p w14:paraId="5670BA19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vAlign w:val="bottom"/>
          </w:tcPr>
          <w:p w14:paraId="3DA04226" w14:textId="05E5F676" w:rsidR="009C4B2B" w:rsidRPr="009D06D4" w:rsidRDefault="00123F4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3,586,537</w:t>
            </w:r>
          </w:p>
        </w:tc>
        <w:tc>
          <w:tcPr>
            <w:tcW w:w="270" w:type="dxa"/>
          </w:tcPr>
          <w:p w14:paraId="48168951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9EB647" w14:textId="3A0B4528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094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70" w:type="dxa"/>
            <w:gridSpan w:val="2"/>
          </w:tcPr>
          <w:p w14:paraId="1AC39112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BA119C2" w14:textId="09EF4F99" w:rsidR="009C4B2B" w:rsidRPr="00EB5723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3,562,549</w:t>
            </w:r>
          </w:p>
        </w:tc>
        <w:tc>
          <w:tcPr>
            <w:tcW w:w="236" w:type="dxa"/>
          </w:tcPr>
          <w:p w14:paraId="4E66067C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3B13A92D" w14:textId="6EF3E7CF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940</w:t>
            </w:r>
          </w:p>
        </w:tc>
      </w:tr>
      <w:tr w:rsidR="009C4B2B" w:rsidRPr="00C1266B" w14:paraId="0956CEE0" w14:textId="77777777" w:rsidTr="00055248">
        <w:tc>
          <w:tcPr>
            <w:tcW w:w="3510" w:type="dxa"/>
          </w:tcPr>
          <w:p w14:paraId="5487282C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01D055C" w14:textId="71F0D571" w:rsidR="009C4B2B" w:rsidRPr="009D06D4" w:rsidRDefault="00123F4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41,144</w:t>
            </w:r>
          </w:p>
        </w:tc>
        <w:tc>
          <w:tcPr>
            <w:tcW w:w="270" w:type="dxa"/>
          </w:tcPr>
          <w:p w14:paraId="54639168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ACE2DB5" w14:textId="1D3AEE46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  <w:gridSpan w:val="2"/>
          </w:tcPr>
          <w:p w14:paraId="22BC33F3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921B7C9" w14:textId="6AAFDED3" w:rsidR="009C4B2B" w:rsidRPr="00EB5723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38,788</w:t>
            </w:r>
          </w:p>
        </w:tc>
        <w:tc>
          <w:tcPr>
            <w:tcW w:w="236" w:type="dxa"/>
          </w:tcPr>
          <w:p w14:paraId="0D9470F1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12BD75A4" w14:textId="0ACF5200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9C4B2B" w:rsidRPr="00C1266B" w14:paraId="0EA011E6" w14:textId="77777777" w:rsidTr="00055248">
        <w:tc>
          <w:tcPr>
            <w:tcW w:w="3510" w:type="dxa"/>
          </w:tcPr>
          <w:p w14:paraId="624B26FD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782399EA" w14:textId="3B066627" w:rsidR="009C4B2B" w:rsidRPr="009D06D4" w:rsidRDefault="00123F4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270" w:type="dxa"/>
          </w:tcPr>
          <w:p w14:paraId="08D49654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97D2C8" w14:textId="6A2CEA29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270" w:type="dxa"/>
            <w:gridSpan w:val="2"/>
          </w:tcPr>
          <w:p w14:paraId="017E1A54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DC4A98F" w14:textId="6005A720" w:rsidR="009C4B2B" w:rsidRPr="00EB5723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236" w:type="dxa"/>
          </w:tcPr>
          <w:p w14:paraId="5CA9B0C2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74EEF7A9" w14:textId="0A213432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9C4B2B" w:rsidRPr="00C1266B" w14:paraId="41675819" w14:textId="77777777" w:rsidTr="00055248">
        <w:tc>
          <w:tcPr>
            <w:tcW w:w="3510" w:type="dxa"/>
          </w:tcPr>
          <w:p w14:paraId="2DDB4FA4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18B0B10" w14:textId="7F89ACAC" w:rsidR="009C4B2B" w:rsidRPr="009D06D4" w:rsidRDefault="00123F45" w:rsidP="005A5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43F66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711D0D" w14:textId="5FA37423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gridSpan w:val="2"/>
          </w:tcPr>
          <w:p w14:paraId="2F742BE7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6C50EE4" w14:textId="53E96DE9" w:rsidR="009C4B2B" w:rsidRPr="00EB5723" w:rsidRDefault="00123F45" w:rsidP="005A5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D90FBB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423D36AD" w14:textId="35CC5404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9C4B2B" w:rsidRPr="00C1266B" w14:paraId="63E279E5" w14:textId="77777777" w:rsidTr="00055248">
        <w:tc>
          <w:tcPr>
            <w:tcW w:w="3510" w:type="dxa"/>
          </w:tcPr>
          <w:p w14:paraId="34AB9B56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  <w:vAlign w:val="bottom"/>
          </w:tcPr>
          <w:p w14:paraId="36730D6E" w14:textId="55150A84" w:rsidR="009C4B2B" w:rsidRPr="009D06D4" w:rsidRDefault="00123F4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3,779,607</w:t>
            </w:r>
          </w:p>
        </w:tc>
        <w:tc>
          <w:tcPr>
            <w:tcW w:w="270" w:type="dxa"/>
          </w:tcPr>
          <w:p w14:paraId="76D710F8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B2FC65" w14:textId="74FBEEAE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089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70" w:type="dxa"/>
            <w:gridSpan w:val="2"/>
          </w:tcPr>
          <w:p w14:paraId="748983BB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A8FA35B" w14:textId="65280166" w:rsidR="009C4B2B" w:rsidRPr="00EB5723" w:rsidRDefault="00123F45" w:rsidP="001B1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3,673,213</w:t>
            </w:r>
          </w:p>
        </w:tc>
        <w:tc>
          <w:tcPr>
            <w:tcW w:w="236" w:type="dxa"/>
          </w:tcPr>
          <w:p w14:paraId="537AAECD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2490D906" w14:textId="3095F465" w:rsidR="009C4B2B" w:rsidRPr="00EB5723" w:rsidRDefault="009C4B2B" w:rsidP="001B1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970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9C4B2B" w:rsidRPr="00C1266B" w14:paraId="3E92FC14" w14:textId="77777777" w:rsidTr="00055248">
        <w:tc>
          <w:tcPr>
            <w:tcW w:w="3510" w:type="dxa"/>
          </w:tcPr>
          <w:p w14:paraId="026B214F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260" w:type="dxa"/>
            <w:vAlign w:val="bottom"/>
          </w:tcPr>
          <w:p w14:paraId="62E98261" w14:textId="4C226D8F" w:rsidR="009C4B2B" w:rsidRPr="009D06D4" w:rsidRDefault="00E82EA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438,459</w:t>
            </w:r>
          </w:p>
        </w:tc>
        <w:tc>
          <w:tcPr>
            <w:tcW w:w="270" w:type="dxa"/>
          </w:tcPr>
          <w:p w14:paraId="333BA34D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1F48636" w14:textId="2DAA9004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393,408</w:t>
            </w:r>
          </w:p>
        </w:tc>
        <w:tc>
          <w:tcPr>
            <w:tcW w:w="270" w:type="dxa"/>
            <w:gridSpan w:val="2"/>
          </w:tcPr>
          <w:p w14:paraId="6CCD72CC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B9EA42" w14:textId="57E873A7" w:rsidR="009C4B2B" w:rsidRPr="00EB5723" w:rsidRDefault="00E82EA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438,459</w:t>
            </w:r>
          </w:p>
        </w:tc>
        <w:tc>
          <w:tcPr>
            <w:tcW w:w="236" w:type="dxa"/>
          </w:tcPr>
          <w:p w14:paraId="175C9A0E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568EC7C7" w14:textId="00CE2784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393,408</w:t>
            </w:r>
          </w:p>
        </w:tc>
      </w:tr>
      <w:tr w:rsidR="009C4B2B" w:rsidRPr="00C1266B" w14:paraId="4C8E9BB7" w14:textId="77777777" w:rsidTr="00055248">
        <w:tc>
          <w:tcPr>
            <w:tcW w:w="3510" w:type="dxa"/>
          </w:tcPr>
          <w:p w14:paraId="27DD5C7D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7231FD5A" w14:textId="235106B9" w:rsidR="009C4B2B" w:rsidRPr="009D06D4" w:rsidRDefault="00123F4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301,443</w:t>
            </w:r>
          </w:p>
        </w:tc>
        <w:tc>
          <w:tcPr>
            <w:tcW w:w="270" w:type="dxa"/>
          </w:tcPr>
          <w:p w14:paraId="02D14CA7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7645F6" w14:textId="25B80EAA" w:rsidR="009C4B2B" w:rsidRPr="00EB5723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276,931</w:t>
            </w:r>
          </w:p>
        </w:tc>
        <w:tc>
          <w:tcPr>
            <w:tcW w:w="270" w:type="dxa"/>
            <w:gridSpan w:val="2"/>
          </w:tcPr>
          <w:p w14:paraId="7E66B70C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5893F8B" w14:textId="1B587A30" w:rsidR="009C4B2B" w:rsidRPr="00EB5723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301,443</w:t>
            </w:r>
          </w:p>
        </w:tc>
        <w:tc>
          <w:tcPr>
            <w:tcW w:w="236" w:type="dxa"/>
          </w:tcPr>
          <w:p w14:paraId="3D579ED3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6574CAA2" w14:textId="359A1E39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276,931</w:t>
            </w:r>
          </w:p>
        </w:tc>
      </w:tr>
      <w:tr w:rsidR="009C4B2B" w:rsidRPr="00C1266B" w14:paraId="18DA6113" w14:textId="77777777" w:rsidTr="00055248">
        <w:tc>
          <w:tcPr>
            <w:tcW w:w="3510" w:type="dxa"/>
          </w:tcPr>
          <w:p w14:paraId="15F8A6C8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7F22FE53" w14:textId="0AD1F97A" w:rsidR="009C4B2B" w:rsidRPr="00C1266B" w:rsidRDefault="00123F45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133,655</w:t>
            </w:r>
          </w:p>
        </w:tc>
        <w:tc>
          <w:tcPr>
            <w:tcW w:w="270" w:type="dxa"/>
          </w:tcPr>
          <w:p w14:paraId="7C83B4C7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BB3598" w14:textId="15BFF7DC" w:rsidR="009C4B2B" w:rsidRPr="00EB5723" w:rsidRDefault="009C4B2B" w:rsidP="00615E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148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  <w:gridSpan w:val="2"/>
          </w:tcPr>
          <w:p w14:paraId="2003F970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38502C5" w14:textId="54042E12" w:rsidR="009C4B2B" w:rsidRPr="00EB5723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C0030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0030A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36" w:type="dxa"/>
          </w:tcPr>
          <w:p w14:paraId="30C82B8A" w14:textId="77777777" w:rsidR="009C4B2B" w:rsidRPr="00EB5723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0A3B1D29" w14:textId="5BAAD3C7" w:rsidR="009C4B2B" w:rsidRPr="00EB5723" w:rsidRDefault="009C4B2B" w:rsidP="002E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36233">
              <w:rPr>
                <w:rFonts w:ascii="Angsana New" w:hAnsi="Angsana New"/>
                <w:sz w:val="30"/>
                <w:szCs w:val="30"/>
              </w:rPr>
              <w:t>147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36233"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</w:tbl>
    <w:p w14:paraId="0ACEC42D" w14:textId="77777777" w:rsidR="00123F45" w:rsidRPr="00C1266B" w:rsidRDefault="00123F45" w:rsidP="00462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3"/>
        <w:gridCol w:w="1263"/>
        <w:gridCol w:w="282"/>
        <w:gridCol w:w="1269"/>
        <w:gridCol w:w="263"/>
        <w:gridCol w:w="1252"/>
        <w:gridCol w:w="270"/>
        <w:gridCol w:w="1284"/>
      </w:tblGrid>
      <w:tr w:rsidR="001B1F9D" w:rsidRPr="00C1266B" w14:paraId="27AD45A2" w14:textId="77777777" w:rsidTr="001B1F9D">
        <w:tc>
          <w:tcPr>
            <w:tcW w:w="1866" w:type="pct"/>
          </w:tcPr>
          <w:p w14:paraId="5B01B22D" w14:textId="77777777" w:rsidR="00440FF2" w:rsidRDefault="00440FF2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70A7A8C7" w14:textId="6AF04F49" w:rsidR="00E64F07" w:rsidRPr="00440FF2" w:rsidRDefault="00440FF2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4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99" w:type="pct"/>
            <w:gridSpan w:val="3"/>
          </w:tcPr>
          <w:p w14:paraId="6B02D253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664BBA0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pct"/>
            <w:gridSpan w:val="3"/>
          </w:tcPr>
          <w:p w14:paraId="022D8754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F9D" w:rsidRPr="00C1266B" w14:paraId="386B46B5" w14:textId="77777777" w:rsidTr="001B1F9D">
        <w:tc>
          <w:tcPr>
            <w:tcW w:w="1866" w:type="pct"/>
          </w:tcPr>
          <w:p w14:paraId="3D552076" w14:textId="47412C11" w:rsidR="009C4B2B" w:rsidRPr="00C1266B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</w:tcPr>
          <w:p w14:paraId="05CB19B9" w14:textId="7F5A899C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5BA6934A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06D69DB" w14:textId="67F44A29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2082C696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4091BAB" w14:textId="7441664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C774B48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78FF309" w14:textId="3D46D461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B1F9D" w:rsidRPr="00C1266B" w14:paraId="0641930E" w14:textId="77777777" w:rsidTr="001B1F9D">
        <w:tc>
          <w:tcPr>
            <w:tcW w:w="1866" w:type="pct"/>
          </w:tcPr>
          <w:p w14:paraId="06846E91" w14:textId="77777777" w:rsidR="009C4B2B" w:rsidRPr="00FB5632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pct"/>
            <w:gridSpan w:val="7"/>
          </w:tcPr>
          <w:p w14:paraId="219257DE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F9D" w:rsidRPr="009D06D4" w14:paraId="2A763CD7" w14:textId="77777777" w:rsidTr="001B1F9D">
        <w:tc>
          <w:tcPr>
            <w:tcW w:w="1866" w:type="pct"/>
          </w:tcPr>
          <w:p w14:paraId="0E1D634F" w14:textId="6CBEF676" w:rsidR="00440FF2" w:rsidRPr="009D06D4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73" w:type="pct"/>
          </w:tcPr>
          <w:p w14:paraId="18778B11" w14:textId="77777777" w:rsidR="00440FF2" w:rsidRPr="009D06D4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1EDBF3" w14:textId="77777777" w:rsidR="00440FF2" w:rsidRPr="009D06D4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63E8CBC6" w14:textId="77777777" w:rsidR="00440FF2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4DE443E" w14:textId="77777777" w:rsidR="00440FF2" w:rsidRPr="009D06D4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DECEC26" w14:textId="77777777" w:rsidR="00440FF2" w:rsidRPr="009D06D4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2C1764" w14:textId="77777777" w:rsidR="00440FF2" w:rsidRPr="009D06D4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78A29E7" w14:textId="77777777" w:rsidR="00440FF2" w:rsidRPr="006264E7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9D" w:rsidRPr="009D06D4" w14:paraId="5F440D90" w14:textId="77777777" w:rsidTr="001B1F9D">
        <w:tc>
          <w:tcPr>
            <w:tcW w:w="1866" w:type="pct"/>
          </w:tcPr>
          <w:p w14:paraId="1CB3246E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3" w:type="pct"/>
          </w:tcPr>
          <w:p w14:paraId="1F89471C" w14:textId="44AB888D" w:rsidR="009C4B2B" w:rsidRPr="009D06D4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50" w:type="pct"/>
          </w:tcPr>
          <w:p w14:paraId="7079CB05" w14:textId="77777777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B6E7475" w14:textId="1ECC21FC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40" w:type="pct"/>
          </w:tcPr>
          <w:p w14:paraId="277666E0" w14:textId="77777777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45565F6" w14:textId="1921462D" w:rsidR="009C4B2B" w:rsidRPr="009D06D4" w:rsidRDefault="00123F45" w:rsidP="0061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4" w:type="pct"/>
          </w:tcPr>
          <w:p w14:paraId="5B3545E3" w14:textId="77777777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5C70629" w14:textId="3C1DAD72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4E7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1B1F9D" w:rsidRPr="009D06D4" w14:paraId="4EB62CCC" w14:textId="77777777" w:rsidTr="001B1F9D">
        <w:tc>
          <w:tcPr>
            <w:tcW w:w="1866" w:type="pct"/>
          </w:tcPr>
          <w:p w14:paraId="663F7564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2B875A8A" w14:textId="5F43F66C" w:rsidR="009C4B2B" w:rsidRPr="009D06D4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343,792</w:t>
            </w:r>
          </w:p>
        </w:tc>
        <w:tc>
          <w:tcPr>
            <w:tcW w:w="150" w:type="pct"/>
          </w:tcPr>
          <w:p w14:paraId="02A9387A" w14:textId="77777777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0E859B7" w14:textId="7CCC6F0B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264E7">
              <w:rPr>
                <w:rFonts w:ascii="Angsana New" w:hAnsi="Angsana New"/>
                <w:sz w:val="30"/>
                <w:szCs w:val="30"/>
              </w:rPr>
              <w:t>230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0" w:type="pct"/>
          </w:tcPr>
          <w:p w14:paraId="5CC6A091" w14:textId="77777777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B0AB869" w14:textId="40EA0778" w:rsidR="009C4B2B" w:rsidRPr="009D06D4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339,273</w:t>
            </w:r>
          </w:p>
        </w:tc>
        <w:tc>
          <w:tcPr>
            <w:tcW w:w="144" w:type="pct"/>
          </w:tcPr>
          <w:p w14:paraId="755176E6" w14:textId="77777777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14B3ED4" w14:textId="13C9EA8F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264E7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1B1F9D" w:rsidRPr="009D06D4" w14:paraId="18A1C5BF" w14:textId="77777777" w:rsidTr="001B1F9D">
        <w:tc>
          <w:tcPr>
            <w:tcW w:w="1866" w:type="pct"/>
          </w:tcPr>
          <w:p w14:paraId="3DE16986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B9A043D" w14:textId="7AA7BA52" w:rsidR="009C4B2B" w:rsidRPr="009D06D4" w:rsidRDefault="003A397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343,938</w:t>
            </w:r>
          </w:p>
        </w:tc>
        <w:tc>
          <w:tcPr>
            <w:tcW w:w="150" w:type="pct"/>
          </w:tcPr>
          <w:p w14:paraId="2EA1415F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7B55AF9A" w14:textId="598933CA" w:rsidR="009C4B2B" w:rsidRPr="009D06D4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64E7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140" w:type="pct"/>
          </w:tcPr>
          <w:p w14:paraId="213E9BD6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79ED2200" w14:textId="2A7AB391" w:rsidR="009C4B2B" w:rsidRPr="009D06D4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339,419</w:t>
            </w:r>
          </w:p>
        </w:tc>
        <w:tc>
          <w:tcPr>
            <w:tcW w:w="144" w:type="pct"/>
          </w:tcPr>
          <w:p w14:paraId="193E6239" w14:textId="77777777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94AE0E1" w14:textId="38AB3EA9" w:rsidR="009C4B2B" w:rsidRPr="009D06D4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6264E7">
              <w:rPr>
                <w:rFonts w:ascii="Angsana New" w:hAnsi="Angsana New"/>
                <w:b/>
                <w:sz w:val="30"/>
                <w:szCs w:val="30"/>
              </w:rPr>
              <w:t>227</w:t>
            </w:r>
            <w:r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6264E7">
              <w:rPr>
                <w:rFonts w:ascii="Angsana New" w:hAnsi="Angsana New"/>
                <w:b/>
                <w:sz w:val="30"/>
                <w:szCs w:val="30"/>
              </w:rPr>
              <w:t>492</w:t>
            </w:r>
          </w:p>
        </w:tc>
      </w:tr>
      <w:tr w:rsidR="001B1F9D" w:rsidRPr="00C1266B" w14:paraId="10E055C2" w14:textId="77777777" w:rsidTr="001B1F9D">
        <w:trPr>
          <w:trHeight w:val="38"/>
        </w:trPr>
        <w:tc>
          <w:tcPr>
            <w:tcW w:w="1866" w:type="pct"/>
          </w:tcPr>
          <w:p w14:paraId="1DBD15E0" w14:textId="77777777" w:rsidR="005B1710" w:rsidRPr="00FB5632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79FCF715" w14:textId="77777777" w:rsidR="005B1710" w:rsidRPr="00C1266B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9FD01E" w14:textId="77777777" w:rsidR="005B1710" w:rsidRPr="00C1266B" w:rsidRDefault="005B1710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60019E4" w14:textId="77777777" w:rsidR="005B1710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EE1791" w14:textId="77777777" w:rsidR="005B1710" w:rsidRPr="00C1266B" w:rsidRDefault="005B1710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50B0A6B" w14:textId="77777777" w:rsidR="005B1710" w:rsidRPr="00C1266B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9B5E5A" w14:textId="77777777" w:rsidR="005B1710" w:rsidRPr="00C1266B" w:rsidRDefault="005B1710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A7F4E01" w14:textId="77777777" w:rsidR="005B1710" w:rsidRPr="00772B67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9D" w:rsidRPr="00C1266B" w14:paraId="7230C1D7" w14:textId="77777777" w:rsidTr="001B1F9D">
        <w:tc>
          <w:tcPr>
            <w:tcW w:w="1866" w:type="pct"/>
          </w:tcPr>
          <w:p w14:paraId="5172AE5D" w14:textId="36E39A35" w:rsidR="005B1710" w:rsidRPr="00C1266B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73" w:type="pct"/>
          </w:tcPr>
          <w:p w14:paraId="37980CF6" w14:textId="77777777" w:rsidR="005B1710" w:rsidRPr="00C1266B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3617C6" w14:textId="77777777" w:rsidR="005B1710" w:rsidRPr="00C1266B" w:rsidRDefault="005B1710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93B020A" w14:textId="77777777" w:rsidR="005B1710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7C9FDD2" w14:textId="77777777" w:rsidR="005B1710" w:rsidRPr="00C1266B" w:rsidRDefault="005B1710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B1B2002" w14:textId="77777777" w:rsidR="005B1710" w:rsidRPr="00C1266B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A7A17A" w14:textId="77777777" w:rsidR="005B1710" w:rsidRPr="00C1266B" w:rsidRDefault="005B1710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BEA9A5C" w14:textId="77777777" w:rsidR="005B1710" w:rsidRPr="00772B67" w:rsidRDefault="005B1710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9D" w:rsidRPr="00C1266B" w14:paraId="1F4D6414" w14:textId="77777777" w:rsidTr="001B1F9D">
        <w:tc>
          <w:tcPr>
            <w:tcW w:w="1866" w:type="pct"/>
          </w:tcPr>
          <w:p w14:paraId="060B5E5A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</w:tcPr>
          <w:p w14:paraId="7D2F5318" w14:textId="04D0B7B9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B93CCF6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02ABBFB" w14:textId="10BB725F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27A5204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9A94862" w14:textId="1F5483C5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  <w:tc>
          <w:tcPr>
            <w:tcW w:w="144" w:type="pct"/>
          </w:tcPr>
          <w:p w14:paraId="2E4AA4C7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00A04395" w14:textId="07992322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1B1F9D" w:rsidRPr="00C1266B" w14:paraId="2B64BD0B" w14:textId="77777777" w:rsidTr="001B1F9D">
        <w:tc>
          <w:tcPr>
            <w:tcW w:w="1866" w:type="pct"/>
          </w:tcPr>
          <w:p w14:paraId="7705088A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</w:tcPr>
          <w:p w14:paraId="17258119" w14:textId="18F10558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150" w:type="pct"/>
          </w:tcPr>
          <w:p w14:paraId="14D6479E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B864054" w14:textId="05FD4568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</w:t>
            </w:r>
            <w:r w:rsidRPr="00772B67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685EBEBD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5C84BFA" w14:textId="6661BA95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  <w:tc>
          <w:tcPr>
            <w:tcW w:w="144" w:type="pct"/>
          </w:tcPr>
          <w:p w14:paraId="40177E34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0515633" w14:textId="39AA7BB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B1F9D" w:rsidRPr="00C1266B" w14:paraId="19F722A3" w14:textId="77777777" w:rsidTr="001B1F9D">
        <w:tc>
          <w:tcPr>
            <w:tcW w:w="1866" w:type="pct"/>
          </w:tcPr>
          <w:p w14:paraId="52B512A8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</w:tcPr>
          <w:p w14:paraId="079991B3" w14:textId="0F445CBE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105,728</w:t>
            </w:r>
          </w:p>
        </w:tc>
        <w:tc>
          <w:tcPr>
            <w:tcW w:w="150" w:type="pct"/>
          </w:tcPr>
          <w:p w14:paraId="29772B43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BC37BC2" w14:textId="53A04BE4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40" w:type="pct"/>
          </w:tcPr>
          <w:p w14:paraId="756FBA2F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A468ED0" w14:textId="5FF8FAC6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105,276</w:t>
            </w:r>
          </w:p>
        </w:tc>
        <w:tc>
          <w:tcPr>
            <w:tcW w:w="144" w:type="pct"/>
          </w:tcPr>
          <w:p w14:paraId="5FE1B793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14C5F76" w14:textId="7BE52A96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72B67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B1F9D" w:rsidRPr="00C1266B" w14:paraId="189D2389" w14:textId="77777777" w:rsidTr="001B1F9D">
        <w:tc>
          <w:tcPr>
            <w:tcW w:w="1866" w:type="pct"/>
          </w:tcPr>
          <w:p w14:paraId="38F888ED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1A9D167" w14:textId="6CB2240A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142,069</w:t>
            </w:r>
          </w:p>
        </w:tc>
        <w:tc>
          <w:tcPr>
            <w:tcW w:w="150" w:type="pct"/>
          </w:tcPr>
          <w:p w14:paraId="5AD32612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71686F95" w14:textId="69C51789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94,</w:t>
            </w: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4E8D884F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26B32F2B" w14:textId="08EF81B1" w:rsidR="009C4B2B" w:rsidRPr="00C1266B" w:rsidRDefault="00123F45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130,717</w:t>
            </w:r>
          </w:p>
        </w:tc>
        <w:tc>
          <w:tcPr>
            <w:tcW w:w="144" w:type="pct"/>
          </w:tcPr>
          <w:p w14:paraId="432550C0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09979E36" w14:textId="06B81A31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72B67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</w:tr>
      <w:tr w:rsidR="001B1F9D" w:rsidRPr="001B1F9D" w14:paraId="5DEC6072" w14:textId="77777777" w:rsidTr="001B1F9D">
        <w:tc>
          <w:tcPr>
            <w:tcW w:w="1866" w:type="pct"/>
          </w:tcPr>
          <w:p w14:paraId="3902BAE5" w14:textId="77777777" w:rsidR="001B1F9D" w:rsidRPr="001B1F9D" w:rsidRDefault="001B1F9D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38C8C499" w14:textId="77777777" w:rsidR="001B1F9D" w:rsidRPr="001B1F9D" w:rsidRDefault="001B1F9D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92B0085" w14:textId="77777777" w:rsidR="001B1F9D" w:rsidRPr="001B1F9D" w:rsidRDefault="001B1F9D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1BFA71C" w14:textId="77777777" w:rsidR="001B1F9D" w:rsidRPr="001B1F9D" w:rsidRDefault="001B1F9D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07AD13C" w14:textId="77777777" w:rsidR="001B1F9D" w:rsidRPr="001B1F9D" w:rsidRDefault="001B1F9D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2B9D27F" w14:textId="77777777" w:rsidR="001B1F9D" w:rsidRPr="001B1F9D" w:rsidRDefault="001B1F9D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CD3AF5" w14:textId="77777777" w:rsidR="001B1F9D" w:rsidRPr="001B1F9D" w:rsidRDefault="001B1F9D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55BCDA0" w14:textId="77777777" w:rsidR="001B1F9D" w:rsidRPr="001B1F9D" w:rsidRDefault="001B1F9D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9D" w:rsidRPr="006264E7" w14:paraId="6CF9B356" w14:textId="77777777" w:rsidTr="001B1F9D">
        <w:tc>
          <w:tcPr>
            <w:tcW w:w="1866" w:type="pct"/>
          </w:tcPr>
          <w:p w14:paraId="73561714" w14:textId="1CEDB7B7" w:rsidR="005B1710" w:rsidRPr="009D06D4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3" w:type="pct"/>
          </w:tcPr>
          <w:p w14:paraId="48C05E97" w14:textId="77777777" w:rsidR="005B1710" w:rsidRPr="009D06D4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6F9984E" w14:textId="77777777" w:rsidR="005B1710" w:rsidRPr="009D06D4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054ACD3" w14:textId="77777777" w:rsidR="005B1710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B76CEE1" w14:textId="77777777" w:rsidR="005B1710" w:rsidRPr="009D06D4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7EB585F" w14:textId="77777777" w:rsidR="005B1710" w:rsidRPr="009D06D4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A9F315" w14:textId="77777777" w:rsidR="005B1710" w:rsidRPr="009D06D4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4DF1371" w14:textId="77777777" w:rsidR="005B1710" w:rsidRPr="006264E7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1F9D" w:rsidRPr="009D06D4" w14:paraId="372970AD" w14:textId="77777777" w:rsidTr="001B1F9D">
        <w:tc>
          <w:tcPr>
            <w:tcW w:w="1866" w:type="pct"/>
          </w:tcPr>
          <w:p w14:paraId="21260135" w14:textId="2B194E98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4A09136A" w14:textId="530F9FB4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A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93A9615" w14:textId="77777777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379C95E5" w14:textId="20E3671B" w:rsidR="006B64B0" w:rsidRPr="00FD0A2F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A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2F4C1C" w14:textId="77777777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6A878072" w14:textId="3FD06A33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1,260,000</w:t>
            </w:r>
          </w:p>
        </w:tc>
        <w:tc>
          <w:tcPr>
            <w:tcW w:w="144" w:type="pct"/>
          </w:tcPr>
          <w:p w14:paraId="6B57910B" w14:textId="77777777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196447F6" w14:textId="67F6797E" w:rsidR="006B64B0" w:rsidRPr="009D06D4" w:rsidRDefault="006B64B0" w:rsidP="006B6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460,000</w:t>
            </w:r>
          </w:p>
        </w:tc>
      </w:tr>
      <w:tr w:rsidR="001B1F9D" w:rsidRPr="00772B67" w14:paraId="08D07950" w14:textId="77777777" w:rsidTr="001B1F9D">
        <w:tc>
          <w:tcPr>
            <w:tcW w:w="1866" w:type="pct"/>
          </w:tcPr>
          <w:p w14:paraId="4BD45B30" w14:textId="1587842D" w:rsidR="00E77D2F" w:rsidRPr="00163446" w:rsidRDefault="00E77D2F" w:rsidP="003A3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2CBB1F13" w14:textId="77777777" w:rsidR="005B1710" w:rsidRPr="00163446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21A3DF31" w14:textId="77777777" w:rsidR="005B1710" w:rsidRPr="00163446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26B612A0" w14:textId="77777777" w:rsidR="005B1710" w:rsidRPr="00163446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31F543F7" w14:textId="77777777" w:rsidR="005B1710" w:rsidRPr="00163446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7" w:type="pct"/>
          </w:tcPr>
          <w:p w14:paraId="293D2B48" w14:textId="77777777" w:rsidR="005B1710" w:rsidRPr="00163446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AB226C0" w14:textId="77777777" w:rsidR="005B1710" w:rsidRPr="00163446" w:rsidRDefault="005B171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0F855311" w14:textId="77777777" w:rsidR="005B1710" w:rsidRPr="00163446" w:rsidRDefault="005B171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A540A90" w14:textId="77777777" w:rsidR="00702E2B" w:rsidRPr="00163446" w:rsidRDefault="00702E2B" w:rsidP="00F747F7">
      <w:pPr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0"/>
        <w:gridCol w:w="1256"/>
        <w:gridCol w:w="270"/>
        <w:gridCol w:w="1266"/>
        <w:gridCol w:w="277"/>
        <w:gridCol w:w="1266"/>
        <w:gridCol w:w="39"/>
        <w:gridCol w:w="245"/>
        <w:gridCol w:w="1243"/>
      </w:tblGrid>
      <w:tr w:rsidR="009F5784" w:rsidRPr="00C1266B" w14:paraId="7847AF66" w14:textId="77777777" w:rsidTr="00875591">
        <w:tc>
          <w:tcPr>
            <w:tcW w:w="1869" w:type="pct"/>
          </w:tcPr>
          <w:p w14:paraId="15140179" w14:textId="119B9E33" w:rsidR="006B64B0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</w:t>
            </w:r>
          </w:p>
          <w:p w14:paraId="3B89441E" w14:textId="77777777" w:rsidR="006B64B0" w:rsidRPr="00440FF2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4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90" w:type="pct"/>
            <w:gridSpan w:val="3"/>
          </w:tcPr>
          <w:p w14:paraId="1C06FF7A" w14:textId="77777777" w:rsidR="006B64B0" w:rsidRPr="00C1266B" w:rsidRDefault="006B64B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383B739" w14:textId="77777777" w:rsidR="006B64B0" w:rsidRPr="00C1266B" w:rsidRDefault="006B64B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pct"/>
            <w:gridSpan w:val="4"/>
          </w:tcPr>
          <w:p w14:paraId="7F18DF9E" w14:textId="77777777" w:rsidR="006B64B0" w:rsidRPr="00C1266B" w:rsidRDefault="006B64B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784" w:rsidRPr="00C1266B" w14:paraId="1B94F177" w14:textId="77777777" w:rsidTr="00875591">
        <w:tc>
          <w:tcPr>
            <w:tcW w:w="1869" w:type="pct"/>
          </w:tcPr>
          <w:p w14:paraId="7120D7C2" w14:textId="77777777" w:rsidR="006B64B0" w:rsidRPr="00C1266B" w:rsidRDefault="006B64B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1" w:type="pct"/>
          </w:tcPr>
          <w:p w14:paraId="1402297C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31FE4533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2B1967D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1E6EE88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359CF4B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" w:type="pct"/>
            <w:gridSpan w:val="2"/>
          </w:tcPr>
          <w:p w14:paraId="677252C6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7DE70AA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F5784" w:rsidRPr="00C1266B" w14:paraId="789298B6" w14:textId="77777777" w:rsidTr="00875591">
        <w:tc>
          <w:tcPr>
            <w:tcW w:w="1869" w:type="pct"/>
          </w:tcPr>
          <w:p w14:paraId="2F4D2609" w14:textId="77777777" w:rsidR="006B64B0" w:rsidRPr="00C1266B" w:rsidRDefault="006B64B0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30" w:type="pct"/>
            <w:gridSpan w:val="8"/>
          </w:tcPr>
          <w:p w14:paraId="3DB8E0BD" w14:textId="77777777" w:rsidR="006B64B0" w:rsidRPr="00C1266B" w:rsidRDefault="006B64B0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5784" w:rsidRPr="00C1266B" w14:paraId="5B11186F" w14:textId="77777777" w:rsidTr="00875591">
        <w:tc>
          <w:tcPr>
            <w:tcW w:w="1869" w:type="pct"/>
          </w:tcPr>
          <w:p w14:paraId="3FE66718" w14:textId="45899587" w:rsidR="003C175D" w:rsidRPr="00163446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1" w:type="pct"/>
          </w:tcPr>
          <w:p w14:paraId="050DEB6C" w14:textId="77777777" w:rsidR="003C175D" w:rsidRPr="00C1266B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0D50B3" w14:textId="77777777" w:rsidR="003C175D" w:rsidRPr="00C1266B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3DD9AEC" w14:textId="77777777" w:rsidR="003C175D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78D3CE7" w14:textId="77777777" w:rsidR="003C175D" w:rsidRPr="00C1266B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</w:tcPr>
          <w:p w14:paraId="006673B7" w14:textId="77777777" w:rsidR="003C175D" w:rsidRPr="00C1266B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571E874" w14:textId="77777777" w:rsidR="003C175D" w:rsidRPr="00C1266B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DEF9418" w14:textId="77777777" w:rsidR="003C175D" w:rsidRPr="00D43F17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784" w:rsidRPr="00C1266B" w14:paraId="4B3A3F09" w14:textId="77777777" w:rsidTr="00875591">
        <w:tc>
          <w:tcPr>
            <w:tcW w:w="1869" w:type="pct"/>
          </w:tcPr>
          <w:p w14:paraId="0717D8C2" w14:textId="32863375" w:rsidR="009F5784" w:rsidRPr="00C1266B" w:rsidRDefault="009F5784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1" w:type="pct"/>
          </w:tcPr>
          <w:p w14:paraId="38E3387C" w14:textId="5705D069" w:rsidR="009F5784" w:rsidRDefault="009F5784" w:rsidP="009F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</w:tcPr>
          <w:p w14:paraId="7FFAB4C0" w14:textId="77777777" w:rsidR="009F5784" w:rsidRPr="00C1266B" w:rsidRDefault="009F5784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FF5236F" w14:textId="15194335" w:rsidR="009F5784" w:rsidRDefault="009F5784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A5D3291" w14:textId="77777777" w:rsidR="009F5784" w:rsidRPr="00C1266B" w:rsidRDefault="009F5784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</w:tcPr>
          <w:p w14:paraId="3469A4F7" w14:textId="053413C9" w:rsidR="009F5784" w:rsidRDefault="009F5784" w:rsidP="009F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EA6BB9" w14:textId="77777777" w:rsidR="009F5784" w:rsidRPr="00C1266B" w:rsidRDefault="009F5784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33389CC" w14:textId="39E7BD18" w:rsidR="009F5784" w:rsidRPr="00D43F17" w:rsidRDefault="009F5784" w:rsidP="009F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784" w:rsidRPr="00C1266B" w14:paraId="517E0377" w14:textId="77777777" w:rsidTr="00875591">
        <w:tc>
          <w:tcPr>
            <w:tcW w:w="1869" w:type="pct"/>
          </w:tcPr>
          <w:p w14:paraId="03A9F1AE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</w:tcPr>
          <w:p w14:paraId="29A9649F" w14:textId="4CD1A136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85FB61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909AD5A" w14:textId="1D3F75CE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4C2BDE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</w:tcPr>
          <w:p w14:paraId="6C3B92C7" w14:textId="23355B74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364,025</w:t>
            </w:r>
          </w:p>
        </w:tc>
        <w:tc>
          <w:tcPr>
            <w:tcW w:w="128" w:type="pct"/>
          </w:tcPr>
          <w:p w14:paraId="447ABFCC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41CD757" w14:textId="58CE0758" w:rsidR="00E77D2F" w:rsidRPr="00C1266B" w:rsidRDefault="00E77D2F" w:rsidP="009F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277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9F5784" w:rsidRPr="00C1266B" w14:paraId="50A3C631" w14:textId="77777777" w:rsidTr="00875591">
        <w:tc>
          <w:tcPr>
            <w:tcW w:w="1869" w:type="pct"/>
          </w:tcPr>
          <w:p w14:paraId="6A57C46B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1" w:type="pct"/>
          </w:tcPr>
          <w:p w14:paraId="4417350E" w14:textId="263AE53A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  <w:tc>
          <w:tcPr>
            <w:tcW w:w="143" w:type="pct"/>
          </w:tcPr>
          <w:p w14:paraId="495B4169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CE9457E" w14:textId="0DC9AA5B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0B5586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5586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8" w:type="pct"/>
          </w:tcPr>
          <w:p w14:paraId="2C1BBF47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</w:tcPr>
          <w:p w14:paraId="3F85CBBA" w14:textId="32A4D7A1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  <w:tc>
          <w:tcPr>
            <w:tcW w:w="128" w:type="pct"/>
          </w:tcPr>
          <w:p w14:paraId="0AE57C9C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20EA1E94" w14:textId="62DF2D1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9F5784" w:rsidRPr="00C1266B" w14:paraId="10CEA956" w14:textId="77777777" w:rsidTr="00875591">
        <w:tc>
          <w:tcPr>
            <w:tcW w:w="1869" w:type="pct"/>
          </w:tcPr>
          <w:p w14:paraId="35F72902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1" w:type="pct"/>
          </w:tcPr>
          <w:p w14:paraId="65ECF815" w14:textId="0C30D9B9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441,895</w:t>
            </w:r>
          </w:p>
        </w:tc>
        <w:tc>
          <w:tcPr>
            <w:tcW w:w="143" w:type="pct"/>
          </w:tcPr>
          <w:p w14:paraId="4EF62CF9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5282326" w14:textId="6B62AE01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0B5586">
              <w:rPr>
                <w:rFonts w:ascii="Angsana New" w:hAnsi="Angsana New"/>
                <w:sz w:val="30"/>
                <w:szCs w:val="30"/>
              </w:rPr>
              <w:t>261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5586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48" w:type="pct"/>
          </w:tcPr>
          <w:p w14:paraId="7FD948B6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</w:tcPr>
          <w:p w14:paraId="4DC75B23" w14:textId="701A183D" w:rsidR="00E77D2F" w:rsidRPr="00C1266B" w:rsidRDefault="00E77D2F" w:rsidP="009F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420,8</w:t>
            </w:r>
            <w:r w:rsidR="00E17D36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8" w:type="pct"/>
          </w:tcPr>
          <w:p w14:paraId="740032A4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46A3B11E" w14:textId="5381C36C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248,756</w:t>
            </w:r>
          </w:p>
        </w:tc>
      </w:tr>
      <w:tr w:rsidR="009F5784" w:rsidRPr="00C1266B" w14:paraId="5082E7C8" w14:textId="77777777" w:rsidTr="00875591">
        <w:tc>
          <w:tcPr>
            <w:tcW w:w="1869" w:type="pct"/>
          </w:tcPr>
          <w:p w14:paraId="63430F1F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1EA81206" w14:textId="70293B21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539,0</w:t>
            </w:r>
            <w:r w:rsidR="000D0477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43" w:type="pct"/>
          </w:tcPr>
          <w:p w14:paraId="30C82A07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A010AB7" w14:textId="5CEE95E8" w:rsidR="00E77D2F" w:rsidRPr="00C1266B" w:rsidRDefault="00E77D2F" w:rsidP="00875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586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5586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48" w:type="pct"/>
          </w:tcPr>
          <w:p w14:paraId="6504BC7C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BFCF1F" w14:textId="2597676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882,0</w:t>
            </w:r>
            <w:r w:rsidR="00E17D36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</w:tcPr>
          <w:p w14:paraId="36798538" w14:textId="77777777" w:rsidR="00E77D2F" w:rsidRPr="00C1266B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EF88E95" w14:textId="1F944186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583,761</w:t>
            </w:r>
          </w:p>
        </w:tc>
      </w:tr>
      <w:tr w:rsidR="005D6E08" w:rsidRPr="005D6E08" w14:paraId="546E19DD" w14:textId="77777777" w:rsidTr="00875591">
        <w:trPr>
          <w:cantSplit/>
        </w:trPr>
        <w:tc>
          <w:tcPr>
            <w:tcW w:w="1869" w:type="pct"/>
          </w:tcPr>
          <w:p w14:paraId="01F3D29B" w14:textId="77777777" w:rsidR="005D6E08" w:rsidRPr="005D6E08" w:rsidRDefault="005D6E08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01E34294" w14:textId="77777777" w:rsidR="005D6E08" w:rsidRPr="005D6E08" w:rsidRDefault="005D6E08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67DD913" w14:textId="77777777" w:rsidR="005D6E08" w:rsidRPr="005D6E08" w:rsidRDefault="005D6E08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4FD65F2" w14:textId="77777777" w:rsidR="005D6E08" w:rsidRPr="005D6E08" w:rsidRDefault="005D6E08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3CC208" w14:textId="77777777" w:rsidR="005D6E08" w:rsidRPr="005D6E08" w:rsidRDefault="005D6E08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DEC73C0" w14:textId="77777777" w:rsidR="005D6E08" w:rsidRPr="005D6E08" w:rsidRDefault="005D6E08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33216FD8" w14:textId="77777777" w:rsidR="005D6E08" w:rsidRPr="005D6E08" w:rsidRDefault="005D6E08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CC8098" w14:textId="77777777" w:rsidR="005D6E08" w:rsidRPr="005D6E08" w:rsidRDefault="005D6E08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591" w:rsidRPr="00C1266B" w14:paraId="5EAE88C9" w14:textId="77777777" w:rsidTr="00875591">
        <w:trPr>
          <w:cantSplit/>
        </w:trPr>
        <w:tc>
          <w:tcPr>
            <w:tcW w:w="1869" w:type="pct"/>
          </w:tcPr>
          <w:p w14:paraId="22F899C0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71" w:type="pct"/>
          </w:tcPr>
          <w:p w14:paraId="362F2FDF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4C3EAD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70D4352" w14:textId="77777777" w:rsidR="00E77D2F" w:rsidRPr="00D43F17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2DC7DC6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FD1FEBB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62611B0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2D819143" w14:textId="77777777" w:rsidR="00E77D2F" w:rsidRPr="00D43F17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591" w:rsidRPr="00C1266B" w14:paraId="418A403E" w14:textId="77777777" w:rsidTr="00875591">
        <w:trPr>
          <w:cantSplit/>
        </w:trPr>
        <w:tc>
          <w:tcPr>
            <w:tcW w:w="1869" w:type="pct"/>
          </w:tcPr>
          <w:p w14:paraId="00E8E8EE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1" w:type="pct"/>
          </w:tcPr>
          <w:p w14:paraId="023C9BC0" w14:textId="65E5E61F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144" w:type="pct"/>
          </w:tcPr>
          <w:p w14:paraId="6A2FCB72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69CD0AE" w14:textId="6C011DB9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7" w:type="pct"/>
          </w:tcPr>
          <w:p w14:paraId="08FE82E6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6F0634F" w14:textId="61A51ADE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152" w:type="pct"/>
            <w:gridSpan w:val="2"/>
          </w:tcPr>
          <w:p w14:paraId="6F1E988D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3CF44AD" w14:textId="264671B1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875591" w:rsidRPr="00C1266B" w14:paraId="0D68C03C" w14:textId="77777777" w:rsidTr="00875591">
        <w:trPr>
          <w:cantSplit/>
        </w:trPr>
        <w:tc>
          <w:tcPr>
            <w:tcW w:w="1869" w:type="pct"/>
          </w:tcPr>
          <w:p w14:paraId="6FCF687B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</w:tcPr>
          <w:p w14:paraId="02E82E59" w14:textId="3FBA1E8F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46C2F5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55B1F471" w14:textId="4339CF69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FB6FD0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16FD5376" w14:textId="05A2427B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  <w:tc>
          <w:tcPr>
            <w:tcW w:w="152" w:type="pct"/>
            <w:gridSpan w:val="2"/>
          </w:tcPr>
          <w:p w14:paraId="0F7781A1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6B4B3F5" w14:textId="2A0081EE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875591" w:rsidRPr="00C1266B" w14:paraId="052208FE" w14:textId="77777777" w:rsidTr="00875591">
        <w:trPr>
          <w:cantSplit/>
        </w:trPr>
        <w:tc>
          <w:tcPr>
            <w:tcW w:w="1869" w:type="pct"/>
          </w:tcPr>
          <w:p w14:paraId="06A36596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1" w:type="pct"/>
          </w:tcPr>
          <w:p w14:paraId="457CF047" w14:textId="1D93DE39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98,8</w:t>
            </w:r>
            <w:r w:rsidR="00A4150E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4" w:type="pct"/>
          </w:tcPr>
          <w:p w14:paraId="651AA3E4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A0E4256" w14:textId="1A92EC98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013B549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F1E7568" w14:textId="6E133D75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</w:t>
            </w:r>
            <w:r w:rsidR="00B84B5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52" w:type="pct"/>
            <w:gridSpan w:val="2"/>
          </w:tcPr>
          <w:p w14:paraId="3E8ADFFD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70BFB224" w14:textId="460FAE5F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D43F17"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sz w:val="30"/>
                <w:szCs w:val="30"/>
              </w:rPr>
              <w:t>537</w:t>
            </w:r>
          </w:p>
        </w:tc>
      </w:tr>
      <w:tr w:rsidR="00875591" w:rsidRPr="00C1266B" w14:paraId="632858B2" w14:textId="77777777" w:rsidTr="00875591">
        <w:trPr>
          <w:cantSplit/>
          <w:trHeight w:val="424"/>
        </w:trPr>
        <w:tc>
          <w:tcPr>
            <w:tcW w:w="1869" w:type="pct"/>
          </w:tcPr>
          <w:p w14:paraId="05BF99C5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227AD576" w14:textId="5AF68D5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</w:t>
            </w:r>
            <w:r w:rsidR="00A4150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44" w:type="pct"/>
          </w:tcPr>
          <w:p w14:paraId="5D5BE0DD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28CE65B0" w14:textId="271F80EC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11FDDE4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E903C36" w14:textId="54790312" w:rsidR="00E77D2F" w:rsidRPr="009D06D4" w:rsidRDefault="00A4150E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103,2</w:t>
            </w:r>
            <w:r w:rsidR="00B84B5E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52" w:type="pct"/>
            <w:gridSpan w:val="2"/>
          </w:tcPr>
          <w:p w14:paraId="4E62A8ED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14:paraId="39F7669D" w14:textId="613467C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3F17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</w:tr>
      <w:tr w:rsidR="00875591" w:rsidRPr="00C1266B" w14:paraId="101CFDF5" w14:textId="77777777" w:rsidTr="00875591">
        <w:tc>
          <w:tcPr>
            <w:tcW w:w="1869" w:type="pct"/>
          </w:tcPr>
          <w:p w14:paraId="734E8EE0" w14:textId="77777777" w:rsidR="00E77D2F" w:rsidRPr="0097785F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27CC1F43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D818CB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93BFA36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FADAFC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EAFC890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38AE4668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10CFD4A2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591" w:rsidRPr="00C1266B" w14:paraId="12398D03" w14:textId="77777777" w:rsidTr="00875591">
        <w:tc>
          <w:tcPr>
            <w:tcW w:w="1869" w:type="pct"/>
          </w:tcPr>
          <w:p w14:paraId="43E6840F" w14:textId="023CFEC1" w:rsidR="00E77D2F" w:rsidRPr="00EE6062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E261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1" w:type="pct"/>
          </w:tcPr>
          <w:p w14:paraId="7D64FD40" w14:textId="07E941F9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547D3B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12551960" w14:textId="6258E8D6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BB42A7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BF8E525" w14:textId="182BC608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67BAC88" w14:textId="77777777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196D36C" w14:textId="0F42FE8B" w:rsidR="00E77D2F" w:rsidRPr="00C1266B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5591" w:rsidRPr="00C1266B" w14:paraId="4098F7D8" w14:textId="77777777" w:rsidTr="00875591">
        <w:trPr>
          <w:cantSplit/>
          <w:trHeight w:val="424"/>
        </w:trPr>
        <w:tc>
          <w:tcPr>
            <w:tcW w:w="1869" w:type="pct"/>
          </w:tcPr>
          <w:p w14:paraId="1EA94EA8" w14:textId="56496D34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6D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603B4664" w14:textId="5FCFD821" w:rsidR="00E77D2F" w:rsidRPr="005B5642" w:rsidRDefault="00D117EE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283,856</w:t>
            </w:r>
          </w:p>
        </w:tc>
        <w:tc>
          <w:tcPr>
            <w:tcW w:w="144" w:type="pct"/>
          </w:tcPr>
          <w:p w14:paraId="5D084F7B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22DE03C4" w14:textId="7AD55D82" w:rsidR="00E77D2F" w:rsidRPr="00EE6062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47" w:type="pct"/>
          </w:tcPr>
          <w:p w14:paraId="3A434720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420C770F" w14:textId="4B37269A" w:rsidR="00E77D2F" w:rsidRPr="009D06D4" w:rsidRDefault="00D117EE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283,439</w:t>
            </w:r>
          </w:p>
        </w:tc>
        <w:tc>
          <w:tcPr>
            <w:tcW w:w="152" w:type="pct"/>
            <w:gridSpan w:val="2"/>
          </w:tcPr>
          <w:p w14:paraId="73404B85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049E1BB1" w14:textId="13B63035" w:rsidR="00E77D2F" w:rsidRPr="00EE6062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4CC4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</w:tr>
      <w:tr w:rsidR="00875591" w:rsidRPr="00C1266B" w14:paraId="2A8EA11C" w14:textId="77777777" w:rsidTr="00875591">
        <w:trPr>
          <w:cantSplit/>
          <w:trHeight w:val="424"/>
        </w:trPr>
        <w:tc>
          <w:tcPr>
            <w:tcW w:w="1869" w:type="pct"/>
          </w:tcPr>
          <w:p w14:paraId="763CF404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1B6A39D6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5398E4C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1C14E55C" w14:textId="77777777" w:rsidR="00E77D2F" w:rsidRPr="00F44CC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AFB58A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37D45509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67CF154E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</w:tcPr>
          <w:p w14:paraId="0E7145C7" w14:textId="77777777" w:rsidR="00E77D2F" w:rsidRPr="00F44CC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591" w:rsidRPr="00C1266B" w14:paraId="15379F30" w14:textId="77777777" w:rsidTr="00875591">
        <w:trPr>
          <w:cantSplit/>
          <w:trHeight w:val="424"/>
        </w:trPr>
        <w:tc>
          <w:tcPr>
            <w:tcW w:w="1869" w:type="pct"/>
          </w:tcPr>
          <w:p w14:paraId="3CC78364" w14:textId="1EC5F3FA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71" w:type="pct"/>
          </w:tcPr>
          <w:p w14:paraId="4D087376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842516E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</w:tcPr>
          <w:p w14:paraId="033AC175" w14:textId="77777777" w:rsidR="00E77D2F" w:rsidRPr="00F44CC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01C467A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7C866CD" w14:textId="77777777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3E1CA4F4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6BF0F017" w14:textId="77777777" w:rsidR="00E77D2F" w:rsidRPr="00F44CC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591" w:rsidRPr="00C1266B" w14:paraId="2F915A2B" w14:textId="77777777" w:rsidTr="00875591">
        <w:trPr>
          <w:cantSplit/>
          <w:trHeight w:val="424"/>
        </w:trPr>
        <w:tc>
          <w:tcPr>
            <w:tcW w:w="1869" w:type="pct"/>
          </w:tcPr>
          <w:p w14:paraId="2854C64B" w14:textId="63F7BC8C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6B8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1" w:type="pct"/>
            <w:tcBorders>
              <w:bottom w:val="double" w:sz="4" w:space="0" w:color="auto"/>
            </w:tcBorders>
          </w:tcPr>
          <w:p w14:paraId="5747FC05" w14:textId="7047EFF0" w:rsidR="00E77D2F" w:rsidRPr="00E77D2F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D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F9C1E4F" w14:textId="77777777" w:rsidR="00E77D2F" w:rsidRPr="00E77D2F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2343BC61" w14:textId="74A5F425" w:rsidR="00E77D2F" w:rsidRPr="00E77D2F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121" w:hanging="3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D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89E9C7E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14:paraId="77E68402" w14:textId="0D061B8E" w:rsidR="00E77D2F" w:rsidRPr="009D06D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52" w:type="pct"/>
            <w:gridSpan w:val="2"/>
          </w:tcPr>
          <w:p w14:paraId="616332D7" w14:textId="77777777" w:rsidR="00E77D2F" w:rsidRPr="009D06D4" w:rsidRDefault="00E77D2F" w:rsidP="00E77D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35A25486" w14:textId="52CC78C4" w:rsidR="00E77D2F" w:rsidRPr="00F44CC4" w:rsidRDefault="00E77D2F" w:rsidP="00E77D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22248B1D" w14:textId="4368DF59" w:rsidR="00962C34" w:rsidRDefault="00962C34" w:rsidP="00570AEE">
      <w:pPr>
        <w:spacing w:line="240" w:lineRule="auto"/>
        <w:rPr>
          <w:sz w:val="2"/>
          <w:szCs w:val="2"/>
        </w:rPr>
      </w:pPr>
    </w:p>
    <w:p w14:paraId="294D3725" w14:textId="22E46C07" w:rsidR="00962C34" w:rsidRDefault="0096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17CCF76A" w14:textId="55C4996E" w:rsidR="00CE46A5" w:rsidRDefault="00CE4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281D275" w14:textId="75C4BE7F" w:rsidR="00605EAE" w:rsidRPr="00DE2385" w:rsidRDefault="00163EA1" w:rsidP="00DE2385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3EA1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97382D3" w14:textId="77777777" w:rsidR="00E64F07" w:rsidRPr="005D6E08" w:rsidRDefault="00E64F07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570381" w14:textId="77777777" w:rsidR="00DE2385" w:rsidRPr="005C6CAB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C6CA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502E21BC" w14:textId="77777777" w:rsidR="00DE2385" w:rsidRPr="005D6E08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228E7C29" w14:textId="24671079" w:rsidR="00DB100A" w:rsidRPr="00931A0D" w:rsidRDefault="00DB100A" w:rsidP="00DB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029F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029F7">
        <w:rPr>
          <w:rFonts w:asciiTheme="majorBidi" w:hAnsiTheme="majorBidi" w:cstheme="majorBidi"/>
          <w:sz w:val="30"/>
          <w:szCs w:val="30"/>
        </w:rPr>
        <w:t>18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029F7">
        <w:rPr>
          <w:rFonts w:asciiTheme="majorBidi" w:hAnsiTheme="majorBidi" w:cstheme="majorBidi"/>
          <w:sz w:val="30"/>
          <w:szCs w:val="30"/>
        </w:rPr>
        <w:t>2557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2029F7">
        <w:rPr>
          <w:rFonts w:asciiTheme="majorBidi" w:hAnsiTheme="majorBidi" w:cstheme="majorBidi"/>
          <w:sz w:val="30"/>
          <w:szCs w:val="30"/>
        </w:rPr>
        <w:t>Great Brands Limited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“ผู้ให้กู้” </w:t>
      </w:r>
      <w:r w:rsidRPr="002029F7">
        <w:rPr>
          <w:rFonts w:asciiTheme="majorBidi" w:hAnsiTheme="majorBidi" w:cstheme="majorBidi"/>
          <w:sz w:val="30"/>
          <w:szCs w:val="30"/>
          <w:cs/>
        </w:rPr>
        <w:t>วงเงินจำนวน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br/>
      </w:r>
      <w:r w:rsidRPr="00563980">
        <w:rPr>
          <w:rFonts w:asciiTheme="majorBidi" w:hAnsiTheme="majorBidi" w:cstheme="majorBidi"/>
          <w:spacing w:val="-4"/>
          <w:sz w:val="30"/>
          <w:szCs w:val="30"/>
        </w:rPr>
        <w:t>1,700</w:t>
      </w:r>
      <w:r w:rsidRPr="005639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ด้วยอัตราดอกเบี้ยตามที่กำหนดไว้ในสัญญาหรือตามแต่จะตกลงกันในภายหลัง กำหนดชำระคืนเงิน</w:t>
      </w:r>
      <w:r w:rsidR="00563980" w:rsidRPr="00563980">
        <w:rPr>
          <w:rFonts w:asciiTheme="majorBidi" w:hAnsiTheme="majorBidi" w:cstheme="majorBidi" w:hint="cs"/>
          <w:spacing w:val="-4"/>
          <w:sz w:val="30"/>
          <w:szCs w:val="30"/>
          <w:cs/>
        </w:rPr>
        <w:t>ต้น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2029F7">
        <w:rPr>
          <w:rFonts w:asciiTheme="majorBidi" w:hAnsiTheme="majorBidi" w:cstheme="majorBidi"/>
          <w:sz w:val="30"/>
          <w:szCs w:val="30"/>
        </w:rPr>
        <w:t xml:space="preserve">29 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029F7">
        <w:rPr>
          <w:rFonts w:asciiTheme="majorBidi" w:hAnsiTheme="majorBidi" w:cstheme="majorBidi"/>
          <w:sz w:val="30"/>
          <w:szCs w:val="30"/>
        </w:rPr>
        <w:t>2561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 บริษัทและผู้ให้กู้ได้ทำบันทึกแนบท้ายสัญญาใหม่ ให้ชำระคืนเงินต้นเมื่อครบแปดปีนับจากวันที่ได้รับเงินกู้ยืม กล่าวคือวันที่</w:t>
      </w:r>
      <w:r w:rsidR="00B125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029F7">
        <w:rPr>
          <w:rFonts w:asciiTheme="majorBidi" w:hAnsiTheme="majorBidi" w:cstheme="majorBidi"/>
          <w:sz w:val="30"/>
          <w:szCs w:val="30"/>
        </w:rPr>
        <w:t xml:space="preserve">24 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029F7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>
        <w:rPr>
          <w:rFonts w:asciiTheme="majorBidi" w:hAnsiTheme="majorBidi" w:cstheme="majorBidi"/>
          <w:sz w:val="30"/>
          <w:szCs w:val="30"/>
        </w:rPr>
        <w:t>4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029F7">
        <w:rPr>
          <w:rFonts w:asciiTheme="majorBidi" w:hAnsiTheme="majorBidi" w:cstheme="majorBidi"/>
          <w:sz w:val="30"/>
          <w:szCs w:val="30"/>
          <w:cs/>
        </w:rPr>
        <w:t>ณ</w:t>
      </w:r>
      <w:r w:rsidRPr="002029F7">
        <w:rPr>
          <w:rFonts w:asciiTheme="majorBidi" w:hAnsiTheme="majorBidi" w:cstheme="majorBidi"/>
          <w:sz w:val="30"/>
          <w:szCs w:val="30"/>
        </w:rPr>
        <w:t xml:space="preserve"> </w:t>
      </w:r>
      <w:r w:rsidRPr="002029F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029F7">
        <w:rPr>
          <w:rFonts w:asciiTheme="majorBidi" w:hAnsiTheme="majorBidi" w:cstheme="majorBidi"/>
          <w:sz w:val="30"/>
          <w:szCs w:val="30"/>
        </w:rPr>
        <w:t xml:space="preserve"> 30 </w:t>
      </w:r>
      <w:r w:rsidRPr="002029F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029F7">
        <w:rPr>
          <w:rFonts w:asciiTheme="majorBidi" w:hAnsiTheme="majorBidi" w:cstheme="majorBidi"/>
          <w:sz w:val="30"/>
          <w:szCs w:val="30"/>
        </w:rPr>
        <w:t xml:space="preserve">2565 </w:t>
      </w:r>
      <w:r w:rsidRPr="002029F7">
        <w:rPr>
          <w:rFonts w:asciiTheme="majorBidi" w:hAnsiTheme="majorBidi" w:cstheme="majorBidi"/>
          <w:sz w:val="30"/>
          <w:szCs w:val="30"/>
          <w:cs/>
        </w:rPr>
        <w:t>บริษัทมียอดใช้วงเงินกู้ยืมคงเหลือจำนวน</w:t>
      </w:r>
      <w:r w:rsidRPr="002029F7">
        <w:rPr>
          <w:rFonts w:asciiTheme="majorBidi" w:hAnsiTheme="majorBidi" w:cstheme="majorBidi"/>
          <w:sz w:val="30"/>
          <w:szCs w:val="30"/>
        </w:rPr>
        <w:t xml:space="preserve"> 30.97 </w:t>
      </w:r>
      <w:r w:rsidRPr="002029F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61983">
        <w:rPr>
          <w:rFonts w:asciiTheme="majorBidi" w:hAnsiTheme="majorBidi" w:cstheme="majorBidi"/>
          <w:sz w:val="30"/>
          <w:szCs w:val="30"/>
          <w:cs/>
        </w:rPr>
        <w:br/>
      </w:r>
      <w:r w:rsidRPr="00931A0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31A0D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931A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Pr="00931A0D">
        <w:rPr>
          <w:rFonts w:asciiTheme="majorBidi" w:hAnsiTheme="majorBidi" w:cstheme="majorBidi"/>
          <w:i/>
          <w:iCs/>
          <w:sz w:val="30"/>
          <w:szCs w:val="30"/>
        </w:rPr>
        <w:t>2564: 30.97</w:t>
      </w:r>
      <w:r w:rsidRPr="00931A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4E49FAF" w14:textId="77777777" w:rsidR="00DE2385" w:rsidRPr="005C6CAB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E3553" w14:textId="1C0926FA" w:rsidR="00933477" w:rsidRPr="001129BC" w:rsidRDefault="00933477" w:rsidP="00933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17B1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17B1A">
        <w:rPr>
          <w:rFonts w:asciiTheme="majorBidi" w:hAnsiTheme="majorBidi" w:cstheme="majorBidi"/>
          <w:sz w:val="30"/>
          <w:szCs w:val="30"/>
        </w:rPr>
        <w:t>23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717B1A">
        <w:rPr>
          <w:rFonts w:asciiTheme="majorBidi" w:hAnsiTheme="majorBidi" w:cstheme="majorBidi"/>
          <w:sz w:val="30"/>
          <w:szCs w:val="30"/>
        </w:rPr>
        <w:t>2564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717B1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กู้ยืมเงินกับ บริษัท เสริมสุข โฮลดิ้งส์ จำกัด “ผู้กู้” วงเงินจำนวน </w:t>
      </w:r>
      <w:r w:rsidRPr="00717B1A">
        <w:rPr>
          <w:rFonts w:asciiTheme="majorBidi" w:hAnsiTheme="majorBidi" w:cstheme="majorBidi"/>
          <w:sz w:val="30"/>
          <w:szCs w:val="30"/>
        </w:rPr>
        <w:t>460</w:t>
      </w:r>
      <w:r w:rsidRPr="00717B1A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522278">
        <w:rPr>
          <w:rFonts w:asciiTheme="majorBidi" w:hAnsiTheme="majorBidi" w:cstheme="majorBidi"/>
          <w:sz w:val="30"/>
          <w:szCs w:val="30"/>
          <w:cs/>
        </w:rPr>
        <w:t>บาท ด้วยอัตราดอกเบี้ยตามที่กำหนดไว้ในสัญญา กำหนดชำระคืนเงิน</w:t>
      </w:r>
      <w:r w:rsidRPr="00522278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522278">
        <w:rPr>
          <w:rFonts w:asciiTheme="majorBidi" w:hAnsiTheme="majorBidi" w:cstheme="majorBidi"/>
          <w:sz w:val="30"/>
          <w:szCs w:val="30"/>
          <w:cs/>
        </w:rPr>
        <w:t>เมื่อทวงถาม</w:t>
      </w:r>
      <w:r w:rsidR="009B0500">
        <w:rPr>
          <w:rFonts w:asciiTheme="majorBidi" w:hAnsiTheme="majorBidi" w:cstheme="majorBidi"/>
          <w:sz w:val="30"/>
          <w:szCs w:val="30"/>
        </w:rPr>
        <w:t xml:space="preserve"> </w:t>
      </w:r>
      <w:r w:rsidR="00EB7BA2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1129B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73172">
        <w:rPr>
          <w:rFonts w:asciiTheme="majorBidi" w:hAnsiTheme="majorBidi" w:cstheme="majorBidi"/>
          <w:sz w:val="30"/>
          <w:szCs w:val="30"/>
        </w:rPr>
        <w:br/>
      </w:r>
      <w:r w:rsidRPr="001129BC">
        <w:rPr>
          <w:rFonts w:asciiTheme="majorBidi" w:hAnsiTheme="majorBidi" w:cstheme="majorBidi"/>
          <w:sz w:val="30"/>
          <w:szCs w:val="30"/>
          <w:cs/>
        </w:rPr>
        <w:t>31</w:t>
      </w:r>
      <w:r w:rsidR="00873172">
        <w:rPr>
          <w:rFonts w:asciiTheme="majorBidi" w:hAnsiTheme="majorBidi" w:cstheme="majorBidi"/>
          <w:sz w:val="30"/>
          <w:szCs w:val="30"/>
        </w:rPr>
        <w:t xml:space="preserve"> </w:t>
      </w:r>
      <w:r w:rsidRPr="001129B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36DEB" w:rsidRPr="001129BC">
        <w:rPr>
          <w:rFonts w:asciiTheme="majorBidi" w:hAnsiTheme="majorBidi" w:cstheme="majorBidi"/>
          <w:sz w:val="30"/>
          <w:szCs w:val="30"/>
        </w:rPr>
        <w:t>256</w:t>
      </w:r>
      <w:r w:rsidR="00091C7A">
        <w:rPr>
          <w:rFonts w:asciiTheme="majorBidi" w:hAnsiTheme="majorBidi" w:cstheme="majorBidi"/>
          <w:sz w:val="30"/>
          <w:szCs w:val="30"/>
        </w:rPr>
        <w:t>5</w:t>
      </w:r>
      <w:r w:rsidRPr="001129BC">
        <w:rPr>
          <w:rFonts w:asciiTheme="majorBidi" w:hAnsiTheme="majorBidi" w:cstheme="majorBidi"/>
          <w:sz w:val="30"/>
          <w:szCs w:val="30"/>
          <w:cs/>
        </w:rPr>
        <w:t xml:space="preserve"> บริษัทและผู้กู้ได้ทำบันทึกแนบท้ายสัญญาเพิ่มเติมเกี่ยวกับการเปลี่ยนแปลงอัตราดอกเบี้ยเงินกู้ยืม</w:t>
      </w:r>
    </w:p>
    <w:p w14:paraId="41CED6CA" w14:textId="73735809" w:rsidR="00DE2385" w:rsidRPr="005C6CAB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12D189" w14:textId="2A196731" w:rsidR="00DE2385" w:rsidRDefault="00CC13F6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  <w:r w:rsidRPr="001129B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10B18">
        <w:rPr>
          <w:rFonts w:asciiTheme="majorBidi" w:hAnsiTheme="majorBidi" w:cstheme="majorBidi"/>
          <w:sz w:val="30"/>
          <w:szCs w:val="30"/>
        </w:rPr>
        <w:t>24</w:t>
      </w:r>
      <w:r w:rsidRPr="001129B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4670C8" w:rsidRPr="001129BC">
        <w:rPr>
          <w:rFonts w:asciiTheme="majorBidi" w:hAnsiTheme="majorBidi" w:cstheme="majorBidi"/>
          <w:sz w:val="30"/>
          <w:szCs w:val="30"/>
        </w:rPr>
        <w:t>256</w:t>
      </w:r>
      <w:r w:rsidR="00091C7A">
        <w:rPr>
          <w:rFonts w:asciiTheme="majorBidi" w:hAnsiTheme="majorBidi" w:cstheme="majorBidi"/>
          <w:sz w:val="30"/>
          <w:szCs w:val="30"/>
        </w:rPr>
        <w:t>5</w:t>
      </w:r>
      <w:r w:rsidRPr="001129BC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717B1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1129BC">
        <w:rPr>
          <w:rFonts w:asciiTheme="majorBidi" w:hAnsiTheme="majorBidi" w:cstheme="majorBidi"/>
          <w:sz w:val="30"/>
          <w:szCs w:val="30"/>
          <w:cs/>
        </w:rPr>
        <w:t xml:space="preserve">กู้ยืมเงินกับ บริษัท เสริมสุข โฮลดิ้งส์ จำกัด “ผู้กู้” วงเงินจำนวน </w:t>
      </w:r>
      <w:r w:rsidR="00F10B18">
        <w:rPr>
          <w:rFonts w:asciiTheme="majorBidi" w:hAnsiTheme="majorBidi" w:cstheme="majorBidi"/>
          <w:sz w:val="30"/>
          <w:szCs w:val="30"/>
        </w:rPr>
        <w:t xml:space="preserve">800 </w:t>
      </w:r>
      <w:r w:rsidRPr="001129BC">
        <w:rPr>
          <w:rFonts w:asciiTheme="majorBidi" w:hAnsiTheme="majorBidi" w:cstheme="majorBidi"/>
          <w:sz w:val="30"/>
          <w:szCs w:val="30"/>
          <w:cs/>
        </w:rPr>
        <w:t>ล้านบาท ด้วยอัตราดอกเบี้ยตามที่กำหนดไว้ในสัญญา กำหนดชำระคืนเงิน</w:t>
      </w:r>
      <w:r w:rsidRPr="00522278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1129BC">
        <w:rPr>
          <w:rFonts w:asciiTheme="majorBidi" w:hAnsiTheme="majorBidi" w:cstheme="majorBidi"/>
          <w:sz w:val="30"/>
          <w:szCs w:val="30"/>
          <w:cs/>
        </w:rPr>
        <w:t>เมื่อทวงถาม</w:t>
      </w:r>
    </w:p>
    <w:p w14:paraId="7A5509DC" w14:textId="77777777" w:rsidR="00483586" w:rsidRPr="00163EA1" w:rsidRDefault="00483586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67FD398D" w14:textId="77777777" w:rsidR="00DE2385" w:rsidRPr="004B1974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B197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สัญญาให้ผลิตสินค้า</w:t>
      </w:r>
    </w:p>
    <w:p w14:paraId="7895CCAE" w14:textId="77777777" w:rsidR="00DE2385" w:rsidRPr="00E21EE4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02D33A96" w14:textId="2628F4ED" w:rsidR="00D11158" w:rsidRPr="00DE2385" w:rsidRDefault="00D11158" w:rsidP="00D111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</w:t>
      </w:r>
      <w:r w:rsidRPr="00DE2385">
        <w:rPr>
          <w:rFonts w:asciiTheme="majorBidi" w:hAnsiTheme="majorBidi" w:cstheme="majorBidi"/>
          <w:sz w:val="30"/>
          <w:szCs w:val="30"/>
        </w:rPr>
        <w:br/>
      </w:r>
      <w:r w:rsidRPr="00873172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โดยมีระยะเวลาตั้งแต่วันที่ </w:t>
      </w:r>
      <w:r w:rsidRPr="0087317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731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873172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8731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 </w:t>
      </w:r>
      <w:r w:rsidRPr="00873172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8731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Pr="00873172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8731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และกรณีไม่มีคู่สัญญาฝ่ายใดฝ่ายหนึ่งแจ้งการไม่ต่อ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C7B43DC" w14:textId="77777777" w:rsidR="00D11158" w:rsidRPr="00873172" w:rsidRDefault="00D11158" w:rsidP="00D1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E7580C" w14:textId="77777777" w:rsidR="00D11158" w:rsidRPr="0049208C" w:rsidRDefault="00D11158" w:rsidP="00D111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49208C">
        <w:rPr>
          <w:rFonts w:asciiTheme="majorBidi" w:hAnsiTheme="majorBidi" w:cstheme="majorBidi"/>
          <w:sz w:val="30"/>
          <w:szCs w:val="30"/>
          <w:cs/>
        </w:rPr>
        <w:t>สัญญากับบริษัทที่เกี่ยวข้องกันแห่งหนึ่งเพื่อ</w:t>
      </w:r>
      <w:r>
        <w:rPr>
          <w:rFonts w:asciiTheme="majorBidi" w:hAnsiTheme="majorBidi" w:cstheme="majorBidi" w:hint="cs"/>
          <w:sz w:val="30"/>
          <w:szCs w:val="30"/>
          <w:cs/>
        </w:rPr>
        <w:t>แต่งตั้ง</w:t>
      </w:r>
      <w:r w:rsidRPr="0049208C">
        <w:rPr>
          <w:rFonts w:asciiTheme="majorBidi" w:hAnsiTheme="majorBidi" w:cstheme="majorBidi"/>
          <w:sz w:val="30"/>
          <w:szCs w:val="30"/>
          <w:cs/>
        </w:rPr>
        <w:t>เป็นผู้ผลิตน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้ำ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ดื่มภายใต้เครื่องหมายการค้า “คริสตัล” โดยมีระยะเวลาตั้งแต่วันที่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</w:rPr>
        <w:t>2565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30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 xml:space="preserve">2567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6ECDE29" w14:textId="77777777" w:rsidR="00D11158" w:rsidRDefault="00D11158" w:rsidP="00160FFB">
      <w:pPr>
        <w:jc w:val="thaiDistribute"/>
        <w:rPr>
          <w:rFonts w:ascii="Angsana New" w:hAnsi="Angsana New"/>
          <w:sz w:val="30"/>
          <w:szCs w:val="30"/>
        </w:rPr>
      </w:pPr>
    </w:p>
    <w:p w14:paraId="3D966330" w14:textId="5E2F1559" w:rsidR="00D11158" w:rsidRPr="009532B4" w:rsidRDefault="00D11158" w:rsidP="009532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3ADC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หลาย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</w:t>
      </w:r>
      <w:r w:rsidRPr="00F23ADC">
        <w:rPr>
          <w:rFonts w:asciiTheme="majorBidi" w:hAnsiTheme="majorBidi" w:cstheme="majorBidi"/>
          <w:sz w:val="30"/>
          <w:szCs w:val="30"/>
          <w:cs/>
        </w:rPr>
        <w:t>โดยมีระยะเวลาตั้งแต่</w:t>
      </w:r>
      <w:r w:rsidRPr="00F23ADC">
        <w:rPr>
          <w:rFonts w:ascii="Angsana New" w:hAnsi="Angsana New"/>
          <w:sz w:val="30"/>
          <w:szCs w:val="30"/>
          <w:cs/>
        </w:rPr>
        <w:t xml:space="preserve">วันที่ </w:t>
      </w:r>
      <w:r w:rsidRPr="00F23ADC">
        <w:rPr>
          <w:rFonts w:asciiTheme="majorBidi" w:hAnsiTheme="majorBidi" w:cstheme="majorBidi"/>
          <w:sz w:val="30"/>
          <w:szCs w:val="30"/>
        </w:rPr>
        <w:t>1</w:t>
      </w:r>
      <w:r w:rsidRPr="00F23ADC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F23ADC">
        <w:rPr>
          <w:rFonts w:asciiTheme="majorBidi" w:hAnsiTheme="majorBidi" w:cstheme="majorBidi"/>
          <w:sz w:val="30"/>
          <w:szCs w:val="30"/>
        </w:rPr>
        <w:t>2564</w:t>
      </w:r>
      <w:r w:rsidRPr="00F23ADC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Pr="00F23ADC">
        <w:rPr>
          <w:rFonts w:asciiTheme="majorBidi" w:hAnsiTheme="majorBidi" w:cstheme="majorBidi"/>
          <w:sz w:val="30"/>
          <w:szCs w:val="30"/>
        </w:rPr>
        <w:t xml:space="preserve"> 30</w:t>
      </w:r>
      <w:r w:rsidRPr="00F23ADC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4B770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4B770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F23ADC">
        <w:rPr>
          <w:rFonts w:asciiTheme="majorBidi" w:hAnsiTheme="majorBidi" w:cstheme="majorBidi"/>
          <w:sz w:val="30"/>
          <w:szCs w:val="30"/>
        </w:rPr>
        <w:t>1</w:t>
      </w:r>
      <w:r w:rsidRPr="00F23AD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4D67ED25" w14:textId="77777777" w:rsidR="00D11158" w:rsidRPr="00DE2385" w:rsidRDefault="00D11158" w:rsidP="00D111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lastRenderedPageBreak/>
        <w:t>บริษัทย่อยแห่งหนึ่งได้ทำสัญญากับบริษัทที่เกี่ยวข้องกันแห่งหนึ่งเพื่อให้บริษัทย่อยเป็นผู้ผลิตเครื่องดื่มบำรุงกำลังภายใต้ชื่อเครื่องหมายการค้า “</w:t>
      </w:r>
      <w:r w:rsidRPr="00DE2385">
        <w:rPr>
          <w:rFonts w:asciiTheme="majorBidi" w:hAnsiTheme="majorBidi" w:cstheme="majorBidi"/>
          <w:sz w:val="30"/>
          <w:szCs w:val="30"/>
        </w:rPr>
        <w:t xml:space="preserve">Ranger”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2565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>ปี</w:t>
      </w:r>
    </w:p>
    <w:p w14:paraId="270193F0" w14:textId="77777777" w:rsidR="00D11158" w:rsidRPr="00DE2385" w:rsidRDefault="00D11158" w:rsidP="00D1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highlight w:val="magenta"/>
        </w:rPr>
      </w:pPr>
    </w:p>
    <w:p w14:paraId="02951C75" w14:textId="77777777" w:rsidR="00D11158" w:rsidRPr="00DE2385" w:rsidRDefault="00D11158" w:rsidP="00D1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บริษัทเป็นผู้ผลิตเครื่องดื่มชาโซดาภายใต้ชื่อเครื่องหมายการค้า “</w:t>
      </w:r>
      <w:r w:rsidRPr="00DE2385">
        <w:rPr>
          <w:rFonts w:asciiTheme="majorBidi" w:hAnsiTheme="majorBidi" w:cstheme="majorBidi"/>
          <w:sz w:val="30"/>
          <w:szCs w:val="30"/>
        </w:rPr>
        <w:t xml:space="preserve">Oishi </w:t>
      </w:r>
      <w:proofErr w:type="spellStart"/>
      <w:r w:rsidRPr="00DE2385">
        <w:rPr>
          <w:rFonts w:asciiTheme="majorBidi" w:hAnsiTheme="majorBidi" w:cstheme="majorBidi"/>
          <w:sz w:val="30"/>
          <w:szCs w:val="30"/>
        </w:rPr>
        <w:t>Chakulza</w:t>
      </w:r>
      <w:proofErr w:type="spellEnd"/>
      <w:r w:rsidRPr="00DE2385">
        <w:rPr>
          <w:rFonts w:asciiTheme="majorBidi" w:hAnsiTheme="majorBidi" w:cstheme="majorBidi"/>
          <w:sz w:val="30"/>
          <w:szCs w:val="30"/>
        </w:rPr>
        <w:t xml:space="preserve">”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sz w:val="30"/>
          <w:szCs w:val="30"/>
        </w:rPr>
        <w:t xml:space="preserve">2566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>ปี</w:t>
      </w:r>
    </w:p>
    <w:p w14:paraId="250DA169" w14:textId="77777777" w:rsidR="00DE2385" w:rsidRPr="00163EA1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6F60E6A" w14:textId="77777777" w:rsidR="00DE2385" w:rsidRPr="00902B7F" w:rsidRDefault="00DE2385" w:rsidP="00DE2385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02B7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7893C71B" w14:textId="77777777" w:rsidR="00DE2385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8B543AA" w14:textId="77777777" w:rsidR="00DA4E83" w:rsidRPr="00DE2385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29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E2385">
        <w:rPr>
          <w:rFonts w:asciiTheme="majorBidi" w:hAnsiTheme="majorBidi" w:cstheme="majorBidi"/>
          <w:sz w:val="30"/>
          <w:szCs w:val="30"/>
        </w:rPr>
        <w:t xml:space="preserve">2567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CF1AD5F" w14:textId="77777777" w:rsidR="00DA4E83" w:rsidRPr="00DE2385" w:rsidRDefault="00DA4E83" w:rsidP="00DA4E83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E94DC77" w14:textId="77777777" w:rsidR="00DA4E83" w:rsidRPr="0049208C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กันหลายแห่ง</w:t>
      </w:r>
      <w:r w:rsidRPr="0049208C">
        <w:rPr>
          <w:rFonts w:asciiTheme="majorBidi" w:hAnsiTheme="majorBidi" w:cstheme="majorBidi"/>
          <w:sz w:val="30"/>
          <w:szCs w:val="30"/>
          <w:cs/>
        </w:rPr>
        <w:t>เพื่อแต่งตั้งเป็นผู้จัดจำหน่ายสินค้าภายใต้เครื่องหมายการค้า "</w:t>
      </w:r>
      <w:r w:rsidRPr="0049208C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49208C">
        <w:rPr>
          <w:rFonts w:asciiTheme="majorBidi" w:hAnsiTheme="majorBidi" w:cstheme="majorBidi"/>
          <w:sz w:val="30"/>
          <w:szCs w:val="30"/>
          <w:cs/>
        </w:rPr>
        <w:t>และ "</w:t>
      </w:r>
      <w:r w:rsidRPr="0049208C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49208C">
        <w:rPr>
          <w:rFonts w:asciiTheme="majorBidi" w:hAnsiTheme="majorBidi" w:cstheme="majorBidi"/>
          <w:sz w:val="30"/>
          <w:szCs w:val="30"/>
          <w:cs/>
        </w:rPr>
        <w:t>โดย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 xml:space="preserve">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30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>2568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FDAC1F5" w14:textId="77777777" w:rsidR="00DA4E83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764FB03D" w14:textId="679A2DD7" w:rsidR="00DA4E83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แต่งตั้งบริษัทเป็นผู้จัดจำหน่ายสินค้าภายใต้เครื่องหมายการค้า "</w:t>
      </w:r>
      <w:r w:rsidRPr="00DE2385">
        <w:rPr>
          <w:rFonts w:asciiTheme="majorBidi" w:hAnsiTheme="majorBidi" w:cstheme="majorBidi"/>
          <w:sz w:val="30"/>
          <w:szCs w:val="30"/>
        </w:rPr>
        <w:t>Tea pot</w:t>
      </w:r>
      <w:r w:rsidR="00F0487D" w:rsidRPr="0049208C">
        <w:rPr>
          <w:rFonts w:asciiTheme="majorBidi" w:hAnsiTheme="majorBidi" w:cstheme="majorBidi"/>
          <w:sz w:val="30"/>
          <w:szCs w:val="30"/>
        </w:rPr>
        <w:t>"</w:t>
      </w:r>
      <w:r w:rsidR="00755C39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>17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DE238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6A290500" w14:textId="77777777" w:rsidR="00DA4E83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3D355" w14:textId="187E35DF" w:rsidR="00DA4E83" w:rsidRDefault="00DA4E83" w:rsidP="00953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</w:t>
      </w:r>
      <w:r w:rsidRPr="00DE2385">
        <w:rPr>
          <w:rFonts w:asciiTheme="majorBidi" w:hAnsiTheme="majorBidi" w:cstheme="majorBidi"/>
          <w:sz w:val="30"/>
          <w:szCs w:val="30"/>
        </w:rPr>
        <w:t xml:space="preserve">“Oishi </w:t>
      </w:r>
      <w:proofErr w:type="spellStart"/>
      <w:r w:rsidRPr="00DE2385">
        <w:rPr>
          <w:rFonts w:asciiTheme="majorBidi" w:hAnsiTheme="majorBidi" w:cstheme="majorBidi"/>
          <w:sz w:val="30"/>
          <w:szCs w:val="30"/>
        </w:rPr>
        <w:t>Chakulza</w:t>
      </w:r>
      <w:proofErr w:type="spellEnd"/>
      <w:r w:rsidRPr="00DE2385">
        <w:rPr>
          <w:rFonts w:asciiTheme="majorBidi" w:hAnsiTheme="majorBidi" w:cstheme="majorBidi"/>
          <w:sz w:val="30"/>
          <w:szCs w:val="30"/>
        </w:rPr>
        <w:t xml:space="preserve">”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E2385">
        <w:rPr>
          <w:rFonts w:asciiTheme="majorBidi" w:hAnsiTheme="majorBidi" w:cstheme="majorBidi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sz w:val="30"/>
          <w:szCs w:val="30"/>
        </w:rPr>
        <w:t xml:space="preserve">29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E2385">
        <w:rPr>
          <w:rFonts w:asciiTheme="majorBidi" w:hAnsiTheme="majorBidi" w:cstheme="majorBidi"/>
          <w:sz w:val="30"/>
          <w:szCs w:val="30"/>
        </w:rPr>
        <w:t xml:space="preserve">2567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47FFDF66" w14:textId="77777777" w:rsidR="009532B4" w:rsidRPr="00CF2239" w:rsidRDefault="009532B4" w:rsidP="00953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3AE56" w14:textId="77777777" w:rsidR="00DE2385" w:rsidRPr="00CF2239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CF223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7FE40F1A" w14:textId="68D9B7AE" w:rsidR="00DE2385" w:rsidRDefault="00DE2385" w:rsidP="00DE2385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04B4FB2" w14:textId="3E1FAEAA" w:rsidR="0064400C" w:rsidRDefault="0064400C" w:rsidP="00644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บริษัทได้ทำสัญญากับบริษัทที่เกี่ยวข้องกันแห่งหนึ่งเพื่อซื้อขายผลิตภัณฑ์เครื่องดื่มโซดา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6E281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 w:rsidR="002077EB">
        <w:rPr>
          <w:rFonts w:asciiTheme="majorBidi" w:hAnsiTheme="majorBidi" w:cstheme="majorBidi"/>
          <w:sz w:val="30"/>
          <w:szCs w:val="30"/>
        </w:rPr>
        <w:t>5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ปัจจุบันคู่สัญญาตกลงทำสัญญากันใหม่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E281F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6E281F">
        <w:rPr>
          <w:rFonts w:asciiTheme="majorBidi" w:hAnsiTheme="majorBidi" w:cstheme="majorBidi"/>
          <w:sz w:val="30"/>
          <w:szCs w:val="30"/>
        </w:rPr>
        <w:t xml:space="preserve">1 </w:t>
      </w:r>
      <w:r w:rsidRPr="006E281F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6E281F">
        <w:rPr>
          <w:rFonts w:asciiTheme="majorBidi" w:hAnsiTheme="majorBidi"/>
          <w:sz w:val="30"/>
          <w:szCs w:val="30"/>
          <w:cs/>
        </w:rPr>
        <w:t xml:space="preserve">ถึง </w:t>
      </w:r>
      <w:r w:rsidRPr="006E281F">
        <w:rPr>
          <w:rFonts w:asciiTheme="majorBidi" w:hAnsiTheme="majorBidi" w:cstheme="majorBidi"/>
          <w:sz w:val="30"/>
          <w:szCs w:val="30"/>
        </w:rPr>
        <w:t xml:space="preserve">30 </w:t>
      </w:r>
      <w:r w:rsidRPr="006E281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702EB0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702EB0">
        <w:rPr>
          <w:rFonts w:asciiTheme="majorBidi" w:hAnsiTheme="majorBidi" w:cstheme="majorBidi"/>
          <w:spacing w:val="-2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</w:rPr>
        <w:t>1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4F3F818" w14:textId="77777777" w:rsidR="00DE4F67" w:rsidRDefault="0064400C" w:rsidP="00DE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เพื่อซื้อขายผลิตภัณฑ์เครื่องดื่มภายใต้เครื่องหมายการค้า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>"</w:t>
      </w:r>
      <w:r w:rsidRPr="0049208C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49208C">
        <w:rPr>
          <w:rFonts w:asciiTheme="majorBidi" w:hAnsiTheme="majorBidi" w:cstheme="majorBidi"/>
          <w:sz w:val="30"/>
          <w:szCs w:val="30"/>
          <w:cs/>
        </w:rPr>
        <w:t>และ "</w:t>
      </w:r>
      <w:r w:rsidRPr="0049208C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49208C">
        <w:rPr>
          <w:rFonts w:asciiTheme="majorBidi" w:hAnsiTheme="majorBidi" w:cstheme="majorBidi"/>
          <w:sz w:val="30"/>
          <w:szCs w:val="30"/>
          <w:cs/>
        </w:rPr>
        <w:t>โดย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 xml:space="preserve">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30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9208C">
        <w:rPr>
          <w:rFonts w:asciiTheme="majorBidi" w:hAnsiTheme="majorBidi" w:cstheme="majorBidi"/>
          <w:sz w:val="30"/>
          <w:szCs w:val="30"/>
        </w:rPr>
        <w:t xml:space="preserve">2568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5F8F7CE" w14:textId="77777777" w:rsidR="00DE4F67" w:rsidRDefault="00DE4F67" w:rsidP="00DE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D3138" w14:textId="44A54FD2" w:rsidR="00DE2385" w:rsidRPr="00DE4F67" w:rsidRDefault="00DE2385" w:rsidP="00DE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C1FE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53C5E5B8" w14:textId="77777777" w:rsidR="00DE2385" w:rsidRPr="009A553A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1C1CE4" w14:textId="77777777" w:rsidR="00D67E73" w:rsidRDefault="00D67E73" w:rsidP="00D6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ชาเขียวพร้อมดื่มแบบขวดแก้วคืนขวด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6E281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ปัจจุบันคู่สัญญาตกลงทำสัญญากันใหม่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โดยมีระยะเวลาตั้งแต่วันที่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6F8D2D11" w14:textId="77777777" w:rsidR="00D67E73" w:rsidRPr="00DE2385" w:rsidRDefault="00D67E73" w:rsidP="00D6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6E801" w14:textId="77777777" w:rsidR="00D67E73" w:rsidRPr="00817019" w:rsidRDefault="00D67E73" w:rsidP="00D67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701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เพื่อแต่งตั้งบริษัทเป็นผู้</w:t>
      </w:r>
      <w:r w:rsidRPr="00817019">
        <w:rPr>
          <w:rFonts w:asciiTheme="majorBidi" w:hAnsiTheme="majorBidi" w:cstheme="majorBidi"/>
          <w:sz w:val="30"/>
          <w:szCs w:val="30"/>
          <w:cs/>
        </w:rPr>
        <w:t>ผลิตและจัดจำหน่ายสินค้าภายใต้เครื่องหมายการค้า “</w:t>
      </w:r>
      <w:r w:rsidRPr="00817019">
        <w:rPr>
          <w:rFonts w:asciiTheme="majorBidi" w:hAnsiTheme="majorBidi" w:cstheme="majorBidi"/>
          <w:sz w:val="30"/>
          <w:szCs w:val="30"/>
        </w:rPr>
        <w:t xml:space="preserve">Est” “Sarsi” </w:t>
      </w:r>
      <w:r w:rsidRPr="00817019">
        <w:rPr>
          <w:rFonts w:asciiTheme="majorBidi" w:hAnsiTheme="majorBidi" w:cstheme="majorBidi"/>
          <w:sz w:val="30"/>
          <w:szCs w:val="30"/>
          <w:cs/>
        </w:rPr>
        <w:t>และ “</w:t>
      </w:r>
      <w:r w:rsidRPr="00817019">
        <w:rPr>
          <w:rFonts w:asciiTheme="majorBidi" w:hAnsiTheme="majorBidi" w:cstheme="majorBidi"/>
          <w:sz w:val="30"/>
          <w:szCs w:val="30"/>
        </w:rPr>
        <w:t xml:space="preserve">100Plus”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</w:t>
      </w:r>
      <w:r w:rsidRPr="00817019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17019">
        <w:rPr>
          <w:rFonts w:asciiTheme="majorBidi" w:hAnsiTheme="majorBidi" w:cstheme="majorBidi"/>
          <w:sz w:val="30"/>
          <w:szCs w:val="30"/>
        </w:rPr>
        <w:t>1</w:t>
      </w:r>
      <w:r w:rsidRPr="0081701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817019">
        <w:rPr>
          <w:rFonts w:asciiTheme="majorBidi" w:hAnsiTheme="majorBidi" w:cstheme="majorBidi"/>
          <w:sz w:val="30"/>
          <w:szCs w:val="30"/>
        </w:rPr>
        <w:t>2564</w:t>
      </w:r>
      <w:r w:rsidRPr="0081701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817019">
        <w:rPr>
          <w:rFonts w:asciiTheme="majorBidi" w:hAnsiTheme="majorBidi" w:cstheme="majorBidi"/>
          <w:sz w:val="30"/>
          <w:szCs w:val="30"/>
        </w:rPr>
        <w:t>30</w:t>
      </w:r>
      <w:r w:rsidRPr="0081701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817019">
        <w:rPr>
          <w:rFonts w:asciiTheme="majorBidi" w:hAnsiTheme="majorBidi" w:cstheme="majorBidi"/>
          <w:sz w:val="30"/>
          <w:szCs w:val="30"/>
        </w:rPr>
        <w:t>2567</w:t>
      </w:r>
      <w:r w:rsidRPr="00817019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817019">
        <w:rPr>
          <w:rFonts w:asciiTheme="majorBidi" w:hAnsiTheme="majorBidi" w:cstheme="majorBidi"/>
          <w:sz w:val="30"/>
          <w:szCs w:val="30"/>
        </w:rPr>
        <w:t>3</w:t>
      </w:r>
      <w:r w:rsidRPr="00817019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1FF2789" w14:textId="77777777" w:rsidR="00D67E73" w:rsidRDefault="00D67E73" w:rsidP="00D6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549C7CF3" w14:textId="0566127A" w:rsidR="00D67E73" w:rsidRDefault="00D67E73" w:rsidP="00D67E7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สินค้าภายใต้ชื่อเครื่องหมายการค้า “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V-Boost” </w:t>
      </w:r>
      <w:bookmarkStart w:id="6" w:name="_Hlk78154546"/>
      <w:bookmarkStart w:id="7" w:name="_Hlk78154956"/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โดยมีระยะเวลาตั้งแต่วันที่</w:t>
      </w:r>
      <w:bookmarkEnd w:id="6"/>
      <w:bookmarkEnd w:id="7"/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 สัญญาจะมีผล</w:t>
      </w:r>
      <w:r w:rsidR="00082A78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ใช้บังคับอีกคราวละ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</w:p>
    <w:p w14:paraId="7F25CF9E" w14:textId="77777777" w:rsidR="00D67E73" w:rsidRDefault="00D67E73" w:rsidP="00D67E7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812C0AB" w14:textId="77777777" w:rsidR="00234DD6" w:rsidRPr="00A4738F" w:rsidRDefault="00234DD6" w:rsidP="0023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4738F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สัญญาบริหารและกระจายสินค้า</w:t>
      </w:r>
    </w:p>
    <w:p w14:paraId="527617A4" w14:textId="77777777" w:rsidR="00234DD6" w:rsidRPr="00082A78" w:rsidRDefault="00234DD6" w:rsidP="0023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284C3D72" w14:textId="77777777" w:rsidR="00C2780B" w:rsidRDefault="00C2780B" w:rsidP="00C2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ได้ทำ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สัญญาบริหารและกระจายสินค้าหัวเชื้อและไซรัปเครื่องดื่มชาเขียวในพื้นที่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ที่กำหนดไว้ในสัญญา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กับบริษัทที่เกี่ยวข้องกันแห่งหนึ่ง </w:t>
      </w:r>
      <w:r w:rsidRPr="00DE2385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ระยะเวลาตั้งแต่วันที่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151E92">
        <w:rPr>
          <w:rFonts w:asciiTheme="majorBidi" w:hAnsiTheme="majorBidi"/>
          <w:color w:val="000000"/>
          <w:sz w:val="30"/>
          <w:szCs w:val="30"/>
          <w:cs/>
        </w:rPr>
        <w:t xml:space="preserve">พฤศจิกายน </w:t>
      </w:r>
      <w:r w:rsidRPr="00151E92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151E92">
        <w:rPr>
          <w:rFonts w:asciiTheme="majorBidi" w:hAnsiTheme="majorBidi"/>
          <w:color w:val="000000"/>
          <w:sz w:val="30"/>
          <w:szCs w:val="30"/>
          <w:cs/>
        </w:rPr>
        <w:t xml:space="preserve">ถึง </w:t>
      </w:r>
      <w:r w:rsidRPr="00151E92">
        <w:rPr>
          <w:rFonts w:asciiTheme="majorBidi" w:hAnsiTheme="majorBidi" w:cstheme="majorBidi"/>
          <w:color w:val="000000"/>
          <w:sz w:val="30"/>
          <w:szCs w:val="30"/>
        </w:rPr>
        <w:t xml:space="preserve">28 </w:t>
      </w:r>
      <w:r w:rsidRPr="00151E92">
        <w:rPr>
          <w:rFonts w:asciiTheme="majorBidi" w:hAnsiTheme="majorBidi"/>
          <w:color w:val="000000"/>
          <w:sz w:val="30"/>
          <w:szCs w:val="30"/>
          <w:cs/>
        </w:rPr>
        <w:t xml:space="preserve">กุมภาพันธ์ </w:t>
      </w:r>
      <w:r w:rsidRPr="00151E92">
        <w:rPr>
          <w:rFonts w:asciiTheme="majorBidi" w:hAnsiTheme="majorBidi" w:cstheme="majorBidi"/>
          <w:color w:val="000000"/>
          <w:sz w:val="30"/>
          <w:szCs w:val="30"/>
        </w:rPr>
        <w:t>2565</w:t>
      </w:r>
    </w:p>
    <w:p w14:paraId="1B117719" w14:textId="77777777" w:rsidR="00234DD6" w:rsidRPr="00163EA1" w:rsidRDefault="00234DD6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</w:p>
    <w:p w14:paraId="7D25C088" w14:textId="77777777" w:rsidR="00005B34" w:rsidRPr="003D062C" w:rsidRDefault="00005B34" w:rsidP="00005B34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D062C">
        <w:rPr>
          <w:rFonts w:asciiTheme="majorBidi" w:hAnsiTheme="majorBidi"/>
          <w:i/>
          <w:iCs/>
          <w:color w:val="000000"/>
          <w:sz w:val="30"/>
          <w:szCs w:val="30"/>
          <w:cs/>
        </w:rPr>
        <w:t>สัญญาเช่าที่ดิน และสัญญาเช่าช่วงพื้นที่อาคารสำนักงานและสัญญาบริการ</w:t>
      </w:r>
    </w:p>
    <w:p w14:paraId="13CB02E2" w14:textId="77777777" w:rsidR="00DE2385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highlight w:val="yellow"/>
        </w:rPr>
      </w:pPr>
    </w:p>
    <w:p w14:paraId="0C3F2C2D" w14:textId="77777777" w:rsidR="00AE2B6F" w:rsidRDefault="00AE2B6F" w:rsidP="00AE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บริษัทได้ทำสัญญาเช่าช่วงพื้นที่อาคารสำนักงาน</w:t>
      </w:r>
      <w:r w:rsidRPr="0049208C">
        <w:rPr>
          <w:rFonts w:asciiTheme="majorBidi" w:hAnsiTheme="majorBidi" w:cstheme="majorBidi"/>
          <w:sz w:val="30"/>
          <w:szCs w:val="30"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>พื้นที่เก็บของ และสัญญาบริการกับบริษัทที่เกี่ยวข้องกันแห่งหนึ่ง โดยบริษัทมีภาระผูกพันที่จะต้องจ่ายค่าเช่าและค่าบริการตามอัตราที่ระบุไว้ในสัญญา โดย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</w:rPr>
        <w:t xml:space="preserve">23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2565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9208C">
        <w:rPr>
          <w:rFonts w:asciiTheme="majorBidi" w:hAnsiTheme="majorBidi" w:cstheme="majorBidi"/>
          <w:sz w:val="30"/>
          <w:szCs w:val="30"/>
        </w:rPr>
        <w:t xml:space="preserve">22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49208C">
        <w:rPr>
          <w:rFonts w:asciiTheme="majorBidi" w:hAnsiTheme="majorBidi" w:cstheme="majorBidi"/>
          <w:sz w:val="30"/>
          <w:szCs w:val="30"/>
        </w:rPr>
        <w:t>2568</w:t>
      </w:r>
    </w:p>
    <w:p w14:paraId="6E8E5ED6" w14:textId="77777777" w:rsidR="00AE2B6F" w:rsidRDefault="00AE2B6F" w:rsidP="00AE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92330" w14:textId="77777777" w:rsidR="00AE2B6F" w:rsidRPr="00DB0D39" w:rsidRDefault="00AE2B6F" w:rsidP="00B6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B0D3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บริษัทได้ต่ออายุสัญญาเช่าช่วงอาคารสำนักงานและโกดังจากบริษัทที่เกี่ยวข้องกันแห่งหนึ่ง โดยมีระยะเวลาตั้งแต่วันที่ </w:t>
      </w:r>
      <w:r w:rsidRPr="00DB0D39">
        <w:rPr>
          <w:rFonts w:asciiTheme="majorBidi" w:hAnsiTheme="majorBidi" w:cstheme="majorBidi"/>
          <w:sz w:val="30"/>
          <w:szCs w:val="30"/>
        </w:rPr>
        <w:t xml:space="preserve">1 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B0D39">
        <w:rPr>
          <w:rFonts w:asciiTheme="majorBidi" w:hAnsiTheme="majorBidi" w:cstheme="majorBidi"/>
          <w:sz w:val="30"/>
          <w:szCs w:val="30"/>
        </w:rPr>
        <w:t>2562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DB0D39">
        <w:rPr>
          <w:rFonts w:asciiTheme="majorBidi" w:hAnsiTheme="majorBidi" w:cstheme="majorBidi"/>
          <w:sz w:val="30"/>
          <w:szCs w:val="30"/>
        </w:rPr>
        <w:t>28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DB0D39">
        <w:rPr>
          <w:rFonts w:asciiTheme="majorBidi" w:hAnsiTheme="majorBidi" w:cstheme="majorBidi"/>
          <w:sz w:val="30"/>
          <w:szCs w:val="30"/>
        </w:rPr>
        <w:t>2565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บริษัทมีภาระผูกพันที่จะต้องจ่ายค่าเช่าและค่าบริการตามอัตราที่ระบุไว้ในสัญญา และต้องปฏิบัติตามเงื่อนไขต่างๆ ที่กำหนดในสัญญา</w:t>
      </w:r>
    </w:p>
    <w:p w14:paraId="3327D48F" w14:textId="77777777" w:rsidR="00AE2B6F" w:rsidRPr="00DB0D39" w:rsidRDefault="00AE2B6F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24FE9" w14:textId="006931C3" w:rsidR="00AE2B6F" w:rsidRPr="008A5912" w:rsidRDefault="00AE2B6F" w:rsidP="00B6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B0D39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กับบริษัทที่เกี่ยวข้องกันแห่งหนึ่งในฐานะผู้เช่าตั้งแต่วันที่ผู้เช่านำทรัพย์สินเข้ามาไว้ในสถานที่เช่า ซึ่งคือวันที่ </w:t>
      </w:r>
      <w:r w:rsidRPr="00DB0D39">
        <w:rPr>
          <w:rFonts w:asciiTheme="majorBidi" w:hAnsiTheme="majorBidi" w:cstheme="majorBidi"/>
          <w:sz w:val="30"/>
          <w:szCs w:val="30"/>
        </w:rPr>
        <w:t xml:space="preserve">24 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DB0D39">
        <w:rPr>
          <w:rFonts w:asciiTheme="majorBidi" w:hAnsiTheme="majorBidi" w:cstheme="majorBidi"/>
          <w:sz w:val="30"/>
          <w:szCs w:val="30"/>
        </w:rPr>
        <w:t xml:space="preserve">2562 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B0D39">
        <w:rPr>
          <w:rFonts w:asciiTheme="majorBidi" w:hAnsiTheme="majorBidi" w:cstheme="majorBidi"/>
          <w:sz w:val="30"/>
          <w:szCs w:val="30"/>
        </w:rPr>
        <w:t xml:space="preserve">31 </w:t>
      </w:r>
      <w:r w:rsidRPr="00DB0D3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DB0D39">
        <w:rPr>
          <w:rFonts w:asciiTheme="majorBidi" w:hAnsiTheme="majorBidi" w:cstheme="majorBidi"/>
          <w:sz w:val="30"/>
          <w:szCs w:val="30"/>
        </w:rPr>
        <w:t xml:space="preserve">2565 </w:t>
      </w:r>
      <w:r w:rsidRPr="00DB0D39">
        <w:rPr>
          <w:rFonts w:asciiTheme="majorBidi" w:hAnsiTheme="majorBidi" w:cstheme="majorBidi"/>
          <w:sz w:val="30"/>
          <w:szCs w:val="30"/>
          <w:cs/>
        </w:rPr>
        <w:t>ทั้งนี้คู่สัญญา</w:t>
      </w:r>
      <w:r w:rsidRPr="008A5912">
        <w:rPr>
          <w:rFonts w:asciiTheme="majorBidi" w:hAnsiTheme="majorBidi" w:cstheme="majorBidi"/>
          <w:sz w:val="30"/>
          <w:szCs w:val="30"/>
          <w:cs/>
        </w:rPr>
        <w:t xml:space="preserve">ตกลงยกเลิกสัญญาโดยให้มีผลถึงวันที่ </w:t>
      </w:r>
      <w:r w:rsidR="008D08FA">
        <w:rPr>
          <w:rFonts w:asciiTheme="majorBidi" w:hAnsiTheme="majorBidi" w:cstheme="majorBidi"/>
          <w:sz w:val="30"/>
          <w:szCs w:val="30"/>
        </w:rPr>
        <w:t>31</w:t>
      </w:r>
      <w:r w:rsidRPr="008A591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E2496">
        <w:rPr>
          <w:rFonts w:asciiTheme="majorBidi" w:hAnsiTheme="majorBidi" w:cstheme="majorBidi"/>
          <w:sz w:val="30"/>
          <w:szCs w:val="30"/>
        </w:rPr>
        <w:t>256</w:t>
      </w:r>
      <w:r w:rsidR="008F3A35">
        <w:rPr>
          <w:rFonts w:asciiTheme="majorBidi" w:hAnsiTheme="majorBidi" w:cstheme="majorBidi"/>
          <w:sz w:val="30"/>
          <w:szCs w:val="30"/>
        </w:rPr>
        <w:t>4</w:t>
      </w:r>
    </w:p>
    <w:p w14:paraId="48A1C1B3" w14:textId="699CA9C1" w:rsidR="00AE2B6F" w:rsidRDefault="00AE2B6F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93AD6" w14:textId="2EB13A38" w:rsidR="006235B7" w:rsidRPr="006235B7" w:rsidRDefault="006235B7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5B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</w:t>
      </w:r>
      <w:r w:rsidRPr="006235B7">
        <w:rPr>
          <w:rFonts w:asciiTheme="majorBidi" w:hAnsiTheme="majorBidi"/>
          <w:i/>
          <w:iCs/>
          <w:color w:val="000000"/>
          <w:sz w:val="30"/>
          <w:szCs w:val="30"/>
          <w:cs/>
        </w:rPr>
        <w:t>จ้างบริหารแล</w:t>
      </w:r>
      <w:r w:rsidRPr="006235B7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ะ</w:t>
      </w:r>
      <w:r w:rsidRPr="006235B7">
        <w:rPr>
          <w:rFonts w:asciiTheme="majorBidi" w:hAnsiTheme="majorBidi"/>
          <w:i/>
          <w:iCs/>
          <w:color w:val="000000"/>
          <w:sz w:val="30"/>
          <w:szCs w:val="30"/>
          <w:cs/>
        </w:rPr>
        <w:t>ประสานงาน</w:t>
      </w:r>
    </w:p>
    <w:p w14:paraId="07391B47" w14:textId="77777777" w:rsidR="006235B7" w:rsidRPr="00C377B7" w:rsidRDefault="006235B7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955A6" w14:textId="059E8154" w:rsidR="00DE2385" w:rsidRDefault="00AE2B6F" w:rsidP="00B6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</w:t>
      </w:r>
      <w:r w:rsidRPr="00A14FDF">
        <w:rPr>
          <w:rFonts w:asciiTheme="majorBidi" w:hAnsiTheme="majorBidi"/>
          <w:color w:val="000000"/>
          <w:sz w:val="30"/>
          <w:szCs w:val="30"/>
          <w:cs/>
        </w:rPr>
        <w:t>จ้างบริหารแล</w:t>
      </w:r>
      <w:r>
        <w:rPr>
          <w:rFonts w:asciiTheme="majorBidi" w:hAnsiTheme="majorBidi" w:hint="cs"/>
          <w:color w:val="000000"/>
          <w:sz w:val="30"/>
          <w:szCs w:val="30"/>
          <w:cs/>
        </w:rPr>
        <w:t>ะ</w:t>
      </w:r>
      <w:r w:rsidRPr="00A14FDF">
        <w:rPr>
          <w:rFonts w:asciiTheme="majorBidi" w:hAnsiTheme="majorBidi"/>
          <w:color w:val="000000"/>
          <w:sz w:val="30"/>
          <w:szCs w:val="30"/>
          <w:cs/>
        </w:rPr>
        <w:t>ประสานงานลูกค้า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>กับบริษัทที่เกี่ยวข้องกันแห่งหนึ่ง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="00242B50">
        <w:rPr>
          <w:rFonts w:asciiTheme="majorBidi" w:hAnsiTheme="majorBidi" w:hint="cs"/>
          <w:sz w:val="30"/>
          <w:szCs w:val="30"/>
          <w:cs/>
        </w:rPr>
        <w:t>กันยายน</w:t>
      </w:r>
      <w:r w:rsidRPr="006E281F">
        <w:rPr>
          <w:rFonts w:asciiTheme="majorBidi" w:hAnsiTheme="majorBidi"/>
          <w:sz w:val="30"/>
          <w:szCs w:val="30"/>
          <w:cs/>
        </w:rPr>
        <w:t xml:space="preserve">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</w:t>
      </w:r>
      <w:r>
        <w:rPr>
          <w:rFonts w:asciiTheme="majorBidi" w:hAnsiTheme="majorBidi" w:cstheme="majorBidi" w:hint="cs"/>
          <w:sz w:val="30"/>
          <w:szCs w:val="30"/>
          <w:cs/>
        </w:rPr>
        <w:t>ต่ออายุสัญญา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โดยมีระยะเวลาตั้งแต่วันที่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DE2385">
        <w:rPr>
          <w:rFonts w:asciiTheme="majorBidi" w:hAnsiTheme="majorBidi" w:cstheme="majorBidi"/>
          <w:color w:val="000000"/>
          <w:sz w:val="30"/>
          <w:szCs w:val="30"/>
        </w:rPr>
        <w:t>256</w:t>
      </w:r>
      <w:r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6 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DE23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="00B64E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DE2385" w:rsidRPr="00CA2F7C">
        <w:rPr>
          <w:rFonts w:asciiTheme="majorBidi" w:hAnsiTheme="majorBidi" w:cstheme="majorBidi"/>
          <w:spacing w:val="-4"/>
          <w:sz w:val="30"/>
          <w:szCs w:val="30"/>
          <w:cs/>
        </w:rPr>
        <w:t>ทั้งนี้ คู่สัญญามีหน้าที่ต้องปฏิบัติตามเงื่อนไขที่กำหนดไว้ในสัญญา</w:t>
      </w:r>
    </w:p>
    <w:p w14:paraId="472F5F9D" w14:textId="77777777" w:rsidR="001F004A" w:rsidRPr="00B55119" w:rsidRDefault="001F004A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94DD5F" w14:textId="77777777" w:rsidR="00AF36CF" w:rsidRPr="0049208C" w:rsidRDefault="00AF36CF" w:rsidP="00F54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สัญญาให้บริการพื้นที่</w:t>
      </w:r>
    </w:p>
    <w:p w14:paraId="5AFD517D" w14:textId="77777777" w:rsidR="00AF36CF" w:rsidRPr="0049208C" w:rsidRDefault="00AF36CF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C094B" w14:textId="365F6CA4" w:rsidR="00AF36CF" w:rsidRPr="000568DC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49208C">
        <w:rPr>
          <w:rFonts w:asciiTheme="majorBidi" w:hAnsiTheme="majorBidi" w:cstheme="majorBidi"/>
          <w:sz w:val="30"/>
          <w:szCs w:val="30"/>
          <w:cs/>
        </w:rPr>
        <w:t>ได้ทำสัญญากับบริษัทที่เกี่ยวข้อง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49208C">
        <w:rPr>
          <w:rFonts w:asciiTheme="majorBidi" w:hAnsiTheme="majorBidi" w:cstheme="majorBidi"/>
          <w:sz w:val="30"/>
          <w:szCs w:val="30"/>
          <w:cs/>
        </w:rPr>
        <w:t>แห่งหนึ่งเพื่อให้</w:t>
      </w:r>
      <w:r>
        <w:rPr>
          <w:rFonts w:asciiTheme="majorBidi" w:hAnsiTheme="majorBidi" w:cstheme="majorBidi" w:hint="cs"/>
          <w:sz w:val="30"/>
          <w:szCs w:val="30"/>
          <w:cs/>
        </w:rPr>
        <w:t>ใช้พื้นที่บางส่วนในการ</w:t>
      </w:r>
      <w:r w:rsidRPr="0049208C">
        <w:rPr>
          <w:rFonts w:asciiTheme="majorBidi" w:hAnsiTheme="majorBidi" w:cstheme="majorBidi"/>
          <w:sz w:val="30"/>
          <w:szCs w:val="30"/>
          <w:cs/>
        </w:rPr>
        <w:t>ติดตั้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ระบบผลิตไฟฟ้าจากพลังงานแสงอาทิตย์บนหลังคา</w:t>
      </w:r>
      <w:r w:rsidRPr="0049208C">
        <w:rPr>
          <w:rFonts w:asciiTheme="majorBidi" w:hAnsiTheme="majorBidi" w:cstheme="majorBidi"/>
          <w:sz w:val="30"/>
          <w:szCs w:val="30"/>
        </w:rPr>
        <w:t xml:space="preserve">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31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 w:cstheme="majorBidi"/>
          <w:sz w:val="30"/>
          <w:szCs w:val="30"/>
        </w:rPr>
        <w:t xml:space="preserve">2585 </w:t>
      </w:r>
      <w:r w:rsidR="00E40734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DA24DD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E40734">
        <w:rPr>
          <w:rFonts w:asciiTheme="majorBidi" w:hAnsiTheme="majorBidi" w:cstheme="majorBidi" w:hint="cs"/>
          <w:sz w:val="30"/>
          <w:szCs w:val="30"/>
          <w:cs/>
        </w:rPr>
        <w:t>อีกฉบับ โดยมีระยะเวลา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68DC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0219C3">
        <w:rPr>
          <w:rFonts w:asciiTheme="majorBidi" w:hAnsiTheme="majorBidi" w:cstheme="majorBidi"/>
          <w:sz w:val="30"/>
          <w:szCs w:val="30"/>
        </w:rPr>
        <w:t xml:space="preserve"> 2565</w:t>
      </w:r>
      <w:r w:rsidRPr="000568D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0219C3">
        <w:rPr>
          <w:rFonts w:asciiTheme="majorBidi" w:hAnsiTheme="majorBidi" w:cstheme="majorBidi"/>
          <w:sz w:val="30"/>
          <w:szCs w:val="30"/>
        </w:rPr>
        <w:t>31</w:t>
      </w:r>
      <w:r w:rsidRPr="000568D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0219C3">
        <w:rPr>
          <w:rFonts w:asciiTheme="majorBidi" w:hAnsiTheme="majorBidi" w:cstheme="majorBidi"/>
          <w:sz w:val="30"/>
          <w:szCs w:val="30"/>
        </w:rPr>
        <w:t>2585</w:t>
      </w:r>
    </w:p>
    <w:p w14:paraId="7AC85580" w14:textId="77777777" w:rsidR="00C26D22" w:rsidRPr="00DA24DD" w:rsidRDefault="00C26D22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A672D8" w14:textId="3D693B71" w:rsidR="00AF36CF" w:rsidRPr="0049208C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สัญญาซื้อขายไฟฟ้า</w:t>
      </w:r>
    </w:p>
    <w:p w14:paraId="1890B9EA" w14:textId="77777777" w:rsidR="00AF36CF" w:rsidRPr="00C377B7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38F9CA" w14:textId="054ADE42" w:rsidR="00AF36CF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49208C">
        <w:rPr>
          <w:rFonts w:asciiTheme="majorBidi" w:hAnsiTheme="majorBidi" w:cstheme="majorBidi"/>
          <w:sz w:val="30"/>
          <w:szCs w:val="30"/>
          <w:cs/>
        </w:rPr>
        <w:t>ได้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49208C">
        <w:rPr>
          <w:rFonts w:asciiTheme="majorBidi" w:hAnsiTheme="majorBidi" w:cstheme="majorBidi"/>
          <w:sz w:val="30"/>
          <w:szCs w:val="30"/>
          <w:cs/>
        </w:rPr>
        <w:t>สัญญากับบริษัทที่เกี่ยวข้องกันแห่งหนึ่ง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 xml:space="preserve">ซื้อขายไฟฟ้าจากระบบผลิตไฟฟ้าจากพลังงานแสงอาทิตย์บนหลังคา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>
        <w:rPr>
          <w:rFonts w:asciiTheme="majorBidi" w:hAnsiTheme="majorBidi" w:cstheme="majorBidi"/>
          <w:sz w:val="30"/>
          <w:szCs w:val="30"/>
        </w:rPr>
        <w:t>31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>
        <w:rPr>
          <w:rFonts w:asciiTheme="majorBidi" w:hAnsiTheme="majorBidi" w:cstheme="majorBidi"/>
          <w:sz w:val="30"/>
          <w:szCs w:val="30"/>
        </w:rPr>
        <w:t xml:space="preserve">2585 </w:t>
      </w:r>
      <w:r w:rsidR="00CD7CF5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DA24DD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CD7CF5">
        <w:rPr>
          <w:rFonts w:asciiTheme="majorBidi" w:hAnsiTheme="majorBidi" w:cstheme="majorBidi" w:hint="cs"/>
          <w:sz w:val="30"/>
          <w:szCs w:val="30"/>
          <w:cs/>
        </w:rPr>
        <w:t>อีกฉบับ โดยมีระยะเวลา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23C4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0219C3">
        <w:rPr>
          <w:rFonts w:asciiTheme="majorBidi" w:hAnsiTheme="majorBidi"/>
          <w:sz w:val="30"/>
          <w:szCs w:val="30"/>
        </w:rPr>
        <w:t>2565</w:t>
      </w:r>
      <w:r w:rsidRPr="00F423C4">
        <w:rPr>
          <w:rFonts w:asciiTheme="majorBidi" w:hAnsiTheme="majorBidi"/>
          <w:sz w:val="30"/>
          <w:szCs w:val="30"/>
          <w:cs/>
        </w:rPr>
        <w:t xml:space="preserve"> ถึง </w:t>
      </w:r>
      <w:r w:rsidR="000219C3">
        <w:rPr>
          <w:rFonts w:asciiTheme="majorBidi" w:hAnsiTheme="majorBidi"/>
          <w:sz w:val="30"/>
          <w:szCs w:val="30"/>
        </w:rPr>
        <w:t>31</w:t>
      </w:r>
      <w:r w:rsidRPr="00F423C4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0219C3">
        <w:rPr>
          <w:rFonts w:asciiTheme="majorBidi" w:hAnsiTheme="majorBidi"/>
          <w:sz w:val="30"/>
          <w:szCs w:val="30"/>
        </w:rPr>
        <w:t>2585</w:t>
      </w:r>
    </w:p>
    <w:p w14:paraId="68DE4D3F" w14:textId="77777777" w:rsidR="00B26118" w:rsidRPr="0049208C" w:rsidRDefault="00B26118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62AC0" w14:textId="77777777" w:rsidR="007B67C0" w:rsidRPr="0049208C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208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2342B0AA" w14:textId="77777777" w:rsidR="007B67C0" w:rsidRPr="00C377B7" w:rsidRDefault="007B67C0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023FA" w14:textId="2F783A5F" w:rsidR="007B67C0" w:rsidRDefault="007B67C0" w:rsidP="00DF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208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และบริษัทย่อยหลายแห่ง</w:t>
      </w:r>
      <w:r w:rsidRPr="0049208C">
        <w:rPr>
          <w:rFonts w:asciiTheme="majorBidi" w:hAnsiTheme="majorBidi" w:cstheme="majorBidi"/>
          <w:sz w:val="30"/>
          <w:szCs w:val="30"/>
          <w:cs/>
        </w:rPr>
        <w:t>ได้</w:t>
      </w:r>
      <w:r w:rsidRPr="0049208C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สัญญากับบริษัทที่เกี่ยวข้องกันแห่งหนึ่งเพื่อเช่าพาเลทไม้ โดยมีระยะเวลาตั้งแต่วันที่ </w:t>
      </w:r>
      <w:r w:rsidRPr="0049208C">
        <w:rPr>
          <w:rFonts w:asciiTheme="majorBidi" w:hAnsiTheme="majorBidi" w:cstheme="majorBidi"/>
          <w:sz w:val="30"/>
          <w:szCs w:val="30"/>
        </w:rPr>
        <w:t xml:space="preserve">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2564 </w:t>
      </w:r>
      <w:r w:rsidRPr="0049208C">
        <w:rPr>
          <w:rFonts w:asciiTheme="majorBidi" w:hAnsiTheme="majorBidi" w:cstheme="majorBidi"/>
          <w:sz w:val="30"/>
          <w:szCs w:val="30"/>
          <w:cs/>
        </w:rPr>
        <w:t>ถึง</w:t>
      </w:r>
      <w:r w:rsidRPr="0049208C">
        <w:rPr>
          <w:rFonts w:asciiTheme="majorBidi" w:hAnsiTheme="majorBidi" w:cstheme="majorBidi"/>
          <w:sz w:val="30"/>
          <w:szCs w:val="30"/>
        </w:rPr>
        <w:t xml:space="preserve"> 31 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9208C">
        <w:rPr>
          <w:rFonts w:asciiTheme="majorBidi" w:hAnsiTheme="majorBidi" w:cstheme="majorBidi"/>
          <w:sz w:val="30"/>
          <w:szCs w:val="30"/>
        </w:rPr>
        <w:t xml:space="preserve">2567 </w:t>
      </w:r>
      <w:r w:rsidRPr="0049208C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</w:t>
      </w:r>
      <w:r w:rsidR="00DF2F42">
        <w:rPr>
          <w:rFonts w:asciiTheme="majorBidi" w:hAnsiTheme="majorBidi" w:cstheme="majorBidi"/>
          <w:sz w:val="30"/>
          <w:szCs w:val="30"/>
        </w:rPr>
        <w:br/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ไปยังคู่สัญญา สัญญาจะมีผลใช้บังคับอีกคราวละ </w:t>
      </w:r>
      <w:r w:rsidRPr="0049208C">
        <w:rPr>
          <w:rFonts w:asciiTheme="majorBidi" w:hAnsiTheme="majorBidi" w:cstheme="majorBidi"/>
          <w:sz w:val="30"/>
          <w:szCs w:val="30"/>
        </w:rPr>
        <w:t>1</w:t>
      </w:r>
      <w:r w:rsidRPr="0049208C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829083C" w14:textId="77777777" w:rsidR="007B67C0" w:rsidRPr="0049208C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7356C" w14:textId="77777777" w:rsidR="007B67C0" w:rsidRPr="00CA2F7C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2F7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สัญญาซื้อขาย</w:t>
      </w:r>
    </w:p>
    <w:p w14:paraId="76995981" w14:textId="77777777" w:rsidR="007B67C0" w:rsidRPr="006235B7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80CE7" w14:textId="77777777" w:rsidR="00D72A1C" w:rsidRDefault="00A07EB2" w:rsidP="0048482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บริษัทได้ทำสัญญาซื้อขายวัสดุเหลือใช้กับบริษัทที่เกี่ยวข้องกันแห่งหนึ่ง</w:t>
      </w:r>
      <w:r w:rsidRPr="00DE238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DE2385">
        <w:rPr>
          <w:rFonts w:asciiTheme="majorBidi" w:hAnsiTheme="majorBidi" w:cstheme="majorBidi"/>
          <w:sz w:val="30"/>
          <w:szCs w:val="30"/>
        </w:rPr>
        <w:t xml:space="preserve"> </w:t>
      </w:r>
      <w:r w:rsidRPr="006E281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DE2385">
        <w:rPr>
          <w:rFonts w:asciiTheme="majorBidi" w:hAnsiTheme="majorBidi" w:cstheme="majorBidi"/>
          <w:sz w:val="30"/>
          <w:szCs w:val="30"/>
          <w:cs/>
        </w:rPr>
        <w:t xml:space="preserve">ปัจจุบันคู่สัญญาตกลงทำสัญญากันใหม่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E281F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6E281F">
        <w:rPr>
          <w:rFonts w:asciiTheme="majorBidi" w:hAnsiTheme="majorBidi" w:cstheme="majorBidi"/>
          <w:sz w:val="30"/>
          <w:szCs w:val="30"/>
        </w:rPr>
        <w:t xml:space="preserve">1 </w:t>
      </w:r>
      <w:r w:rsidRPr="006E281F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E281F">
        <w:rPr>
          <w:rFonts w:asciiTheme="majorBidi" w:hAnsiTheme="majorBidi" w:cstheme="majorBidi"/>
          <w:sz w:val="30"/>
          <w:szCs w:val="30"/>
        </w:rPr>
        <w:t xml:space="preserve"> </w:t>
      </w:r>
      <w:r w:rsidRPr="006E281F">
        <w:rPr>
          <w:rFonts w:asciiTheme="majorBidi" w:hAnsiTheme="majorBidi"/>
          <w:sz w:val="30"/>
          <w:szCs w:val="30"/>
          <w:cs/>
        </w:rPr>
        <w:t xml:space="preserve">ถึง </w:t>
      </w:r>
      <w:r w:rsidRPr="006E281F">
        <w:rPr>
          <w:rFonts w:asciiTheme="majorBidi" w:hAnsiTheme="majorBidi" w:cstheme="majorBidi"/>
          <w:sz w:val="30"/>
          <w:szCs w:val="30"/>
        </w:rPr>
        <w:t xml:space="preserve">30 </w:t>
      </w:r>
      <w:r w:rsidRPr="006E281F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6E281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094830EA" w14:textId="77777777" w:rsidR="00D72A1C" w:rsidRDefault="00D72A1C" w:rsidP="0048482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458F194" w14:textId="0E73BDE2" w:rsidR="00DE2385" w:rsidRPr="00484820" w:rsidRDefault="00DE2385" w:rsidP="0048482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F004A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สัญญาจ้างจัดกิจกรรมด้านการตลาด ประชาสัมพันธ์ และส่งเสริมการจำหน่ายสินค้า</w:t>
      </w:r>
    </w:p>
    <w:p w14:paraId="07F5C161" w14:textId="77777777" w:rsidR="00CF141A" w:rsidRPr="001F004A" w:rsidRDefault="00CF141A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03EBD" w14:textId="77777777" w:rsidR="00F040EB" w:rsidRDefault="00F040EB" w:rsidP="00F04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18014313"/>
      <w:r w:rsidRPr="00485E49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485E49">
        <w:rPr>
          <w:rFonts w:asciiTheme="majorBidi" w:hAnsiTheme="majorBidi" w:cstheme="majorBidi"/>
          <w:sz w:val="30"/>
          <w:szCs w:val="30"/>
        </w:rPr>
        <w:t xml:space="preserve">Rock Mountain" </w:t>
      </w:r>
      <w:r w:rsidRPr="00F040EB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F040EB">
        <w:rPr>
          <w:rFonts w:asciiTheme="majorBidi" w:hAnsiTheme="majorBidi" w:cstheme="majorBidi"/>
          <w:sz w:val="30"/>
          <w:szCs w:val="30"/>
        </w:rPr>
        <w:t xml:space="preserve">30 </w:t>
      </w:r>
      <w:r w:rsidRPr="00F040EB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F040EB">
        <w:rPr>
          <w:rFonts w:asciiTheme="majorBidi" w:hAnsiTheme="majorBidi" w:cstheme="majorBidi"/>
          <w:sz w:val="30"/>
          <w:szCs w:val="30"/>
        </w:rPr>
        <w:t xml:space="preserve">2565 </w:t>
      </w:r>
      <w:r w:rsidRPr="00F040EB">
        <w:rPr>
          <w:rFonts w:asciiTheme="majorBidi" w:hAnsiTheme="majorBidi" w:cstheme="majorBidi"/>
          <w:sz w:val="30"/>
          <w:szCs w:val="30"/>
          <w:cs/>
        </w:rPr>
        <w:t xml:space="preserve">ปัจจุบันคู่สัญญาตกลงทำสัญญากันใหม่ </w:t>
      </w:r>
      <w:r w:rsidRPr="00F040E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040EB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F040EB">
        <w:rPr>
          <w:rFonts w:asciiTheme="majorBidi" w:hAnsiTheme="majorBidi" w:cstheme="majorBidi"/>
          <w:sz w:val="30"/>
          <w:szCs w:val="30"/>
        </w:rPr>
        <w:t xml:space="preserve">1 </w:t>
      </w:r>
      <w:r w:rsidRPr="00F040EB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F040EB">
        <w:rPr>
          <w:rFonts w:asciiTheme="majorBidi" w:hAnsiTheme="majorBidi" w:cstheme="majorBidi"/>
          <w:sz w:val="30"/>
          <w:szCs w:val="30"/>
        </w:rPr>
        <w:t xml:space="preserve">2565 </w:t>
      </w:r>
      <w:r w:rsidRPr="00F040EB">
        <w:rPr>
          <w:rFonts w:asciiTheme="majorBidi" w:hAnsiTheme="majorBidi"/>
          <w:sz w:val="30"/>
          <w:szCs w:val="30"/>
          <w:cs/>
        </w:rPr>
        <w:t xml:space="preserve">ถึง </w:t>
      </w:r>
      <w:r w:rsidRPr="00F040EB">
        <w:rPr>
          <w:rFonts w:asciiTheme="majorBidi" w:hAnsiTheme="majorBidi" w:cstheme="majorBidi"/>
          <w:sz w:val="30"/>
          <w:szCs w:val="30"/>
        </w:rPr>
        <w:t xml:space="preserve">30 </w:t>
      </w:r>
      <w:r w:rsidRPr="00F040EB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F040EB">
        <w:rPr>
          <w:rFonts w:asciiTheme="majorBidi" w:hAnsiTheme="majorBidi" w:cstheme="majorBidi"/>
          <w:sz w:val="30"/>
          <w:szCs w:val="30"/>
        </w:rPr>
        <w:t xml:space="preserve">2566 </w:t>
      </w:r>
      <w:r w:rsidRPr="00F040EB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F040EB">
        <w:rPr>
          <w:rFonts w:asciiTheme="majorBidi" w:hAnsiTheme="majorBidi" w:cstheme="majorBidi"/>
          <w:sz w:val="30"/>
          <w:szCs w:val="30"/>
        </w:rPr>
        <w:t>1</w:t>
      </w:r>
      <w:r w:rsidRPr="00F040EB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bookmarkEnd w:id="8"/>
    <w:p w14:paraId="3381077C" w14:textId="77777777" w:rsidR="00DE2385" w:rsidRPr="001F004A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8E5BA" w14:textId="77777777" w:rsidR="00DE2385" w:rsidRPr="001F004A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F004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สัญญาการให้บริการให้คำปรึกษา</w:t>
      </w:r>
    </w:p>
    <w:p w14:paraId="08620DEE" w14:textId="77777777" w:rsidR="00DE2385" w:rsidRPr="006235B7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76FE6D" w14:textId="28B55516" w:rsidR="001C7991" w:rsidRPr="008762D5" w:rsidRDefault="001C7991" w:rsidP="001C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E23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ในการได้มาซึ่งสิทธิในการใช้ซอฟท์แวร์ตามจำนวนสิทธิที่กำหนดโดยสัญญา และได้รับบริการในการบำรุงรักษาระบบ </w:t>
      </w:r>
      <w:r w:rsidRPr="00814E12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814E12">
        <w:rPr>
          <w:rFonts w:asciiTheme="majorBidi" w:hAnsiTheme="majorBidi" w:cstheme="majorBidi"/>
          <w:sz w:val="30"/>
          <w:szCs w:val="30"/>
        </w:rPr>
        <w:t xml:space="preserve">1 </w:t>
      </w:r>
      <w:r w:rsidR="00C5326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14E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4E12">
        <w:rPr>
          <w:rFonts w:asciiTheme="majorBidi" w:hAnsiTheme="majorBidi" w:cstheme="majorBidi"/>
          <w:sz w:val="30"/>
          <w:szCs w:val="30"/>
        </w:rPr>
        <w:t>256</w:t>
      </w:r>
      <w:r w:rsidR="00145F3E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814E12">
        <w:rPr>
          <w:rFonts w:asciiTheme="majorBidi" w:hAnsiTheme="majorBidi" w:cstheme="majorBidi"/>
          <w:sz w:val="30"/>
          <w:szCs w:val="30"/>
        </w:rPr>
        <w:t xml:space="preserve"> </w:t>
      </w:r>
      <w:r w:rsidRPr="00814E12">
        <w:rPr>
          <w:rFonts w:asciiTheme="majorBidi" w:hAnsiTheme="majorBidi" w:cstheme="majorBidi"/>
          <w:sz w:val="30"/>
          <w:szCs w:val="30"/>
          <w:cs/>
        </w:rPr>
        <w:t>ถึง</w:t>
      </w:r>
      <w:r w:rsidRPr="00814E12">
        <w:rPr>
          <w:rFonts w:asciiTheme="majorBidi" w:hAnsiTheme="majorBidi" w:cstheme="majorBidi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814E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4E1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814E12">
        <w:rPr>
          <w:rFonts w:asciiTheme="majorBidi" w:hAnsiTheme="majorBidi" w:cstheme="majorBidi"/>
          <w:sz w:val="30"/>
          <w:szCs w:val="30"/>
        </w:rPr>
        <w:t xml:space="preserve"> </w:t>
      </w:r>
      <w:r w:rsidR="0081183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F446C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4D44D7" w:rsidRPr="00DE2385">
        <w:rPr>
          <w:rFonts w:asciiTheme="majorBidi" w:hAnsiTheme="majorBidi" w:cstheme="majorBidi"/>
          <w:spacing w:val="-4"/>
          <w:sz w:val="30"/>
          <w:szCs w:val="30"/>
          <w:cs/>
        </w:rPr>
        <w:t>ทำบันทึกแนบท้ายสัญญา</w:t>
      </w:r>
      <w:r w:rsidR="00C7400A" w:rsidRPr="00C7400A">
        <w:rPr>
          <w:rFonts w:asciiTheme="majorBidi" w:hAnsiTheme="majorBidi"/>
          <w:spacing w:val="-4"/>
          <w:sz w:val="30"/>
          <w:szCs w:val="30"/>
          <w:cs/>
        </w:rPr>
        <w:t>เพื่อเพิ่มสิทธิในการใช้ซอฟท์</w:t>
      </w:r>
      <w:r w:rsidR="00C7400A">
        <w:rPr>
          <w:rFonts w:asciiTheme="majorBidi" w:hAnsiTheme="majorBidi" w:hint="cs"/>
          <w:spacing w:val="-4"/>
          <w:sz w:val="30"/>
          <w:szCs w:val="30"/>
          <w:cs/>
        </w:rPr>
        <w:t>แ</w:t>
      </w:r>
      <w:r w:rsidR="00C7400A" w:rsidRPr="00C7400A">
        <w:rPr>
          <w:rFonts w:asciiTheme="majorBidi" w:hAnsiTheme="majorBidi"/>
          <w:spacing w:val="-4"/>
          <w:sz w:val="30"/>
          <w:szCs w:val="30"/>
          <w:cs/>
        </w:rPr>
        <w:t>วร์</w:t>
      </w:r>
      <w:r w:rsidR="003118AB" w:rsidRPr="00814E12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="003118AB" w:rsidRPr="00814E12">
        <w:rPr>
          <w:rFonts w:asciiTheme="majorBidi" w:hAnsiTheme="majorBidi" w:cstheme="majorBidi"/>
          <w:sz w:val="30"/>
          <w:szCs w:val="30"/>
        </w:rPr>
        <w:t xml:space="preserve">1 </w:t>
      </w:r>
      <w:r w:rsidR="00256E13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3118AB" w:rsidRPr="00814E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18AB" w:rsidRPr="00814E12">
        <w:rPr>
          <w:rFonts w:asciiTheme="majorBidi" w:hAnsiTheme="majorBidi" w:cstheme="majorBidi"/>
          <w:sz w:val="30"/>
          <w:szCs w:val="30"/>
        </w:rPr>
        <w:t>256</w:t>
      </w:r>
      <w:r w:rsidR="00256E13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3118AB" w:rsidRPr="00814E12">
        <w:rPr>
          <w:rFonts w:asciiTheme="majorBidi" w:hAnsiTheme="majorBidi" w:cstheme="majorBidi"/>
          <w:sz w:val="30"/>
          <w:szCs w:val="30"/>
        </w:rPr>
        <w:t xml:space="preserve"> </w:t>
      </w:r>
      <w:r w:rsidR="003118AB" w:rsidRPr="00814E12">
        <w:rPr>
          <w:rFonts w:asciiTheme="majorBidi" w:hAnsiTheme="majorBidi" w:cstheme="majorBidi"/>
          <w:sz w:val="30"/>
          <w:szCs w:val="30"/>
          <w:cs/>
        </w:rPr>
        <w:t>ถึง</w:t>
      </w:r>
      <w:r w:rsidR="003118AB" w:rsidRPr="00814E12">
        <w:rPr>
          <w:rFonts w:asciiTheme="majorBidi" w:hAnsiTheme="majorBidi" w:cstheme="majorBidi"/>
          <w:sz w:val="30"/>
          <w:szCs w:val="30"/>
        </w:rPr>
        <w:t xml:space="preserve"> 31 </w:t>
      </w:r>
      <w:r w:rsidR="003118AB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118AB" w:rsidRPr="00814E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18AB" w:rsidRPr="00814E12">
        <w:rPr>
          <w:rFonts w:asciiTheme="majorBidi" w:hAnsiTheme="majorBidi" w:cstheme="majorBidi"/>
          <w:sz w:val="30"/>
          <w:szCs w:val="30"/>
        </w:rPr>
        <w:t>256</w:t>
      </w:r>
      <w:r w:rsidR="003118AB">
        <w:rPr>
          <w:rFonts w:asciiTheme="majorBidi" w:hAnsiTheme="majorBidi" w:cstheme="majorBidi"/>
          <w:sz w:val="30"/>
          <w:szCs w:val="30"/>
          <w:lang w:val="en-GB"/>
        </w:rPr>
        <w:t>6</w:t>
      </w:r>
    </w:p>
    <w:p w14:paraId="2927172C" w14:textId="76786E5A" w:rsidR="00822708" w:rsidRPr="006235B7" w:rsidRDefault="00822708" w:rsidP="006235B7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F82727" w14:textId="77777777" w:rsidR="003D2132" w:rsidRPr="00DE2385" w:rsidRDefault="003D2132" w:rsidP="00502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2385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1502E614" w14:textId="77777777" w:rsidR="00E94789" w:rsidRPr="00DE2385" w:rsidRDefault="00E94789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0049A38" w14:textId="5839004C" w:rsidR="00780702" w:rsidRPr="00271FCC" w:rsidRDefault="00E94789" w:rsidP="00D72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271F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6BA9" w:rsidRPr="00271FCC">
        <w:rPr>
          <w:rFonts w:ascii="Angsana New" w:hAnsi="Angsana New"/>
          <w:sz w:val="30"/>
          <w:szCs w:val="30"/>
        </w:rPr>
        <w:t>30</w:t>
      </w:r>
      <w:r w:rsidR="004E0B95" w:rsidRPr="00271FCC">
        <w:rPr>
          <w:rFonts w:ascii="Angsana New" w:hAnsi="Angsana New"/>
          <w:sz w:val="30"/>
          <w:szCs w:val="30"/>
          <w:cs/>
        </w:rPr>
        <w:t xml:space="preserve"> กันยายน</w:t>
      </w:r>
      <w:r w:rsidR="008E18E1" w:rsidRPr="00271FCC">
        <w:rPr>
          <w:rFonts w:ascii="Angsana New" w:hAnsi="Angsana New"/>
          <w:sz w:val="30"/>
          <w:szCs w:val="30"/>
        </w:rPr>
        <w:t xml:space="preserve"> </w:t>
      </w:r>
      <w:r w:rsidR="00006B6B" w:rsidRPr="00271FCC">
        <w:rPr>
          <w:rFonts w:ascii="Angsana New" w:hAnsi="Angsana New"/>
          <w:sz w:val="30"/>
          <w:szCs w:val="30"/>
        </w:rPr>
        <w:t>256</w:t>
      </w:r>
      <w:r w:rsidR="009C4B2B" w:rsidRPr="00271FCC">
        <w:rPr>
          <w:rFonts w:ascii="Angsana New" w:hAnsi="Angsana New"/>
          <w:sz w:val="30"/>
          <w:szCs w:val="30"/>
        </w:rPr>
        <w:t>5</w:t>
      </w:r>
      <w:r w:rsidR="00D75028" w:rsidRPr="00271FCC">
        <w:rPr>
          <w:rFonts w:ascii="Angsana New" w:hAnsi="Angsana New"/>
          <w:sz w:val="30"/>
          <w:szCs w:val="30"/>
        </w:rPr>
        <w:t xml:space="preserve"> </w:t>
      </w:r>
      <w:r w:rsidR="001F004A" w:rsidRPr="00271FCC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71FCC">
        <w:rPr>
          <w:rFonts w:ascii="Angsana New" w:hAnsi="Angsana New"/>
          <w:sz w:val="30"/>
          <w:szCs w:val="30"/>
          <w:cs/>
        </w:rPr>
        <w:t>บริษัทมีภาร</w:t>
      </w:r>
      <w:r w:rsidR="006C6ADD" w:rsidRPr="00271FCC">
        <w:rPr>
          <w:rFonts w:ascii="Angsana New" w:hAnsi="Angsana New" w:hint="cs"/>
          <w:sz w:val="30"/>
          <w:szCs w:val="30"/>
          <w:cs/>
        </w:rPr>
        <w:t>ะ</w:t>
      </w:r>
      <w:r w:rsidRPr="00271FCC">
        <w:rPr>
          <w:rFonts w:ascii="Angsana New" w:hAnsi="Angsana New"/>
          <w:sz w:val="30"/>
          <w:szCs w:val="30"/>
          <w:cs/>
        </w:rPr>
        <w:t>ผูกพันจากคำสั่งซื้อสินค้ากับกิจการที่เกี่ยวข้องกัน</w:t>
      </w:r>
      <w:r w:rsidR="00A627A4" w:rsidRPr="00271FCC">
        <w:rPr>
          <w:rFonts w:ascii="Angsana New" w:hAnsi="Angsana New"/>
          <w:sz w:val="30"/>
          <w:szCs w:val="30"/>
          <w:cs/>
        </w:rPr>
        <w:t>เป็น</w:t>
      </w:r>
      <w:r w:rsidR="00A627A4" w:rsidRPr="00271FCC">
        <w:rPr>
          <w:rFonts w:ascii="Angsana New" w:hAnsi="Angsana New"/>
          <w:spacing w:val="-2"/>
          <w:sz w:val="30"/>
          <w:szCs w:val="30"/>
          <w:cs/>
        </w:rPr>
        <w:t>จำนว</w:t>
      </w:r>
      <w:r w:rsidR="00C260A2" w:rsidRPr="00271FCC">
        <w:rPr>
          <w:rFonts w:ascii="Angsana New" w:hAnsi="Angsana New"/>
          <w:spacing w:val="-2"/>
          <w:sz w:val="30"/>
          <w:szCs w:val="30"/>
          <w:cs/>
        </w:rPr>
        <w:t>นเงิน</w:t>
      </w:r>
      <w:r w:rsidR="008C773D" w:rsidRPr="00271FC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76335" w:rsidRPr="00271FCC">
        <w:rPr>
          <w:rFonts w:ascii="Angsana New" w:hAnsi="Angsana New"/>
          <w:spacing w:val="-2"/>
          <w:sz w:val="30"/>
          <w:szCs w:val="30"/>
        </w:rPr>
        <w:t>991.03</w:t>
      </w:r>
      <w:r w:rsidR="00503610" w:rsidRPr="00271FCC">
        <w:rPr>
          <w:rFonts w:ascii="Angsana New" w:hAnsi="Angsana New"/>
          <w:spacing w:val="-2"/>
          <w:sz w:val="30"/>
          <w:szCs w:val="30"/>
        </w:rPr>
        <w:t xml:space="preserve"> </w:t>
      </w:r>
      <w:r w:rsidR="00F42855" w:rsidRPr="00271FC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1F004A" w:rsidRPr="00271FCC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1F004A" w:rsidRPr="00271FCC">
        <w:rPr>
          <w:rFonts w:ascii="Angsana New" w:hAnsi="Angsana New"/>
          <w:spacing w:val="-2"/>
          <w:sz w:val="30"/>
          <w:szCs w:val="30"/>
        </w:rPr>
        <w:t xml:space="preserve">977.39 </w:t>
      </w:r>
      <w:r w:rsidR="001F004A" w:rsidRPr="00271FC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06FBC" w:rsidRPr="00271FCC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="00463CAB" w:rsidRPr="00271FCC">
        <w:rPr>
          <w:rFonts w:ascii="Angsana New" w:hAnsi="Angsana New"/>
          <w:spacing w:val="-2"/>
          <w:sz w:val="30"/>
          <w:szCs w:val="30"/>
        </w:rPr>
        <w:t xml:space="preserve"> </w:t>
      </w:r>
      <w:r w:rsidR="00463CAB" w:rsidRPr="00271FCC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BF5C14" w:rsidRPr="00271FC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C4B2B" w:rsidRPr="00271FCC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463CAB" w:rsidRPr="00271FCC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C4B2B" w:rsidRPr="00271FCC">
        <w:rPr>
          <w:rFonts w:ascii="Angsana New" w:hAnsi="Angsana New"/>
          <w:i/>
          <w:iCs/>
          <w:spacing w:val="-2"/>
          <w:sz w:val="30"/>
          <w:szCs w:val="30"/>
        </w:rPr>
        <w:t>61.44</w:t>
      </w:r>
      <w:r w:rsidR="00D32D7E" w:rsidRPr="00271FCC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23A62" w:rsidRPr="00271FCC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706FBC" w:rsidRPr="00271FC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 </w:t>
      </w:r>
      <w:r w:rsidR="00706FBC" w:rsidRPr="00271FCC">
        <w:rPr>
          <w:rFonts w:ascii="Angsana New" w:hAnsi="Angsana New"/>
          <w:i/>
          <w:iCs/>
          <w:spacing w:val="-2"/>
          <w:sz w:val="30"/>
          <w:szCs w:val="30"/>
        </w:rPr>
        <w:t xml:space="preserve">61.44 </w:t>
      </w:r>
      <w:r w:rsidR="00706FBC" w:rsidRPr="00271FCC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</w:t>
      </w:r>
      <w:r w:rsidR="00463CAB" w:rsidRPr="00271FCC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25160B88" w14:textId="77777777" w:rsidR="002C4D5B" w:rsidRPr="00271FCC" w:rsidRDefault="002C4D5B" w:rsidP="00D72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3AB2E09" w14:textId="37F4E1D6" w:rsidR="00E64F07" w:rsidRPr="00C1266B" w:rsidRDefault="005D6E08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91205BC" w14:textId="77777777" w:rsidR="00E64F07" w:rsidRPr="00BF0DFE" w:rsidRDefault="00E64F0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172"/>
        <w:gridCol w:w="277"/>
        <w:gridCol w:w="1170"/>
        <w:gridCol w:w="264"/>
        <w:gridCol w:w="1181"/>
        <w:gridCol w:w="253"/>
        <w:gridCol w:w="1172"/>
      </w:tblGrid>
      <w:tr w:rsidR="00E64F07" w:rsidRPr="00C1266B" w14:paraId="0662018F" w14:textId="77777777" w:rsidTr="00BF0DFE">
        <w:tc>
          <w:tcPr>
            <w:tcW w:w="2045" w:type="pct"/>
          </w:tcPr>
          <w:p w14:paraId="1372B785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32F721F7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4DDEC07E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758B91B7" w14:textId="77777777" w:rsidR="00E64F07" w:rsidRPr="00C1266B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C1266B" w14:paraId="613BCC0B" w14:textId="77777777" w:rsidTr="00CA4063">
        <w:tc>
          <w:tcPr>
            <w:tcW w:w="2045" w:type="pct"/>
          </w:tcPr>
          <w:p w14:paraId="78E289F6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5D3995B" w14:textId="37E8A13F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41AEFC9E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1E1AF4" w14:textId="022EB9D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2AFCEF83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47D4B95" w14:textId="196929E2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15C9688D" w14:textId="77777777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BC9F65" w14:textId="12869C26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2D7E" w:rsidRPr="00C1266B" w14:paraId="4DDA8B1E" w14:textId="77777777" w:rsidTr="00BF0DFE">
        <w:tc>
          <w:tcPr>
            <w:tcW w:w="2045" w:type="pct"/>
          </w:tcPr>
          <w:p w14:paraId="4E0FA07B" w14:textId="77777777" w:rsidR="00D32D7E" w:rsidRPr="00C1266B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488C6A65" w14:textId="77777777" w:rsidR="00D32D7E" w:rsidRPr="00C1266B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2B" w:rsidRPr="00C1266B" w14:paraId="014B76D9" w14:textId="77777777" w:rsidTr="00CA4063">
        <w:tc>
          <w:tcPr>
            <w:tcW w:w="2045" w:type="pct"/>
          </w:tcPr>
          <w:p w14:paraId="5417E35A" w14:textId="77777777" w:rsidR="009C4B2B" w:rsidRPr="00C1266B" w:rsidRDefault="009C4B2B" w:rsidP="009C4B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  <w:vAlign w:val="bottom"/>
          </w:tcPr>
          <w:p w14:paraId="3379CB4A" w14:textId="7212BC18" w:rsidR="009C4B2B" w:rsidRPr="00C1266B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149" w:type="pct"/>
          </w:tcPr>
          <w:p w14:paraId="62789652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2BA9B8" w14:textId="474A8F1F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,703</w:t>
            </w:r>
          </w:p>
        </w:tc>
        <w:tc>
          <w:tcPr>
            <w:tcW w:w="142" w:type="pct"/>
          </w:tcPr>
          <w:p w14:paraId="711AE131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F3DFD7A" w14:textId="727A8EC2" w:rsidR="009C4B2B" w:rsidRPr="00C1266B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4,057</w:t>
            </w:r>
          </w:p>
        </w:tc>
        <w:tc>
          <w:tcPr>
            <w:tcW w:w="136" w:type="pct"/>
          </w:tcPr>
          <w:p w14:paraId="783201B7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178C5DD" w14:textId="1415924E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</w:tr>
      <w:tr w:rsidR="009C4B2B" w:rsidRPr="00C1266B" w14:paraId="66BC5D62" w14:textId="77777777" w:rsidTr="00CA4063">
        <w:tc>
          <w:tcPr>
            <w:tcW w:w="2045" w:type="pct"/>
          </w:tcPr>
          <w:p w14:paraId="5F721405" w14:textId="38D16AFE" w:rsidR="009C4B2B" w:rsidRPr="00C1266B" w:rsidRDefault="009C4B2B" w:rsidP="009C4B2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31" w:type="pct"/>
            <w:vAlign w:val="bottom"/>
          </w:tcPr>
          <w:p w14:paraId="3676F290" w14:textId="423AAAAD" w:rsidR="009C4B2B" w:rsidRPr="00C1266B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1,316,913</w:t>
            </w:r>
          </w:p>
        </w:tc>
        <w:tc>
          <w:tcPr>
            <w:tcW w:w="149" w:type="pct"/>
          </w:tcPr>
          <w:p w14:paraId="0C4443A0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1E30547" w14:textId="28BD4AA2" w:rsidR="009C4B2B" w:rsidRPr="00C1266B" w:rsidRDefault="008D36BE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  <w:r w:rsidR="009C4B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142" w:type="pct"/>
          </w:tcPr>
          <w:p w14:paraId="6D4E3873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CD894CD" w14:textId="264F72B0" w:rsidR="009C4B2B" w:rsidRPr="00C1266B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1,272,223</w:t>
            </w:r>
          </w:p>
        </w:tc>
        <w:tc>
          <w:tcPr>
            <w:tcW w:w="136" w:type="pct"/>
          </w:tcPr>
          <w:p w14:paraId="4BD17495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3D725890" w14:textId="04AB4844" w:rsidR="009C4B2B" w:rsidRPr="00C1266B" w:rsidRDefault="008D36BE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</w:t>
            </w:r>
            <w:r w:rsidR="009C4B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9C4B2B" w:rsidRPr="00C1266B" w14:paraId="57F1F47B" w14:textId="77777777" w:rsidTr="00DB3E86">
        <w:trPr>
          <w:trHeight w:val="70"/>
        </w:trPr>
        <w:tc>
          <w:tcPr>
            <w:tcW w:w="2045" w:type="pct"/>
          </w:tcPr>
          <w:p w14:paraId="729647DA" w14:textId="2F3D92AF" w:rsidR="009C4B2B" w:rsidRPr="00C1266B" w:rsidRDefault="008D36BE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F75A7" w14:textId="31FF9F5E" w:rsidR="009C4B2B" w:rsidRPr="00C1266B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1,321,038</w:t>
            </w:r>
          </w:p>
        </w:tc>
        <w:tc>
          <w:tcPr>
            <w:tcW w:w="149" w:type="pct"/>
            <w:vAlign w:val="bottom"/>
          </w:tcPr>
          <w:p w14:paraId="256145A3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3A03" w14:textId="444F2F6D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1,067,422</w:t>
            </w:r>
          </w:p>
        </w:tc>
        <w:tc>
          <w:tcPr>
            <w:tcW w:w="142" w:type="pct"/>
            <w:vAlign w:val="bottom"/>
          </w:tcPr>
          <w:p w14:paraId="1FF3369F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327B6" w14:textId="7CD704D5" w:rsidR="009C4B2B" w:rsidRPr="00252CE5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1,276,280</w:t>
            </w:r>
          </w:p>
        </w:tc>
        <w:tc>
          <w:tcPr>
            <w:tcW w:w="136" w:type="pct"/>
            <w:vAlign w:val="bottom"/>
          </w:tcPr>
          <w:p w14:paraId="52974290" w14:textId="77777777" w:rsidR="009C4B2B" w:rsidRPr="00C1266B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1792A" w14:textId="4587AFF3" w:rsidR="009C4B2B" w:rsidRPr="00C1266B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1,002,929</w:t>
            </w:r>
          </w:p>
        </w:tc>
      </w:tr>
    </w:tbl>
    <w:p w14:paraId="57C2DA64" w14:textId="3E0E69EC" w:rsidR="00E4226E" w:rsidRPr="00B300D1" w:rsidRDefault="005D6E08" w:rsidP="002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71FCC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941005F" w14:textId="60BA92A3" w:rsidR="003C6D87" w:rsidRDefault="003C6D87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262"/>
        <w:gridCol w:w="180"/>
        <w:gridCol w:w="1260"/>
      </w:tblGrid>
      <w:tr w:rsidR="00163EA1" w:rsidRPr="000C5EB5" w14:paraId="4196B0A2" w14:textId="77777777" w:rsidTr="00271FC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0D75E09" w14:textId="6B681E90" w:rsidR="00163EA1" w:rsidRPr="00163EA1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3F55F5" w14:textId="41027690" w:rsidR="00163EA1" w:rsidRPr="00163EA1" w:rsidRDefault="00163EA1" w:rsidP="00163EA1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D19E47" w14:textId="77777777" w:rsidR="00163EA1" w:rsidRPr="00163EA1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5B1D073" w14:textId="5723F9CA" w:rsidR="00163EA1" w:rsidRPr="00163EA1" w:rsidRDefault="00163EA1" w:rsidP="00163EA1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63E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63EA1" w:rsidRPr="00D111DC" w14:paraId="74898881" w14:textId="77777777" w:rsidTr="00271FCC">
        <w:trPr>
          <w:cantSplit/>
          <w:tblHeader/>
        </w:trPr>
        <w:tc>
          <w:tcPr>
            <w:tcW w:w="3780" w:type="dxa"/>
            <w:vAlign w:val="bottom"/>
          </w:tcPr>
          <w:p w14:paraId="4D02FD35" w14:textId="274843C1" w:rsidR="00163EA1" w:rsidRPr="00163EA1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163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CA40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A40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6B8C99A" w14:textId="77777777" w:rsidR="00163EA1" w:rsidRPr="00163EA1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A1AC945" w14:textId="77777777" w:rsidR="00163EA1" w:rsidRPr="00163EA1" w:rsidRDefault="00163EA1" w:rsidP="00163EA1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A86256" w14:textId="77777777" w:rsidR="00163EA1" w:rsidRPr="00163EA1" w:rsidRDefault="00163EA1" w:rsidP="00163EA1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06D16A44" w14:textId="77777777" w:rsidR="00163EA1" w:rsidRPr="00163EA1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AE67145" w14:textId="77777777" w:rsidR="00163EA1" w:rsidRPr="00163EA1" w:rsidRDefault="00163EA1" w:rsidP="00163EA1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594313E" w14:textId="77777777" w:rsidR="00163EA1" w:rsidRPr="00163EA1" w:rsidRDefault="00163EA1" w:rsidP="00163EA1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31F4D0" w14:textId="77777777" w:rsidR="00163EA1" w:rsidRPr="00163EA1" w:rsidRDefault="00163EA1" w:rsidP="00163EA1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63EA1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163EA1" w:rsidRPr="00D111DC" w14:paraId="76FB058D" w14:textId="77777777" w:rsidTr="00271FCC">
        <w:trPr>
          <w:cantSplit/>
          <w:tblHeader/>
        </w:trPr>
        <w:tc>
          <w:tcPr>
            <w:tcW w:w="3780" w:type="dxa"/>
            <w:vAlign w:val="bottom"/>
          </w:tcPr>
          <w:p w14:paraId="5B46BEDD" w14:textId="77777777" w:rsidR="00163EA1" w:rsidRPr="00163EA1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4150F5C" w14:textId="07DDE560" w:rsidR="00163EA1" w:rsidRPr="008D36BE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D36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63EA1" w:rsidRPr="00230825" w14:paraId="70A69B21" w14:textId="77777777" w:rsidTr="00271FCC">
        <w:trPr>
          <w:cantSplit/>
        </w:trPr>
        <w:tc>
          <w:tcPr>
            <w:tcW w:w="3780" w:type="dxa"/>
            <w:hideMark/>
          </w:tcPr>
          <w:p w14:paraId="1710D6DB" w14:textId="77777777" w:rsidR="00163EA1" w:rsidRPr="00163EA1" w:rsidRDefault="00163EA1" w:rsidP="007945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C0F40EF" w14:textId="05520FA0" w:rsidR="00163EA1" w:rsidRPr="00FB60A9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547,306</w:t>
            </w:r>
          </w:p>
        </w:tc>
        <w:tc>
          <w:tcPr>
            <w:tcW w:w="180" w:type="dxa"/>
          </w:tcPr>
          <w:p w14:paraId="703B058F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13F27" w14:textId="5C55AD45" w:rsidR="00163EA1" w:rsidRPr="008D36BE" w:rsidRDefault="00CE1E8A" w:rsidP="002F5B9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  <w:r w:rsidR="00FC2B3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78" w:type="dxa"/>
          </w:tcPr>
          <w:p w14:paraId="7EF08CE9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D5ACD5D" w14:textId="4EAA281E" w:rsidR="00163EA1" w:rsidRPr="00163EA1" w:rsidRDefault="00FB60A9" w:rsidP="00DC37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542,786</w:t>
            </w:r>
          </w:p>
        </w:tc>
        <w:tc>
          <w:tcPr>
            <w:tcW w:w="180" w:type="dxa"/>
          </w:tcPr>
          <w:p w14:paraId="4F855967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C39E8E" w14:textId="45AC1BAF" w:rsidR="00163EA1" w:rsidRPr="00163EA1" w:rsidRDefault="00ED2596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66924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66924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163EA1" w:rsidRPr="00230825" w14:paraId="5A24EADA" w14:textId="77777777" w:rsidTr="00271FCC">
        <w:trPr>
          <w:cantSplit/>
        </w:trPr>
        <w:tc>
          <w:tcPr>
            <w:tcW w:w="3780" w:type="dxa"/>
            <w:hideMark/>
          </w:tcPr>
          <w:p w14:paraId="429A3042" w14:textId="4D77B059" w:rsidR="00163EA1" w:rsidRPr="00163EA1" w:rsidRDefault="00163EA1" w:rsidP="007945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03A23C7" w14:textId="77777777" w:rsidR="00163EA1" w:rsidRPr="00163EA1" w:rsidRDefault="00163EA1" w:rsidP="00163EA1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B4DED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965A0" w14:textId="77777777" w:rsidR="00163EA1" w:rsidRPr="00163EA1" w:rsidRDefault="00163EA1" w:rsidP="00163EA1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6C6D84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AB211E2" w14:textId="77777777" w:rsidR="00163EA1" w:rsidRPr="00163EA1" w:rsidRDefault="00163EA1" w:rsidP="00163EA1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64D609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3BCF6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3EA1" w:rsidRPr="00230825" w14:paraId="0B5675CA" w14:textId="77777777" w:rsidTr="00271FCC">
        <w:trPr>
          <w:cantSplit/>
        </w:trPr>
        <w:tc>
          <w:tcPr>
            <w:tcW w:w="3780" w:type="dxa"/>
            <w:hideMark/>
          </w:tcPr>
          <w:p w14:paraId="5552A3F5" w14:textId="3B14ED4A" w:rsidR="00163EA1" w:rsidRPr="00163EA1" w:rsidRDefault="00163EA1" w:rsidP="00163EA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8D36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68C405" w14:textId="14A129EE" w:rsidR="00163EA1" w:rsidRPr="00163EA1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  <w:tc>
          <w:tcPr>
            <w:tcW w:w="180" w:type="dxa"/>
          </w:tcPr>
          <w:p w14:paraId="7434E1BC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4D50C" w14:textId="3C14C4F1" w:rsidR="00163EA1" w:rsidRPr="00163EA1" w:rsidRDefault="00566924" w:rsidP="008D36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63EA1" w:rsidRPr="0059374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163EA1">
              <w:rPr>
                <w:rFonts w:ascii="Angsana New" w:hAnsi="Angsana New"/>
                <w:sz w:val="30"/>
                <w:szCs w:val="30"/>
              </w:rPr>
              <w:t>,</w:t>
            </w:r>
            <w:r w:rsidR="00163EA1" w:rsidRPr="00593746">
              <w:rPr>
                <w:rFonts w:ascii="Angsana New" w:hAnsi="Angsana New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78" w:type="dxa"/>
          </w:tcPr>
          <w:p w14:paraId="392DE8A1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4235F7" w14:textId="1A92C4A8" w:rsidR="00163EA1" w:rsidRPr="00163EA1" w:rsidRDefault="00FB60A9" w:rsidP="00DC37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  <w:tc>
          <w:tcPr>
            <w:tcW w:w="180" w:type="dxa"/>
          </w:tcPr>
          <w:p w14:paraId="541D1786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C64DD" w14:textId="75A061CC" w:rsidR="00163EA1" w:rsidRPr="00163EA1" w:rsidRDefault="00566924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63EA1" w:rsidRPr="00AD5A4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63EA1" w:rsidRPr="00AD5A48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163EA1" w:rsidRPr="00230825" w14:paraId="6B917E6D" w14:textId="77777777" w:rsidTr="00271FCC">
        <w:trPr>
          <w:cantSplit/>
        </w:trPr>
        <w:tc>
          <w:tcPr>
            <w:tcW w:w="3780" w:type="dxa"/>
            <w:hideMark/>
          </w:tcPr>
          <w:p w14:paraId="0EF17178" w14:textId="1EA75A76" w:rsidR="00163EA1" w:rsidRPr="00163EA1" w:rsidRDefault="00163EA1" w:rsidP="00163EA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F9ACD14" w14:textId="0F651A98" w:rsidR="00163EA1" w:rsidRPr="00163EA1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80" w:type="dxa"/>
          </w:tcPr>
          <w:p w14:paraId="50BA52DA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96631" w14:textId="53E88FA4" w:rsidR="00163EA1" w:rsidRPr="00163EA1" w:rsidRDefault="002D3971" w:rsidP="008D36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63EA1" w:rsidRPr="00AD5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178" w:type="dxa"/>
          </w:tcPr>
          <w:p w14:paraId="5EA215FA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321029" w14:textId="2321F5DF" w:rsidR="00163EA1" w:rsidRPr="00163EA1" w:rsidRDefault="00FB60A9" w:rsidP="00DC37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80" w:type="dxa"/>
          </w:tcPr>
          <w:p w14:paraId="1AA29D6F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E6910" w14:textId="68A91CE3" w:rsidR="00163EA1" w:rsidRPr="00163EA1" w:rsidRDefault="00A2364C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63EA1" w:rsidRPr="00AD5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  <w:r w:rsidR="00163EA1" w:rsidRPr="00AD5A4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63EA1" w:rsidRPr="00230825" w14:paraId="65D0CD60" w14:textId="77777777" w:rsidTr="00271FCC">
        <w:trPr>
          <w:cantSplit/>
        </w:trPr>
        <w:tc>
          <w:tcPr>
            <w:tcW w:w="3780" w:type="dxa"/>
            <w:hideMark/>
          </w:tcPr>
          <w:p w14:paraId="0B3064B9" w14:textId="625B5C74" w:rsidR="00163EA1" w:rsidRPr="00163EA1" w:rsidRDefault="00163EA1" w:rsidP="00163EA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D69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6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4BF1C" w14:textId="02A06D7A" w:rsidR="00163EA1" w:rsidRPr="00163EA1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24,590</w:t>
            </w:r>
          </w:p>
        </w:tc>
        <w:tc>
          <w:tcPr>
            <w:tcW w:w="180" w:type="dxa"/>
          </w:tcPr>
          <w:p w14:paraId="17746DF7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5992" w14:textId="34022448" w:rsidR="00163EA1" w:rsidRPr="00163EA1" w:rsidRDefault="00A2364C" w:rsidP="008D36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163EA1" w:rsidRPr="00AD5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78" w:type="dxa"/>
          </w:tcPr>
          <w:p w14:paraId="109822C3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A5BD2" w14:textId="2521FCB8" w:rsidR="00163EA1" w:rsidRPr="00163EA1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24,561</w:t>
            </w:r>
          </w:p>
        </w:tc>
        <w:tc>
          <w:tcPr>
            <w:tcW w:w="180" w:type="dxa"/>
          </w:tcPr>
          <w:p w14:paraId="6C215DFB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4617" w14:textId="4CA52922" w:rsidR="00163EA1" w:rsidRPr="00163EA1" w:rsidRDefault="00A2364C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163EA1" w:rsidRPr="00AD5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E682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63EA1" w:rsidRPr="00230825" w14:paraId="70458FB9" w14:textId="77777777" w:rsidTr="00271FCC">
        <w:trPr>
          <w:cantSplit/>
        </w:trPr>
        <w:tc>
          <w:tcPr>
            <w:tcW w:w="3780" w:type="dxa"/>
            <w:hideMark/>
          </w:tcPr>
          <w:p w14:paraId="1663C0BB" w14:textId="77777777" w:rsidR="00163EA1" w:rsidRPr="00163EA1" w:rsidRDefault="00163EA1" w:rsidP="00163E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58C25" w14:textId="095E49BC" w:rsidR="00163EA1" w:rsidRPr="00163EA1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608,426</w:t>
            </w:r>
          </w:p>
        </w:tc>
        <w:tc>
          <w:tcPr>
            <w:tcW w:w="180" w:type="dxa"/>
          </w:tcPr>
          <w:p w14:paraId="003E227D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CDFB" w14:textId="5C9194AA" w:rsidR="00163EA1" w:rsidRPr="00163EA1" w:rsidRDefault="00FC2B3C" w:rsidP="008D36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426,888</w:t>
            </w:r>
          </w:p>
        </w:tc>
        <w:tc>
          <w:tcPr>
            <w:tcW w:w="178" w:type="dxa"/>
          </w:tcPr>
          <w:p w14:paraId="0E93F559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80D0E" w14:textId="7AA3C673" w:rsidR="00163EA1" w:rsidRPr="00163EA1" w:rsidRDefault="00FB60A9" w:rsidP="00DC37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603,877</w:t>
            </w:r>
          </w:p>
        </w:tc>
        <w:tc>
          <w:tcPr>
            <w:tcW w:w="180" w:type="dxa"/>
          </w:tcPr>
          <w:p w14:paraId="4A59B4FE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E81451E" w14:textId="495BC4E8" w:rsidR="00163EA1" w:rsidRPr="00163EA1" w:rsidRDefault="00ED2596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423,643</w:t>
            </w:r>
          </w:p>
        </w:tc>
      </w:tr>
      <w:tr w:rsidR="00163EA1" w:rsidRPr="00230825" w14:paraId="24C75B42" w14:textId="77777777" w:rsidTr="00271FCC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E6A3B5" w14:textId="77777777" w:rsidR="00163EA1" w:rsidRDefault="00163EA1" w:rsidP="00163E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37A7A7EA" w14:textId="3DEF0CD7" w:rsidR="00163EA1" w:rsidRPr="00163EA1" w:rsidRDefault="00163EA1" w:rsidP="00163E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3EA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191A7" w14:textId="6610FC53" w:rsidR="00163EA1" w:rsidRPr="00FB60A9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  <w:tc>
          <w:tcPr>
            <w:tcW w:w="180" w:type="dxa"/>
            <w:vAlign w:val="bottom"/>
          </w:tcPr>
          <w:p w14:paraId="299D7EBF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43F61" w14:textId="644CDA8D" w:rsidR="00163EA1" w:rsidRPr="00163EA1" w:rsidRDefault="00163EA1" w:rsidP="008D36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D5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  <w:r w:rsidRPr="00AD5A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5D0257D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AD731" w14:textId="419D20ED" w:rsidR="00163EA1" w:rsidRPr="00FB60A9" w:rsidRDefault="00FB60A9" w:rsidP="00DC37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  <w:tc>
          <w:tcPr>
            <w:tcW w:w="180" w:type="dxa"/>
            <w:vAlign w:val="bottom"/>
          </w:tcPr>
          <w:p w14:paraId="055E6824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1CDF1F1" w14:textId="736944D0" w:rsidR="00163EA1" w:rsidRPr="00163EA1" w:rsidRDefault="00163EA1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D5A48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AD5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408</w:t>
            </w:r>
            <w:r w:rsidRPr="00AD5A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63EA1" w:rsidRPr="00230825" w14:paraId="7313D880" w14:textId="77777777" w:rsidTr="00271FCC">
        <w:trPr>
          <w:cantSplit/>
        </w:trPr>
        <w:tc>
          <w:tcPr>
            <w:tcW w:w="3780" w:type="dxa"/>
            <w:hideMark/>
          </w:tcPr>
          <w:p w14:paraId="0F04A901" w14:textId="77777777" w:rsidR="00163EA1" w:rsidRPr="00163EA1" w:rsidRDefault="00163EA1" w:rsidP="00163E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43D6A" w14:textId="14EFD051" w:rsidR="00163EA1" w:rsidRPr="00163EA1" w:rsidRDefault="00FB60A9" w:rsidP="0043449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584,202</w:t>
            </w:r>
          </w:p>
        </w:tc>
        <w:tc>
          <w:tcPr>
            <w:tcW w:w="180" w:type="dxa"/>
          </w:tcPr>
          <w:p w14:paraId="2944F23C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DC2C2" w14:textId="14016251" w:rsidR="00163EA1" w:rsidRPr="00163EA1" w:rsidRDefault="00FC2B3C" w:rsidP="008D36B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411,480</w:t>
            </w:r>
          </w:p>
        </w:tc>
        <w:tc>
          <w:tcPr>
            <w:tcW w:w="178" w:type="dxa"/>
          </w:tcPr>
          <w:p w14:paraId="0BF579F3" w14:textId="77777777" w:rsidR="00163EA1" w:rsidRPr="00163EA1" w:rsidRDefault="00163EA1" w:rsidP="00163EA1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42136" w14:textId="0BE4C49F" w:rsidR="00163EA1" w:rsidRPr="00163EA1" w:rsidRDefault="00FB60A9" w:rsidP="00DC374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579,653</w:t>
            </w:r>
          </w:p>
        </w:tc>
        <w:tc>
          <w:tcPr>
            <w:tcW w:w="180" w:type="dxa"/>
          </w:tcPr>
          <w:p w14:paraId="2D8B0ED4" w14:textId="77777777" w:rsidR="00163EA1" w:rsidRPr="00163EA1" w:rsidRDefault="00163EA1" w:rsidP="00163EA1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4AC4984E" w14:textId="59BCB7F7" w:rsidR="00163EA1" w:rsidRPr="00163EA1" w:rsidRDefault="00ED2596" w:rsidP="002F5B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408,235</w:t>
            </w:r>
          </w:p>
        </w:tc>
      </w:tr>
    </w:tbl>
    <w:p w14:paraId="4844DF74" w14:textId="68B79381" w:rsidR="00CA4063" w:rsidRDefault="00CA4063" w:rsidP="00CA4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170"/>
        <w:gridCol w:w="180"/>
        <w:gridCol w:w="1170"/>
        <w:gridCol w:w="180"/>
        <w:gridCol w:w="1260"/>
        <w:gridCol w:w="180"/>
        <w:gridCol w:w="1261"/>
      </w:tblGrid>
      <w:tr w:rsidR="00210D6A" w:rsidRPr="00A309C7" w14:paraId="507B111B" w14:textId="77777777" w:rsidTr="00DC3746">
        <w:trPr>
          <w:cantSplit/>
          <w:trHeight w:val="20"/>
          <w:tblHeader/>
        </w:trPr>
        <w:tc>
          <w:tcPr>
            <w:tcW w:w="2880" w:type="dxa"/>
          </w:tcPr>
          <w:p w14:paraId="36F0E977" w14:textId="77777777" w:rsidR="00AF1C27" w:rsidRDefault="00AF1C27" w:rsidP="002578CA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F1C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19368DDF" w14:textId="484C9112" w:rsidR="00AF1C27" w:rsidRPr="00AF1C27" w:rsidRDefault="00AF1C27" w:rsidP="002578CA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AF1C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5CED5996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4CBC1BF5" w14:textId="475153A1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F1C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95EB8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C039515" w14:textId="65BC7AE6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F1C2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0D6A" w:rsidRPr="00F647CE" w14:paraId="00BFD7EE" w14:textId="77777777" w:rsidTr="00DC3746">
        <w:trPr>
          <w:cantSplit/>
          <w:trHeight w:val="20"/>
          <w:tblHeader/>
        </w:trPr>
        <w:tc>
          <w:tcPr>
            <w:tcW w:w="2880" w:type="dxa"/>
          </w:tcPr>
          <w:p w14:paraId="1C4C27C8" w14:textId="0AC3BC46" w:rsidR="00AF1C27" w:rsidRPr="00AF1C27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9ED782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1DA206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1C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ADD9047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4D44E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1C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B816603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336B57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1C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5A9BD46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CF0A02" w14:textId="77777777" w:rsidR="00AF1C27" w:rsidRPr="00AF1C2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F1C2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AF1C27" w:rsidRPr="008D36BE" w14:paraId="6BB9FC68" w14:textId="77777777" w:rsidTr="00DC3746">
        <w:trPr>
          <w:cantSplit/>
          <w:trHeight w:val="20"/>
          <w:tblHeader/>
        </w:trPr>
        <w:tc>
          <w:tcPr>
            <w:tcW w:w="2880" w:type="dxa"/>
          </w:tcPr>
          <w:p w14:paraId="5ACB79D6" w14:textId="77777777" w:rsidR="00AF1C27" w:rsidRPr="008D36BE" w:rsidRDefault="00AF1C27" w:rsidP="00C2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ind w:left="1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B0DDF4F" w14:textId="77777777" w:rsidR="00AF1C27" w:rsidRPr="008D36BE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1" w:type="dxa"/>
            <w:gridSpan w:val="7"/>
            <w:vAlign w:val="bottom"/>
          </w:tcPr>
          <w:p w14:paraId="29BDA6F0" w14:textId="1ECA03E8" w:rsidR="00AF1C27" w:rsidRPr="008D36BE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D36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D36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65F75" w:rsidRPr="00A309C7" w14:paraId="0EAD4B5C" w14:textId="77777777" w:rsidTr="00DC3746">
        <w:trPr>
          <w:cantSplit/>
          <w:trHeight w:val="20"/>
        </w:trPr>
        <w:tc>
          <w:tcPr>
            <w:tcW w:w="2880" w:type="dxa"/>
          </w:tcPr>
          <w:p w14:paraId="59151CF6" w14:textId="7AF73E0E" w:rsidR="00965F75" w:rsidRPr="00AF1C27" w:rsidRDefault="00965F75" w:rsidP="002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1C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1A46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900" w:type="dxa"/>
            <w:vAlign w:val="bottom"/>
          </w:tcPr>
          <w:p w14:paraId="1A04FAE3" w14:textId="77777777" w:rsidR="00965F75" w:rsidRPr="00AF1C27" w:rsidRDefault="00965F75" w:rsidP="00965F75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DEC7F1" w14:textId="333C9D1C" w:rsidR="00965F75" w:rsidRPr="00AF1C27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15,408</w:t>
            </w:r>
          </w:p>
        </w:tc>
        <w:tc>
          <w:tcPr>
            <w:tcW w:w="180" w:type="dxa"/>
            <w:vAlign w:val="bottom"/>
          </w:tcPr>
          <w:p w14:paraId="7CA913B5" w14:textId="77777777" w:rsidR="00965F75" w:rsidRPr="00AF1C27" w:rsidRDefault="00965F75" w:rsidP="00965F75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65F891" w14:textId="72495BC7" w:rsidR="00965F75" w:rsidRPr="00AF1C27" w:rsidRDefault="00965F75" w:rsidP="002458F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E628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28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80" w:type="dxa"/>
            <w:vAlign w:val="bottom"/>
          </w:tcPr>
          <w:p w14:paraId="4BFDCF95" w14:textId="77777777" w:rsidR="00965F75" w:rsidRPr="00AF1C27" w:rsidRDefault="00965F75" w:rsidP="00965F75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1592C" w14:textId="2F0C9B56" w:rsidR="00965F75" w:rsidRPr="00AF1C27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15,408</w:t>
            </w:r>
          </w:p>
        </w:tc>
        <w:tc>
          <w:tcPr>
            <w:tcW w:w="180" w:type="dxa"/>
            <w:vAlign w:val="bottom"/>
          </w:tcPr>
          <w:p w14:paraId="2B96E938" w14:textId="77777777" w:rsidR="00965F75" w:rsidRPr="00AF1C27" w:rsidRDefault="00965F75" w:rsidP="00965F75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77DC2F6" w14:textId="1780EF2B" w:rsidR="00965F75" w:rsidRPr="00AF1C27" w:rsidRDefault="00965F75" w:rsidP="002F5B9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AE628C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28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  <w:tr w:rsidR="00965F75" w:rsidRPr="00A309C7" w14:paraId="14FFAABE" w14:textId="77777777" w:rsidTr="00DC3746">
        <w:trPr>
          <w:cantSplit/>
          <w:trHeight w:val="20"/>
        </w:trPr>
        <w:tc>
          <w:tcPr>
            <w:tcW w:w="2880" w:type="dxa"/>
          </w:tcPr>
          <w:p w14:paraId="2930C2CB" w14:textId="77777777" w:rsidR="00965F75" w:rsidRPr="00AF1C27" w:rsidRDefault="00965F75" w:rsidP="002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1C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EADAC54" w14:textId="77777777" w:rsidR="00965F75" w:rsidRPr="00AF1C27" w:rsidRDefault="00965F75" w:rsidP="00965F75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EB69C0" w14:textId="285169C1" w:rsidR="00965F75" w:rsidRPr="00AF1C27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  <w:tc>
          <w:tcPr>
            <w:tcW w:w="180" w:type="dxa"/>
          </w:tcPr>
          <w:p w14:paraId="3E44A56B" w14:textId="77777777" w:rsidR="00965F75" w:rsidRPr="00AF1C27" w:rsidRDefault="00965F75" w:rsidP="00965F75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8ADC53" w14:textId="0352CDDE" w:rsidR="00965F75" w:rsidRPr="00AF1C27" w:rsidRDefault="00965F75" w:rsidP="002458F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80" w:type="dxa"/>
          </w:tcPr>
          <w:p w14:paraId="6C334FEA" w14:textId="77777777" w:rsidR="00965F75" w:rsidRPr="00AF1C27" w:rsidRDefault="00965F75" w:rsidP="00965F75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DB634" w14:textId="1385629B" w:rsidR="00965F75" w:rsidRPr="00AF1C27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  <w:tc>
          <w:tcPr>
            <w:tcW w:w="180" w:type="dxa"/>
          </w:tcPr>
          <w:p w14:paraId="62939579" w14:textId="77777777" w:rsidR="00965F75" w:rsidRPr="00AF1C27" w:rsidRDefault="00965F75" w:rsidP="00965F75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2DA1FB8" w14:textId="4863F480" w:rsidR="00965F75" w:rsidRPr="00AF1C27" w:rsidRDefault="00965F75" w:rsidP="008D36B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FB60A9" w:rsidRPr="00425B3A" w14:paraId="5F8E1F21" w14:textId="77777777" w:rsidTr="00DC3746">
        <w:trPr>
          <w:cantSplit/>
          <w:trHeight w:val="20"/>
        </w:trPr>
        <w:tc>
          <w:tcPr>
            <w:tcW w:w="2880" w:type="dxa"/>
          </w:tcPr>
          <w:p w14:paraId="148F7F9E" w14:textId="70478B7E" w:rsidR="00FB60A9" w:rsidRPr="00AF1C27" w:rsidRDefault="00FB60A9" w:rsidP="0025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Pr="001A46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601F9A47" w14:textId="77777777" w:rsidR="00FB60A9" w:rsidRPr="00AF1C27" w:rsidRDefault="00FB60A9" w:rsidP="00FB60A9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F9D5B" w14:textId="26C115E8" w:rsidR="00FB60A9" w:rsidRPr="00AF1C27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24,224</w:t>
            </w:r>
          </w:p>
        </w:tc>
        <w:tc>
          <w:tcPr>
            <w:tcW w:w="180" w:type="dxa"/>
            <w:vAlign w:val="bottom"/>
          </w:tcPr>
          <w:p w14:paraId="2004780A" w14:textId="77777777" w:rsidR="00FB60A9" w:rsidRPr="00AF1C27" w:rsidRDefault="00FB60A9" w:rsidP="00FB60A9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DD226" w14:textId="491F116C" w:rsidR="00FB60A9" w:rsidRPr="00AF1C27" w:rsidRDefault="00FB60A9" w:rsidP="002458FB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BD6">
              <w:rPr>
                <w:rFonts w:ascii="Angsana New" w:hAnsi="Angsana New"/>
                <w:b/>
                <w:bCs/>
                <w:sz w:val="30"/>
                <w:szCs w:val="30"/>
              </w:rPr>
              <w:t>15,408</w:t>
            </w:r>
          </w:p>
        </w:tc>
        <w:tc>
          <w:tcPr>
            <w:tcW w:w="180" w:type="dxa"/>
            <w:vAlign w:val="bottom"/>
          </w:tcPr>
          <w:p w14:paraId="03F3F6B1" w14:textId="77777777" w:rsidR="00FB60A9" w:rsidRPr="00AF1C27" w:rsidRDefault="00FB60A9" w:rsidP="00FB60A9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B9395" w14:textId="6ED56EEC" w:rsidR="00FB60A9" w:rsidRPr="00AF1C27" w:rsidRDefault="00FB60A9" w:rsidP="002458F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24,224</w:t>
            </w:r>
          </w:p>
        </w:tc>
        <w:tc>
          <w:tcPr>
            <w:tcW w:w="180" w:type="dxa"/>
            <w:vAlign w:val="bottom"/>
          </w:tcPr>
          <w:p w14:paraId="0B698636" w14:textId="77777777" w:rsidR="00FB60A9" w:rsidRPr="00AF1C27" w:rsidRDefault="00FB60A9" w:rsidP="00FB60A9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793E" w14:textId="574C2C56" w:rsidR="00FB60A9" w:rsidRPr="00AF1C27" w:rsidRDefault="00FB60A9" w:rsidP="00FB60A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BA5BD6">
              <w:rPr>
                <w:rFonts w:ascii="Angsana New" w:hAnsi="Angsana New"/>
                <w:b/>
                <w:bCs/>
                <w:sz w:val="30"/>
                <w:szCs w:val="30"/>
              </w:rPr>
              <w:t>,408</w:t>
            </w:r>
          </w:p>
        </w:tc>
      </w:tr>
    </w:tbl>
    <w:p w14:paraId="14901034" w14:textId="6559795C" w:rsidR="00CA4063" w:rsidRDefault="00CA4063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71E06" w14:textId="564D5498" w:rsidR="00780702" w:rsidRPr="00B300D1" w:rsidRDefault="00D54D72" w:rsidP="00B3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D54D7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71C0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D54D72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D54D72">
        <w:rPr>
          <w:rFonts w:asciiTheme="majorBidi" w:hAnsiTheme="majorBidi" w:cstheme="majorBidi"/>
          <w:sz w:val="30"/>
          <w:szCs w:val="30"/>
        </w:rPr>
        <w:t>2</w:t>
      </w:r>
      <w:r w:rsidR="005D6E08">
        <w:rPr>
          <w:rFonts w:asciiTheme="majorBidi" w:hAnsiTheme="majorBidi" w:cstheme="majorBidi"/>
          <w:sz w:val="30"/>
          <w:szCs w:val="30"/>
        </w:rPr>
        <w:t>2</w:t>
      </w:r>
      <w:r w:rsidRPr="00D54D72">
        <w:rPr>
          <w:rFonts w:asciiTheme="majorBidi" w:hAnsiTheme="majorBidi" w:cstheme="majorBidi"/>
          <w:sz w:val="30"/>
          <w:szCs w:val="30"/>
        </w:rPr>
        <w:t xml:space="preserve"> (</w:t>
      </w:r>
      <w:r w:rsidRPr="00D54D72">
        <w:rPr>
          <w:rFonts w:asciiTheme="majorBidi" w:hAnsiTheme="majorBidi" w:cstheme="majorBidi"/>
          <w:sz w:val="30"/>
          <w:szCs w:val="30"/>
          <w:cs/>
        </w:rPr>
        <w:t>ข.</w:t>
      </w:r>
      <w:r w:rsidRPr="00D54D72">
        <w:rPr>
          <w:rFonts w:asciiTheme="majorBidi" w:hAnsiTheme="majorBidi" w:cstheme="majorBidi"/>
          <w:sz w:val="30"/>
          <w:szCs w:val="30"/>
        </w:rPr>
        <w:t>1)</w:t>
      </w:r>
      <w:r w:rsidR="00780702">
        <w:rPr>
          <w:rFonts w:ascii="Angsana New" w:hAnsi="Angsana New"/>
          <w:sz w:val="30"/>
          <w:szCs w:val="30"/>
        </w:rPr>
        <w:br w:type="page"/>
      </w:r>
    </w:p>
    <w:p w14:paraId="0E85117C" w14:textId="45EF4A24" w:rsidR="00E64F07" w:rsidRPr="00C1266B" w:rsidRDefault="005D6E08" w:rsidP="0094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ab/>
        <w:t>สินค้าคงเหลือ</w:t>
      </w:r>
    </w:p>
    <w:p w14:paraId="21FC7D64" w14:textId="77777777" w:rsidR="00E64F07" w:rsidRPr="00C1266B" w:rsidRDefault="00E64F07" w:rsidP="0031036B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168"/>
        <w:gridCol w:w="273"/>
        <w:gridCol w:w="1180"/>
        <w:gridCol w:w="275"/>
        <w:gridCol w:w="1157"/>
        <w:gridCol w:w="238"/>
        <w:gridCol w:w="1202"/>
      </w:tblGrid>
      <w:tr w:rsidR="00724766" w:rsidRPr="00C1266B" w14:paraId="2FF84EE4" w14:textId="77777777" w:rsidTr="00D32D7E">
        <w:trPr>
          <w:tblHeader/>
        </w:trPr>
        <w:tc>
          <w:tcPr>
            <w:tcW w:w="2043" w:type="pct"/>
          </w:tcPr>
          <w:p w14:paraId="6E6339C5" w14:textId="77777777" w:rsidR="00E64F07" w:rsidRPr="00F83918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FAC2F9A" w14:textId="77777777" w:rsidR="00E64F07" w:rsidRPr="00F83918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BAB1CA9" w14:textId="77777777" w:rsidR="00E64F07" w:rsidRPr="00F83918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2E7740A9" w14:textId="77777777" w:rsidR="00E64F07" w:rsidRPr="00F83918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C1266B" w14:paraId="68627D2B" w14:textId="77777777" w:rsidTr="00D32D7E">
        <w:trPr>
          <w:tblHeader/>
        </w:trPr>
        <w:tc>
          <w:tcPr>
            <w:tcW w:w="2043" w:type="pct"/>
          </w:tcPr>
          <w:p w14:paraId="63F73CD8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1EE61744" w14:textId="31523DB4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7C175BA6" w14:textId="77777777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23E83E" w14:textId="520D7C8D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27914C98" w14:textId="77777777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34344B" w14:textId="0565F8C7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49C6E940" w14:textId="77777777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EF2B71" w14:textId="56967F55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2D7E" w:rsidRPr="00C1266B" w14:paraId="291EC688" w14:textId="77777777" w:rsidTr="00D32D7E">
        <w:trPr>
          <w:tblHeader/>
        </w:trPr>
        <w:tc>
          <w:tcPr>
            <w:tcW w:w="2043" w:type="pct"/>
          </w:tcPr>
          <w:p w14:paraId="2568C2D9" w14:textId="77777777" w:rsidR="00D32D7E" w:rsidRPr="00F83918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14:paraId="3F07CBB5" w14:textId="77777777" w:rsidR="00D32D7E" w:rsidRPr="00F83918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2B" w:rsidRPr="00C1266B" w14:paraId="45F34752" w14:textId="77777777" w:rsidTr="00D32D7E">
        <w:tc>
          <w:tcPr>
            <w:tcW w:w="2043" w:type="pct"/>
          </w:tcPr>
          <w:p w14:paraId="1CB318D7" w14:textId="77777777" w:rsidR="009C4B2B" w:rsidRPr="00F83918" w:rsidRDefault="009C4B2B" w:rsidP="009C4B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9" w:type="pct"/>
            <w:vAlign w:val="center"/>
          </w:tcPr>
          <w:p w14:paraId="1DCCA3E2" w14:textId="03D0D86B" w:rsidR="009C4B2B" w:rsidRPr="00F83918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429,42</w:t>
            </w:r>
            <w:r w:rsidR="00A76DD8" w:rsidRPr="00F8391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EB7DC48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E8AA56C" w14:textId="5AA152D6" w:rsidR="009C4B2B" w:rsidRPr="00F83918" w:rsidRDefault="009C4B2B" w:rsidP="0077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321,816</w:t>
            </w:r>
          </w:p>
        </w:tc>
        <w:tc>
          <w:tcPr>
            <w:tcW w:w="148" w:type="pct"/>
          </w:tcPr>
          <w:p w14:paraId="27F91653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9DA2BD2" w14:textId="7CCAABB6" w:rsidR="009C4B2B" w:rsidRPr="00F83918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422,836</w:t>
            </w:r>
          </w:p>
        </w:tc>
        <w:tc>
          <w:tcPr>
            <w:tcW w:w="128" w:type="pct"/>
          </w:tcPr>
          <w:p w14:paraId="61CFDD92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E741269" w14:textId="70771018" w:rsidR="009C4B2B" w:rsidRPr="00F83918" w:rsidRDefault="009C4B2B" w:rsidP="0077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316,093</w:t>
            </w:r>
          </w:p>
        </w:tc>
      </w:tr>
      <w:tr w:rsidR="009C4B2B" w:rsidRPr="00C1266B" w14:paraId="3368E850" w14:textId="77777777" w:rsidTr="00D32D7E">
        <w:tc>
          <w:tcPr>
            <w:tcW w:w="2043" w:type="pct"/>
          </w:tcPr>
          <w:p w14:paraId="2103F453" w14:textId="77777777" w:rsidR="009C4B2B" w:rsidRPr="00F83918" w:rsidRDefault="009C4B2B" w:rsidP="009C4B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9" w:type="pct"/>
            <w:vAlign w:val="center"/>
          </w:tcPr>
          <w:p w14:paraId="2FC0DE55" w14:textId="665E3632" w:rsidR="009C4B2B" w:rsidRPr="00F83918" w:rsidRDefault="00161013" w:rsidP="00BC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147" w:type="pct"/>
          </w:tcPr>
          <w:p w14:paraId="151E35FA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3097C28" w14:textId="16EB76E6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ECD72E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207F8F1" w14:textId="6DD5A59D" w:rsidR="009C4B2B" w:rsidRPr="00F83918" w:rsidRDefault="00161013" w:rsidP="00BC1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128" w:type="pct"/>
          </w:tcPr>
          <w:p w14:paraId="66E631B4" w14:textId="77777777" w:rsidR="009C4B2B" w:rsidRPr="00F83918" w:rsidRDefault="009C4B2B" w:rsidP="00BC1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80DC5C5" w14:textId="0702664D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4B2B" w:rsidRPr="00C1266B" w14:paraId="47780B7B" w14:textId="77777777" w:rsidTr="00D32D7E">
        <w:tc>
          <w:tcPr>
            <w:tcW w:w="2043" w:type="pct"/>
          </w:tcPr>
          <w:p w14:paraId="5AA5256B" w14:textId="77777777" w:rsidR="009C4B2B" w:rsidRPr="00F83918" w:rsidRDefault="009C4B2B" w:rsidP="009C4B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29" w:type="pct"/>
            <w:vAlign w:val="center"/>
          </w:tcPr>
          <w:p w14:paraId="0C996A58" w14:textId="75FA1731" w:rsidR="009C4B2B" w:rsidRPr="00F83918" w:rsidRDefault="00161013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E058D" w:rsidRPr="00F8391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F83918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AE058D" w:rsidRPr="00F83918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7" w:type="pct"/>
          </w:tcPr>
          <w:p w14:paraId="749157BB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06DF8FC2" w14:textId="59489852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269,797</w:t>
            </w:r>
          </w:p>
        </w:tc>
        <w:tc>
          <w:tcPr>
            <w:tcW w:w="148" w:type="pct"/>
          </w:tcPr>
          <w:p w14:paraId="499AAB77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4DB0D197" w14:textId="34B98B6C" w:rsidR="009C4B2B" w:rsidRPr="00F83918" w:rsidRDefault="00AE058D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 w:rsidR="00161013" w:rsidRPr="00F839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3918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128" w:type="pct"/>
          </w:tcPr>
          <w:p w14:paraId="13657423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62513DE" w14:textId="6C7DA8B2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242,248</w:t>
            </w:r>
          </w:p>
        </w:tc>
      </w:tr>
      <w:tr w:rsidR="009C4B2B" w:rsidRPr="00C1266B" w14:paraId="4162C139" w14:textId="77777777" w:rsidTr="00D32D7E">
        <w:tc>
          <w:tcPr>
            <w:tcW w:w="2043" w:type="pct"/>
          </w:tcPr>
          <w:p w14:paraId="635D53BC" w14:textId="77777777" w:rsidR="009C4B2B" w:rsidRPr="00F83918" w:rsidRDefault="009C4B2B" w:rsidP="009C4B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629" w:type="pct"/>
            <w:vAlign w:val="center"/>
          </w:tcPr>
          <w:p w14:paraId="0E623C46" w14:textId="798A09F7" w:rsidR="009C4B2B" w:rsidRPr="00F83918" w:rsidRDefault="00AE058D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161013" w:rsidRPr="00F839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83918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147" w:type="pct"/>
          </w:tcPr>
          <w:p w14:paraId="69AF0F43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BE96244" w14:textId="4A08F1A4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89,668</w:t>
            </w:r>
          </w:p>
        </w:tc>
        <w:tc>
          <w:tcPr>
            <w:tcW w:w="148" w:type="pct"/>
          </w:tcPr>
          <w:p w14:paraId="436BBE3E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76E2DF6" w14:textId="7C7253B4" w:rsidR="009C4B2B" w:rsidRPr="00F83918" w:rsidRDefault="00AE058D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161013" w:rsidRPr="00F839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327D0" w:rsidRPr="00F83918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8" w:type="pct"/>
          </w:tcPr>
          <w:p w14:paraId="78E5FD3F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A3153A6" w14:textId="2715B9CE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86,455</w:t>
            </w:r>
          </w:p>
        </w:tc>
      </w:tr>
      <w:tr w:rsidR="009C4B2B" w:rsidRPr="00C1266B" w14:paraId="58EF631B" w14:textId="77777777" w:rsidTr="00D32D7E">
        <w:tc>
          <w:tcPr>
            <w:tcW w:w="2043" w:type="pct"/>
          </w:tcPr>
          <w:p w14:paraId="049B9136" w14:textId="38A831DF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วัสดุอื่นๆ</w:t>
            </w:r>
          </w:p>
        </w:tc>
        <w:tc>
          <w:tcPr>
            <w:tcW w:w="629" w:type="pct"/>
            <w:vAlign w:val="center"/>
          </w:tcPr>
          <w:p w14:paraId="5F1E6E80" w14:textId="5BF673E5" w:rsidR="009C4B2B" w:rsidRPr="00F83918" w:rsidRDefault="00161013" w:rsidP="0037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8212F2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21D9DB6" w14:textId="10656614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148" w:type="pct"/>
          </w:tcPr>
          <w:p w14:paraId="75383A1D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091A5310" w14:textId="502CB901" w:rsidR="009C4B2B" w:rsidRPr="00F83918" w:rsidRDefault="00161013" w:rsidP="0037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1F14F46" w14:textId="77777777" w:rsidR="009C4B2B" w:rsidRPr="00F83918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17B0EB1" w14:textId="37803D15" w:rsidR="009C4B2B" w:rsidRPr="00F83918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</w:tr>
      <w:tr w:rsidR="000962B1" w:rsidRPr="00C1266B" w14:paraId="3E992559" w14:textId="77777777" w:rsidTr="00D32D7E">
        <w:tc>
          <w:tcPr>
            <w:tcW w:w="2043" w:type="pct"/>
          </w:tcPr>
          <w:p w14:paraId="5038EFDA" w14:textId="24C366CB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29" w:type="pct"/>
            <w:vAlign w:val="center"/>
          </w:tcPr>
          <w:p w14:paraId="3356551D" w14:textId="09B1067A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147" w:type="pct"/>
          </w:tcPr>
          <w:p w14:paraId="120C07FD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29B2F34" w14:textId="2B65EA63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66EC3DE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225CFDBB" w14:textId="53D600D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128" w:type="pct"/>
          </w:tcPr>
          <w:p w14:paraId="647EBFDB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6D9314FD" w14:textId="0EC8102B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2B1" w:rsidRPr="00C1266B" w14:paraId="6FFDF264" w14:textId="77777777" w:rsidTr="00D32D7E">
        <w:tc>
          <w:tcPr>
            <w:tcW w:w="2043" w:type="pct"/>
          </w:tcPr>
          <w:p w14:paraId="72B9F599" w14:textId="27667825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839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30FD2E9" w14:textId="652CFC43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734,005</w:t>
            </w:r>
          </w:p>
        </w:tc>
        <w:tc>
          <w:tcPr>
            <w:tcW w:w="147" w:type="pct"/>
          </w:tcPr>
          <w:p w14:paraId="711B16DF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7496E3C" w14:textId="1DC061D5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682,298</w:t>
            </w:r>
          </w:p>
        </w:tc>
        <w:tc>
          <w:tcPr>
            <w:tcW w:w="148" w:type="pct"/>
          </w:tcPr>
          <w:p w14:paraId="1716CC24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0A23A79" w14:textId="216263C9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697,814</w:t>
            </w:r>
          </w:p>
        </w:tc>
        <w:tc>
          <w:tcPr>
            <w:tcW w:w="128" w:type="pct"/>
          </w:tcPr>
          <w:p w14:paraId="4AAA130A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A953BA" w14:textId="113F8F43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645,813</w:t>
            </w:r>
          </w:p>
        </w:tc>
      </w:tr>
      <w:tr w:rsidR="000962B1" w:rsidRPr="00C1266B" w14:paraId="6E73951F" w14:textId="77777777" w:rsidTr="00D32D7E">
        <w:tc>
          <w:tcPr>
            <w:tcW w:w="2043" w:type="pct"/>
          </w:tcPr>
          <w:p w14:paraId="7C48CEDA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0346A06" w14:textId="1AD03E44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(70,730)</w:t>
            </w:r>
          </w:p>
        </w:tc>
        <w:tc>
          <w:tcPr>
            <w:tcW w:w="147" w:type="pct"/>
          </w:tcPr>
          <w:p w14:paraId="45D42027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E245F1" w14:textId="5CBF6F62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(64,849)</w:t>
            </w:r>
          </w:p>
        </w:tc>
        <w:tc>
          <w:tcPr>
            <w:tcW w:w="148" w:type="pct"/>
          </w:tcPr>
          <w:p w14:paraId="04A21D39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A47D21F" w14:textId="5C994800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(69,139)</w:t>
            </w:r>
          </w:p>
        </w:tc>
        <w:tc>
          <w:tcPr>
            <w:tcW w:w="128" w:type="pct"/>
          </w:tcPr>
          <w:p w14:paraId="1054D4DE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17707D1" w14:textId="7E4CCD2F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(64,705)</w:t>
            </w:r>
          </w:p>
        </w:tc>
      </w:tr>
      <w:tr w:rsidR="000962B1" w:rsidRPr="00C1266B" w14:paraId="4FBDD536" w14:textId="77777777" w:rsidTr="00D32D7E">
        <w:tc>
          <w:tcPr>
            <w:tcW w:w="2043" w:type="pct"/>
          </w:tcPr>
          <w:p w14:paraId="632CA8F1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5A07EF" w14:textId="65E9CD36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663,275</w:t>
            </w:r>
          </w:p>
        </w:tc>
        <w:tc>
          <w:tcPr>
            <w:tcW w:w="147" w:type="pct"/>
          </w:tcPr>
          <w:p w14:paraId="6FEF2241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4020DED" w14:textId="064D8358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617,449</w:t>
            </w:r>
          </w:p>
        </w:tc>
        <w:tc>
          <w:tcPr>
            <w:tcW w:w="148" w:type="pct"/>
          </w:tcPr>
          <w:p w14:paraId="1DDD0FBF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4B1D346" w14:textId="23D9200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628,675</w:t>
            </w:r>
          </w:p>
        </w:tc>
        <w:tc>
          <w:tcPr>
            <w:tcW w:w="128" w:type="pct"/>
          </w:tcPr>
          <w:p w14:paraId="750309CE" w14:textId="67E08DBE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09C1AD3" w14:textId="3C23040E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581,108</w:t>
            </w:r>
          </w:p>
        </w:tc>
      </w:tr>
      <w:tr w:rsidR="000962B1" w:rsidRPr="0031036B" w14:paraId="1927CD2F" w14:textId="77777777" w:rsidTr="00D32D7E">
        <w:trPr>
          <w:trHeight w:val="50"/>
        </w:trPr>
        <w:tc>
          <w:tcPr>
            <w:tcW w:w="2043" w:type="pct"/>
          </w:tcPr>
          <w:p w14:paraId="40A95A2D" w14:textId="77777777" w:rsidR="000962B1" w:rsidRPr="00F83918" w:rsidRDefault="000962B1" w:rsidP="000962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BF536DB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46467A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A84C6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945A3A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45622AE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77D7595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149F16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2B1" w:rsidRPr="00C1266B" w14:paraId="3D9B6E0D" w14:textId="77777777" w:rsidTr="00D32D7E">
        <w:tc>
          <w:tcPr>
            <w:tcW w:w="2043" w:type="pct"/>
          </w:tcPr>
          <w:p w14:paraId="26F754C6" w14:textId="77777777" w:rsidR="000962B1" w:rsidRPr="00F83918" w:rsidRDefault="000962B1" w:rsidP="000962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629" w:type="pct"/>
          </w:tcPr>
          <w:p w14:paraId="797BFB74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A94F1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E0A882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AD5D96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C45F1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4441189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261663A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2B1" w:rsidRPr="00C1266B" w14:paraId="16CEE067" w14:textId="77777777" w:rsidTr="00D32D7E">
        <w:tc>
          <w:tcPr>
            <w:tcW w:w="2043" w:type="pct"/>
          </w:tcPr>
          <w:p w14:paraId="0ED9BE4B" w14:textId="77777777" w:rsidR="000962B1" w:rsidRPr="00F83918" w:rsidRDefault="000962B1" w:rsidP="000962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29" w:type="pct"/>
          </w:tcPr>
          <w:p w14:paraId="5266075B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F350C2B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120ACDB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942239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F1EEA7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A5D3F93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65CF278" w14:textId="77777777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2B1" w:rsidRPr="00C1266B" w14:paraId="3F28FE6D" w14:textId="77777777" w:rsidTr="00D32D7E">
        <w:tc>
          <w:tcPr>
            <w:tcW w:w="2043" w:type="pct"/>
          </w:tcPr>
          <w:p w14:paraId="19839E18" w14:textId="77777777" w:rsidR="000962B1" w:rsidRPr="00F83918" w:rsidRDefault="000962B1" w:rsidP="000962B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6954CDEA" w14:textId="445A10E6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7,816,287</w:t>
            </w:r>
          </w:p>
        </w:tc>
        <w:tc>
          <w:tcPr>
            <w:tcW w:w="147" w:type="pct"/>
            <w:vAlign w:val="bottom"/>
          </w:tcPr>
          <w:p w14:paraId="756C89FB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FF66BAD" w14:textId="329112B2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6,672,680</w:t>
            </w:r>
          </w:p>
        </w:tc>
        <w:tc>
          <w:tcPr>
            <w:tcW w:w="148" w:type="pct"/>
            <w:vAlign w:val="bottom"/>
          </w:tcPr>
          <w:p w14:paraId="0B8DB1AE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5E60DEB" w14:textId="33143BE3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7,826,584</w:t>
            </w:r>
          </w:p>
        </w:tc>
        <w:tc>
          <w:tcPr>
            <w:tcW w:w="128" w:type="pct"/>
            <w:vAlign w:val="bottom"/>
          </w:tcPr>
          <w:p w14:paraId="75B0C291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925187C" w14:textId="3372957D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6,664,951</w:t>
            </w:r>
          </w:p>
        </w:tc>
      </w:tr>
      <w:tr w:rsidR="000962B1" w:rsidRPr="00C1266B" w14:paraId="384BA02A" w14:textId="77777777" w:rsidTr="00D32D7E">
        <w:tc>
          <w:tcPr>
            <w:tcW w:w="2043" w:type="pct"/>
          </w:tcPr>
          <w:p w14:paraId="22B569FA" w14:textId="77777777" w:rsidR="000962B1" w:rsidRPr="00F83918" w:rsidRDefault="000962B1" w:rsidP="000962B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คาดว่าจะได้รับ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24AF4F26" w14:textId="1A306140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8,294</w:t>
            </w:r>
          </w:p>
        </w:tc>
        <w:tc>
          <w:tcPr>
            <w:tcW w:w="147" w:type="pct"/>
            <w:vAlign w:val="bottom"/>
          </w:tcPr>
          <w:p w14:paraId="747C2889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A2C17C3" w14:textId="0E4CA7AF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8,747</w:t>
            </w:r>
          </w:p>
        </w:tc>
        <w:tc>
          <w:tcPr>
            <w:tcW w:w="148" w:type="pct"/>
            <w:vAlign w:val="bottom"/>
          </w:tcPr>
          <w:p w14:paraId="689887C0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E9CD0E1" w14:textId="05839A5B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6,557</w:t>
            </w:r>
          </w:p>
        </w:tc>
        <w:tc>
          <w:tcPr>
            <w:tcW w:w="128" w:type="pct"/>
            <w:vAlign w:val="bottom"/>
          </w:tcPr>
          <w:p w14:paraId="21061272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0FE5691" w14:textId="4BF37A73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8,747</w:t>
            </w:r>
          </w:p>
        </w:tc>
      </w:tr>
      <w:tr w:rsidR="000962B1" w:rsidRPr="00C1266B" w14:paraId="3E3418E4" w14:textId="77777777" w:rsidTr="00D32D7E">
        <w:tc>
          <w:tcPr>
            <w:tcW w:w="2043" w:type="pct"/>
          </w:tcPr>
          <w:p w14:paraId="484C3A88" w14:textId="77777777" w:rsidR="000962B1" w:rsidRPr="00F83918" w:rsidRDefault="000962B1" w:rsidP="000962B1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E5F74" w14:textId="1E724CD0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(2,413)</w:t>
            </w:r>
          </w:p>
        </w:tc>
        <w:tc>
          <w:tcPr>
            <w:tcW w:w="147" w:type="pct"/>
            <w:vAlign w:val="bottom"/>
          </w:tcPr>
          <w:p w14:paraId="3850BC22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0C4E39C6" w14:textId="28C16013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(38,750)</w:t>
            </w:r>
          </w:p>
        </w:tc>
        <w:tc>
          <w:tcPr>
            <w:tcW w:w="148" w:type="pct"/>
            <w:vAlign w:val="bottom"/>
          </w:tcPr>
          <w:p w14:paraId="300B171B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48226CC" w14:textId="2F37DAC9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(2,123)</w:t>
            </w:r>
          </w:p>
        </w:tc>
        <w:tc>
          <w:tcPr>
            <w:tcW w:w="128" w:type="pct"/>
            <w:vAlign w:val="bottom"/>
          </w:tcPr>
          <w:p w14:paraId="00173E99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16C928EF" w14:textId="56A07C3B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sz w:val="30"/>
                <w:szCs w:val="30"/>
              </w:rPr>
              <w:t>(38,895)</w:t>
            </w:r>
          </w:p>
        </w:tc>
      </w:tr>
      <w:tr w:rsidR="000962B1" w:rsidRPr="00C1266B" w14:paraId="01F7BC15" w14:textId="77777777" w:rsidTr="00D32D7E">
        <w:trPr>
          <w:trHeight w:val="247"/>
        </w:trPr>
        <w:tc>
          <w:tcPr>
            <w:tcW w:w="2043" w:type="pct"/>
          </w:tcPr>
          <w:p w14:paraId="6FABAF92" w14:textId="77777777" w:rsidR="000962B1" w:rsidRPr="00F83918" w:rsidRDefault="000962B1" w:rsidP="000962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B6C60" w14:textId="449A4A9C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7,822,168</w:t>
            </w:r>
          </w:p>
        </w:tc>
        <w:tc>
          <w:tcPr>
            <w:tcW w:w="147" w:type="pct"/>
            <w:vAlign w:val="bottom"/>
          </w:tcPr>
          <w:p w14:paraId="21F96DED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AE8C6" w14:textId="23D8A46B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6,642,677</w:t>
            </w:r>
          </w:p>
        </w:tc>
        <w:tc>
          <w:tcPr>
            <w:tcW w:w="148" w:type="pct"/>
            <w:vAlign w:val="bottom"/>
          </w:tcPr>
          <w:p w14:paraId="4CC0DF4D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3720E" w14:textId="443B3A49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7,831,018</w:t>
            </w:r>
          </w:p>
        </w:tc>
        <w:tc>
          <w:tcPr>
            <w:tcW w:w="128" w:type="pct"/>
            <w:vAlign w:val="bottom"/>
          </w:tcPr>
          <w:p w14:paraId="1C7B37D7" w14:textId="77777777" w:rsidR="000962B1" w:rsidRPr="00F83918" w:rsidRDefault="000962B1" w:rsidP="00096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E1C9" w14:textId="30A33762" w:rsidR="000962B1" w:rsidRPr="00F83918" w:rsidRDefault="000962B1" w:rsidP="00096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9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6,634,803</w:t>
            </w:r>
          </w:p>
        </w:tc>
      </w:tr>
    </w:tbl>
    <w:p w14:paraId="17F71FDD" w14:textId="77777777" w:rsidR="00D478AF" w:rsidRPr="00C1266B" w:rsidRDefault="00D478A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8E1788" w14:textId="77777777" w:rsidR="00F43D35" w:rsidRPr="00C1266B" w:rsidRDefault="00F43D3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C29C0BB" w14:textId="77777777" w:rsidR="00E64F07" w:rsidRPr="00C1266B" w:rsidRDefault="00E64F07" w:rsidP="00BC34B5">
      <w:pPr>
        <w:pStyle w:val="BodyText"/>
        <w:framePr w:w="9135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E64F07" w:rsidRPr="00C1266B" w:rsidSect="00E94875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426" w:left="1152" w:header="720" w:footer="720" w:gutter="0"/>
          <w:paperSrc w:first="7" w:other="7"/>
          <w:pgNumType w:start="16"/>
          <w:cols w:space="720"/>
          <w:docGrid w:linePitch="245"/>
        </w:sectPr>
      </w:pPr>
    </w:p>
    <w:p w14:paraId="58D39761" w14:textId="6C824052" w:rsidR="001243A7" w:rsidRPr="00C1266B" w:rsidRDefault="005D6E08" w:rsidP="0072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724766" w:rsidRPr="00C1266B">
        <w:rPr>
          <w:rFonts w:ascii="Angsana New" w:hAnsi="Angsana New"/>
          <w:b/>
          <w:bCs/>
          <w:sz w:val="30"/>
          <w:szCs w:val="30"/>
        </w:rPr>
        <w:tab/>
      </w:r>
      <w:r w:rsidR="00724766" w:rsidRPr="00C126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8634F16" w14:textId="77777777" w:rsidR="001243A7" w:rsidRPr="00C1266B" w:rsidRDefault="001243A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  <w:tab w:val="left" w:pos="1359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2"/>
        <w:gridCol w:w="1005"/>
        <w:gridCol w:w="237"/>
        <w:gridCol w:w="988"/>
        <w:gridCol w:w="238"/>
        <w:gridCol w:w="986"/>
        <w:gridCol w:w="236"/>
        <w:gridCol w:w="1083"/>
        <w:gridCol w:w="238"/>
        <w:gridCol w:w="931"/>
        <w:gridCol w:w="238"/>
        <w:gridCol w:w="1023"/>
        <w:gridCol w:w="238"/>
        <w:gridCol w:w="1040"/>
        <w:gridCol w:w="238"/>
        <w:gridCol w:w="1006"/>
        <w:gridCol w:w="241"/>
        <w:gridCol w:w="1089"/>
        <w:gridCol w:w="236"/>
        <w:gridCol w:w="1115"/>
      </w:tblGrid>
      <w:tr w:rsidR="00FE2066" w:rsidRPr="002E24DC" w14:paraId="4FC43005" w14:textId="77777777" w:rsidTr="00D32D7E">
        <w:tc>
          <w:tcPr>
            <w:tcW w:w="671" w:type="pct"/>
          </w:tcPr>
          <w:p w14:paraId="24DDD995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9" w:type="pct"/>
            <w:gridSpan w:val="19"/>
          </w:tcPr>
          <w:p w14:paraId="6DF0F3C1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357B0" w:rsidRPr="002E24DC" w14:paraId="776D9337" w14:textId="77777777" w:rsidTr="009C4B2B">
        <w:tc>
          <w:tcPr>
            <w:tcW w:w="671" w:type="pct"/>
          </w:tcPr>
          <w:p w14:paraId="347301DD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gridSpan w:val="3"/>
          </w:tcPr>
          <w:p w14:paraId="3B1B5127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052527" w14:textId="77777777" w:rsidR="00FE2066" w:rsidRPr="002E24DC" w:rsidRDefault="004C185A" w:rsidP="00BF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</w:t>
            </w:r>
            <w:r w:rsidR="00FE2066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83" w:type="pct"/>
          </w:tcPr>
          <w:p w14:paraId="3A6F16CB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</w:tcPr>
          <w:p w14:paraId="52CA4A7A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981744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3" w:type="pct"/>
          </w:tcPr>
          <w:p w14:paraId="26C16997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5" w:type="pct"/>
            <w:gridSpan w:val="3"/>
          </w:tcPr>
          <w:p w14:paraId="64FC902F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343C1B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" w:type="pct"/>
          </w:tcPr>
          <w:p w14:paraId="16F2BA44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7" w:type="pct"/>
            <w:gridSpan w:val="3"/>
          </w:tcPr>
          <w:p w14:paraId="78E0901A" w14:textId="77777777" w:rsidR="0002428F" w:rsidRPr="002E24DC" w:rsidRDefault="0002428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5A0527A2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4" w:type="pct"/>
          </w:tcPr>
          <w:p w14:paraId="12CE6B2A" w14:textId="77777777" w:rsidR="00FE2066" w:rsidRPr="002E24DC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pct"/>
            <w:gridSpan w:val="3"/>
          </w:tcPr>
          <w:p w14:paraId="13F1E0A9" w14:textId="77777777" w:rsidR="004C185A" w:rsidRPr="002E24DC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4461ED" w14:textId="77777777" w:rsidR="00482445" w:rsidRPr="002E24DC" w:rsidRDefault="00FE2066" w:rsidP="0048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9C4B2B" w:rsidRPr="002E24DC" w14:paraId="3A3C31EC" w14:textId="77777777" w:rsidTr="009C4B2B">
        <w:tc>
          <w:tcPr>
            <w:tcW w:w="671" w:type="pct"/>
          </w:tcPr>
          <w:p w14:paraId="41B5A82E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pct"/>
          </w:tcPr>
          <w:p w14:paraId="7101C8A5" w14:textId="10B98ED5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" w:type="pct"/>
          </w:tcPr>
          <w:p w14:paraId="6C7B5D45" w14:textId="77777777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53B61FAB" w14:textId="2A91706A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" w:type="pct"/>
          </w:tcPr>
          <w:p w14:paraId="0CE9C9DA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FF164CB" w14:textId="61E73750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" w:type="pct"/>
          </w:tcPr>
          <w:p w14:paraId="6AB4AD37" w14:textId="77777777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3065FF5B" w14:textId="40B93E96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" w:type="pct"/>
          </w:tcPr>
          <w:p w14:paraId="540220DF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70B3EA8B" w14:textId="0E9DEA55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" w:type="pct"/>
          </w:tcPr>
          <w:p w14:paraId="4139C70A" w14:textId="77777777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60959DE0" w14:textId="5F60A29C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" w:type="pct"/>
          </w:tcPr>
          <w:p w14:paraId="66D69302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50D29E80" w14:textId="1862E126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" w:type="pct"/>
          </w:tcPr>
          <w:p w14:paraId="3B17681F" w14:textId="77777777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C023C04" w14:textId="32E27A8B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4CC51542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3FCD5A78" w14:textId="46A6BC16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2" w:type="pct"/>
          </w:tcPr>
          <w:p w14:paraId="44149119" w14:textId="77777777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14:paraId="640F4E50" w14:textId="2C9F5A25" w:rsidR="009C4B2B" w:rsidRPr="002E24DC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2D7E" w:rsidRPr="002E24DC" w14:paraId="16D0AD98" w14:textId="77777777" w:rsidTr="009C4B2B">
        <w:tc>
          <w:tcPr>
            <w:tcW w:w="671" w:type="pct"/>
          </w:tcPr>
          <w:p w14:paraId="325402ED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gridSpan w:val="3"/>
          </w:tcPr>
          <w:p w14:paraId="5C010FEB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3" w:type="pct"/>
          </w:tcPr>
          <w:p w14:paraId="2FCC91B3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8" w:type="pct"/>
            <w:gridSpan w:val="15"/>
          </w:tcPr>
          <w:p w14:paraId="55FE4602" w14:textId="77777777" w:rsidR="00D32D7E" w:rsidRPr="002E24DC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4B2B" w:rsidRPr="002E24DC" w14:paraId="0C5E1BC2" w14:textId="77777777" w:rsidTr="009C4B2B">
        <w:tc>
          <w:tcPr>
            <w:tcW w:w="671" w:type="pct"/>
          </w:tcPr>
          <w:p w14:paraId="5EA06527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เพ็ทฟอร์ม </w:t>
            </w:r>
          </w:p>
        </w:tc>
        <w:tc>
          <w:tcPr>
            <w:tcW w:w="351" w:type="pct"/>
          </w:tcPr>
          <w:p w14:paraId="4A556734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49650E28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44DCED52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A8945FE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2F4F0DFF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06D8B89F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432F5C17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AECBE44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374BFD5D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9439746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310F4501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31D6F27C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1E213E97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C6ADB87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A74BE7C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5BBC5903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63AFAA3E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5230AC7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14:paraId="0C61509C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B2B" w:rsidRPr="002E24DC" w14:paraId="2FE04AE7" w14:textId="77777777" w:rsidTr="009C4B2B">
        <w:tc>
          <w:tcPr>
            <w:tcW w:w="671" w:type="pct"/>
          </w:tcPr>
          <w:p w14:paraId="115BA5F7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</w:t>
            </w:r>
            <w:r w:rsidRPr="002E24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24D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51" w:type="pct"/>
          </w:tcPr>
          <w:p w14:paraId="03FAA8F6" w14:textId="172ECB8E" w:rsidR="009C4B2B" w:rsidRPr="002E24DC" w:rsidRDefault="00226CE7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423089A2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5B1CE264" w14:textId="494C6734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7E260EA9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50D5EA9" w14:textId="4301FE28" w:rsidR="009C4B2B" w:rsidRPr="002E24DC" w:rsidRDefault="00226CE7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2" w:type="pct"/>
          </w:tcPr>
          <w:p w14:paraId="3CF53736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653E6D7" w14:textId="454DE761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3" w:type="pct"/>
          </w:tcPr>
          <w:p w14:paraId="7BCB7FDF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double" w:sz="4" w:space="0" w:color="auto"/>
            </w:tcBorders>
          </w:tcPr>
          <w:p w14:paraId="48F58FF0" w14:textId="4FC713DF" w:rsidR="009C4B2B" w:rsidRPr="002E24DC" w:rsidRDefault="00226CE7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F9FC2D5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7F021448" w14:textId="04646278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DD1031F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</w:tcPr>
          <w:p w14:paraId="26718492" w14:textId="5A52879E" w:rsidR="009C4B2B" w:rsidRPr="002E24DC" w:rsidRDefault="00226CE7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5314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0E69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909</w:t>
            </w:r>
          </w:p>
        </w:tc>
        <w:tc>
          <w:tcPr>
            <w:tcW w:w="83" w:type="pct"/>
          </w:tcPr>
          <w:p w14:paraId="6BF79361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13DDCEE0" w14:textId="7C43EAC1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863,403</w:t>
            </w:r>
          </w:p>
        </w:tc>
        <w:tc>
          <w:tcPr>
            <w:tcW w:w="84" w:type="pct"/>
          </w:tcPr>
          <w:p w14:paraId="3F562ABC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67B25373" w14:textId="61767543" w:rsidR="009C4B2B" w:rsidRPr="002E24DC" w:rsidRDefault="00226CE7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69,000</w:t>
            </w:r>
          </w:p>
        </w:tc>
        <w:tc>
          <w:tcPr>
            <w:tcW w:w="82" w:type="pct"/>
          </w:tcPr>
          <w:p w14:paraId="3F3844DC" w14:textId="77777777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</w:tcPr>
          <w:p w14:paraId="6CB67CD8" w14:textId="5C38A4EE" w:rsidR="009C4B2B" w:rsidRPr="002E24DC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622">
              <w:rPr>
                <w:rFonts w:ascii="Angsana New" w:hAnsi="Angsana New"/>
                <w:b/>
                <w:bCs/>
                <w:sz w:val="30"/>
                <w:szCs w:val="30"/>
              </w:rPr>
              <w:t>93,000</w:t>
            </w:r>
          </w:p>
        </w:tc>
      </w:tr>
    </w:tbl>
    <w:p w14:paraId="4AA65111" w14:textId="77777777" w:rsidR="00BE2550" w:rsidRPr="002E24DC" w:rsidRDefault="00BE2550" w:rsidP="00BC34B5">
      <w:pPr>
        <w:rPr>
          <w:rFonts w:ascii="Angsana New" w:hAnsi="Angsana New"/>
          <w:sz w:val="30"/>
          <w:szCs w:val="30"/>
          <w:cs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8"/>
        <w:gridCol w:w="269"/>
        <w:gridCol w:w="1186"/>
        <w:gridCol w:w="272"/>
        <w:gridCol w:w="1172"/>
        <w:gridCol w:w="267"/>
        <w:gridCol w:w="994"/>
        <w:gridCol w:w="241"/>
        <w:gridCol w:w="1023"/>
        <w:gridCol w:w="272"/>
        <w:gridCol w:w="1003"/>
        <w:gridCol w:w="267"/>
        <w:gridCol w:w="1086"/>
        <w:gridCol w:w="261"/>
        <w:gridCol w:w="1080"/>
      </w:tblGrid>
      <w:tr w:rsidR="00FE2066" w:rsidRPr="002E24DC" w14:paraId="55DE34DE" w14:textId="77777777" w:rsidTr="00D32D7E">
        <w:tc>
          <w:tcPr>
            <w:tcW w:w="1325" w:type="pct"/>
          </w:tcPr>
          <w:p w14:paraId="6980C826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5" w:type="pct"/>
            <w:gridSpan w:val="15"/>
          </w:tcPr>
          <w:p w14:paraId="0C8B44E1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79" w:rsidRPr="002E24DC" w14:paraId="78DB0FEC" w14:textId="77777777" w:rsidTr="007A67B3">
        <w:tc>
          <w:tcPr>
            <w:tcW w:w="1325" w:type="pct"/>
          </w:tcPr>
          <w:p w14:paraId="489F0D47" w14:textId="77777777" w:rsidR="00FE2066" w:rsidRPr="002E24DC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18CD3476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5" w:type="pct"/>
          </w:tcPr>
          <w:p w14:paraId="13625A47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pct"/>
            <w:gridSpan w:val="3"/>
          </w:tcPr>
          <w:p w14:paraId="3F2E0D3E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4" w:type="pct"/>
          </w:tcPr>
          <w:p w14:paraId="64BEC6E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gridSpan w:val="3"/>
          </w:tcPr>
          <w:p w14:paraId="05E0B14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" w:type="pct"/>
          </w:tcPr>
          <w:p w14:paraId="17FCECB2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3"/>
          </w:tcPr>
          <w:p w14:paraId="5D113996" w14:textId="77777777" w:rsidR="00FE2066" w:rsidRPr="002E24DC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E24D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7A67B3" w:rsidRPr="002E24DC" w14:paraId="6A20A5EC" w14:textId="77777777" w:rsidTr="007A67B3">
        <w:tc>
          <w:tcPr>
            <w:tcW w:w="1325" w:type="pct"/>
          </w:tcPr>
          <w:p w14:paraId="06FEC82D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7" w:type="pct"/>
          </w:tcPr>
          <w:p w14:paraId="77520823" w14:textId="1C457185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4" w:type="pct"/>
          </w:tcPr>
          <w:p w14:paraId="210F23D9" w14:textId="77777777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CDEFC7E" w14:textId="1642B7E0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5" w:type="pct"/>
          </w:tcPr>
          <w:p w14:paraId="7189649B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EE591A9" w14:textId="2A1A09AE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3" w:type="pct"/>
          </w:tcPr>
          <w:p w14:paraId="0811C3E9" w14:textId="77777777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2C956802" w14:textId="3CB6570F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4" w:type="pct"/>
          </w:tcPr>
          <w:p w14:paraId="7AC3EE90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49A40259" w14:textId="20A609A1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5" w:type="pct"/>
          </w:tcPr>
          <w:p w14:paraId="33FAE9DF" w14:textId="77777777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3BEAEC2D" w14:textId="5E08E057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3" w:type="pct"/>
          </w:tcPr>
          <w:p w14:paraId="3E733DDC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6618EDA5" w14:textId="5A11ABE6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1" w:type="pct"/>
          </w:tcPr>
          <w:p w14:paraId="6561D324" w14:textId="77777777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74EE041C" w14:textId="5D2DD94C" w:rsidR="007A67B3" w:rsidRPr="002E24D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67B3" w:rsidRPr="002E24DC" w14:paraId="62F8FDEB" w14:textId="77777777" w:rsidTr="007A67B3">
        <w:tc>
          <w:tcPr>
            <w:tcW w:w="1325" w:type="pct"/>
          </w:tcPr>
          <w:p w14:paraId="018A4367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304872C7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5" w:type="pct"/>
          </w:tcPr>
          <w:p w14:paraId="66680426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5" w:type="pct"/>
            <w:gridSpan w:val="11"/>
          </w:tcPr>
          <w:p w14:paraId="3F741290" w14:textId="77777777" w:rsidR="007A67B3" w:rsidRPr="002E24DC" w:rsidRDefault="007A67B3" w:rsidP="007A6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4D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26CE7" w:rsidRPr="002E24DC" w14:paraId="6A3AE981" w14:textId="77777777" w:rsidTr="007A67B3">
        <w:tc>
          <w:tcPr>
            <w:tcW w:w="1325" w:type="pct"/>
          </w:tcPr>
          <w:p w14:paraId="053217E3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4DC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  <w:tc>
          <w:tcPr>
            <w:tcW w:w="397" w:type="pct"/>
          </w:tcPr>
          <w:p w14:paraId="6DCB0813" w14:textId="2A15C26A" w:rsidR="00226CE7" w:rsidRPr="002E24DC" w:rsidRDefault="0083338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4" w:type="pct"/>
          </w:tcPr>
          <w:p w14:paraId="2101ABFA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82F5F06" w14:textId="5306819B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95" w:type="pct"/>
          </w:tcPr>
          <w:p w14:paraId="2C5D54C7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38A29D7" w14:textId="3E8010E2" w:rsidR="00226CE7" w:rsidRPr="002E24DC" w:rsidRDefault="00226CE7" w:rsidP="000E6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3673E4E3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1720B2C2" w14:textId="128202FB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4" w:type="pct"/>
          </w:tcPr>
          <w:p w14:paraId="5C766B3B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45FC9D76" w14:textId="36B6071E" w:rsidR="00226CE7" w:rsidRPr="002E24DC" w:rsidRDefault="0083338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</w:t>
            </w:r>
            <w:r w:rsidR="00226CE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5" w:type="pct"/>
          </w:tcPr>
          <w:p w14:paraId="07318858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</w:tcPr>
          <w:p w14:paraId="12484E98" w14:textId="7868781A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21,000</w:t>
            </w:r>
          </w:p>
        </w:tc>
        <w:tc>
          <w:tcPr>
            <w:tcW w:w="93" w:type="pct"/>
          </w:tcPr>
          <w:p w14:paraId="7AFBE0A7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2BE652CB" w14:textId="68330880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32,100</w:t>
            </w:r>
          </w:p>
        </w:tc>
        <w:tc>
          <w:tcPr>
            <w:tcW w:w="91" w:type="pct"/>
          </w:tcPr>
          <w:p w14:paraId="3E02ED6B" w14:textId="77777777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115AFA24" w14:textId="408520F9" w:rsidR="00226CE7" w:rsidRPr="002E24DC" w:rsidRDefault="00226CE7" w:rsidP="00226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84,000</w:t>
            </w:r>
          </w:p>
        </w:tc>
      </w:tr>
    </w:tbl>
    <w:p w14:paraId="711CDD11" w14:textId="77777777" w:rsidR="006855CB" w:rsidRPr="00C1266B" w:rsidRDefault="006855CB" w:rsidP="00BC34B5">
      <w:pPr>
        <w:tabs>
          <w:tab w:val="left" w:pos="8460"/>
          <w:tab w:val="left" w:pos="8550"/>
        </w:tabs>
        <w:rPr>
          <w:rFonts w:ascii="Angsana New" w:hAnsi="Angsana New"/>
          <w:sz w:val="30"/>
          <w:szCs w:val="30"/>
          <w:cs/>
        </w:rPr>
      </w:pPr>
    </w:p>
    <w:p w14:paraId="7B59C1E5" w14:textId="77777777" w:rsidR="007830CE" w:rsidRPr="002E24DC" w:rsidRDefault="007830CE" w:rsidP="00DD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140"/>
        <w:jc w:val="thaiDistribute"/>
        <w:rPr>
          <w:rFonts w:ascii="Angsana New" w:hAnsi="Angsana New"/>
          <w:sz w:val="30"/>
          <w:szCs w:val="30"/>
        </w:rPr>
      </w:pPr>
      <w:r w:rsidRPr="002E24DC">
        <w:rPr>
          <w:rFonts w:ascii="Angsana New" w:hAnsi="Angsana New"/>
          <w:sz w:val="30"/>
          <w:szCs w:val="30"/>
          <w:cs/>
        </w:rPr>
        <w:t xml:space="preserve">บริษัท เพ็ทฟอร์ม (ไทยแลนด์) </w:t>
      </w:r>
      <w:r w:rsidRPr="00724766">
        <w:rPr>
          <w:rFonts w:ascii="Angsana New" w:hAnsi="Angsana New"/>
          <w:sz w:val="30"/>
          <w:szCs w:val="30"/>
          <w:cs/>
        </w:rPr>
        <w:t xml:space="preserve">จำกัด </w:t>
      </w:r>
      <w:r w:rsidR="00482445" w:rsidRPr="00724766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482445" w:rsidRPr="00724766">
        <w:rPr>
          <w:rFonts w:ascii="Angsana New" w:hAnsi="Angsana New" w:hint="cs"/>
          <w:sz w:val="30"/>
          <w:szCs w:val="30"/>
          <w:cs/>
        </w:rPr>
        <w:t>และ</w:t>
      </w:r>
      <w:r w:rsidRPr="002E24DC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ดำเนินธุรกิจหลักเกี่ยวกับการผลิตและจัดจำหน่ายพลาสติกขึ้นรูปขวด ฝาจุกเกลียวและ</w:t>
      </w:r>
      <w:r w:rsidR="002E24DC">
        <w:rPr>
          <w:rFonts w:ascii="Angsana New" w:hAnsi="Angsana New"/>
          <w:sz w:val="30"/>
          <w:szCs w:val="30"/>
          <w:cs/>
        </w:rPr>
        <w:br/>
      </w:r>
      <w:r w:rsidRPr="002E24DC">
        <w:rPr>
          <w:rFonts w:ascii="Angsana New" w:hAnsi="Angsana New"/>
          <w:sz w:val="30"/>
          <w:szCs w:val="30"/>
          <w:cs/>
        </w:rPr>
        <w:t>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3D705D9C" w14:textId="77777777" w:rsidR="001243A7" w:rsidRDefault="001243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C40769" w14:textId="77777777" w:rsidR="00B72502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5D0389" w14:textId="77777777" w:rsidR="00B72502" w:rsidRPr="00C1266B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72502" w:rsidRPr="00C1266B" w:rsidSect="00E808BB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0"/>
      </w:tblGrid>
      <w:tr w:rsidR="00A33DCE" w:rsidRPr="00287CE8" w14:paraId="7A7AB560" w14:textId="77777777" w:rsidTr="003E439A">
        <w:trPr>
          <w:cantSplit/>
          <w:tblHeader/>
        </w:trPr>
        <w:tc>
          <w:tcPr>
            <w:tcW w:w="3870" w:type="dxa"/>
          </w:tcPr>
          <w:p w14:paraId="5D93B933" w14:textId="77777777" w:rsidR="00A33DCE" w:rsidRPr="00A33DCE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33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2520" w:type="dxa"/>
            <w:gridSpan w:val="3"/>
            <w:vAlign w:val="bottom"/>
          </w:tcPr>
          <w:p w14:paraId="0734BC96" w14:textId="54CE467A" w:rsidR="00A33DCE" w:rsidRPr="00A33DCE" w:rsidRDefault="00A33DCE" w:rsidP="007945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33D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D337EEB" w14:textId="77777777" w:rsidR="00A33DCE" w:rsidRPr="00A33DCE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B98A83C" w14:textId="5A005130" w:rsidR="00A33DCE" w:rsidRPr="00A33DCE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A33DC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3DCE" w:rsidRPr="004E1BEF" w14:paraId="2EABE439" w14:textId="77777777" w:rsidTr="003E439A">
        <w:trPr>
          <w:cantSplit/>
          <w:tblHeader/>
        </w:trPr>
        <w:tc>
          <w:tcPr>
            <w:tcW w:w="3870" w:type="dxa"/>
          </w:tcPr>
          <w:p w14:paraId="508D0AD3" w14:textId="7E317148" w:rsidR="00A33DCE" w:rsidRPr="00A33DCE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33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DE530AB" w14:textId="77777777" w:rsidR="00A33DCE" w:rsidRPr="00A33DCE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33DC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C88FF2A" w14:textId="77777777" w:rsidR="00A33DCE" w:rsidRPr="00A33DCE" w:rsidRDefault="00A33DCE" w:rsidP="007945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B1CF70" w14:textId="77777777" w:rsidR="00A33DCE" w:rsidRPr="00A33DCE" w:rsidRDefault="00A33DCE" w:rsidP="007945A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33DCE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66FEC27" w14:textId="77777777" w:rsidR="00A33DCE" w:rsidRPr="00A33DCE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EC386A8" w14:textId="77777777" w:rsidR="00A33DCE" w:rsidRPr="00A33DCE" w:rsidRDefault="00A33DCE" w:rsidP="007945A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DC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5E11C9D9" w14:textId="77777777" w:rsidR="00A33DCE" w:rsidRPr="00A33DCE" w:rsidRDefault="00A33DCE" w:rsidP="007945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797C8B" w14:textId="77777777" w:rsidR="00A33DCE" w:rsidRPr="00A33DCE" w:rsidRDefault="00A33DCE" w:rsidP="0079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33DCE"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A33DCE" w14:paraId="162D0469" w14:textId="77777777" w:rsidTr="003E439A">
        <w:trPr>
          <w:cantSplit/>
          <w:tblHeader/>
        </w:trPr>
        <w:tc>
          <w:tcPr>
            <w:tcW w:w="3870" w:type="dxa"/>
          </w:tcPr>
          <w:p w14:paraId="135F1EC6" w14:textId="77777777" w:rsidR="00A33DCE" w:rsidRPr="00A33DCE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432C5105" w14:textId="082BB3D5" w:rsidR="00A33DCE" w:rsidRPr="00A33DCE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33D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63F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33D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3DCE" w14:paraId="43718617" w14:textId="77777777" w:rsidTr="003E439A">
        <w:trPr>
          <w:cantSplit/>
        </w:trPr>
        <w:tc>
          <w:tcPr>
            <w:tcW w:w="3870" w:type="dxa"/>
          </w:tcPr>
          <w:p w14:paraId="580EF095" w14:textId="77777777" w:rsidR="00A33DCE" w:rsidRPr="00A33DCE" w:rsidRDefault="00A33DCE" w:rsidP="007945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3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030660F" w14:textId="77777777" w:rsidR="00A33DCE" w:rsidRPr="00A33DCE" w:rsidRDefault="00A33DCE" w:rsidP="007945A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C836CC" w14:textId="77777777" w:rsidR="00A33DCE" w:rsidRPr="00A33DCE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B18C8" w14:textId="77777777" w:rsidR="00A33DCE" w:rsidRPr="00A33DCE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22A76B" w14:textId="77777777" w:rsidR="00A33DCE" w:rsidRPr="00A33DCE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7D89F6" w14:textId="77777777" w:rsidR="00A33DCE" w:rsidRPr="00A33DCE" w:rsidRDefault="00A33DCE" w:rsidP="007945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29741" w14:textId="77777777" w:rsidR="00A33DCE" w:rsidRPr="00A33DCE" w:rsidRDefault="00A33DCE" w:rsidP="007945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803E" w14:textId="77777777" w:rsidR="00A33DCE" w:rsidRPr="00A33DCE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DCE" w:rsidRPr="00F647CE" w14:paraId="4329E8D9" w14:textId="77777777" w:rsidTr="003E439A">
        <w:trPr>
          <w:cantSplit/>
        </w:trPr>
        <w:tc>
          <w:tcPr>
            <w:tcW w:w="3870" w:type="dxa"/>
          </w:tcPr>
          <w:p w14:paraId="29E12BE3" w14:textId="6CA2D6FC" w:rsidR="00A33DCE" w:rsidRPr="00A33DCE" w:rsidRDefault="00A33DCE" w:rsidP="007945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3D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ขายเงินลงทุนในบริษัท </w:t>
            </w:r>
            <w:r w:rsidR="00B63F3F" w:rsidRPr="00B63F3F">
              <w:rPr>
                <w:rFonts w:asciiTheme="majorBidi" w:hAnsiTheme="majorBidi"/>
                <w:sz w:val="30"/>
                <w:szCs w:val="30"/>
                <w:cs/>
              </w:rPr>
              <w:t>เพ็ทฟอร์ม (ไทยแลนด์)</w:t>
            </w:r>
          </w:p>
        </w:tc>
        <w:tc>
          <w:tcPr>
            <w:tcW w:w="1170" w:type="dxa"/>
          </w:tcPr>
          <w:p w14:paraId="3E5D6CE5" w14:textId="0D46D99C" w:rsidR="00A33DCE" w:rsidRPr="00833387" w:rsidRDefault="00833387" w:rsidP="0083338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1276755" w14:textId="77777777" w:rsidR="00A33DCE" w:rsidRPr="00A33DCE" w:rsidRDefault="00A33DCE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3EF0F" w14:textId="7216E360" w:rsidR="00A33DCE" w:rsidRPr="00A33DCE" w:rsidRDefault="00833387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E701B8" w14:textId="77777777" w:rsidR="00A33DCE" w:rsidRPr="00A33DCE" w:rsidRDefault="00A33DCE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39BFA5" w14:textId="76B30178" w:rsidR="00A33DCE" w:rsidRPr="00A33DCE" w:rsidRDefault="00833387" w:rsidP="007945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795,825</w:t>
            </w:r>
          </w:p>
        </w:tc>
        <w:tc>
          <w:tcPr>
            <w:tcW w:w="180" w:type="dxa"/>
          </w:tcPr>
          <w:p w14:paraId="4B79E193" w14:textId="77777777" w:rsidR="00A33DCE" w:rsidRPr="00A33DCE" w:rsidRDefault="00A33DCE" w:rsidP="007945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FACEE" w14:textId="361EA055" w:rsidR="00A33DCE" w:rsidRPr="00833387" w:rsidRDefault="00833387" w:rsidP="007945A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457,785</w:t>
            </w:r>
          </w:p>
        </w:tc>
      </w:tr>
    </w:tbl>
    <w:p w14:paraId="3D4DABBC" w14:textId="77777777" w:rsidR="00A33DCE" w:rsidRDefault="00A33DCE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959A10" w14:textId="37FCAE79" w:rsidR="00666F44" w:rsidRPr="004521F3" w:rsidRDefault="00666F44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521F3">
        <w:rPr>
          <w:rFonts w:ascii="Angsana New" w:hAnsi="Angsana New"/>
          <w:sz w:val="30"/>
          <w:szCs w:val="30"/>
          <w:cs/>
        </w:rPr>
        <w:t>ในเดือน</w:t>
      </w:r>
      <w:r w:rsidRPr="004521F3">
        <w:rPr>
          <w:rFonts w:ascii="Angsana New" w:hAnsi="Angsana New" w:hint="cs"/>
          <w:sz w:val="30"/>
          <w:szCs w:val="30"/>
          <w:cs/>
        </w:rPr>
        <w:t>สิงหาคม</w:t>
      </w:r>
      <w:r w:rsidRPr="004521F3">
        <w:rPr>
          <w:rFonts w:ascii="Angsana New" w:hAnsi="Angsana New"/>
          <w:sz w:val="30"/>
          <w:szCs w:val="30"/>
          <w:cs/>
        </w:rPr>
        <w:t xml:space="preserve"> </w:t>
      </w:r>
      <w:r w:rsidR="002A010D" w:rsidRPr="004521F3">
        <w:rPr>
          <w:rFonts w:ascii="Angsana New" w:hAnsi="Angsana New"/>
          <w:sz w:val="30"/>
          <w:szCs w:val="30"/>
        </w:rPr>
        <w:t>256</w:t>
      </w:r>
      <w:r w:rsidR="002336CF" w:rsidRPr="004521F3">
        <w:rPr>
          <w:rFonts w:ascii="Angsana New" w:hAnsi="Angsana New"/>
          <w:sz w:val="30"/>
          <w:szCs w:val="30"/>
        </w:rPr>
        <w:t>5</w:t>
      </w:r>
      <w:r w:rsidRPr="004521F3">
        <w:rPr>
          <w:rFonts w:ascii="Angsana New" w:hAnsi="Angsana New"/>
          <w:sz w:val="30"/>
          <w:szCs w:val="30"/>
          <w:cs/>
        </w:rPr>
        <w:t xml:space="preserve"> บริษัทได้ขายหุ้นในบริษัท เพ็ทฟอร์ม (ไทยแลนด์) จำกัด ออกไปร้อยละ </w:t>
      </w:r>
      <w:r w:rsidRPr="004521F3">
        <w:rPr>
          <w:rFonts w:ascii="Angsana New" w:hAnsi="Angsana New"/>
          <w:sz w:val="30"/>
          <w:szCs w:val="30"/>
        </w:rPr>
        <w:t>1</w:t>
      </w:r>
      <w:r w:rsidR="002336CF" w:rsidRPr="004521F3">
        <w:rPr>
          <w:rFonts w:ascii="Angsana New" w:hAnsi="Angsana New"/>
          <w:sz w:val="30"/>
          <w:szCs w:val="30"/>
        </w:rPr>
        <w:t>8</w:t>
      </w:r>
      <w:r w:rsidRPr="004521F3">
        <w:rPr>
          <w:rFonts w:ascii="Angsana New" w:hAnsi="Angsana New"/>
          <w:sz w:val="30"/>
          <w:szCs w:val="30"/>
        </w:rPr>
        <w:t xml:space="preserve"> </w:t>
      </w:r>
      <w:r w:rsidRPr="004521F3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3E439A" w:rsidRPr="004521F3">
        <w:rPr>
          <w:rFonts w:ascii="Angsana New" w:hAnsi="Angsana New"/>
          <w:sz w:val="30"/>
          <w:szCs w:val="30"/>
        </w:rPr>
        <w:t>28</w:t>
      </w:r>
      <w:r w:rsidRPr="004521F3">
        <w:rPr>
          <w:rFonts w:ascii="Angsana New" w:hAnsi="Angsana New"/>
          <w:sz w:val="30"/>
          <w:szCs w:val="30"/>
        </w:rPr>
        <w:t xml:space="preserve"> </w:t>
      </w:r>
      <w:r w:rsidRPr="004521F3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="005063DD" w:rsidRPr="004521F3">
        <w:rPr>
          <w:rFonts w:ascii="Angsana New" w:hAnsi="Angsana New"/>
          <w:sz w:val="30"/>
          <w:szCs w:val="30"/>
        </w:rPr>
        <w:t xml:space="preserve"> </w:t>
      </w:r>
      <w:r w:rsidR="005063DD" w:rsidRPr="004521F3">
        <w:rPr>
          <w:rFonts w:ascii="Angsana New" w:hAnsi="Angsana New" w:hint="cs"/>
          <w:sz w:val="30"/>
          <w:szCs w:val="30"/>
          <w:cs/>
        </w:rPr>
        <w:t>ให้แก่บริษัทย่อยของบริษัท</w:t>
      </w:r>
      <w:r w:rsidR="006C443F" w:rsidRPr="004521F3">
        <w:rPr>
          <w:rFonts w:ascii="Angsana New" w:hAnsi="Angsana New" w:hint="cs"/>
          <w:sz w:val="30"/>
          <w:szCs w:val="30"/>
          <w:cs/>
        </w:rPr>
        <w:t xml:space="preserve"> </w:t>
      </w:r>
      <w:r w:rsidRPr="004521F3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2336CF" w:rsidRPr="004521F3">
        <w:rPr>
          <w:rFonts w:ascii="Angsana New" w:hAnsi="Angsana New"/>
          <w:sz w:val="30"/>
          <w:szCs w:val="30"/>
        </w:rPr>
        <w:t>795.83</w:t>
      </w:r>
      <w:r w:rsidRPr="004521F3">
        <w:rPr>
          <w:rFonts w:ascii="Angsana New" w:hAnsi="Angsana New"/>
          <w:sz w:val="30"/>
          <w:szCs w:val="30"/>
        </w:rPr>
        <w:t xml:space="preserve"> </w:t>
      </w:r>
      <w:r w:rsidRPr="004521F3">
        <w:rPr>
          <w:rFonts w:ascii="Angsana New" w:hAnsi="Angsana New"/>
          <w:sz w:val="30"/>
          <w:szCs w:val="30"/>
          <w:cs/>
        </w:rPr>
        <w:t>ล้านบาท บริษัทรับรู้กำไรจากการขาย</w:t>
      </w:r>
      <w:r w:rsidR="00CC4035">
        <w:rPr>
          <w:rFonts w:ascii="Angsana New" w:hAnsi="Angsana New" w:hint="cs"/>
          <w:sz w:val="30"/>
          <w:szCs w:val="30"/>
          <w:cs/>
        </w:rPr>
        <w:t>หุ้นดังกล่าว</w:t>
      </w:r>
      <w:r w:rsidRPr="004521F3">
        <w:rPr>
          <w:rFonts w:ascii="Angsana New" w:hAnsi="Angsana New"/>
          <w:sz w:val="30"/>
          <w:szCs w:val="30"/>
          <w:cs/>
        </w:rPr>
        <w:t>จำนวน</w:t>
      </w:r>
      <w:r w:rsidR="00BF27A5" w:rsidRPr="004521F3">
        <w:rPr>
          <w:rFonts w:ascii="Angsana New" w:hAnsi="Angsana New"/>
          <w:sz w:val="30"/>
          <w:szCs w:val="30"/>
        </w:rPr>
        <w:t xml:space="preserve"> </w:t>
      </w:r>
      <w:r w:rsidR="002336CF" w:rsidRPr="004521F3">
        <w:rPr>
          <w:rFonts w:ascii="Angsana New" w:hAnsi="Angsana New"/>
          <w:sz w:val="30"/>
          <w:szCs w:val="30"/>
        </w:rPr>
        <w:t>782.33</w:t>
      </w:r>
      <w:r w:rsidRPr="004521F3">
        <w:rPr>
          <w:rFonts w:ascii="Angsana New" w:hAnsi="Angsana New"/>
          <w:sz w:val="30"/>
          <w:szCs w:val="30"/>
        </w:rPr>
        <w:t xml:space="preserve"> </w:t>
      </w:r>
      <w:r w:rsidRPr="004521F3">
        <w:rPr>
          <w:rFonts w:ascii="Angsana New" w:hAnsi="Angsana New"/>
          <w:sz w:val="30"/>
          <w:szCs w:val="30"/>
          <w:cs/>
        </w:rPr>
        <w:t>ล้านบาท</w:t>
      </w:r>
      <w:r w:rsidR="00DC579F">
        <w:rPr>
          <w:rFonts w:ascii="Angsana New" w:hAnsi="Angsana New" w:hint="cs"/>
          <w:sz w:val="30"/>
          <w:szCs w:val="30"/>
          <w:cs/>
        </w:rPr>
        <w:t>และ</w:t>
      </w:r>
      <w:r w:rsidR="00CC4035">
        <w:rPr>
          <w:rFonts w:ascii="Angsana New" w:hAnsi="Angsana New" w:hint="cs"/>
          <w:sz w:val="30"/>
          <w:szCs w:val="30"/>
          <w:cs/>
        </w:rPr>
        <w:t>ค่าใช้จ่าย</w:t>
      </w:r>
      <w:r w:rsidR="00DC579F">
        <w:rPr>
          <w:rFonts w:ascii="Angsana New" w:hAnsi="Angsana New" w:hint="cs"/>
          <w:sz w:val="30"/>
          <w:szCs w:val="30"/>
          <w:cs/>
        </w:rPr>
        <w:t>ภาษี</w:t>
      </w:r>
      <w:r w:rsidR="00242B50">
        <w:rPr>
          <w:rFonts w:ascii="Angsana New" w:hAnsi="Angsana New" w:hint="cs"/>
          <w:sz w:val="30"/>
          <w:szCs w:val="30"/>
          <w:cs/>
        </w:rPr>
        <w:t>เงินได้</w:t>
      </w:r>
      <w:r w:rsidR="00DC579F">
        <w:rPr>
          <w:rFonts w:ascii="Angsana New" w:hAnsi="Angsana New" w:hint="cs"/>
          <w:sz w:val="30"/>
          <w:szCs w:val="30"/>
          <w:cs/>
        </w:rPr>
        <w:t>จาก</w:t>
      </w:r>
      <w:r w:rsidR="00CC4035">
        <w:rPr>
          <w:rFonts w:ascii="Angsana New" w:hAnsi="Angsana New" w:hint="cs"/>
          <w:sz w:val="30"/>
          <w:szCs w:val="30"/>
          <w:cs/>
        </w:rPr>
        <w:t>กำไรจาก</w:t>
      </w:r>
      <w:r w:rsidR="00DC579F">
        <w:rPr>
          <w:rFonts w:ascii="Angsana New" w:hAnsi="Angsana New" w:hint="cs"/>
          <w:sz w:val="30"/>
          <w:szCs w:val="30"/>
          <w:cs/>
        </w:rPr>
        <w:t>การขาย</w:t>
      </w:r>
      <w:r w:rsidR="00242B50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DC579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C579F">
        <w:rPr>
          <w:rFonts w:ascii="Angsana New" w:hAnsi="Angsana New"/>
          <w:sz w:val="30"/>
          <w:szCs w:val="30"/>
        </w:rPr>
        <w:t xml:space="preserve">156.47 </w:t>
      </w:r>
      <w:r w:rsidR="00DC579F">
        <w:rPr>
          <w:rFonts w:ascii="Angsana New" w:hAnsi="Angsana New" w:hint="cs"/>
          <w:sz w:val="30"/>
          <w:szCs w:val="30"/>
          <w:cs/>
        </w:rPr>
        <w:t>ล้านบาท</w:t>
      </w:r>
    </w:p>
    <w:p w14:paraId="0A33ABAA" w14:textId="0C8551D7" w:rsidR="00666F44" w:rsidRPr="004521F3" w:rsidRDefault="00666F44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1A165EA" w14:textId="5D7C36E2" w:rsidR="003E439A" w:rsidRDefault="003E439A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521F3">
        <w:rPr>
          <w:rFonts w:ascii="Angsana New" w:hAnsi="Angsana New"/>
          <w:sz w:val="30"/>
          <w:szCs w:val="30"/>
          <w:cs/>
        </w:rPr>
        <w:t>ในเดือน</w:t>
      </w:r>
      <w:r w:rsidRPr="004521F3">
        <w:rPr>
          <w:rFonts w:ascii="Angsana New" w:hAnsi="Angsana New" w:hint="cs"/>
          <w:sz w:val="30"/>
          <w:szCs w:val="30"/>
          <w:cs/>
        </w:rPr>
        <w:t>สิงหาคม</w:t>
      </w:r>
      <w:r w:rsidRPr="004521F3">
        <w:rPr>
          <w:rFonts w:ascii="Angsana New" w:hAnsi="Angsana New"/>
          <w:sz w:val="30"/>
          <w:szCs w:val="30"/>
          <w:cs/>
        </w:rPr>
        <w:t xml:space="preserve"> </w:t>
      </w:r>
      <w:r w:rsidRPr="004521F3">
        <w:rPr>
          <w:rFonts w:ascii="Angsana New" w:hAnsi="Angsana New"/>
          <w:sz w:val="30"/>
          <w:szCs w:val="30"/>
        </w:rPr>
        <w:t>2564</w:t>
      </w:r>
      <w:r w:rsidRPr="004521F3">
        <w:rPr>
          <w:rFonts w:ascii="Angsana New" w:hAnsi="Angsana New"/>
          <w:sz w:val="30"/>
          <w:szCs w:val="30"/>
          <w:cs/>
        </w:rPr>
        <w:t xml:space="preserve"> บริษัทได้ขายหุ้นในบริษัท เพ็ทฟอร์ม (ไทยแลนด์) จำกัด ออกไปร้อยละ </w:t>
      </w:r>
      <w:r w:rsidRPr="004521F3">
        <w:rPr>
          <w:rFonts w:ascii="Angsana New" w:hAnsi="Angsana New"/>
          <w:sz w:val="30"/>
          <w:szCs w:val="30"/>
        </w:rPr>
        <w:t xml:space="preserve">12 </w:t>
      </w:r>
      <w:r w:rsidRPr="004521F3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Pr="004521F3">
        <w:rPr>
          <w:rFonts w:ascii="Angsana New" w:hAnsi="Angsana New"/>
          <w:sz w:val="30"/>
          <w:szCs w:val="30"/>
        </w:rPr>
        <w:t xml:space="preserve">40 </w:t>
      </w:r>
      <w:r w:rsidRPr="004521F3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Pr="004521F3">
        <w:rPr>
          <w:rFonts w:ascii="Angsana New" w:hAnsi="Angsana New"/>
          <w:sz w:val="30"/>
          <w:szCs w:val="30"/>
        </w:rPr>
        <w:t xml:space="preserve"> </w:t>
      </w:r>
      <w:r w:rsidRPr="004521F3">
        <w:rPr>
          <w:rFonts w:ascii="Angsana New" w:hAnsi="Angsana New" w:hint="cs"/>
          <w:sz w:val="30"/>
          <w:szCs w:val="30"/>
          <w:cs/>
        </w:rPr>
        <w:t xml:space="preserve">ให้แก่บริษัทย่อยของบริษัท </w:t>
      </w:r>
      <w:r w:rsidRPr="004521F3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4521F3">
        <w:rPr>
          <w:rFonts w:ascii="Angsana New" w:hAnsi="Angsana New"/>
          <w:sz w:val="30"/>
          <w:szCs w:val="30"/>
        </w:rPr>
        <w:t xml:space="preserve">457.79 </w:t>
      </w:r>
      <w:r w:rsidRPr="004521F3">
        <w:rPr>
          <w:rFonts w:ascii="Angsana New" w:hAnsi="Angsana New"/>
          <w:sz w:val="30"/>
          <w:szCs w:val="30"/>
          <w:cs/>
        </w:rPr>
        <w:t>ล้านบาท บริษัทรับรู้กำไรจากการขาย</w:t>
      </w:r>
      <w:r w:rsidR="00CC4035">
        <w:rPr>
          <w:rFonts w:ascii="Angsana New" w:hAnsi="Angsana New" w:hint="cs"/>
          <w:sz w:val="30"/>
          <w:szCs w:val="30"/>
          <w:cs/>
        </w:rPr>
        <w:t>หุ้นดังกล่าว</w:t>
      </w:r>
      <w:r w:rsidRPr="004521F3">
        <w:rPr>
          <w:rFonts w:ascii="Angsana New" w:hAnsi="Angsana New"/>
          <w:sz w:val="30"/>
          <w:szCs w:val="30"/>
          <w:cs/>
        </w:rPr>
        <w:t>จำนวน</w:t>
      </w:r>
      <w:r w:rsidRPr="004521F3">
        <w:rPr>
          <w:rFonts w:ascii="Angsana New" w:hAnsi="Angsana New"/>
          <w:sz w:val="30"/>
          <w:szCs w:val="30"/>
        </w:rPr>
        <w:t xml:space="preserve"> 448.79 </w:t>
      </w:r>
      <w:r w:rsidRPr="004521F3">
        <w:rPr>
          <w:rFonts w:ascii="Angsana New" w:hAnsi="Angsana New"/>
          <w:sz w:val="30"/>
          <w:szCs w:val="30"/>
          <w:cs/>
        </w:rPr>
        <w:t>ล้านบาท</w:t>
      </w:r>
      <w:r w:rsidR="00DC579F" w:rsidRPr="00DC579F">
        <w:rPr>
          <w:rFonts w:ascii="Angsana New" w:hAnsi="Angsana New"/>
          <w:sz w:val="30"/>
          <w:szCs w:val="30"/>
          <w:cs/>
        </w:rPr>
        <w:t>และ</w:t>
      </w:r>
      <w:r w:rsidR="00CC4035">
        <w:rPr>
          <w:rFonts w:ascii="Angsana New" w:hAnsi="Angsana New" w:hint="cs"/>
          <w:sz w:val="30"/>
          <w:szCs w:val="30"/>
          <w:cs/>
        </w:rPr>
        <w:t>ค่าใช้จ่าย</w:t>
      </w:r>
      <w:r w:rsidR="00DC579F" w:rsidRPr="00DC579F">
        <w:rPr>
          <w:rFonts w:ascii="Angsana New" w:hAnsi="Angsana New"/>
          <w:sz w:val="30"/>
          <w:szCs w:val="30"/>
          <w:cs/>
        </w:rPr>
        <w:t>ภาษี</w:t>
      </w:r>
      <w:r w:rsidR="00242B50">
        <w:rPr>
          <w:rFonts w:ascii="Angsana New" w:hAnsi="Angsana New" w:hint="cs"/>
          <w:sz w:val="30"/>
          <w:szCs w:val="30"/>
          <w:cs/>
        </w:rPr>
        <w:t>เงินได้</w:t>
      </w:r>
      <w:r w:rsidR="00DC579F" w:rsidRPr="00DC579F">
        <w:rPr>
          <w:rFonts w:ascii="Angsana New" w:hAnsi="Angsana New"/>
          <w:sz w:val="30"/>
          <w:szCs w:val="30"/>
          <w:cs/>
        </w:rPr>
        <w:t>จาก</w:t>
      </w:r>
      <w:r w:rsidR="00CC4035">
        <w:rPr>
          <w:rFonts w:ascii="Angsana New" w:hAnsi="Angsana New" w:hint="cs"/>
          <w:sz w:val="30"/>
          <w:szCs w:val="30"/>
          <w:cs/>
        </w:rPr>
        <w:t>กำไรจาก</w:t>
      </w:r>
      <w:r w:rsidR="00DC579F" w:rsidRPr="00DC579F">
        <w:rPr>
          <w:rFonts w:ascii="Angsana New" w:hAnsi="Angsana New"/>
          <w:sz w:val="30"/>
          <w:szCs w:val="30"/>
          <w:cs/>
        </w:rPr>
        <w:t>การ</w:t>
      </w:r>
      <w:r w:rsidR="00DC579F">
        <w:rPr>
          <w:rFonts w:ascii="Angsana New" w:hAnsi="Angsana New" w:hint="cs"/>
          <w:sz w:val="30"/>
          <w:szCs w:val="30"/>
          <w:cs/>
        </w:rPr>
        <w:t>ขาย</w:t>
      </w:r>
      <w:r w:rsidR="00242B50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DC579F" w:rsidRPr="00DC579F">
        <w:rPr>
          <w:rFonts w:ascii="Angsana New" w:hAnsi="Angsana New"/>
          <w:sz w:val="30"/>
          <w:szCs w:val="30"/>
          <w:cs/>
        </w:rPr>
        <w:t>จำนวน</w:t>
      </w:r>
      <w:r w:rsidR="00DC579F">
        <w:rPr>
          <w:rFonts w:ascii="Angsana New" w:hAnsi="Angsana New" w:hint="cs"/>
          <w:sz w:val="30"/>
          <w:szCs w:val="30"/>
          <w:cs/>
        </w:rPr>
        <w:t xml:space="preserve"> </w:t>
      </w:r>
      <w:r w:rsidR="00DC579F">
        <w:rPr>
          <w:rFonts w:ascii="Angsana New" w:hAnsi="Angsana New"/>
          <w:sz w:val="30"/>
          <w:szCs w:val="30"/>
        </w:rPr>
        <w:t xml:space="preserve">89.76 </w:t>
      </w:r>
      <w:r w:rsidR="00DC579F" w:rsidRPr="00DC579F">
        <w:rPr>
          <w:rFonts w:ascii="Angsana New" w:hAnsi="Angsana New"/>
          <w:sz w:val="30"/>
          <w:szCs w:val="30"/>
          <w:cs/>
        </w:rPr>
        <w:t>ล้านบาท</w:t>
      </w:r>
    </w:p>
    <w:p w14:paraId="5909BB66" w14:textId="77777777" w:rsidR="003E439A" w:rsidRDefault="003E439A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B10E92" w14:textId="6BD670F5" w:rsidR="002A010D" w:rsidRPr="007F47C0" w:rsidRDefault="002A010D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47C0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245D880C" w14:textId="2263A7D6" w:rsidR="002E07C0" w:rsidRPr="007F47C0" w:rsidRDefault="002E07C0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F47C0">
        <w:rPr>
          <w:rFonts w:ascii="Angsana New" w:hAnsi="Angsana New"/>
          <w:sz w:val="30"/>
          <w:szCs w:val="30"/>
          <w:cs/>
        </w:rPr>
        <w:t>ตารางต่อไปนี้สร</w:t>
      </w:r>
      <w:r w:rsidR="00F60EE3" w:rsidRPr="007F47C0">
        <w:rPr>
          <w:rFonts w:ascii="Angsana New" w:hAnsi="Angsana New"/>
          <w:sz w:val="30"/>
          <w:szCs w:val="30"/>
          <w:cs/>
        </w:rPr>
        <w:t>ุปข้อมูลทางการเงินของบริษัทร่วม</w:t>
      </w:r>
      <w:r w:rsidR="003816D9" w:rsidRPr="007F47C0">
        <w:rPr>
          <w:rFonts w:ascii="Angsana New" w:hAnsi="Angsana New" w:hint="cs"/>
          <w:sz w:val="30"/>
          <w:szCs w:val="30"/>
          <w:cs/>
        </w:rPr>
        <w:t>ซึ่งนำเสนอ</w:t>
      </w:r>
      <w:r w:rsidR="00B87B3E" w:rsidRPr="007F47C0">
        <w:rPr>
          <w:rFonts w:ascii="Angsana New" w:hAnsi="Angsana New"/>
          <w:sz w:val="30"/>
          <w:szCs w:val="30"/>
          <w:cs/>
        </w:rPr>
        <w:t xml:space="preserve">อยู่ในงบการเงินของบริษัทร่วม </w:t>
      </w:r>
      <w:r w:rsidRPr="007F47C0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E24DC" w:rsidRPr="007F47C0">
        <w:rPr>
          <w:rFonts w:ascii="Angsana New" w:hAnsi="Angsana New" w:hint="cs"/>
          <w:sz w:val="30"/>
          <w:szCs w:val="30"/>
          <w:cs/>
        </w:rPr>
        <w:t>บริษัท</w:t>
      </w:r>
      <w:r w:rsidRPr="007F47C0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3338EFC7" w14:textId="77777777" w:rsidR="002E07C0" w:rsidRPr="00C74BBA" w:rsidRDefault="002E07C0" w:rsidP="00BC34B5">
      <w:pPr>
        <w:tabs>
          <w:tab w:val="clear" w:pos="90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80"/>
        <w:gridCol w:w="1442"/>
        <w:gridCol w:w="258"/>
        <w:gridCol w:w="1434"/>
      </w:tblGrid>
      <w:tr w:rsidR="002E07C0" w:rsidRPr="00C74BBA" w14:paraId="0B69DB87" w14:textId="77777777" w:rsidTr="0070362C">
        <w:tc>
          <w:tcPr>
            <w:tcW w:w="5760" w:type="dxa"/>
          </w:tcPr>
          <w:p w14:paraId="2A5380B5" w14:textId="77777777" w:rsidR="002E07C0" w:rsidRPr="007F47C0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07D6A4E" w14:textId="77777777" w:rsidR="002E07C0" w:rsidRPr="007F47C0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14:paraId="46642846" w14:textId="77777777" w:rsidR="002E07C0" w:rsidRPr="007F47C0" w:rsidRDefault="00EC43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131308" w:rsidRPr="00C74BBA" w14:paraId="42A9AE77" w14:textId="77777777" w:rsidTr="0070362C">
        <w:tc>
          <w:tcPr>
            <w:tcW w:w="5760" w:type="dxa"/>
          </w:tcPr>
          <w:p w14:paraId="77177234" w14:textId="77777777" w:rsidR="00131308" w:rsidRPr="007F47C0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9851C84" w14:textId="77777777" w:rsidR="00131308" w:rsidRPr="007F47C0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2A3D5E2" w14:textId="414EA4CA" w:rsidR="00131308" w:rsidRPr="007F47C0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sz w:val="30"/>
                <w:szCs w:val="30"/>
              </w:rPr>
              <w:t>256</w:t>
            </w:r>
            <w:r w:rsidR="007A67B3" w:rsidRPr="007F47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8" w:type="dxa"/>
          </w:tcPr>
          <w:p w14:paraId="42512873" w14:textId="77777777" w:rsidR="00131308" w:rsidRPr="007F47C0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E89AC74" w14:textId="10075C15" w:rsidR="00131308" w:rsidRPr="007F47C0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sz w:val="30"/>
                <w:szCs w:val="30"/>
              </w:rPr>
              <w:t>2</w:t>
            </w:r>
            <w:r w:rsidR="002E24DC" w:rsidRPr="007F47C0">
              <w:rPr>
                <w:rFonts w:ascii="Angsana New" w:hAnsi="Angsana New"/>
                <w:sz w:val="30"/>
                <w:szCs w:val="30"/>
              </w:rPr>
              <w:t>56</w:t>
            </w:r>
            <w:r w:rsidR="007A67B3" w:rsidRPr="007F47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31308" w:rsidRPr="00C74BBA" w14:paraId="10FEBEC2" w14:textId="77777777" w:rsidTr="0070362C">
        <w:tc>
          <w:tcPr>
            <w:tcW w:w="5760" w:type="dxa"/>
          </w:tcPr>
          <w:p w14:paraId="0296DA49" w14:textId="77777777" w:rsidR="00131308" w:rsidRPr="007F47C0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7040C7D5" w14:textId="77777777" w:rsidR="00131308" w:rsidRPr="007F47C0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14:paraId="003F21C2" w14:textId="77777777" w:rsidR="00131308" w:rsidRPr="007F47C0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67B3" w:rsidRPr="00C74BBA" w14:paraId="71DF34E6" w14:textId="77777777" w:rsidTr="002D6FE0">
        <w:tc>
          <w:tcPr>
            <w:tcW w:w="5760" w:type="dxa"/>
          </w:tcPr>
          <w:p w14:paraId="17E8E38F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80" w:type="dxa"/>
          </w:tcPr>
          <w:p w14:paraId="5C6EA6F1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C074E37" w14:textId="70B68F1C" w:rsidR="007A67B3" w:rsidRPr="002D21E9" w:rsidRDefault="002D21E9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4,168,290</w:t>
            </w:r>
          </w:p>
        </w:tc>
        <w:tc>
          <w:tcPr>
            <w:tcW w:w="258" w:type="dxa"/>
          </w:tcPr>
          <w:p w14:paraId="5F5057CA" w14:textId="77777777" w:rsidR="007A67B3" w:rsidRPr="00C74BBA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2844C8FC" w14:textId="38296BD3" w:rsidR="007A67B3" w:rsidRPr="002D6FE0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3,042,289</w:t>
            </w:r>
          </w:p>
        </w:tc>
      </w:tr>
      <w:tr w:rsidR="007A67B3" w:rsidRPr="00C74BBA" w14:paraId="6ADFAB8A" w14:textId="77777777" w:rsidTr="002D6FE0">
        <w:tc>
          <w:tcPr>
            <w:tcW w:w="5760" w:type="dxa"/>
          </w:tcPr>
          <w:p w14:paraId="1AFD5517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80" w:type="dxa"/>
          </w:tcPr>
          <w:p w14:paraId="03B61ED0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CC8C1AA" w14:textId="7F971DF3" w:rsidR="007A67B3" w:rsidRPr="002D21E9" w:rsidRDefault="002D21E9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418,881</w:t>
            </w:r>
          </w:p>
        </w:tc>
        <w:tc>
          <w:tcPr>
            <w:tcW w:w="258" w:type="dxa"/>
          </w:tcPr>
          <w:p w14:paraId="3CBA8820" w14:textId="77777777" w:rsidR="007A67B3" w:rsidRPr="00C74BBA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5B0506B8" w14:textId="16CEE09C" w:rsidR="007A67B3" w:rsidRPr="002D6FE0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387,239</w:t>
            </w:r>
          </w:p>
        </w:tc>
      </w:tr>
      <w:tr w:rsidR="007A67B3" w:rsidRPr="00C74BBA" w14:paraId="4E200D75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21C4C026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0" w:type="dxa"/>
            <w:shd w:val="clear" w:color="auto" w:fill="auto"/>
          </w:tcPr>
          <w:p w14:paraId="140C44C1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5B65683" w14:textId="03849F44" w:rsidR="007A67B3" w:rsidRPr="002D21E9" w:rsidRDefault="002D21E9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258" w:type="dxa"/>
            <w:shd w:val="clear" w:color="auto" w:fill="auto"/>
          </w:tcPr>
          <w:p w14:paraId="2F21B47C" w14:textId="77777777" w:rsidR="007A67B3" w:rsidRPr="00C74BBA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B15CB2B" w14:textId="7A7BAADA" w:rsidR="007A67B3" w:rsidRPr="002D6FE0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(4,076)</w:t>
            </w:r>
          </w:p>
        </w:tc>
      </w:tr>
      <w:tr w:rsidR="007A67B3" w:rsidRPr="00C74BBA" w14:paraId="07FFF41A" w14:textId="77777777" w:rsidTr="0070362C">
        <w:trPr>
          <w:trHeight w:val="77"/>
        </w:trPr>
        <w:tc>
          <w:tcPr>
            <w:tcW w:w="5760" w:type="dxa"/>
            <w:shd w:val="clear" w:color="auto" w:fill="auto"/>
          </w:tcPr>
          <w:p w14:paraId="3EB11D5E" w14:textId="1C6FF503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2D21E9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2D21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BC06D26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2805" w14:textId="32C278CE" w:rsidR="007A67B3" w:rsidRPr="002D21E9" w:rsidRDefault="002D21E9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418,808</w:t>
            </w:r>
          </w:p>
        </w:tc>
        <w:tc>
          <w:tcPr>
            <w:tcW w:w="258" w:type="dxa"/>
            <w:shd w:val="clear" w:color="auto" w:fill="auto"/>
          </w:tcPr>
          <w:p w14:paraId="6F93F9CA" w14:textId="77777777" w:rsidR="007A67B3" w:rsidRPr="00C74BBA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2C082" w14:textId="755656FE" w:rsidR="007A67B3" w:rsidRPr="002D6FE0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383,163</w:t>
            </w:r>
          </w:p>
        </w:tc>
      </w:tr>
      <w:tr w:rsidR="007A67B3" w:rsidRPr="00C74BBA" w14:paraId="1656212A" w14:textId="77777777" w:rsidTr="0070362C">
        <w:trPr>
          <w:trHeight w:val="77"/>
        </w:trPr>
        <w:tc>
          <w:tcPr>
            <w:tcW w:w="5760" w:type="dxa"/>
            <w:shd w:val="clear" w:color="auto" w:fill="auto"/>
          </w:tcPr>
          <w:p w14:paraId="014437C1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311BA455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C7C13B8" w14:textId="70A8D815" w:rsidR="007A67B3" w:rsidRPr="002D21E9" w:rsidRDefault="002D21E9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251,303</w:t>
            </w:r>
          </w:p>
        </w:tc>
        <w:tc>
          <w:tcPr>
            <w:tcW w:w="258" w:type="dxa"/>
            <w:shd w:val="clear" w:color="auto" w:fill="auto"/>
          </w:tcPr>
          <w:p w14:paraId="0F0D39B9" w14:textId="77777777" w:rsidR="007A67B3" w:rsidRPr="00C74BBA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96C2F10" w14:textId="0C543A66" w:rsidR="007A67B3" w:rsidRPr="002D6FE0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233,116</w:t>
            </w:r>
          </w:p>
        </w:tc>
      </w:tr>
      <w:tr w:rsidR="007A67B3" w:rsidRPr="003C7758" w14:paraId="0B759229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014307C4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0" w:type="dxa"/>
            <w:shd w:val="clear" w:color="auto" w:fill="auto"/>
          </w:tcPr>
          <w:p w14:paraId="038D8837" w14:textId="77777777" w:rsidR="007A67B3" w:rsidRPr="002D21E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67AF62EF" w14:textId="68974E80" w:rsidR="007A67B3" w:rsidRPr="002D21E9" w:rsidRDefault="002D21E9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1E9">
              <w:rPr>
                <w:rFonts w:ascii="Angsana New" w:hAnsi="Angsana New"/>
                <w:b/>
                <w:bCs/>
                <w:sz w:val="30"/>
                <w:szCs w:val="30"/>
              </w:rPr>
              <w:t>167,505</w:t>
            </w:r>
          </w:p>
        </w:tc>
        <w:tc>
          <w:tcPr>
            <w:tcW w:w="258" w:type="dxa"/>
            <w:shd w:val="clear" w:color="auto" w:fill="auto"/>
          </w:tcPr>
          <w:p w14:paraId="4E735A50" w14:textId="77777777" w:rsidR="007A67B3" w:rsidRPr="00C74BBA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3A5C8C0D" w14:textId="165112BB" w:rsidR="007A67B3" w:rsidRPr="00FB5C1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FE0">
              <w:rPr>
                <w:rFonts w:ascii="Angsana New" w:hAnsi="Angsana New"/>
                <w:b/>
                <w:bCs/>
                <w:sz w:val="30"/>
                <w:szCs w:val="30"/>
              </w:rPr>
              <w:t>154,123</w:t>
            </w:r>
          </w:p>
        </w:tc>
      </w:tr>
      <w:tr w:rsidR="007A67B3" w:rsidRPr="003C7758" w14:paraId="631F7A04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3874F4A7" w14:textId="77777777" w:rsidR="007A67B3" w:rsidRPr="00FB5C1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9DA88A0" w14:textId="77777777" w:rsidR="007A67B3" w:rsidRPr="00FB5C1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4FB859C9" w14:textId="77777777" w:rsidR="007A67B3" w:rsidRPr="00FB5C1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E595101" w14:textId="77777777" w:rsidR="007A67B3" w:rsidRPr="00FB5C1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73857D29" w14:textId="77777777" w:rsidR="007A67B3" w:rsidRPr="00FB5C1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D0C209E" w14:textId="1D380549" w:rsidR="00972EDE" w:rsidRDefault="00972EDE">
      <w:pPr>
        <w:rPr>
          <w:cs/>
        </w:rPr>
      </w:pPr>
    </w:p>
    <w:p w14:paraId="092F852F" w14:textId="77777777" w:rsidR="00972EDE" w:rsidRDefault="009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80"/>
        <w:gridCol w:w="1442"/>
        <w:gridCol w:w="258"/>
        <w:gridCol w:w="1434"/>
      </w:tblGrid>
      <w:tr w:rsidR="00972EDE" w:rsidRPr="003C7758" w14:paraId="60633339" w14:textId="77777777" w:rsidTr="0070362C">
        <w:tc>
          <w:tcPr>
            <w:tcW w:w="5760" w:type="dxa"/>
            <w:shd w:val="clear" w:color="auto" w:fill="auto"/>
          </w:tcPr>
          <w:p w14:paraId="3BAB229B" w14:textId="77777777" w:rsidR="00972EDE" w:rsidRPr="007F47C0" w:rsidRDefault="00972EDE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2F5B56B2" w14:textId="77777777" w:rsidR="00972EDE" w:rsidRPr="007F47C0" w:rsidRDefault="00972EDE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shd w:val="clear" w:color="auto" w:fill="auto"/>
          </w:tcPr>
          <w:p w14:paraId="3A0802E1" w14:textId="42CCC4D6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972EDE" w:rsidRPr="003C7758" w14:paraId="3579B793" w14:textId="77777777" w:rsidTr="0070362C">
        <w:tc>
          <w:tcPr>
            <w:tcW w:w="5760" w:type="dxa"/>
            <w:shd w:val="clear" w:color="auto" w:fill="auto"/>
          </w:tcPr>
          <w:p w14:paraId="58B10878" w14:textId="77777777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1A9EB99D" w14:textId="77777777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56438397" w14:textId="1D0F8AF9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771C2399" w14:textId="77777777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0D8EAC6E" w14:textId="78533C1C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72EDE" w:rsidRPr="003C7758" w14:paraId="74515F34" w14:textId="77777777" w:rsidTr="0070362C">
        <w:tc>
          <w:tcPr>
            <w:tcW w:w="5760" w:type="dxa"/>
            <w:shd w:val="clear" w:color="auto" w:fill="auto"/>
          </w:tcPr>
          <w:p w14:paraId="19846469" w14:textId="77777777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070CDA1A" w14:textId="77777777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shd w:val="clear" w:color="auto" w:fill="auto"/>
          </w:tcPr>
          <w:p w14:paraId="7FBC4288" w14:textId="7A9A328B" w:rsidR="00972EDE" w:rsidRPr="007F47C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7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2EDE" w:rsidRPr="003C7758" w14:paraId="2B065247" w14:textId="77777777" w:rsidTr="0070362C">
        <w:tc>
          <w:tcPr>
            <w:tcW w:w="5760" w:type="dxa"/>
            <w:shd w:val="clear" w:color="auto" w:fill="auto"/>
          </w:tcPr>
          <w:p w14:paraId="4998C97D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0" w:type="dxa"/>
            <w:shd w:val="clear" w:color="auto" w:fill="auto"/>
          </w:tcPr>
          <w:p w14:paraId="057698AE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1CBFDA4" w14:textId="0F07D618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1,233,358</w:t>
            </w:r>
          </w:p>
        </w:tc>
        <w:tc>
          <w:tcPr>
            <w:tcW w:w="258" w:type="dxa"/>
            <w:shd w:val="clear" w:color="auto" w:fill="auto"/>
          </w:tcPr>
          <w:p w14:paraId="79CE396B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777DAA97" w14:textId="7487AF82" w:rsidR="00972EDE" w:rsidRPr="002D6FE0" w:rsidRDefault="00972EDE" w:rsidP="00703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855,135</w:t>
            </w:r>
          </w:p>
        </w:tc>
      </w:tr>
      <w:tr w:rsidR="00972EDE" w:rsidRPr="003C7758" w14:paraId="10F80506" w14:textId="77777777" w:rsidTr="0070362C">
        <w:trPr>
          <w:trHeight w:val="231"/>
        </w:trPr>
        <w:tc>
          <w:tcPr>
            <w:tcW w:w="5760" w:type="dxa"/>
            <w:shd w:val="clear" w:color="auto" w:fill="auto"/>
          </w:tcPr>
          <w:p w14:paraId="2C8F252B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0A919F04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shd w:val="clear" w:color="auto" w:fill="auto"/>
          </w:tcPr>
          <w:p w14:paraId="0F8E1F5E" w14:textId="1BB11D57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1,606,637</w:t>
            </w:r>
          </w:p>
        </w:tc>
        <w:tc>
          <w:tcPr>
            <w:tcW w:w="258" w:type="dxa"/>
            <w:shd w:val="clear" w:color="auto" w:fill="auto"/>
          </w:tcPr>
          <w:p w14:paraId="5A56147E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335CFA38" w14:textId="0063AC44" w:rsidR="00972EDE" w:rsidRPr="002D6FE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1,669,180</w:t>
            </w:r>
          </w:p>
        </w:tc>
      </w:tr>
      <w:tr w:rsidR="00972EDE" w:rsidRPr="003C7758" w14:paraId="1A89F5E6" w14:textId="77777777" w:rsidTr="0070362C">
        <w:tc>
          <w:tcPr>
            <w:tcW w:w="5760" w:type="dxa"/>
            <w:shd w:val="clear" w:color="auto" w:fill="auto"/>
          </w:tcPr>
          <w:p w14:paraId="15E56005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80" w:type="dxa"/>
            <w:shd w:val="clear" w:color="auto" w:fill="auto"/>
          </w:tcPr>
          <w:p w14:paraId="1BA15312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6FC964F" w14:textId="781AFFBC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(339,984)</w:t>
            </w:r>
          </w:p>
        </w:tc>
        <w:tc>
          <w:tcPr>
            <w:tcW w:w="258" w:type="dxa"/>
            <w:shd w:val="clear" w:color="auto" w:fill="auto"/>
          </w:tcPr>
          <w:p w14:paraId="731F1416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0A528376" w14:textId="32DE808F" w:rsidR="00972EDE" w:rsidRPr="002D6FE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(265,834)</w:t>
            </w:r>
          </w:p>
        </w:tc>
      </w:tr>
      <w:tr w:rsidR="00972EDE" w:rsidRPr="003C7758" w14:paraId="476E2E84" w14:textId="77777777" w:rsidTr="0070362C">
        <w:tc>
          <w:tcPr>
            <w:tcW w:w="5760" w:type="dxa"/>
            <w:shd w:val="clear" w:color="auto" w:fill="auto"/>
          </w:tcPr>
          <w:p w14:paraId="39AB3C97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794043FE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17D70FE" w14:textId="7B43730F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(84,033)</w:t>
            </w:r>
          </w:p>
        </w:tc>
        <w:tc>
          <w:tcPr>
            <w:tcW w:w="258" w:type="dxa"/>
            <w:shd w:val="clear" w:color="auto" w:fill="auto"/>
          </w:tcPr>
          <w:p w14:paraId="346494B8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1AA2586" w14:textId="1CF6BD4D" w:rsidR="00972EDE" w:rsidRPr="002D6FE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(88,811)</w:t>
            </w:r>
          </w:p>
        </w:tc>
      </w:tr>
      <w:tr w:rsidR="00972EDE" w:rsidRPr="003C7758" w14:paraId="004F6718" w14:textId="77777777" w:rsidTr="0070362C">
        <w:tc>
          <w:tcPr>
            <w:tcW w:w="5760" w:type="dxa"/>
            <w:shd w:val="clear" w:color="auto" w:fill="auto"/>
          </w:tcPr>
          <w:p w14:paraId="68FB5791" w14:textId="5B14279C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สินทรัพย์สุทธิ (ร้อยละ</w:t>
            </w:r>
            <w:r w:rsidRPr="002D21E9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2D21E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0D5B38CF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1C96" w14:textId="6603A448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2,415,978</w:t>
            </w:r>
          </w:p>
        </w:tc>
        <w:tc>
          <w:tcPr>
            <w:tcW w:w="258" w:type="dxa"/>
            <w:shd w:val="clear" w:color="auto" w:fill="auto"/>
          </w:tcPr>
          <w:p w14:paraId="161899F6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2265" w14:textId="40C8F429" w:rsidR="00972EDE" w:rsidRPr="002D6FE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2,169,670</w:t>
            </w:r>
          </w:p>
        </w:tc>
      </w:tr>
      <w:tr w:rsidR="00972EDE" w:rsidRPr="003C7758" w14:paraId="1864CD28" w14:textId="77777777" w:rsidTr="0070362C">
        <w:tc>
          <w:tcPr>
            <w:tcW w:w="5760" w:type="dxa"/>
            <w:shd w:val="clear" w:color="auto" w:fill="auto"/>
          </w:tcPr>
          <w:p w14:paraId="0132B480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11434F7F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E4D7771" w14:textId="215890F7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21E9">
              <w:rPr>
                <w:rFonts w:ascii="Angsana New" w:hAnsi="Angsana New"/>
                <w:sz w:val="30"/>
                <w:szCs w:val="30"/>
              </w:rPr>
              <w:t>1,449,587</w:t>
            </w:r>
          </w:p>
        </w:tc>
        <w:tc>
          <w:tcPr>
            <w:tcW w:w="258" w:type="dxa"/>
            <w:shd w:val="clear" w:color="auto" w:fill="auto"/>
          </w:tcPr>
          <w:p w14:paraId="5CEC00F7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64EDF88B" w14:textId="784BA3C8" w:rsidR="00972EDE" w:rsidRPr="002D6FE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D6FE0">
              <w:rPr>
                <w:rFonts w:ascii="Angsana New" w:hAnsi="Angsana New"/>
                <w:sz w:val="30"/>
                <w:szCs w:val="30"/>
              </w:rPr>
              <w:t>1,301,802</w:t>
            </w:r>
          </w:p>
        </w:tc>
      </w:tr>
      <w:tr w:rsidR="00972EDE" w:rsidRPr="00595C91" w14:paraId="41DE94C6" w14:textId="77777777" w:rsidTr="0070362C">
        <w:tc>
          <w:tcPr>
            <w:tcW w:w="5760" w:type="dxa"/>
            <w:shd w:val="clear" w:color="auto" w:fill="auto"/>
          </w:tcPr>
          <w:p w14:paraId="6E1F3725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21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80" w:type="dxa"/>
            <w:shd w:val="clear" w:color="auto" w:fill="auto"/>
          </w:tcPr>
          <w:p w14:paraId="3E936873" w14:textId="77777777" w:rsidR="00972EDE" w:rsidRPr="002D21E9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81ACDBB" w14:textId="357E0CAD" w:rsidR="00972EDE" w:rsidRPr="002D21E9" w:rsidRDefault="002D21E9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21E9">
              <w:rPr>
                <w:rFonts w:ascii="Angsana New" w:hAnsi="Angsana New"/>
                <w:b/>
                <w:bCs/>
                <w:sz w:val="30"/>
                <w:szCs w:val="30"/>
              </w:rPr>
              <w:t>966,391</w:t>
            </w:r>
          </w:p>
        </w:tc>
        <w:tc>
          <w:tcPr>
            <w:tcW w:w="258" w:type="dxa"/>
            <w:shd w:val="clear" w:color="auto" w:fill="auto"/>
          </w:tcPr>
          <w:p w14:paraId="7753637C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51C831B" w14:textId="5496622C" w:rsidR="00972EDE" w:rsidRPr="002D6FE0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FE0">
              <w:rPr>
                <w:rFonts w:ascii="Angsana New" w:hAnsi="Angsana New"/>
                <w:b/>
                <w:bCs/>
                <w:sz w:val="30"/>
                <w:szCs w:val="30"/>
              </w:rPr>
              <w:t>867,868</w:t>
            </w:r>
          </w:p>
        </w:tc>
      </w:tr>
      <w:tr w:rsidR="00972EDE" w:rsidRPr="00C1266B" w14:paraId="3A2BC631" w14:textId="77777777" w:rsidTr="0070362C">
        <w:tc>
          <w:tcPr>
            <w:tcW w:w="5760" w:type="dxa"/>
            <w:shd w:val="clear" w:color="auto" w:fill="auto"/>
          </w:tcPr>
          <w:p w14:paraId="12FE5456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1F62A01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2" w:type="dxa"/>
            <w:shd w:val="clear" w:color="auto" w:fill="auto"/>
          </w:tcPr>
          <w:p w14:paraId="1BB63C23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8" w:type="dxa"/>
            <w:shd w:val="clear" w:color="auto" w:fill="auto"/>
          </w:tcPr>
          <w:p w14:paraId="392DC10A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4" w:type="dxa"/>
            <w:shd w:val="clear" w:color="auto" w:fill="auto"/>
          </w:tcPr>
          <w:p w14:paraId="2B536A8F" w14:textId="77777777" w:rsidR="00972EDE" w:rsidRPr="00C74BBA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3C5F2243" w14:textId="77777777" w:rsidR="00EC2491" w:rsidRPr="00C1266B" w:rsidRDefault="00EC249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43BA" w14:textId="77777777" w:rsidR="00C17B35" w:rsidRPr="00C1266B" w:rsidRDefault="00C17B3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14:paraId="59DCF2D0" w14:textId="77777777" w:rsidR="00B40D00" w:rsidRPr="00C1266B" w:rsidRDefault="00B40D0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  <w:sectPr w:rsidR="00B40D00" w:rsidRPr="00C1266B" w:rsidSect="00E808BB">
          <w:headerReference w:type="even" r:id="rId20"/>
          <w:headerReference w:type="default" r:id="rId21"/>
          <w:footerReference w:type="default" r:id="rId22"/>
          <w:headerReference w:type="first" r:id="rId2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E359181" w14:textId="08352D02" w:rsidR="00CE3386" w:rsidRPr="00BF68BB" w:rsidRDefault="005D6E08" w:rsidP="00BF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90FB8" w:rsidRPr="00C1266B">
        <w:rPr>
          <w:rFonts w:ascii="Angsana New" w:hAnsi="Angsana New"/>
          <w:b/>
          <w:bCs/>
          <w:sz w:val="30"/>
          <w:szCs w:val="30"/>
        </w:rPr>
        <w:tab/>
      </w:r>
      <w:r w:rsidR="00E90FB8" w:rsidRPr="00C1266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28"/>
        <w:gridCol w:w="2160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145"/>
        <w:gridCol w:w="180"/>
        <w:gridCol w:w="1096"/>
      </w:tblGrid>
      <w:tr w:rsidR="008213AB" w:rsidRPr="002C017E" w14:paraId="25731C65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281BD58F" w14:textId="77777777" w:rsidR="008213AB" w:rsidRPr="002C017E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4EDCA4AB" w14:textId="77777777" w:rsidR="008213AB" w:rsidRPr="002C017E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01A6062C" w14:textId="77777777" w:rsidR="008213AB" w:rsidRPr="002C017E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26" w:type="dxa"/>
            <w:gridSpan w:val="16"/>
            <w:hideMark/>
          </w:tcPr>
          <w:p w14:paraId="5947757D" w14:textId="77777777" w:rsidR="008213AB" w:rsidRPr="002C017E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C017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0E18" w:rsidRPr="002C017E" w14:paraId="29D676C1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4C1527C8" w14:textId="77777777" w:rsidR="008213AB" w:rsidRPr="002C017E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62A3FC5F" w14:textId="77777777" w:rsidR="008213AB" w:rsidRPr="002C017E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91" w:type="dxa"/>
          </w:tcPr>
          <w:p w14:paraId="4815A4C0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015E243C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3A0B40B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96" w:type="dxa"/>
            <w:gridSpan w:val="4"/>
          </w:tcPr>
          <w:p w14:paraId="1727BDDA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9" w:type="dxa"/>
          </w:tcPr>
          <w:p w14:paraId="6AAB077B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20" w:type="dxa"/>
            <w:gridSpan w:val="3"/>
          </w:tcPr>
          <w:p w14:paraId="3E4AF37B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5C6B8628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421" w:type="dxa"/>
            <w:gridSpan w:val="3"/>
          </w:tcPr>
          <w:p w14:paraId="24068985" w14:textId="77777777" w:rsidR="003E4AD4" w:rsidRPr="002C017E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 w:rsidR="003F6F95" w:rsidRPr="003F6F95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7A67B3" w:rsidRPr="002C017E" w14:paraId="56C39191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3968FE0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621A3BF8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237B90C2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6D1906" w14:textId="617BBB89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65DE03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902E2F9" w14:textId="551B5F9C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ECA21AE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B7AE508" w14:textId="5868FF9E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" w:type="dxa"/>
            <w:gridSpan w:val="2"/>
          </w:tcPr>
          <w:p w14:paraId="74B12F0E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4C673368" w14:textId="129F7D44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" w:type="dxa"/>
          </w:tcPr>
          <w:p w14:paraId="2E2BF86C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7" w:type="dxa"/>
          </w:tcPr>
          <w:p w14:paraId="67E60054" w14:textId="71492AF9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23" w:type="dxa"/>
          </w:tcPr>
          <w:p w14:paraId="7DA78016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1DE9C993" w14:textId="3D3A97C0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2CE6D05D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2DD44FF6" w14:textId="5D16EF84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50C517B" w14:textId="77777777" w:rsidR="007A67B3" w:rsidRPr="002C017E" w:rsidRDefault="007A67B3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49EAF9B" w14:textId="2734C0D4" w:rsidR="007A67B3" w:rsidRPr="002C017E" w:rsidRDefault="007A67B3" w:rsidP="008F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7B1E" w:rsidRPr="002C017E" w14:paraId="0FEF13AC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7B453B9" w14:textId="77777777" w:rsidR="00197B1E" w:rsidRPr="002C017E" w:rsidRDefault="00197B1E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4BFCB733" w14:textId="77777777" w:rsidR="00197B1E" w:rsidRPr="002C017E" w:rsidRDefault="00197B1E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390CF4F2" w14:textId="77777777" w:rsidR="00197B1E" w:rsidRPr="002C017E" w:rsidRDefault="00197B1E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11DC473" w14:textId="77777777" w:rsidR="00197B1E" w:rsidRPr="002C017E" w:rsidRDefault="00197B1E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2C017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80" w:type="dxa"/>
          </w:tcPr>
          <w:p w14:paraId="2E065621" w14:textId="77777777" w:rsidR="00197B1E" w:rsidRPr="002C017E" w:rsidRDefault="00197B1E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306" w:type="dxa"/>
            <w:gridSpan w:val="12"/>
            <w:hideMark/>
          </w:tcPr>
          <w:p w14:paraId="44230E79" w14:textId="77777777" w:rsidR="00197B1E" w:rsidRPr="002C017E" w:rsidRDefault="00197B1E" w:rsidP="008F57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97B1E" w:rsidRPr="002C017E" w14:paraId="751ED21F" w14:textId="77777777" w:rsidTr="00197B1E">
        <w:trPr>
          <w:cantSplit/>
        </w:trPr>
        <w:tc>
          <w:tcPr>
            <w:tcW w:w="2228" w:type="dxa"/>
            <w:hideMark/>
          </w:tcPr>
          <w:p w14:paraId="61D26D8C" w14:textId="77777777" w:rsidR="00197B1E" w:rsidRPr="002C017E" w:rsidRDefault="00197B1E" w:rsidP="008F57A9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60C17950" w14:textId="77777777" w:rsidR="00197B1E" w:rsidRPr="002C017E" w:rsidRDefault="00197B1E" w:rsidP="008F57A9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7957C9A7" w14:textId="77777777" w:rsidR="00197B1E" w:rsidRPr="002C017E" w:rsidRDefault="00197B1E" w:rsidP="008F57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DFF278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565C787" w14:textId="77777777" w:rsidR="00197B1E" w:rsidRPr="002C017E" w:rsidRDefault="00197B1E" w:rsidP="008F57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CA44907" w14:textId="77777777" w:rsidR="00197B1E" w:rsidRPr="002C017E" w:rsidRDefault="00197B1E" w:rsidP="008F57A9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5927A38" w14:textId="77777777" w:rsidR="00197B1E" w:rsidRPr="002C017E" w:rsidRDefault="00197B1E" w:rsidP="008F57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6786AA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" w:type="dxa"/>
            <w:gridSpan w:val="2"/>
          </w:tcPr>
          <w:p w14:paraId="71A61D2B" w14:textId="77777777" w:rsidR="00197B1E" w:rsidRPr="002C017E" w:rsidRDefault="00197B1E" w:rsidP="008F57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CB9ECBE" w14:textId="77777777" w:rsidR="00197B1E" w:rsidRPr="002C017E" w:rsidRDefault="00197B1E" w:rsidP="008F57A9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53BBDAB6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8C25FF7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3" w:type="dxa"/>
          </w:tcPr>
          <w:p w14:paraId="03E87D7F" w14:textId="77777777" w:rsidR="00197B1E" w:rsidRPr="002C017E" w:rsidRDefault="00197B1E" w:rsidP="008F57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92320CB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3ADD34E" w14:textId="77777777" w:rsidR="00197B1E" w:rsidRPr="002C017E" w:rsidRDefault="00197B1E" w:rsidP="008F57A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5E901CB8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9AAA053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1D5760F" w14:textId="77777777" w:rsidR="00197B1E" w:rsidRPr="002C017E" w:rsidRDefault="00197B1E" w:rsidP="008F57A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FE5CB9" w:rsidRPr="002C017E" w14:paraId="2499D3CF" w14:textId="77777777" w:rsidTr="00197B1E">
        <w:trPr>
          <w:cantSplit/>
        </w:trPr>
        <w:tc>
          <w:tcPr>
            <w:tcW w:w="2228" w:type="dxa"/>
            <w:hideMark/>
          </w:tcPr>
          <w:p w14:paraId="3A6FE3B4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2160" w:type="dxa"/>
            <w:hideMark/>
          </w:tcPr>
          <w:p w14:paraId="717F4548" w14:textId="01CD0F45" w:rsidR="00FE5CB9" w:rsidRPr="002C017E" w:rsidRDefault="006C5548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="00FE5CB9" w:rsidRPr="002C017E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91" w:type="dxa"/>
          </w:tcPr>
          <w:p w14:paraId="3A91D3A4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07671A4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71176B" w14:textId="5AF23F4C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89C195F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89BA0A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73C1CD" w14:textId="47B2DDD6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6DEADD1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C08E73F" w14:textId="77777777" w:rsidR="00FE5CB9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BEE453" w14:textId="2C9C3AF9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16" w:type="dxa"/>
            <w:gridSpan w:val="2"/>
          </w:tcPr>
          <w:p w14:paraId="6149FCDF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E76E41B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219CBA1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9" w:type="dxa"/>
          </w:tcPr>
          <w:p w14:paraId="12A5C804" w14:textId="77777777" w:rsidR="00FE5CB9" w:rsidRPr="002C017E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19F68BA6" w14:textId="77777777" w:rsidR="00FE5CB9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CF703D6" w14:textId="22581900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223" w:type="dxa"/>
          </w:tcPr>
          <w:p w14:paraId="2B5B2666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2DCE20E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D92C78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C8BDB52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1C69CFED" w14:textId="11B9B210" w:rsidR="00FE5CB9" w:rsidRPr="002C017E" w:rsidRDefault="00FE5CB9" w:rsidP="00FE5CB9">
            <w:pPr>
              <w:pStyle w:val="acctfourfigures"/>
              <w:tabs>
                <w:tab w:val="clear" w:pos="765"/>
                <w:tab w:val="left" w:pos="255"/>
                <w:tab w:val="left" w:pos="524"/>
                <w:tab w:val="decimal" w:pos="618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 w:bidi="th-TH"/>
              </w:rPr>
              <w:br w:type="textWrapping" w:clear="all"/>
              <w:t>-</w:t>
            </w:r>
          </w:p>
        </w:tc>
        <w:tc>
          <w:tcPr>
            <w:tcW w:w="180" w:type="dxa"/>
          </w:tcPr>
          <w:p w14:paraId="225A89BF" w14:textId="77777777" w:rsidR="00FE5CB9" w:rsidRPr="002C017E" w:rsidRDefault="00FE5CB9" w:rsidP="00FE5CB9">
            <w:pPr>
              <w:pStyle w:val="acctfourfigures"/>
              <w:tabs>
                <w:tab w:val="decimal" w:pos="414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96" w:type="dxa"/>
            <w:hideMark/>
          </w:tcPr>
          <w:p w14:paraId="06632547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 w:bidi="th-TH"/>
              </w:rPr>
              <w:br w:type="textWrapping" w:clear="all"/>
              <w:t>-</w:t>
            </w:r>
          </w:p>
        </w:tc>
      </w:tr>
      <w:tr w:rsidR="00FE5CB9" w:rsidRPr="002C017E" w14:paraId="53A4694A" w14:textId="77777777" w:rsidTr="00BF68BB">
        <w:trPr>
          <w:cantSplit/>
          <w:trHeight w:val="421"/>
        </w:trPr>
        <w:tc>
          <w:tcPr>
            <w:tcW w:w="2228" w:type="dxa"/>
            <w:hideMark/>
          </w:tcPr>
          <w:p w14:paraId="3C5F7CD3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2160" w:type="dxa"/>
          </w:tcPr>
          <w:p w14:paraId="36446F36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7A6B4C2C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15620DC" w14:textId="1A733296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037488C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71EA4" w14:textId="5F5F7BC7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14:paraId="148F6195" w14:textId="14A5F052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216" w:type="dxa"/>
            <w:gridSpan w:val="3"/>
          </w:tcPr>
          <w:p w14:paraId="5B9F4919" w14:textId="59D4FABA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017E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9" w:type="dxa"/>
          </w:tcPr>
          <w:p w14:paraId="08C43839" w14:textId="77777777" w:rsidR="00FE5CB9" w:rsidRPr="002C017E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AADAB03" w14:textId="1E56D0A3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223" w:type="dxa"/>
          </w:tcPr>
          <w:p w14:paraId="238676CC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78882861" w14:textId="34C3EDD2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A81FAE4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0782B4CE" w14:textId="2DAF8011" w:rsidR="00FE5CB9" w:rsidRPr="00CD2E8B" w:rsidRDefault="00CD2E8B" w:rsidP="00FE5CB9">
            <w:pPr>
              <w:pStyle w:val="acctfourfigures"/>
              <w:tabs>
                <w:tab w:val="clear" w:pos="765"/>
                <w:tab w:val="left" w:pos="210"/>
                <w:tab w:val="decimal" w:pos="53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C5EEA40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96" w:type="dxa"/>
          </w:tcPr>
          <w:p w14:paraId="204D618F" w14:textId="7CC33399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4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B9" w:rsidRPr="002C017E" w14:paraId="78CBE0C3" w14:textId="77777777" w:rsidTr="007945AD">
        <w:trPr>
          <w:cantSplit/>
        </w:trPr>
        <w:tc>
          <w:tcPr>
            <w:tcW w:w="2228" w:type="dxa"/>
            <w:hideMark/>
          </w:tcPr>
          <w:p w14:paraId="65681A84" w14:textId="0C29DA6C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2160" w:type="dxa"/>
            <w:hideMark/>
          </w:tcPr>
          <w:p w14:paraId="65CE239A" w14:textId="77777777" w:rsidR="00FE5CB9" w:rsidRPr="002C017E" w:rsidRDefault="00FE5CB9" w:rsidP="00FE5CB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3038A922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594BC21" w14:textId="77777777" w:rsidR="00FE5CB9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BD3D32" w14:textId="2602107C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E15159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36B1E53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F08133" w14:textId="6F773F20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17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9947AA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84014CA" w14:textId="77777777" w:rsidR="00FE5CB9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5EF8D6" w14:textId="1D6A4EB2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16" w:type="dxa"/>
            <w:gridSpan w:val="2"/>
          </w:tcPr>
          <w:p w14:paraId="607CE66F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2C7F6252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CD7664" w14:textId="2DEBBCA8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9" w:type="dxa"/>
          </w:tcPr>
          <w:p w14:paraId="5043D6A2" w14:textId="77777777" w:rsidR="00FE5CB9" w:rsidRPr="002C017E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9305628" w14:textId="77777777" w:rsidR="00FE5CB9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8DEBCD" w14:textId="2E661DCA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23" w:type="dxa"/>
          </w:tcPr>
          <w:p w14:paraId="409C0757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3CD275B7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FAB08A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</w:tcPr>
          <w:p w14:paraId="5C538DC6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0C72D7A6" w14:textId="679F66EC" w:rsidR="00FE5CB9" w:rsidRPr="002C017E" w:rsidRDefault="00FE5CB9" w:rsidP="00FE5CB9">
            <w:pPr>
              <w:pStyle w:val="acctfourfigures"/>
              <w:tabs>
                <w:tab w:val="clear" w:pos="765"/>
                <w:tab w:val="left" w:pos="241"/>
                <w:tab w:val="left" w:pos="383"/>
                <w:tab w:val="decimal" w:pos="808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  <w:tc>
          <w:tcPr>
            <w:tcW w:w="180" w:type="dxa"/>
          </w:tcPr>
          <w:p w14:paraId="2CC7B24E" w14:textId="77777777" w:rsidR="00FE5CB9" w:rsidRPr="002C017E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hideMark/>
          </w:tcPr>
          <w:p w14:paraId="04101A41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C017E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</w:tr>
      <w:tr w:rsidR="00FE5CB9" w:rsidRPr="00190844" w14:paraId="7E0601A7" w14:textId="77777777" w:rsidTr="007A67B3">
        <w:trPr>
          <w:cantSplit/>
          <w:trHeight w:val="197"/>
        </w:trPr>
        <w:tc>
          <w:tcPr>
            <w:tcW w:w="2228" w:type="dxa"/>
            <w:hideMark/>
          </w:tcPr>
          <w:p w14:paraId="407A9F09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3B340266" w14:textId="77777777" w:rsidR="00FE5CB9" w:rsidRPr="00190844" w:rsidRDefault="00FE5CB9" w:rsidP="00FE5C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554CCCA2" w14:textId="77777777" w:rsidR="00FE5CB9" w:rsidRPr="00190844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E534AEC" w14:textId="77777777" w:rsidR="00FE5CB9" w:rsidRPr="00190844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5C6E4B66" w14:textId="77777777" w:rsidR="00FE5CB9" w:rsidRPr="00190844" w:rsidRDefault="00FE5CB9" w:rsidP="00FE5CB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E4F7813" w14:textId="77777777" w:rsidR="00FE5CB9" w:rsidRPr="00190844" w:rsidRDefault="00FE5CB9" w:rsidP="00FE5CB9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9BE3996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EA50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9" w:type="dxa"/>
          </w:tcPr>
          <w:p w14:paraId="5E30C917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09F62E1" w14:textId="77777777" w:rsidR="00FE5CB9" w:rsidRPr="00190844" w:rsidRDefault="00FE5CB9" w:rsidP="00FE5CB9">
            <w:pPr>
              <w:pStyle w:val="acctfourfigures"/>
              <w:tabs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4DA11E51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4D554" w14:textId="5C117288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223" w:type="dxa"/>
          </w:tcPr>
          <w:p w14:paraId="6F48D16D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7419A" w14:textId="77777777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90844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</w:tcPr>
          <w:p w14:paraId="60BC8649" w14:textId="77777777" w:rsidR="00FE5CB9" w:rsidRPr="00190844" w:rsidRDefault="00FE5CB9" w:rsidP="00FE5CB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9A74" w14:textId="693C4CC4" w:rsidR="00FE5CB9" w:rsidRPr="00BF68BB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"/>
                <w:tab w:val="left" w:pos="532"/>
                <w:tab w:val="left" w:pos="687"/>
                <w:tab w:val="decimal" w:pos="888"/>
              </w:tabs>
              <w:spacing w:line="240" w:lineRule="auto"/>
              <w:ind w:left="-43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CCA1841" w14:textId="77777777" w:rsidR="00FE5CB9" w:rsidRPr="00190844" w:rsidRDefault="00FE5CB9" w:rsidP="00FE5CB9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12D5D" w14:textId="5FD280DD" w:rsidR="00FE5CB9" w:rsidRPr="00190844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4" w:right="-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FE5CB9" w:rsidRPr="002C017E" w14:paraId="765FE01B" w14:textId="77777777" w:rsidTr="00197B1E">
        <w:trPr>
          <w:cantSplit/>
        </w:trPr>
        <w:tc>
          <w:tcPr>
            <w:tcW w:w="2228" w:type="dxa"/>
          </w:tcPr>
          <w:p w14:paraId="477A5EB3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0" w:type="dxa"/>
          </w:tcPr>
          <w:p w14:paraId="3C8FDCC2" w14:textId="77777777" w:rsidR="00FE5CB9" w:rsidRPr="002C017E" w:rsidRDefault="00FE5CB9" w:rsidP="00FE5CB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1" w:type="dxa"/>
          </w:tcPr>
          <w:p w14:paraId="7614CF3F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</w:tcPr>
          <w:p w14:paraId="175F9CC0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A0D24C7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548B484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1421E13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</w:tcPr>
          <w:p w14:paraId="60886497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16" w:type="dxa"/>
            <w:gridSpan w:val="2"/>
          </w:tcPr>
          <w:p w14:paraId="6B87DCB4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2AE79D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" w:type="dxa"/>
          </w:tcPr>
          <w:p w14:paraId="4704668C" w14:textId="77777777" w:rsidR="00FE5CB9" w:rsidRPr="002C017E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EDEF403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23" w:type="dxa"/>
          </w:tcPr>
          <w:p w14:paraId="1A43C0D4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34493F29" w14:textId="77777777" w:rsidR="00FE5CB9" w:rsidRPr="002C017E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908DFEF" w14:textId="77777777" w:rsidR="00FE5CB9" w:rsidRPr="002C017E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6483BE12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</w:tcPr>
          <w:p w14:paraId="2D1FA842" w14:textId="77777777" w:rsidR="00FE5CB9" w:rsidRPr="002C017E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3286BF26" w14:textId="77777777" w:rsidR="00FE5CB9" w:rsidRPr="002C017E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  <w:tr w:rsidR="00FE5CB9" w:rsidRPr="002C017E" w14:paraId="1803C18A" w14:textId="77777777" w:rsidTr="00197B1E">
        <w:trPr>
          <w:cantSplit/>
        </w:trPr>
        <w:tc>
          <w:tcPr>
            <w:tcW w:w="2228" w:type="dxa"/>
          </w:tcPr>
          <w:p w14:paraId="57255AB4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C09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4F157EA3" w14:textId="77777777" w:rsidR="00FE5CB9" w:rsidRPr="002C099D" w:rsidRDefault="00FE5CB9" w:rsidP="00FE5CB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6A8057D" w14:textId="77777777" w:rsidR="00FE5CB9" w:rsidRPr="002C099D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6E750D1" w14:textId="77777777" w:rsidR="00FE5CB9" w:rsidRPr="002C099D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45BE9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6C865" w14:textId="77777777" w:rsidR="00FE5CB9" w:rsidRPr="002C099D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12A0DD" w14:textId="77777777" w:rsidR="00FE5CB9" w:rsidRPr="002C099D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DB1ED6A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DEDDF03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69915852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7F620A7" w14:textId="77777777" w:rsidR="00FE5CB9" w:rsidRPr="00DD73AC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84F5880" w14:textId="77777777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6702D1F5" w14:textId="77777777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23D8B54" w14:textId="77777777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1701DD" w14:textId="77777777" w:rsidR="00FE5CB9" w:rsidRPr="00DD73AC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13AF47F1" w14:textId="77777777" w:rsidR="00FE5CB9" w:rsidRPr="00DD73AC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67950F" w14:textId="77777777" w:rsidR="00FE5CB9" w:rsidRPr="00DD73AC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ECE363F" w14:textId="77777777" w:rsidR="00FE5CB9" w:rsidRPr="00DD73AC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FE5CB9" w:rsidRPr="002C017E" w14:paraId="3A7058A8" w14:textId="77777777" w:rsidTr="00BF68BB">
        <w:trPr>
          <w:cantSplit/>
          <w:trHeight w:val="870"/>
        </w:trPr>
        <w:tc>
          <w:tcPr>
            <w:tcW w:w="2228" w:type="dxa"/>
          </w:tcPr>
          <w:p w14:paraId="63249CE1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r w:rsidRPr="002C099D">
              <w:rPr>
                <w:rFonts w:ascii="Angsana New" w:hAnsi="Angsana New"/>
                <w:sz w:val="30"/>
                <w:szCs w:val="30"/>
              </w:rPr>
              <w:br/>
            </w:r>
            <w:r w:rsidRPr="002C099D">
              <w:rPr>
                <w:rFonts w:ascii="Angsana New" w:hAnsi="Angsana New"/>
                <w:sz w:val="30"/>
                <w:szCs w:val="30"/>
                <w:cs/>
              </w:rPr>
              <w:t>เบเวอร์เรจ จำกัด</w:t>
            </w:r>
          </w:p>
        </w:tc>
        <w:tc>
          <w:tcPr>
            <w:tcW w:w="2160" w:type="dxa"/>
          </w:tcPr>
          <w:p w14:paraId="0EA34419" w14:textId="32CF7CCB" w:rsidR="00FE5CB9" w:rsidRPr="002C099D" w:rsidRDefault="00FE5CB9" w:rsidP="00FE5CB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</w:tc>
        <w:tc>
          <w:tcPr>
            <w:tcW w:w="191" w:type="dxa"/>
          </w:tcPr>
          <w:p w14:paraId="28783D30" w14:textId="77777777" w:rsidR="00FE5CB9" w:rsidRPr="002C099D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D02691" w14:textId="47F18537" w:rsidR="00FE5CB9" w:rsidRPr="002C099D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77645121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51A1" w14:textId="20EC2F2A" w:rsidR="00FE5CB9" w:rsidRPr="002C099D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50D6408" w14:textId="77777777" w:rsidR="00FE5CB9" w:rsidRPr="002C099D" w:rsidRDefault="00FE5CB9" w:rsidP="00FE5CB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C358E0" w14:textId="6455316A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A357EA3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1481766" w14:textId="7577ECB4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189" w:type="dxa"/>
            <w:vAlign w:val="bottom"/>
          </w:tcPr>
          <w:p w14:paraId="45B651E9" w14:textId="77777777" w:rsidR="00FE5CB9" w:rsidRPr="00DD73AC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7E7137C6" w14:textId="1F66D820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5875B451" w14:textId="77777777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6937E56" w14:textId="488E5A52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628D32" w14:textId="77777777" w:rsidR="00FE5CB9" w:rsidRPr="00DD73AC" w:rsidRDefault="00FE5CB9" w:rsidP="00FE5CB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06CF9CD8" w14:textId="68568375" w:rsidR="00FE5CB9" w:rsidRPr="00DD73AC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5C0D09A" w14:textId="77777777" w:rsidR="00FE5CB9" w:rsidRPr="00DD73AC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10F7E63" w14:textId="40CAC264" w:rsidR="00FE5CB9" w:rsidRPr="00DD73AC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FE5CB9" w:rsidRPr="002C017E" w14:paraId="70C00F59" w14:textId="77777777" w:rsidTr="00197B1E">
        <w:trPr>
          <w:cantSplit/>
        </w:trPr>
        <w:tc>
          <w:tcPr>
            <w:tcW w:w="2228" w:type="dxa"/>
          </w:tcPr>
          <w:p w14:paraId="030603D2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บริษัท เครื่องดื่มแรงเยอร์ (</w:t>
            </w:r>
            <w:r w:rsidRPr="002C099D">
              <w:rPr>
                <w:rFonts w:ascii="Angsana New" w:hAnsi="Angsana New"/>
                <w:sz w:val="30"/>
                <w:szCs w:val="30"/>
              </w:rPr>
              <w:t>2008)</w:t>
            </w:r>
            <w:r w:rsidRPr="002C099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8CD3A27" w14:textId="39EE73BF" w:rsidR="00FE5CB9" w:rsidRPr="002C099D" w:rsidRDefault="00FE5CB9" w:rsidP="00FE5CB9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  <w:r w:rsidRPr="002C099D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</w:tc>
        <w:tc>
          <w:tcPr>
            <w:tcW w:w="191" w:type="dxa"/>
          </w:tcPr>
          <w:p w14:paraId="143C99C1" w14:textId="77777777" w:rsidR="00FE5CB9" w:rsidRPr="002C099D" w:rsidRDefault="00FE5CB9" w:rsidP="00FE5CB9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3E33257" w14:textId="179075C9" w:rsidR="00FE5CB9" w:rsidRPr="002C099D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6E0F1A68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4E9B6" w14:textId="102E59B3" w:rsidR="00FE5CB9" w:rsidRPr="002C099D" w:rsidRDefault="00FE5CB9" w:rsidP="00FE5CB9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099D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436D48B" w14:textId="77777777" w:rsidR="00FE5CB9" w:rsidRPr="002C099D" w:rsidRDefault="00FE5CB9" w:rsidP="00FE5CB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684A1C6" w14:textId="335589DF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093F1B80" w14:textId="77777777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50EA68F" w14:textId="3D8AF66B" w:rsidR="00FE5CB9" w:rsidRPr="002C099D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099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9" w:type="dxa"/>
            <w:vAlign w:val="bottom"/>
          </w:tcPr>
          <w:p w14:paraId="2E18AA78" w14:textId="77777777" w:rsidR="00FE5CB9" w:rsidRPr="00DD73AC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350945D" w14:textId="477E04E3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4558744C" w14:textId="77777777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D727082" w14:textId="182BDE2C" w:rsidR="00FE5CB9" w:rsidRPr="00DD73AC" w:rsidRDefault="00FE5CB9" w:rsidP="00FE5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532775" w14:textId="77777777" w:rsidR="00FE5CB9" w:rsidRPr="00DD73AC" w:rsidRDefault="00FE5CB9" w:rsidP="00FE5CB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431D93A3" w14:textId="59FE1A03" w:rsidR="00FE5CB9" w:rsidRPr="00DD73AC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0B5AFC7" w14:textId="77777777" w:rsidR="00FE5CB9" w:rsidRPr="00DD73AC" w:rsidRDefault="00FE5CB9" w:rsidP="00FE5CB9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5253DC9" w14:textId="3D904694" w:rsidR="00FE5CB9" w:rsidRPr="00DD73AC" w:rsidRDefault="00FE5CB9" w:rsidP="00FE5CB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</w:tbl>
    <w:p w14:paraId="34B9204A" w14:textId="77777777" w:rsidR="007D2046" w:rsidRPr="008F57A9" w:rsidRDefault="007D2046" w:rsidP="00BF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5EE263B0" w14:textId="4232DF9B" w:rsidR="00B15582" w:rsidRPr="00C1266B" w:rsidRDefault="0007785B" w:rsidP="00242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C91">
        <w:rPr>
          <w:rFonts w:ascii="Angsana New" w:hAnsi="Angsana New"/>
          <w:sz w:val="30"/>
          <w:szCs w:val="30"/>
          <w:cs/>
        </w:rPr>
        <w:t>บริษัทย่อย</w:t>
      </w:r>
      <w:r w:rsidRPr="00DD73AC">
        <w:rPr>
          <w:rFonts w:ascii="Angsana New" w:hAnsi="Angsana New"/>
          <w:sz w:val="30"/>
          <w:szCs w:val="30"/>
          <w:cs/>
        </w:rPr>
        <w:t>ทั้งหมด</w:t>
      </w:r>
      <w:r w:rsidR="00CA09E3" w:rsidRPr="00DD73AC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DD73AC">
        <w:rPr>
          <w:rFonts w:ascii="Angsana New" w:hAnsi="Angsana New"/>
          <w:sz w:val="30"/>
          <w:szCs w:val="30"/>
          <w:cs/>
        </w:rPr>
        <w:t>ดำเนินธุรกิจในประเทศไทยยกเว้น</w:t>
      </w:r>
      <w:r w:rsidR="00953278" w:rsidRPr="00DD73AC">
        <w:rPr>
          <w:rFonts w:ascii="Angsana New" w:hAnsi="Angsana New"/>
          <w:sz w:val="30"/>
          <w:szCs w:val="30"/>
        </w:rPr>
        <w:t xml:space="preserve"> Great Brands Limited </w:t>
      </w:r>
      <w:r w:rsidR="00CA09E3" w:rsidRPr="00DD73AC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="00CA09E3" w:rsidRPr="00DD73AC">
        <w:rPr>
          <w:rFonts w:ascii="Angsana New" w:hAnsi="Angsana New" w:hint="cs"/>
          <w:sz w:val="30"/>
          <w:szCs w:val="30"/>
          <w:cs/>
        </w:rPr>
        <w:t>และ</w:t>
      </w:r>
      <w:r w:rsidRPr="00DD73AC">
        <w:rPr>
          <w:rFonts w:ascii="Angsana New" w:hAnsi="Angsana New"/>
          <w:sz w:val="30"/>
          <w:szCs w:val="30"/>
          <w:cs/>
        </w:rPr>
        <w:t>ดำเนิน</w:t>
      </w:r>
      <w:r w:rsidRPr="00595C91">
        <w:rPr>
          <w:rFonts w:ascii="Angsana New" w:hAnsi="Angsana New"/>
          <w:sz w:val="30"/>
          <w:szCs w:val="30"/>
          <w:cs/>
        </w:rPr>
        <w:t>ธุรกิจในประเทศ</w:t>
      </w:r>
      <w:r w:rsidR="00953278" w:rsidRPr="00595C91">
        <w:rPr>
          <w:rFonts w:ascii="Angsana New" w:hAnsi="Angsana New"/>
          <w:sz w:val="30"/>
          <w:szCs w:val="30"/>
          <w:cs/>
        </w:rPr>
        <w:t>ฮ่องกง</w:t>
      </w:r>
    </w:p>
    <w:p w14:paraId="2E1742B0" w14:textId="77777777" w:rsidR="00D30F74" w:rsidRPr="00C1266B" w:rsidRDefault="00D30F7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30F74" w:rsidRPr="00C1266B" w:rsidSect="00E808BB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5EBCFAEC" w14:textId="24FD6399" w:rsidR="00E64F07" w:rsidRPr="00C1266B" w:rsidRDefault="0070714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0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12F319FC" w14:textId="317E18B6" w:rsidR="00E94789" w:rsidRDefault="00E9478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170"/>
        <w:gridCol w:w="270"/>
        <w:gridCol w:w="1164"/>
        <w:gridCol w:w="6"/>
        <w:gridCol w:w="270"/>
        <w:gridCol w:w="1170"/>
        <w:gridCol w:w="270"/>
        <w:gridCol w:w="1260"/>
      </w:tblGrid>
      <w:tr w:rsidR="00976F96" w:rsidRPr="00215F0A" w14:paraId="5E24DE07" w14:textId="77777777" w:rsidTr="00C46171">
        <w:trPr>
          <w:cantSplit/>
          <w:tblHeader/>
        </w:trPr>
        <w:tc>
          <w:tcPr>
            <w:tcW w:w="3240" w:type="dxa"/>
            <w:shd w:val="clear" w:color="auto" w:fill="auto"/>
          </w:tcPr>
          <w:p w14:paraId="15EAAAB9" w14:textId="77777777" w:rsidR="00976F96" w:rsidRPr="00976F96" w:rsidRDefault="00976F96" w:rsidP="007945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66A44828" w14:textId="77777777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04" w:type="dxa"/>
            <w:gridSpan w:val="3"/>
          </w:tcPr>
          <w:p w14:paraId="47711546" w14:textId="3DA25013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6F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584A0A1A" w14:textId="77777777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7261F6" w14:textId="2B3E28EA" w:rsidR="00976F96" w:rsidRPr="00976F96" w:rsidRDefault="00976F96" w:rsidP="007945A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976F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F96" w:rsidRPr="00215F0A" w14:paraId="65191CBC" w14:textId="77777777" w:rsidTr="00C46171">
        <w:trPr>
          <w:cantSplit/>
          <w:tblHeader/>
        </w:trPr>
        <w:tc>
          <w:tcPr>
            <w:tcW w:w="3240" w:type="dxa"/>
          </w:tcPr>
          <w:p w14:paraId="47668D35" w14:textId="77777777" w:rsidR="00976F96" w:rsidRPr="00976F96" w:rsidRDefault="00976F96" w:rsidP="007945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43FBDA" w14:textId="7508D773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1AC9D" w14:textId="004A2036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76F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E7FBBF" w14:textId="77777777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B199D6" w14:textId="5C25E2CC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76F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F67A393" w14:textId="77777777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B0968" w14:textId="5AC7F494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76F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A4ADCC" w14:textId="77777777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AC7534" w14:textId="1DEA3563" w:rsidR="00976F96" w:rsidRPr="00976F96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76F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976F96" w:rsidRPr="00215F0A" w14:paraId="49856516" w14:textId="77777777" w:rsidTr="00C46171">
        <w:trPr>
          <w:cantSplit/>
          <w:tblHeader/>
        </w:trPr>
        <w:tc>
          <w:tcPr>
            <w:tcW w:w="3240" w:type="dxa"/>
          </w:tcPr>
          <w:p w14:paraId="0F705821" w14:textId="77777777" w:rsidR="00976F96" w:rsidRPr="00976F96" w:rsidRDefault="00976F96" w:rsidP="007945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3F198D1" w14:textId="77777777" w:rsidR="00976F96" w:rsidRPr="00976F96" w:rsidRDefault="00976F96" w:rsidP="007945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14:paraId="468077EC" w14:textId="4AC983EA" w:rsidR="00976F96" w:rsidRPr="00976F96" w:rsidRDefault="00976F96" w:rsidP="007945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F57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76F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76F9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6F96" w:rsidRPr="00215F0A" w14:paraId="3C4E3D06" w14:textId="77777777" w:rsidTr="00C46171">
        <w:trPr>
          <w:cantSplit/>
        </w:trPr>
        <w:tc>
          <w:tcPr>
            <w:tcW w:w="3240" w:type="dxa"/>
          </w:tcPr>
          <w:p w14:paraId="1D83DA5B" w14:textId="0D38B57E" w:rsidR="00976F96" w:rsidRPr="00976F96" w:rsidRDefault="00976F96" w:rsidP="007945A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976F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76F9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76F96">
              <w:rPr>
                <w:rFonts w:asciiTheme="majorBidi" w:hAnsi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</w:tcPr>
          <w:p w14:paraId="665C94F8" w14:textId="77777777" w:rsidR="00976F96" w:rsidRPr="00976F96" w:rsidRDefault="00976F96" w:rsidP="0079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BEBFA" w14:textId="1747F4AE" w:rsidR="00976F96" w:rsidRPr="009E7F65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E7F65">
              <w:rPr>
                <w:rFonts w:ascii="Angsana New" w:hAnsi="Angsana New"/>
                <w:sz w:val="30"/>
                <w:szCs w:val="30"/>
              </w:rPr>
              <w:t>341,444</w:t>
            </w:r>
          </w:p>
        </w:tc>
        <w:tc>
          <w:tcPr>
            <w:tcW w:w="270" w:type="dxa"/>
          </w:tcPr>
          <w:p w14:paraId="12288F4B" w14:textId="77777777" w:rsidR="00976F96" w:rsidRPr="009E7F65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0DEFF0" w14:textId="4E8CB8D8" w:rsidR="00976F96" w:rsidRPr="009E7F65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E7F65">
              <w:rPr>
                <w:rFonts w:ascii="Angsana New" w:hAnsi="Angsana New"/>
                <w:sz w:val="30"/>
                <w:szCs w:val="30"/>
              </w:rPr>
              <w:t>323,650</w:t>
            </w:r>
          </w:p>
        </w:tc>
        <w:tc>
          <w:tcPr>
            <w:tcW w:w="270" w:type="dxa"/>
          </w:tcPr>
          <w:p w14:paraId="66BA8CCC" w14:textId="77777777" w:rsidR="00976F96" w:rsidRPr="009E7F65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85A4F" w14:textId="3E826D16" w:rsidR="00976F96" w:rsidRPr="009E7F65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9E7F65">
              <w:rPr>
                <w:rFonts w:ascii="Angsana New" w:hAnsi="Angsana New"/>
                <w:sz w:val="30"/>
                <w:szCs w:val="30"/>
              </w:rPr>
              <w:t>341,444</w:t>
            </w:r>
          </w:p>
        </w:tc>
        <w:tc>
          <w:tcPr>
            <w:tcW w:w="270" w:type="dxa"/>
          </w:tcPr>
          <w:p w14:paraId="446D4744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C8E1" w14:textId="075BAD32" w:rsidR="00976F96" w:rsidRPr="00976F96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A67B3">
              <w:rPr>
                <w:rFonts w:ascii="Angsana New" w:hAnsi="Angsana New"/>
                <w:sz w:val="30"/>
                <w:szCs w:val="30"/>
              </w:rPr>
              <w:t>323,650</w:t>
            </w:r>
          </w:p>
        </w:tc>
      </w:tr>
      <w:tr w:rsidR="00976F96" w:rsidRPr="00215F0A" w14:paraId="0132A825" w14:textId="77777777" w:rsidTr="00C46171">
        <w:trPr>
          <w:cantSplit/>
        </w:trPr>
        <w:tc>
          <w:tcPr>
            <w:tcW w:w="3240" w:type="dxa"/>
          </w:tcPr>
          <w:p w14:paraId="5E6C7DD1" w14:textId="5349DC81" w:rsidR="00976F96" w:rsidRPr="00976F96" w:rsidRDefault="00976F96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9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270" w:type="dxa"/>
          </w:tcPr>
          <w:p w14:paraId="0323B357" w14:textId="77777777" w:rsidR="00976F96" w:rsidRPr="00976F96" w:rsidRDefault="00976F96" w:rsidP="0079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A3C01D" w14:textId="5B867102" w:rsidR="00976F96" w:rsidRPr="00976F96" w:rsidRDefault="000A5E69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9461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58</w:t>
            </w:r>
          </w:p>
        </w:tc>
        <w:tc>
          <w:tcPr>
            <w:tcW w:w="270" w:type="dxa"/>
          </w:tcPr>
          <w:p w14:paraId="240DD229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1442D27" w14:textId="0F85F5CA" w:rsidR="00976F96" w:rsidRPr="00976F96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35AB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6F84F995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67CB81" w14:textId="196F2C54" w:rsidR="00976F96" w:rsidRPr="00976F96" w:rsidRDefault="000A5E69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9461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58</w:t>
            </w:r>
          </w:p>
        </w:tc>
        <w:tc>
          <w:tcPr>
            <w:tcW w:w="270" w:type="dxa"/>
          </w:tcPr>
          <w:p w14:paraId="37F6EFCD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5A6072" w14:textId="2132FE5B" w:rsidR="00976F96" w:rsidRPr="00976F96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35AB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976F96" w:rsidRPr="00215F0A" w14:paraId="307551E9" w14:textId="77777777" w:rsidTr="00C46171">
        <w:trPr>
          <w:cantSplit/>
        </w:trPr>
        <w:tc>
          <w:tcPr>
            <w:tcW w:w="3240" w:type="dxa"/>
          </w:tcPr>
          <w:p w14:paraId="0F6945CC" w14:textId="16DB777E" w:rsidR="00976F96" w:rsidRPr="00976F96" w:rsidRDefault="00976F96" w:rsidP="0079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F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46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146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4A758FC" w14:textId="77777777" w:rsidR="00976F96" w:rsidRPr="00976F96" w:rsidRDefault="00976F96" w:rsidP="007945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0D9187" w14:textId="5E8D415C" w:rsidR="00976F96" w:rsidRPr="00702821" w:rsidRDefault="000A5E69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344,902</w:t>
            </w:r>
          </w:p>
        </w:tc>
        <w:tc>
          <w:tcPr>
            <w:tcW w:w="270" w:type="dxa"/>
          </w:tcPr>
          <w:p w14:paraId="2A94BF43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7A314D" w14:textId="5596C910" w:rsidR="00976F96" w:rsidRPr="00976F96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14:paraId="15C22726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649DEB" w14:textId="0C6DD05E" w:rsidR="00976F96" w:rsidRPr="00702821" w:rsidRDefault="000A5E69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344,902</w:t>
            </w:r>
          </w:p>
        </w:tc>
        <w:tc>
          <w:tcPr>
            <w:tcW w:w="270" w:type="dxa"/>
          </w:tcPr>
          <w:p w14:paraId="330B144B" w14:textId="77777777" w:rsidR="00976F96" w:rsidRPr="00976F96" w:rsidRDefault="00976F96" w:rsidP="007945A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64581" w14:textId="4537FD78" w:rsidR="00976F96" w:rsidRPr="00976F96" w:rsidRDefault="009E7F65" w:rsidP="00976F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AB7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</w:tr>
    </w:tbl>
    <w:p w14:paraId="48EBB77A" w14:textId="77777777" w:rsidR="00976F96" w:rsidRPr="00EA3C0C" w:rsidRDefault="00976F9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170"/>
        <w:gridCol w:w="270"/>
        <w:gridCol w:w="1170"/>
        <w:gridCol w:w="269"/>
        <w:gridCol w:w="1171"/>
        <w:gridCol w:w="269"/>
        <w:gridCol w:w="1261"/>
      </w:tblGrid>
      <w:tr w:rsidR="00C06A98" w:rsidRPr="00EA3C0C" w14:paraId="2BA1EB94" w14:textId="77777777" w:rsidTr="00C46171">
        <w:trPr>
          <w:trHeight w:val="20"/>
          <w:tblHeader/>
        </w:trPr>
        <w:tc>
          <w:tcPr>
            <w:tcW w:w="3240" w:type="dxa"/>
          </w:tcPr>
          <w:p w14:paraId="73813D93" w14:textId="77777777" w:rsidR="00C06A98" w:rsidRPr="002C017E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41E66" w14:textId="77777777" w:rsidR="00C06A98" w:rsidRPr="002C017E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AEFB68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3C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7EFA225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0F2C255C" w14:textId="77777777" w:rsidR="00C06A98" w:rsidRPr="00EA3C0C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3C0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7B3" w:rsidRPr="00EA3C0C" w14:paraId="669D2CB8" w14:textId="77777777" w:rsidTr="00C46171">
        <w:trPr>
          <w:trHeight w:val="20"/>
          <w:tblHeader/>
        </w:trPr>
        <w:tc>
          <w:tcPr>
            <w:tcW w:w="3240" w:type="dxa"/>
          </w:tcPr>
          <w:p w14:paraId="7DD7463B" w14:textId="77777777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A3C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AE51D9" w14:textId="77777777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6DAF5" w14:textId="66287061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88ABCC6" w14:textId="77777777" w:rsidR="007A67B3" w:rsidRPr="001A377E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8D49D" w14:textId="29E1C15D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7F817F52" w14:textId="77777777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FE6966" w14:textId="3BA93E4E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C1E243B" w14:textId="77777777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B60AB6D" w14:textId="22ABB0D5" w:rsidR="007A67B3" w:rsidRPr="00EA3C0C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759CB" w:rsidRPr="00EA3C0C" w14:paraId="1095D417" w14:textId="77777777" w:rsidTr="00C46171">
        <w:trPr>
          <w:trHeight w:val="20"/>
          <w:tblHeader/>
        </w:trPr>
        <w:tc>
          <w:tcPr>
            <w:tcW w:w="3240" w:type="dxa"/>
          </w:tcPr>
          <w:p w14:paraId="36C96A8F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B003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6B2488B" w14:textId="77777777" w:rsidR="00D759CB" w:rsidRPr="00EA3C0C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A3C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A3C0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A3C0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67B3" w:rsidRPr="00EA3C0C" w14:paraId="66243BB4" w14:textId="77777777" w:rsidTr="00C46171">
        <w:trPr>
          <w:trHeight w:val="20"/>
        </w:trPr>
        <w:tc>
          <w:tcPr>
            <w:tcW w:w="3240" w:type="dxa"/>
          </w:tcPr>
          <w:p w14:paraId="5EF636CB" w14:textId="15A1CB53" w:rsidR="007A67B3" w:rsidRPr="00B833D8" w:rsidRDefault="007A67B3" w:rsidP="007A67B3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3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70" w:type="dxa"/>
          </w:tcPr>
          <w:p w14:paraId="26A0EBAE" w14:textId="77777777" w:rsidR="007A67B3" w:rsidRPr="00B833D8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E3533" w14:textId="77777777" w:rsidR="007A67B3" w:rsidRPr="00B833D8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CBA7D7" w14:textId="77777777" w:rsidR="007A67B3" w:rsidRPr="00B833D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F2B36E" w14:textId="77777777" w:rsidR="007A67B3" w:rsidRPr="00B833D8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EDA5202" w14:textId="77777777" w:rsidR="007A67B3" w:rsidRPr="00B833D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8908C5" w14:textId="77777777" w:rsidR="007A67B3" w:rsidRPr="00B833D8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2232B9" w14:textId="77777777" w:rsidR="007A67B3" w:rsidRPr="00B833D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00D626" w14:textId="77777777" w:rsidR="007A67B3" w:rsidRPr="00B833D8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67B3" w:rsidRPr="00EA3C0C" w14:paraId="56A92D76" w14:textId="77777777" w:rsidTr="00C46171">
        <w:trPr>
          <w:trHeight w:val="20"/>
        </w:trPr>
        <w:tc>
          <w:tcPr>
            <w:tcW w:w="3240" w:type="dxa"/>
          </w:tcPr>
          <w:p w14:paraId="171368AC" w14:textId="77777777" w:rsidR="007A67B3" w:rsidRPr="00B833D8" w:rsidRDefault="007A67B3" w:rsidP="007A67B3">
            <w:pPr>
              <w:rPr>
                <w:rFonts w:ascii="Angsana New" w:hAnsi="Angsana New"/>
                <w:sz w:val="30"/>
                <w:szCs w:val="30"/>
              </w:rPr>
            </w:pPr>
            <w:r w:rsidRPr="00B833D8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5EA340C2" w14:textId="77777777" w:rsidR="007A67B3" w:rsidRPr="00B833D8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84E1C" w14:textId="76065414" w:rsidR="007A67B3" w:rsidRPr="00B833D8" w:rsidRDefault="00B833D8" w:rsidP="001A37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833D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976</w:t>
            </w:r>
          </w:p>
        </w:tc>
        <w:tc>
          <w:tcPr>
            <w:tcW w:w="270" w:type="dxa"/>
          </w:tcPr>
          <w:p w14:paraId="4BD956C5" w14:textId="77777777" w:rsidR="007A67B3" w:rsidRPr="00B833D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E2B229" w14:textId="39B78833" w:rsidR="007A67B3" w:rsidRPr="00B833D8" w:rsidRDefault="007A67B3" w:rsidP="001A377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0" w:firstLine="136"/>
              <w:rPr>
                <w:rFonts w:ascii="Angsana New" w:hAnsi="Angsana New"/>
                <w:sz w:val="30"/>
                <w:szCs w:val="30"/>
              </w:rPr>
            </w:pPr>
            <w:r w:rsidRPr="00B833D8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269" w:type="dxa"/>
          </w:tcPr>
          <w:p w14:paraId="72D9ACA1" w14:textId="77777777" w:rsidR="007A67B3" w:rsidRPr="00B833D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C07F52" w14:textId="7AEB6993" w:rsidR="007A67B3" w:rsidRPr="00B833D8" w:rsidRDefault="00B833D8" w:rsidP="001A377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0" w:firstLine="13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33D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976</w:t>
            </w:r>
          </w:p>
        </w:tc>
        <w:tc>
          <w:tcPr>
            <w:tcW w:w="269" w:type="dxa"/>
          </w:tcPr>
          <w:p w14:paraId="2AE136BF" w14:textId="77777777" w:rsidR="007A67B3" w:rsidRPr="00B833D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CFDFB94" w14:textId="3F908E72" w:rsidR="007A67B3" w:rsidRPr="00B833D8" w:rsidRDefault="007A67B3" w:rsidP="001A377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33D8"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</w:tbl>
    <w:p w14:paraId="00D25544" w14:textId="2BE64F9D" w:rsidR="00AC36ED" w:rsidRDefault="00AC36ED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665E3FC" w14:textId="05C7F5E9" w:rsidR="003B407B" w:rsidRPr="00D17313" w:rsidRDefault="003B407B" w:rsidP="003B4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D17313">
        <w:rPr>
          <w:rFonts w:ascii="Angsana New" w:hAnsi="Angsana New"/>
          <w:i/>
          <w:iCs/>
          <w:sz w:val="30"/>
          <w:szCs w:val="30"/>
          <w:cs/>
        </w:rPr>
        <w:t>สัญญาให้เช่า</w:t>
      </w:r>
    </w:p>
    <w:p w14:paraId="3D890065" w14:textId="2093F8FC" w:rsidR="003816D9" w:rsidRPr="00C46171" w:rsidRDefault="003B407B" w:rsidP="00703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D17313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สัญญาเช่าอสังหาริมทรัพย์เพื่อการลงทุนประกอบด้วยอาคารสำนักงานแห่ง</w:t>
      </w:r>
      <w:r w:rsidR="003A3C47" w:rsidRPr="00D17313">
        <w:rPr>
          <w:rFonts w:ascii="Angsana New" w:hAnsi="Angsana New" w:hint="cs"/>
          <w:sz w:val="30"/>
          <w:szCs w:val="30"/>
          <w:cs/>
        </w:rPr>
        <w:t>หนึ่ง</w:t>
      </w:r>
      <w:r w:rsidRPr="00D17313">
        <w:rPr>
          <w:rFonts w:ascii="Angsana New" w:hAnsi="Angsana New"/>
          <w:sz w:val="30"/>
          <w:szCs w:val="30"/>
          <w:cs/>
        </w:rPr>
        <w:t>ที่ให้เช่าแก่บุคคลที่สามซึ่งจัด</w:t>
      </w:r>
      <w:r w:rsidRPr="00C46171">
        <w:rPr>
          <w:rFonts w:ascii="Angsana New" w:hAnsi="Angsana New"/>
          <w:sz w:val="30"/>
          <w:szCs w:val="30"/>
          <w:cs/>
        </w:rPr>
        <w:t>ประเภทเป็นสัญญาเช่า</w:t>
      </w:r>
      <w:r w:rsidRPr="00DA165E">
        <w:rPr>
          <w:rFonts w:ascii="Angsana New" w:hAnsi="Angsana New"/>
          <w:sz w:val="30"/>
          <w:szCs w:val="30"/>
          <w:cs/>
        </w:rPr>
        <w:t xml:space="preserve">ดำเนินงาน สัญญาเช่ากำหนดระยะเวลาเช่าเป็นเวลา </w:t>
      </w:r>
      <w:r w:rsidR="00DA165E" w:rsidRPr="00DA165E">
        <w:rPr>
          <w:rFonts w:ascii="Angsana New" w:hAnsi="Angsana New"/>
          <w:sz w:val="30"/>
          <w:szCs w:val="30"/>
        </w:rPr>
        <w:t>3</w:t>
      </w:r>
      <w:r w:rsidRPr="00DA165E">
        <w:rPr>
          <w:rFonts w:ascii="Angsana New" w:hAnsi="Angsana New"/>
          <w:sz w:val="30"/>
          <w:szCs w:val="30"/>
        </w:rPr>
        <w:t xml:space="preserve"> </w:t>
      </w:r>
      <w:r w:rsidRPr="00DA165E">
        <w:rPr>
          <w:rFonts w:ascii="Angsana New" w:hAnsi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</w:t>
      </w:r>
      <w:r w:rsidRPr="00C46171">
        <w:rPr>
          <w:rFonts w:ascii="Angsana New" w:hAnsi="Angsana New"/>
          <w:sz w:val="30"/>
          <w:szCs w:val="30"/>
          <w:cs/>
        </w:rPr>
        <w:t>ค่าเช่าเป็นจำนวนคงที่</w:t>
      </w:r>
    </w:p>
    <w:p w14:paraId="0EBDFC2E" w14:textId="62C70060" w:rsidR="003816D9" w:rsidRPr="00DA72F7" w:rsidRDefault="003816D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34056B5" w14:textId="48E408E1" w:rsidR="00E64F07" w:rsidRPr="00C1266B" w:rsidRDefault="009F1B70" w:rsidP="00C4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808AD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E64F07" w:rsidRPr="00A808AD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Start w:id="9" w:name="_Hlk53703743"/>
      <w:r w:rsidR="00AC36ED">
        <w:rPr>
          <w:rFonts w:ascii="Angsana New" w:hAnsi="Angsana New"/>
          <w:sz w:val="30"/>
          <w:szCs w:val="30"/>
        </w:rPr>
        <w:t xml:space="preserve"> </w:t>
      </w:r>
      <w:r w:rsidR="00C700D8" w:rsidRPr="00A808AD">
        <w:rPr>
          <w:rFonts w:ascii="Angsana New" w:hAnsi="Angsana New"/>
          <w:sz w:val="30"/>
          <w:szCs w:val="30"/>
          <w:cs/>
        </w:rPr>
        <w:t>ป</w:t>
      </w:r>
      <w:r w:rsidR="00C700D8" w:rsidRPr="001D1F23">
        <w:rPr>
          <w:rFonts w:ascii="Angsana New" w:hAnsi="Angsana New"/>
          <w:sz w:val="30"/>
          <w:szCs w:val="30"/>
          <w:cs/>
        </w:rPr>
        <w:t>ระเมินราคาโดย</w:t>
      </w:r>
      <w:r w:rsidR="00E64F07" w:rsidRPr="001D1F23">
        <w:rPr>
          <w:rFonts w:ascii="Angsana New" w:hAnsi="Angsana New"/>
          <w:sz w:val="30"/>
          <w:szCs w:val="30"/>
          <w:cs/>
        </w:rPr>
        <w:t>ผู้ประเมินราคาอิสระ</w:t>
      </w:r>
      <w:r w:rsidR="007B4FA0" w:rsidRPr="007B4FA0">
        <w:rPr>
          <w:rFonts w:ascii="Angsana New" w:hAnsi="Angsana New"/>
          <w:sz w:val="30"/>
          <w:szCs w:val="30"/>
          <w:cs/>
        </w:rPr>
        <w:t>โดยวิธีมูลค่าตลาดสำหรับการใช้ประโยชน์ปัจจุบัน</w:t>
      </w:r>
      <w:r w:rsidR="00926875" w:rsidRPr="001D1F23">
        <w:rPr>
          <w:rFonts w:ascii="Angsana New" w:hAnsi="Angsana New"/>
          <w:sz w:val="30"/>
          <w:szCs w:val="30"/>
        </w:rPr>
        <w:t xml:space="preserve"> </w:t>
      </w:r>
      <w:r w:rsidR="00926875" w:rsidRPr="001D1F23">
        <w:rPr>
          <w:rFonts w:ascii="Angsana New" w:hAnsi="Angsana New"/>
          <w:sz w:val="30"/>
          <w:szCs w:val="30"/>
          <w:cs/>
        </w:rPr>
        <w:t>มูลค่า</w:t>
      </w:r>
      <w:r w:rsidR="00926875" w:rsidRPr="00A808AD">
        <w:rPr>
          <w:rFonts w:ascii="Angsana New" w:hAnsi="Angsana New"/>
          <w:sz w:val="30"/>
          <w:szCs w:val="30"/>
          <w:cs/>
        </w:rPr>
        <w:t>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bookmarkEnd w:id="9"/>
      <w:r w:rsidR="003816D9">
        <w:rPr>
          <w:rFonts w:ascii="Angsana New" w:hAnsi="Angsana New"/>
          <w:sz w:val="30"/>
          <w:szCs w:val="30"/>
        </w:rPr>
        <w:t xml:space="preserve"> 3</w:t>
      </w:r>
    </w:p>
    <w:p w14:paraId="164B48E7" w14:textId="77777777" w:rsidR="009F1B70" w:rsidRPr="009F1B70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5490"/>
      </w:tblGrid>
      <w:tr w:rsidR="00AC36ED" w:rsidRPr="00926875" w14:paraId="113D3008" w14:textId="77777777" w:rsidTr="00AE2066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F7F6" w14:textId="77777777" w:rsidR="00AC36ED" w:rsidRPr="00926875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5259" w14:textId="77777777" w:rsidR="006F40F9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75387068" w14:textId="2B3FDFDF" w:rsidR="00AC36ED" w:rsidRPr="00926875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68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AC36ED" w:rsidRPr="00926875" w14:paraId="083CD6D2" w14:textId="77777777" w:rsidTr="00AE2066">
        <w:trPr>
          <w:trHeight w:val="4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5820B" w14:textId="77777777" w:rsidR="00AC36ED" w:rsidRPr="00926875" w:rsidRDefault="00AC36ED" w:rsidP="00926875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8AB677" w14:textId="77777777" w:rsidR="00AC36ED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C86BE3B" w14:textId="77777777" w:rsidR="00AC36ED" w:rsidRPr="00926875" w:rsidRDefault="00AC36ED" w:rsidP="00926875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875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2109F3A8" w14:textId="77777777" w:rsidR="0005192F" w:rsidRPr="00C1266B" w:rsidRDefault="0005192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05192F" w:rsidRPr="00C1266B" w:rsidSect="00E808BB">
          <w:headerReference w:type="even" r:id="rId26"/>
          <w:headerReference w:type="default" r:id="rId27"/>
          <w:footerReference w:type="default" r:id="rId28"/>
          <w:headerReference w:type="first" r:id="rId29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5D544CF" w14:textId="3D2F2F42" w:rsidR="00E64F07" w:rsidRPr="00C1266B" w:rsidRDefault="00345EFF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1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152E8E" w:rsidRPr="00C1266B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1BD6555" w14:textId="77777777" w:rsidR="00AF357E" w:rsidRPr="00C1266B" w:rsidRDefault="00AF357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6"/>
        <w:gridCol w:w="810"/>
        <w:gridCol w:w="268"/>
        <w:gridCol w:w="878"/>
        <w:gridCol w:w="254"/>
        <w:gridCol w:w="834"/>
        <w:gridCol w:w="245"/>
        <w:gridCol w:w="825"/>
        <w:gridCol w:w="254"/>
        <w:gridCol w:w="814"/>
        <w:gridCol w:w="254"/>
        <w:gridCol w:w="960"/>
        <w:gridCol w:w="254"/>
        <w:gridCol w:w="825"/>
        <w:gridCol w:w="248"/>
        <w:gridCol w:w="820"/>
        <w:gridCol w:w="248"/>
        <w:gridCol w:w="828"/>
        <w:gridCol w:w="254"/>
        <w:gridCol w:w="925"/>
        <w:gridCol w:w="254"/>
        <w:gridCol w:w="925"/>
      </w:tblGrid>
      <w:tr w:rsidR="00EE1F47" w:rsidRPr="00C1266B" w14:paraId="2F9648C3" w14:textId="77777777" w:rsidTr="00EE1F47">
        <w:tc>
          <w:tcPr>
            <w:tcW w:w="894" w:type="pct"/>
          </w:tcPr>
          <w:p w14:paraId="0B5658E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06" w:type="pct"/>
            <w:gridSpan w:val="21"/>
          </w:tcPr>
          <w:p w14:paraId="2D584D32" w14:textId="0E97A32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1F47" w:rsidRPr="00C1266B" w14:paraId="50F11A00" w14:textId="77777777" w:rsidTr="007A67B3">
        <w:tc>
          <w:tcPr>
            <w:tcW w:w="894" w:type="pct"/>
          </w:tcPr>
          <w:p w14:paraId="0D4130E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8" w:type="pct"/>
          </w:tcPr>
          <w:p w14:paraId="18FEC01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01B79C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91BE88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EB4CBC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8FA6AC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4" w:type="pct"/>
          </w:tcPr>
          <w:p w14:paraId="07DC05E8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EDB48E9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5D88CBE3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402BAF9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7CBD7C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22271D2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E754E6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54E438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6805D2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583020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DF1A45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A3AFA6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3A5C00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8C48843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7" w:type="pct"/>
          </w:tcPr>
          <w:p w14:paraId="16AC434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9D41C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C1266B" w14:paraId="1D1BEAF7" w14:textId="77777777" w:rsidTr="007A67B3">
        <w:tc>
          <w:tcPr>
            <w:tcW w:w="894" w:type="pct"/>
          </w:tcPr>
          <w:p w14:paraId="4C7F605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pct"/>
            <w:gridSpan w:val="3"/>
            <w:tcBorders>
              <w:bottom w:val="single" w:sz="4" w:space="0" w:color="auto"/>
            </w:tcBorders>
          </w:tcPr>
          <w:p w14:paraId="4DA0E55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</w:tcPr>
          <w:p w14:paraId="308B29B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65CC865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4" w:type="pct"/>
          </w:tcPr>
          <w:p w14:paraId="08C8CA9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A0FD3F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7" w:type="pct"/>
          </w:tcPr>
          <w:p w14:paraId="6C43D33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10BDEEC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73BEB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667D75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</w:tcPr>
          <w:p w14:paraId="68BDACCD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F9B202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D2D05F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34A4BA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445936C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3567D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" w:type="pct"/>
          </w:tcPr>
          <w:p w14:paraId="47DD28CD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A7312D3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7" w:type="pct"/>
          </w:tcPr>
          <w:p w14:paraId="7BA5CDAA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2CFE89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C1266B" w14:paraId="24A75F32" w14:textId="77777777" w:rsidTr="007A67B3">
        <w:tc>
          <w:tcPr>
            <w:tcW w:w="894" w:type="pct"/>
          </w:tcPr>
          <w:p w14:paraId="5311B8F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9F2585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1132DAD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67015106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7" w:type="pct"/>
          </w:tcPr>
          <w:p w14:paraId="388E4FDC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469A8E5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4" w:type="pct"/>
          </w:tcPr>
          <w:p w14:paraId="25CB455D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0230D622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7" w:type="pct"/>
          </w:tcPr>
          <w:p w14:paraId="2693858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477831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EBCB8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D297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7" w:type="pct"/>
          </w:tcPr>
          <w:p w14:paraId="445D295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5074698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5" w:type="pct"/>
          </w:tcPr>
          <w:p w14:paraId="432C0F3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C5043D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5" w:type="pct"/>
          </w:tcPr>
          <w:p w14:paraId="7E48466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5C2DF4D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7" w:type="pct"/>
          </w:tcPr>
          <w:p w14:paraId="0FFD51D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4392F73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</w:tcPr>
          <w:p w14:paraId="20DE04CE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06B04E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C1266B" w14:paraId="468780B4" w14:textId="77777777" w:rsidTr="007A67B3">
        <w:tc>
          <w:tcPr>
            <w:tcW w:w="894" w:type="pct"/>
          </w:tcPr>
          <w:p w14:paraId="43FBB5C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2A78F2D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7D07E62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31683FF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7" w:type="pct"/>
          </w:tcPr>
          <w:p w14:paraId="01D2AF4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0A9AB78C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4" w:type="pct"/>
          </w:tcPr>
          <w:p w14:paraId="2FBABA09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297FC25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7" w:type="pct"/>
          </w:tcPr>
          <w:p w14:paraId="254F39A1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B62ADE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43B65DA5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6335DFB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7" w:type="pct"/>
          </w:tcPr>
          <w:p w14:paraId="3BA93442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546AC27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5" w:type="pct"/>
          </w:tcPr>
          <w:p w14:paraId="63474EC0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1A4FBE2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5" w:type="pct"/>
          </w:tcPr>
          <w:p w14:paraId="715FE8A9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76D9A40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7" w:type="pct"/>
          </w:tcPr>
          <w:p w14:paraId="12C350A9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FA1AD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7" w:type="pct"/>
          </w:tcPr>
          <w:p w14:paraId="3AE493D4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E08112B" w14:textId="77777777" w:rsidR="00EE1F47" w:rsidRPr="0098361D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E1F47" w:rsidRPr="00C1266B" w14:paraId="4B342429" w14:textId="77777777" w:rsidTr="00EE1F47">
        <w:tc>
          <w:tcPr>
            <w:tcW w:w="894" w:type="pct"/>
          </w:tcPr>
          <w:p w14:paraId="01D41CC5" w14:textId="77777777" w:rsidR="00EE1F47" w:rsidRPr="0098361D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06" w:type="pct"/>
            <w:gridSpan w:val="21"/>
          </w:tcPr>
          <w:p w14:paraId="20B141C0" w14:textId="66AA110C" w:rsidR="00EE1F47" w:rsidRPr="0098361D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E1F47" w:rsidRPr="00C1266B" w14:paraId="1AC8AC36" w14:textId="77777777" w:rsidTr="007A67B3">
        <w:tc>
          <w:tcPr>
            <w:tcW w:w="894" w:type="pct"/>
          </w:tcPr>
          <w:p w14:paraId="6C8DFBD3" w14:textId="77777777" w:rsidR="00EE1F47" w:rsidRPr="0098361D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8" w:type="pct"/>
          </w:tcPr>
          <w:p w14:paraId="1E02B95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698C7FBD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4E0D66A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327EB35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5D77489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2F0C246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7FDC5BE0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3BD9AE2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5BEBA957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ACC554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BEF98F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1CC53C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6B62860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53797C2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0C5D6C1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0CC657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5D0DF3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8ECF1F4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750AECD6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2CCDB8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34DCEEFA" w14:textId="77777777" w:rsidR="00EE1F47" w:rsidRPr="0098361D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67B3" w:rsidRPr="00B72502" w14:paraId="75953801" w14:textId="77777777" w:rsidTr="007A67B3">
        <w:tc>
          <w:tcPr>
            <w:tcW w:w="894" w:type="pct"/>
          </w:tcPr>
          <w:p w14:paraId="1F8360B9" w14:textId="38B64A5E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8" w:type="pct"/>
          </w:tcPr>
          <w:p w14:paraId="0E22492A" w14:textId="0BE3DD3E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500,266</w:t>
            </w:r>
          </w:p>
        </w:tc>
        <w:tc>
          <w:tcPr>
            <w:tcW w:w="92" w:type="pct"/>
          </w:tcPr>
          <w:p w14:paraId="545D8D53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2403846B" w14:textId="2BE0595E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4,600,628</w:t>
            </w:r>
          </w:p>
        </w:tc>
        <w:tc>
          <w:tcPr>
            <w:tcW w:w="87" w:type="pct"/>
          </w:tcPr>
          <w:p w14:paraId="35FBB97D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1507C83B" w14:textId="6D5F25F4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2,753,504</w:t>
            </w:r>
          </w:p>
        </w:tc>
        <w:tc>
          <w:tcPr>
            <w:tcW w:w="84" w:type="pct"/>
          </w:tcPr>
          <w:p w14:paraId="2F09B960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231975FD" w14:textId="0E1E0977" w:rsidR="007A67B3" w:rsidRPr="007A67B3" w:rsidRDefault="007A67B3" w:rsidP="0001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6,876,660</w:t>
            </w:r>
          </w:p>
        </w:tc>
        <w:tc>
          <w:tcPr>
            <w:tcW w:w="87" w:type="pct"/>
          </w:tcPr>
          <w:p w14:paraId="22D023C8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25F98454" w14:textId="79A04848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1,590,718</w:t>
            </w:r>
          </w:p>
        </w:tc>
        <w:tc>
          <w:tcPr>
            <w:tcW w:w="87" w:type="pct"/>
          </w:tcPr>
          <w:p w14:paraId="705647BB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90ABA22" w14:textId="04995DBF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343,605</w:t>
            </w:r>
          </w:p>
        </w:tc>
        <w:tc>
          <w:tcPr>
            <w:tcW w:w="87" w:type="pct"/>
          </w:tcPr>
          <w:p w14:paraId="6B938516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5659BEC" w14:textId="5205BAC3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332,322</w:t>
            </w:r>
          </w:p>
        </w:tc>
        <w:tc>
          <w:tcPr>
            <w:tcW w:w="85" w:type="pct"/>
          </w:tcPr>
          <w:p w14:paraId="761B7B2E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7519ABC" w14:textId="1F681353" w:rsidR="007A67B3" w:rsidRPr="007A67B3" w:rsidRDefault="007A67B3" w:rsidP="00E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1,264,747</w:t>
            </w:r>
          </w:p>
        </w:tc>
        <w:tc>
          <w:tcPr>
            <w:tcW w:w="85" w:type="pct"/>
          </w:tcPr>
          <w:p w14:paraId="30A9DE10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7FB8D563" w14:textId="5C55DBB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3,632,491</w:t>
            </w:r>
          </w:p>
        </w:tc>
        <w:tc>
          <w:tcPr>
            <w:tcW w:w="87" w:type="pct"/>
          </w:tcPr>
          <w:p w14:paraId="70DF4567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407665CC" w14:textId="3E2A4EF0" w:rsidR="007A67B3" w:rsidRPr="007A67B3" w:rsidRDefault="007A67B3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87,319</w:t>
            </w:r>
          </w:p>
        </w:tc>
        <w:tc>
          <w:tcPr>
            <w:tcW w:w="87" w:type="pct"/>
          </w:tcPr>
          <w:p w14:paraId="192C13CF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4B00B7BA" w14:textId="789FBD93" w:rsidR="007A67B3" w:rsidRPr="007A67B3" w:rsidRDefault="007A67B3" w:rsidP="0017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21,982,260</w:t>
            </w:r>
          </w:p>
        </w:tc>
      </w:tr>
      <w:tr w:rsidR="007A67B3" w:rsidRPr="00C1266B" w14:paraId="4FEEB149" w14:textId="77777777" w:rsidTr="007A67B3">
        <w:tc>
          <w:tcPr>
            <w:tcW w:w="894" w:type="pct"/>
          </w:tcPr>
          <w:p w14:paraId="78926B9B" w14:textId="77777777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</w:tcPr>
          <w:p w14:paraId="24371338" w14:textId="4CF3A90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FE9133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5B926CC8" w14:textId="168C29F5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642C2B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6CFF3C98" w14:textId="1A812C6E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20,501</w:t>
            </w:r>
          </w:p>
        </w:tc>
        <w:tc>
          <w:tcPr>
            <w:tcW w:w="84" w:type="pct"/>
          </w:tcPr>
          <w:p w14:paraId="7709435F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96A8D6C" w14:textId="4E5C2E09" w:rsidR="007A67B3" w:rsidRPr="0098361D" w:rsidRDefault="007A67B3" w:rsidP="0001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44,538</w:t>
            </w:r>
          </w:p>
        </w:tc>
        <w:tc>
          <w:tcPr>
            <w:tcW w:w="87" w:type="pct"/>
          </w:tcPr>
          <w:p w14:paraId="47C0301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3301C39D" w14:textId="712488B6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6,521</w:t>
            </w:r>
          </w:p>
        </w:tc>
        <w:tc>
          <w:tcPr>
            <w:tcW w:w="87" w:type="pct"/>
          </w:tcPr>
          <w:p w14:paraId="65BA2F08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2AB2D4F" w14:textId="3885F980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12</w:t>
            </w:r>
            <w:r w:rsidRPr="00997C35">
              <w:rPr>
                <w:rFonts w:ascii="Angsana New" w:hAnsi="Angsana New"/>
                <w:sz w:val="24"/>
                <w:szCs w:val="24"/>
              </w:rPr>
              <w:t>,489</w:t>
            </w:r>
          </w:p>
        </w:tc>
        <w:tc>
          <w:tcPr>
            <w:tcW w:w="87" w:type="pct"/>
          </w:tcPr>
          <w:p w14:paraId="6BF5FCA6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56EA5B0C" w14:textId="47656A9D" w:rsidR="007A67B3" w:rsidRPr="0098361D" w:rsidRDefault="007A67B3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7B3C72E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6ED1829" w14:textId="62FA4C5D" w:rsidR="007A67B3" w:rsidRPr="0098361D" w:rsidRDefault="007A67B3" w:rsidP="00E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9,431</w:t>
            </w:r>
          </w:p>
        </w:tc>
        <w:tc>
          <w:tcPr>
            <w:tcW w:w="85" w:type="pct"/>
          </w:tcPr>
          <w:p w14:paraId="10C4BED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6D98E00" w14:textId="23181422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43297EAD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9ED832C" w14:textId="59FD354F" w:rsidR="007A67B3" w:rsidRPr="0098361D" w:rsidRDefault="007A67B3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103,879</w:t>
            </w:r>
          </w:p>
        </w:tc>
        <w:tc>
          <w:tcPr>
            <w:tcW w:w="87" w:type="pct"/>
          </w:tcPr>
          <w:p w14:paraId="17CDFE0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54976AF2" w14:textId="42F1ECBB" w:rsidR="007A67B3" w:rsidRPr="0098361D" w:rsidRDefault="007A67B3" w:rsidP="0017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197,359</w:t>
            </w:r>
          </w:p>
        </w:tc>
      </w:tr>
      <w:tr w:rsidR="007A67B3" w:rsidRPr="00C1266B" w14:paraId="2B06699F" w14:textId="77777777" w:rsidTr="007A67B3">
        <w:tc>
          <w:tcPr>
            <w:tcW w:w="894" w:type="pct"/>
          </w:tcPr>
          <w:p w14:paraId="13142287" w14:textId="77777777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</w:tcPr>
          <w:p w14:paraId="067D42D4" w14:textId="4B4B7595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(14,900)</w:t>
            </w:r>
          </w:p>
        </w:tc>
        <w:tc>
          <w:tcPr>
            <w:tcW w:w="92" w:type="pct"/>
          </w:tcPr>
          <w:p w14:paraId="0E7971D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64103E9B" w14:textId="4D83BA8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E3EBEC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282A163D" w14:textId="719718A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37,708</w:t>
            </w:r>
          </w:p>
        </w:tc>
        <w:tc>
          <w:tcPr>
            <w:tcW w:w="84" w:type="pct"/>
          </w:tcPr>
          <w:p w14:paraId="5270D53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DB13F4E" w14:textId="40844B09" w:rsidR="007A67B3" w:rsidRPr="0098361D" w:rsidRDefault="007A67B3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64,257</w:t>
            </w:r>
          </w:p>
        </w:tc>
        <w:tc>
          <w:tcPr>
            <w:tcW w:w="87" w:type="pct"/>
          </w:tcPr>
          <w:p w14:paraId="23D66B61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73E22C1F" w14:textId="534B8ADE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87" w:type="pct"/>
          </w:tcPr>
          <w:p w14:paraId="46C390D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79800B0" w14:textId="777F8AC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6,239</w:t>
            </w:r>
          </w:p>
        </w:tc>
        <w:tc>
          <w:tcPr>
            <w:tcW w:w="87" w:type="pct"/>
          </w:tcPr>
          <w:p w14:paraId="7D5F3A7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495237CD" w14:textId="721D2BEC" w:rsidR="007A67B3" w:rsidRPr="0098361D" w:rsidRDefault="007A67B3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72338E3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EE3862F" w14:textId="5E536AA9" w:rsidR="007A67B3" w:rsidRPr="0098361D" w:rsidRDefault="007A67B3" w:rsidP="00E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85" w:type="pct"/>
          </w:tcPr>
          <w:p w14:paraId="399F8786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81F0057" w14:textId="5EA1741D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85CC93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AA04B5A" w14:textId="098D4E48" w:rsidR="007A67B3" w:rsidRPr="0098361D" w:rsidRDefault="007A67B3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(123,973)</w:t>
            </w:r>
          </w:p>
        </w:tc>
        <w:tc>
          <w:tcPr>
            <w:tcW w:w="87" w:type="pct"/>
          </w:tcPr>
          <w:p w14:paraId="327785A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E4F15DC" w14:textId="76532209" w:rsidR="007A67B3" w:rsidRPr="0098361D" w:rsidRDefault="007A67B3" w:rsidP="0017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(30,527)</w:t>
            </w:r>
          </w:p>
        </w:tc>
      </w:tr>
      <w:tr w:rsidR="007A67B3" w:rsidRPr="00C1266B" w14:paraId="4C96FD44" w14:textId="77777777" w:rsidTr="007A67B3">
        <w:tc>
          <w:tcPr>
            <w:tcW w:w="894" w:type="pct"/>
          </w:tcPr>
          <w:p w14:paraId="300EC44A" w14:textId="77777777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</w:tcPr>
          <w:p w14:paraId="418D2852" w14:textId="33055C12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F5098AB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1FDD1E1" w14:textId="6603BA69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16984F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81E1A71" w14:textId="5333B1B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(255)</w:t>
            </w:r>
          </w:p>
        </w:tc>
        <w:tc>
          <w:tcPr>
            <w:tcW w:w="84" w:type="pct"/>
          </w:tcPr>
          <w:p w14:paraId="4792FDA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D19C529" w14:textId="1BE0FA3C" w:rsidR="007A67B3" w:rsidRPr="0098361D" w:rsidRDefault="007A67B3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(8,750)</w:t>
            </w:r>
          </w:p>
        </w:tc>
        <w:tc>
          <w:tcPr>
            <w:tcW w:w="87" w:type="pct"/>
          </w:tcPr>
          <w:p w14:paraId="10AD996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EE2C048" w14:textId="2E7A5A53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(40,581)</w:t>
            </w:r>
          </w:p>
        </w:tc>
        <w:tc>
          <w:tcPr>
            <w:tcW w:w="87" w:type="pct"/>
          </w:tcPr>
          <w:p w14:paraId="0BF78F6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3445494" w14:textId="2CED5EA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(13,100)</w:t>
            </w:r>
          </w:p>
        </w:tc>
        <w:tc>
          <w:tcPr>
            <w:tcW w:w="87" w:type="pct"/>
          </w:tcPr>
          <w:p w14:paraId="5F6D9186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974A0C4" w14:textId="69A5131B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(36,589)</w:t>
            </w:r>
          </w:p>
        </w:tc>
        <w:tc>
          <w:tcPr>
            <w:tcW w:w="85" w:type="pct"/>
          </w:tcPr>
          <w:p w14:paraId="5A4845EF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1AFCDA6" w14:textId="76D05A0D" w:rsidR="007A67B3" w:rsidRPr="0098361D" w:rsidRDefault="007A67B3" w:rsidP="00E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(152,384)</w:t>
            </w:r>
          </w:p>
        </w:tc>
        <w:tc>
          <w:tcPr>
            <w:tcW w:w="85" w:type="pct"/>
          </w:tcPr>
          <w:p w14:paraId="70711B6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E34AD1C" w14:textId="67768228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(35,659)</w:t>
            </w:r>
          </w:p>
        </w:tc>
        <w:tc>
          <w:tcPr>
            <w:tcW w:w="87" w:type="pct"/>
          </w:tcPr>
          <w:p w14:paraId="05E1E6AA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65AB2EB" w14:textId="77231FFF" w:rsidR="007A67B3" w:rsidRPr="0098361D" w:rsidRDefault="007A67B3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(173)</w:t>
            </w:r>
          </w:p>
        </w:tc>
        <w:tc>
          <w:tcPr>
            <w:tcW w:w="87" w:type="pct"/>
          </w:tcPr>
          <w:p w14:paraId="208EACD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C88F11F" w14:textId="2FAF6560" w:rsidR="007A67B3" w:rsidRPr="0098361D" w:rsidRDefault="007A67B3" w:rsidP="0017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</w:rPr>
              <w:t>(287,491)</w:t>
            </w:r>
          </w:p>
        </w:tc>
      </w:tr>
      <w:tr w:rsidR="007A67B3" w:rsidRPr="00C1266B" w14:paraId="6557A3BE" w14:textId="77777777" w:rsidTr="007A67B3">
        <w:tc>
          <w:tcPr>
            <w:tcW w:w="894" w:type="pct"/>
          </w:tcPr>
          <w:p w14:paraId="577EECB9" w14:textId="457CA57A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3B4C58F0" w14:textId="5D0B4DCB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7AFCBFF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4D5D12DD" w14:textId="499BF3A6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6A981AE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</w:tcPr>
          <w:p w14:paraId="2FE09813" w14:textId="1ABE6E81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04D5E9B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63335B30" w14:textId="2A567E08" w:rsidR="007A67B3" w:rsidRPr="001D5A78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43E3C7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22A1AC7F" w14:textId="6B34A5D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F6337C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0C5F1374" w14:textId="0C64B2DA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679F3ED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</w:tcPr>
          <w:p w14:paraId="7F8F9A12" w14:textId="32754B93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43168F9D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390433D" w14:textId="5EAD3CF5" w:rsidR="007A67B3" w:rsidRPr="0098361D" w:rsidRDefault="007A67B3" w:rsidP="00E91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14:paraId="607066C1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5322F405" w14:textId="1D339379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EF851F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14:paraId="176D24A9" w14:textId="6314603D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124163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14:paraId="707576B3" w14:textId="0D89D493" w:rsidR="007A67B3" w:rsidRPr="0098361D" w:rsidRDefault="007A67B3" w:rsidP="0017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A67B3" w:rsidRPr="00997C35" w14:paraId="56148640" w14:textId="77777777" w:rsidTr="007A67B3">
        <w:tc>
          <w:tcPr>
            <w:tcW w:w="894" w:type="pct"/>
          </w:tcPr>
          <w:p w14:paraId="6E318D75" w14:textId="46788268" w:rsidR="007A67B3" w:rsidRPr="00997C35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8" w:type="pct"/>
          </w:tcPr>
          <w:p w14:paraId="7E0CAEBF" w14:textId="648FF56C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92" w:type="pct"/>
          </w:tcPr>
          <w:p w14:paraId="4798CF4B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14:paraId="4C555E77" w14:textId="7594AA47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7" w:type="pct"/>
          </w:tcPr>
          <w:p w14:paraId="0215DC7E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</w:tcPr>
          <w:p w14:paraId="1BB87869" w14:textId="5151FE64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2,811,458</w:t>
            </w:r>
          </w:p>
        </w:tc>
        <w:tc>
          <w:tcPr>
            <w:tcW w:w="84" w:type="pct"/>
          </w:tcPr>
          <w:p w14:paraId="0BC74239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76444AD6" w14:textId="24DE7B76" w:rsidR="007A67B3" w:rsidRPr="001D5A78" w:rsidRDefault="00A41287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5A78">
              <w:rPr>
                <w:rFonts w:ascii="Angsana New" w:hAnsi="Angsana New"/>
                <w:b/>
                <w:bCs/>
                <w:sz w:val="24"/>
                <w:szCs w:val="24"/>
              </w:rPr>
              <w:t>6,976,705</w:t>
            </w:r>
          </w:p>
        </w:tc>
        <w:tc>
          <w:tcPr>
            <w:tcW w:w="87" w:type="pct"/>
          </w:tcPr>
          <w:p w14:paraId="34F7F48C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276D5BA1" w14:textId="4EBBCA23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1,556,80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" w:type="pct"/>
          </w:tcPr>
          <w:p w14:paraId="2960EEE1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06B8FAD8" w14:textId="3C9EE58D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349,233</w:t>
            </w:r>
          </w:p>
        </w:tc>
        <w:tc>
          <w:tcPr>
            <w:tcW w:w="87" w:type="pct"/>
          </w:tcPr>
          <w:p w14:paraId="017BE06D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</w:tcPr>
          <w:p w14:paraId="085D72AB" w14:textId="2ADC563C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295,733</w:t>
            </w:r>
          </w:p>
        </w:tc>
        <w:tc>
          <w:tcPr>
            <w:tcW w:w="85" w:type="pct"/>
          </w:tcPr>
          <w:p w14:paraId="0404BF07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4521114C" w14:textId="47B7A905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1,121,788</w:t>
            </w:r>
          </w:p>
        </w:tc>
        <w:tc>
          <w:tcPr>
            <w:tcW w:w="85" w:type="pct"/>
          </w:tcPr>
          <w:p w14:paraId="20A17713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6D61E99E" w14:textId="05B1D7A4" w:rsidR="007A67B3" w:rsidRPr="00997C35" w:rsidRDefault="00A41287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3,596,832</w:t>
            </w:r>
          </w:p>
        </w:tc>
        <w:tc>
          <w:tcPr>
            <w:tcW w:w="87" w:type="pct"/>
          </w:tcPr>
          <w:p w14:paraId="604C4ACE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</w:tcPr>
          <w:p w14:paraId="69DEBD24" w14:textId="7AD3E655" w:rsidR="007A67B3" w:rsidRPr="00997C35" w:rsidRDefault="00A41287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67,052</w:t>
            </w:r>
          </w:p>
        </w:tc>
        <w:tc>
          <w:tcPr>
            <w:tcW w:w="87" w:type="pct"/>
          </w:tcPr>
          <w:p w14:paraId="210AF508" w14:textId="77777777" w:rsidR="007A67B3" w:rsidRPr="00997C35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</w:tcPr>
          <w:p w14:paraId="3C66FD69" w14:textId="5A50DE87" w:rsidR="007A67B3" w:rsidRPr="00997C35" w:rsidRDefault="00A41287" w:rsidP="007E0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21,861,601</w:t>
            </w:r>
          </w:p>
        </w:tc>
      </w:tr>
      <w:tr w:rsidR="00743C29" w:rsidRPr="00997C35" w14:paraId="758748EA" w14:textId="77777777" w:rsidTr="00B7543B">
        <w:tc>
          <w:tcPr>
            <w:tcW w:w="894" w:type="pct"/>
          </w:tcPr>
          <w:p w14:paraId="6C6F2EAC" w14:textId="77777777" w:rsidR="00743C29" w:rsidRPr="00997C35" w:rsidRDefault="00743C29" w:rsidP="00743C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</w:tcPr>
          <w:p w14:paraId="005E6C22" w14:textId="1BC7CC04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</w:tcPr>
          <w:p w14:paraId="4166FA57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269EB8F8" w14:textId="77D843F9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415,372</w:t>
            </w:r>
          </w:p>
        </w:tc>
        <w:tc>
          <w:tcPr>
            <w:tcW w:w="87" w:type="pct"/>
          </w:tcPr>
          <w:p w14:paraId="322AD065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2F89856A" w14:textId="2B9E84B8" w:rsidR="00743C29" w:rsidRPr="001D5A78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35,638</w:t>
            </w:r>
          </w:p>
        </w:tc>
        <w:tc>
          <w:tcPr>
            <w:tcW w:w="84" w:type="pct"/>
          </w:tcPr>
          <w:p w14:paraId="346D76FF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</w:tcPr>
          <w:p w14:paraId="667AD5AC" w14:textId="3E435D0B" w:rsidR="00743C29" w:rsidRPr="001D5A78" w:rsidRDefault="00743C29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64,428</w:t>
            </w:r>
          </w:p>
        </w:tc>
        <w:tc>
          <w:tcPr>
            <w:tcW w:w="87" w:type="pct"/>
          </w:tcPr>
          <w:p w14:paraId="11641ACD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9" w:type="pct"/>
          </w:tcPr>
          <w:p w14:paraId="4864F2DA" w14:textId="7D6FDDE4" w:rsidR="00743C29" w:rsidRPr="001D5A78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15,522</w:t>
            </w:r>
          </w:p>
        </w:tc>
        <w:tc>
          <w:tcPr>
            <w:tcW w:w="87" w:type="pct"/>
          </w:tcPr>
          <w:p w14:paraId="63C580DE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vAlign w:val="center"/>
          </w:tcPr>
          <w:p w14:paraId="2AED9F2A" w14:textId="1F2B7D31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30,275</w:t>
            </w:r>
          </w:p>
        </w:tc>
        <w:tc>
          <w:tcPr>
            <w:tcW w:w="87" w:type="pct"/>
          </w:tcPr>
          <w:p w14:paraId="78FFD1EA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  <w:vAlign w:val="bottom"/>
          </w:tcPr>
          <w:p w14:paraId="0924FF0A" w14:textId="78DE0B8A" w:rsidR="00743C29" w:rsidRPr="00743C29" w:rsidRDefault="00743C29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6B58CE04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1" w:type="pct"/>
            <w:vAlign w:val="center"/>
          </w:tcPr>
          <w:p w14:paraId="48E44FD0" w14:textId="2EC72A7F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9,902</w:t>
            </w:r>
          </w:p>
        </w:tc>
        <w:tc>
          <w:tcPr>
            <w:tcW w:w="85" w:type="pct"/>
          </w:tcPr>
          <w:p w14:paraId="79D6A8D0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</w:tcPr>
          <w:p w14:paraId="3B1733FD" w14:textId="43DD5DD3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5,952</w:t>
            </w:r>
          </w:p>
        </w:tc>
        <w:tc>
          <w:tcPr>
            <w:tcW w:w="87" w:type="pct"/>
          </w:tcPr>
          <w:p w14:paraId="043257A4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14:paraId="1A58E32E" w14:textId="3898E2BE" w:rsidR="00743C29" w:rsidRPr="00997C35" w:rsidRDefault="00743C29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75,909</w:t>
            </w:r>
          </w:p>
        </w:tc>
        <w:tc>
          <w:tcPr>
            <w:tcW w:w="87" w:type="pct"/>
          </w:tcPr>
          <w:p w14:paraId="5F1022D1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14:paraId="0914943B" w14:textId="5D7C4B5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652,998</w:t>
            </w:r>
          </w:p>
        </w:tc>
      </w:tr>
      <w:tr w:rsidR="00743C29" w:rsidRPr="00997C35" w14:paraId="7A2B1F4E" w14:textId="77777777" w:rsidTr="00B7543B">
        <w:tc>
          <w:tcPr>
            <w:tcW w:w="894" w:type="pct"/>
          </w:tcPr>
          <w:p w14:paraId="62051CA9" w14:textId="77777777" w:rsidR="00743C29" w:rsidRPr="00997C35" w:rsidRDefault="00743C29" w:rsidP="00743C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97C35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</w:tcPr>
          <w:p w14:paraId="79296FB5" w14:textId="1744DCB1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</w:tcPr>
          <w:p w14:paraId="45AF7DAC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78750054" w14:textId="3FD84E31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B9A9658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34868350" w14:textId="30035BCE" w:rsidR="00743C29" w:rsidRPr="001D5A78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7,793</w:t>
            </w:r>
          </w:p>
        </w:tc>
        <w:tc>
          <w:tcPr>
            <w:tcW w:w="84" w:type="pct"/>
          </w:tcPr>
          <w:p w14:paraId="54A1CE7A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</w:tcPr>
          <w:p w14:paraId="5E7AFD8D" w14:textId="7D1BD83E" w:rsidR="00743C29" w:rsidRPr="001D5A78" w:rsidRDefault="00743C29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119,834</w:t>
            </w:r>
          </w:p>
        </w:tc>
        <w:tc>
          <w:tcPr>
            <w:tcW w:w="87" w:type="pct"/>
          </w:tcPr>
          <w:p w14:paraId="2F5E0542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9" w:type="pct"/>
          </w:tcPr>
          <w:p w14:paraId="44FC7231" w14:textId="061378DA" w:rsidR="00743C29" w:rsidRPr="001D5A78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3B5AB01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vAlign w:val="center"/>
          </w:tcPr>
          <w:p w14:paraId="0B6DF9BE" w14:textId="626E732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(351)</w:t>
            </w:r>
          </w:p>
        </w:tc>
        <w:tc>
          <w:tcPr>
            <w:tcW w:w="87" w:type="pct"/>
          </w:tcPr>
          <w:p w14:paraId="1512A03A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  <w:vAlign w:val="bottom"/>
          </w:tcPr>
          <w:p w14:paraId="06999F60" w14:textId="796DAF0E" w:rsidR="00743C29" w:rsidRPr="00743C29" w:rsidRDefault="00743C29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14:paraId="4E83D23B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1" w:type="pct"/>
            <w:vAlign w:val="center"/>
          </w:tcPr>
          <w:p w14:paraId="32250FA7" w14:textId="7AFC174D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 xml:space="preserve">      - </w:t>
            </w:r>
          </w:p>
        </w:tc>
        <w:tc>
          <w:tcPr>
            <w:tcW w:w="85" w:type="pct"/>
          </w:tcPr>
          <w:p w14:paraId="52D65AED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</w:tcPr>
          <w:p w14:paraId="046B0719" w14:textId="1E65526D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</w:tcPr>
          <w:p w14:paraId="18FC0B1F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14:paraId="18437137" w14:textId="5C3F5F26" w:rsidR="00743C29" w:rsidRPr="00997C35" w:rsidRDefault="00743C29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(127,276)</w:t>
            </w:r>
          </w:p>
        </w:tc>
        <w:tc>
          <w:tcPr>
            <w:tcW w:w="87" w:type="pct"/>
          </w:tcPr>
          <w:p w14:paraId="6E5B135C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center"/>
          </w:tcPr>
          <w:p w14:paraId="37029C18" w14:textId="53AB9AEE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 xml:space="preserve">-   </w:t>
            </w:r>
            <w:r w:rsidR="00492AF7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</w:tr>
      <w:tr w:rsidR="00743C29" w:rsidRPr="00997C35" w14:paraId="513D134A" w14:textId="77777777" w:rsidTr="00B7543B">
        <w:trPr>
          <w:trHeight w:val="80"/>
        </w:trPr>
        <w:tc>
          <w:tcPr>
            <w:tcW w:w="894" w:type="pct"/>
          </w:tcPr>
          <w:p w14:paraId="635CE453" w14:textId="77777777" w:rsidR="00743C29" w:rsidRPr="00997C35" w:rsidRDefault="00743C29" w:rsidP="00743C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97C35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7DB0410E" w14:textId="0EBE2288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</w:tcPr>
          <w:p w14:paraId="6DBCAE6B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7A7C3448" w14:textId="75BC29C8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9EEA047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2287697C" w14:textId="5503C54E" w:rsidR="00743C29" w:rsidRPr="001D5A78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(800)</w:t>
            </w:r>
          </w:p>
        </w:tc>
        <w:tc>
          <w:tcPr>
            <w:tcW w:w="84" w:type="pct"/>
          </w:tcPr>
          <w:p w14:paraId="0305D2A5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116EA523" w14:textId="55DA9F48" w:rsidR="00743C29" w:rsidRPr="001D5A78" w:rsidRDefault="00743C29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(49,100)</w:t>
            </w:r>
          </w:p>
        </w:tc>
        <w:tc>
          <w:tcPr>
            <w:tcW w:w="87" w:type="pct"/>
          </w:tcPr>
          <w:p w14:paraId="5CC1F519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17E4B892" w14:textId="67D56C3C" w:rsidR="00743C29" w:rsidRPr="001D5A78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1D5A78">
              <w:rPr>
                <w:rFonts w:ascii="Angsana New" w:hAnsi="Angsana New"/>
                <w:sz w:val="24"/>
                <w:szCs w:val="24"/>
              </w:rPr>
              <w:t>(6,903)</w:t>
            </w:r>
          </w:p>
        </w:tc>
        <w:tc>
          <w:tcPr>
            <w:tcW w:w="87" w:type="pct"/>
          </w:tcPr>
          <w:p w14:paraId="3C896F83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7F87D073" w14:textId="42447B68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(24,282)</w:t>
            </w:r>
          </w:p>
        </w:tc>
        <w:tc>
          <w:tcPr>
            <w:tcW w:w="87" w:type="pct"/>
          </w:tcPr>
          <w:p w14:paraId="1854C025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065C025E" w14:textId="23BFEC1C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(14,378)</w:t>
            </w:r>
          </w:p>
        </w:tc>
        <w:tc>
          <w:tcPr>
            <w:tcW w:w="85" w:type="pct"/>
          </w:tcPr>
          <w:p w14:paraId="12D38919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583F395B" w14:textId="4B109C2F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(93,521)</w:t>
            </w:r>
          </w:p>
        </w:tc>
        <w:tc>
          <w:tcPr>
            <w:tcW w:w="85" w:type="pct"/>
          </w:tcPr>
          <w:p w14:paraId="0C883785" w14:textId="77777777" w:rsidR="00743C29" w:rsidRPr="003F6A47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60C6AC87" w14:textId="3552A2AC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>(430,102)</w:t>
            </w:r>
          </w:p>
        </w:tc>
        <w:tc>
          <w:tcPr>
            <w:tcW w:w="87" w:type="pct"/>
          </w:tcPr>
          <w:p w14:paraId="40D58E43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5BBF644C" w14:textId="37A989A5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43C29"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87" w:type="pct"/>
          </w:tcPr>
          <w:p w14:paraId="5877AE25" w14:textId="77777777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0260A8EC" w14:textId="6B8351B2" w:rsidR="00743C29" w:rsidRPr="00997C35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1E4190">
              <w:rPr>
                <w:rFonts w:ascii="Angsana New" w:hAnsi="Angsana New"/>
                <w:sz w:val="24"/>
                <w:szCs w:val="24"/>
              </w:rPr>
              <w:t>(619,086)</w:t>
            </w:r>
          </w:p>
        </w:tc>
      </w:tr>
      <w:tr w:rsidR="00743C29" w:rsidRPr="00997C35" w14:paraId="2285B5D3" w14:textId="77777777" w:rsidTr="00B7543B">
        <w:tc>
          <w:tcPr>
            <w:tcW w:w="894" w:type="pct"/>
          </w:tcPr>
          <w:p w14:paraId="2F19E882" w14:textId="7A036DFB" w:rsidR="00743C29" w:rsidRPr="00997C35" w:rsidRDefault="00743C29" w:rsidP="00743C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97C3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14:paraId="0FF99FEB" w14:textId="68321BB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74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92" w:type="pct"/>
          </w:tcPr>
          <w:p w14:paraId="7678A1EE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0CE92412" w14:textId="4D74BF39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,016,</w:t>
            </w:r>
            <w:r w:rsidRPr="00743C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7" w:type="pct"/>
          </w:tcPr>
          <w:p w14:paraId="67197CB6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14:paraId="57D23878" w14:textId="6FEF54FE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2,854,089</w:t>
            </w:r>
          </w:p>
        </w:tc>
        <w:tc>
          <w:tcPr>
            <w:tcW w:w="84" w:type="pct"/>
          </w:tcPr>
          <w:p w14:paraId="1D56D140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</w:tcPr>
          <w:p w14:paraId="26A6436B" w14:textId="557E46BA" w:rsidR="00743C29" w:rsidRPr="00743C29" w:rsidRDefault="00743C29" w:rsidP="0037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7,111,867</w:t>
            </w:r>
          </w:p>
        </w:tc>
        <w:tc>
          <w:tcPr>
            <w:tcW w:w="87" w:type="pct"/>
          </w:tcPr>
          <w:p w14:paraId="53751811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4E2926DB" w14:textId="6B90BD25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1,565,425</w:t>
            </w:r>
          </w:p>
        </w:tc>
        <w:tc>
          <w:tcPr>
            <w:tcW w:w="87" w:type="pct"/>
          </w:tcPr>
          <w:p w14:paraId="1BC481DE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5CB6E11C" w14:textId="583F0F42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354,875</w:t>
            </w:r>
          </w:p>
        </w:tc>
        <w:tc>
          <w:tcPr>
            <w:tcW w:w="87" w:type="pct"/>
          </w:tcPr>
          <w:p w14:paraId="6EE6E99A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2B9CB182" w14:textId="14D1A8EB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281,355</w:t>
            </w:r>
          </w:p>
        </w:tc>
        <w:tc>
          <w:tcPr>
            <w:tcW w:w="85" w:type="pct"/>
          </w:tcPr>
          <w:p w14:paraId="355285BE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39E1A8BC" w14:textId="5744A345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1,038,169</w:t>
            </w:r>
          </w:p>
        </w:tc>
        <w:tc>
          <w:tcPr>
            <w:tcW w:w="85" w:type="pct"/>
          </w:tcPr>
          <w:p w14:paraId="2112FE8E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70BC4149" w14:textId="2515F1FF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3,172,682</w:t>
            </w:r>
          </w:p>
        </w:tc>
        <w:tc>
          <w:tcPr>
            <w:tcW w:w="87" w:type="pct"/>
          </w:tcPr>
          <w:p w14:paraId="0121741A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7B6FB02E" w14:textId="4C8D7D67" w:rsidR="00743C29" w:rsidRPr="00743C29" w:rsidRDefault="00743C29" w:rsidP="000A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15,685</w:t>
            </w:r>
          </w:p>
        </w:tc>
        <w:tc>
          <w:tcPr>
            <w:tcW w:w="87" w:type="pct"/>
          </w:tcPr>
          <w:p w14:paraId="06C6D166" w14:textId="77777777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14:paraId="145BD84D" w14:textId="27E1FB5F" w:rsidR="00743C29" w:rsidRPr="00743C29" w:rsidRDefault="00743C29" w:rsidP="00743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3C29">
              <w:rPr>
                <w:rFonts w:ascii="Angsana New" w:hAnsi="Angsana New"/>
                <w:b/>
                <w:bCs/>
                <w:sz w:val="24"/>
                <w:szCs w:val="24"/>
              </w:rPr>
              <w:t>21,895,513</w:t>
            </w:r>
          </w:p>
        </w:tc>
      </w:tr>
    </w:tbl>
    <w:p w14:paraId="7E9D2DCD" w14:textId="77777777" w:rsidR="002A22E3" w:rsidRPr="00C1266B" w:rsidRDefault="002A22E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426"/>
        <w:jc w:val="thaiDistribute"/>
        <w:rPr>
          <w:rFonts w:ascii="Angsana New" w:hAnsi="Angsana New"/>
          <w:bCs/>
          <w:sz w:val="2"/>
          <w:szCs w:val="2"/>
        </w:rPr>
      </w:pPr>
      <w:r w:rsidRPr="00C1266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C1266B">
        <w:rPr>
          <w:rFonts w:ascii="Angsana New" w:hAnsi="Angsana New"/>
          <w:b/>
          <w:sz w:val="2"/>
          <w:szCs w:val="2"/>
          <w:cs/>
        </w:rPr>
        <w:t xml:space="preserve"> </w:t>
      </w:r>
    </w:p>
    <w:tbl>
      <w:tblPr>
        <w:tblW w:w="143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20"/>
        <w:gridCol w:w="792"/>
        <w:gridCol w:w="236"/>
        <w:gridCol w:w="780"/>
        <w:gridCol w:w="240"/>
        <w:gridCol w:w="859"/>
        <w:gridCol w:w="275"/>
        <w:gridCol w:w="807"/>
        <w:gridCol w:w="238"/>
        <w:gridCol w:w="844"/>
        <w:gridCol w:w="238"/>
        <w:gridCol w:w="996"/>
        <w:gridCol w:w="238"/>
        <w:gridCol w:w="836"/>
        <w:gridCol w:w="238"/>
        <w:gridCol w:w="850"/>
        <w:gridCol w:w="238"/>
        <w:gridCol w:w="924"/>
        <w:gridCol w:w="280"/>
        <w:gridCol w:w="813"/>
        <w:gridCol w:w="238"/>
        <w:gridCol w:w="1016"/>
        <w:gridCol w:w="14"/>
      </w:tblGrid>
      <w:tr w:rsidR="006A5F27" w:rsidRPr="00C1266B" w14:paraId="311E7306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540CD2F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84" w:type="pct"/>
            <w:gridSpan w:val="21"/>
          </w:tcPr>
          <w:p w14:paraId="084A9AB9" w14:textId="55E71ED9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5F27" w:rsidRPr="00C1266B" w14:paraId="033EE04B" w14:textId="77777777" w:rsidTr="007A67B3">
        <w:tc>
          <w:tcPr>
            <w:tcW w:w="811" w:type="pct"/>
          </w:tcPr>
          <w:p w14:paraId="521E66B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7357DB7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0C8C362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A067E2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622DEB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2C7A53E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17FB1DA2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7AC8654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50A9FA04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3E9397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54DF45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AA3F90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F95AE07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0C4221A1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010E438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310242B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D4847B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8F3CC8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3BFA9630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7607101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3" w:type="pct"/>
          </w:tcPr>
          <w:p w14:paraId="69DBE45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33D4BC0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C1266B" w14:paraId="385C1B77" w14:textId="77777777" w:rsidTr="007A67B3">
        <w:tc>
          <w:tcPr>
            <w:tcW w:w="811" w:type="pct"/>
          </w:tcPr>
          <w:p w14:paraId="0A1F2F8C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gridSpan w:val="3"/>
          </w:tcPr>
          <w:p w14:paraId="21396EAE" w14:textId="17BACB29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3357CC46" w14:textId="7777777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4A4462B6" w14:textId="655435A8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288F2723" w14:textId="7777777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16DD407C" w14:textId="6A9B5D5F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3" w:type="pct"/>
          </w:tcPr>
          <w:p w14:paraId="40FF958F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81977DA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417A50F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4A241980" w14:textId="655A0291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65F31073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8CAFA86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5DF9ABFD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E47E36C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6EC9042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2C670EA4" w14:textId="49215495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8" w:type="pct"/>
          </w:tcPr>
          <w:p w14:paraId="08A97B2E" w14:textId="7777777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8E73FC4" w14:textId="1EB6C527" w:rsidR="006A5F27" w:rsidRPr="0098361D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3" w:type="pct"/>
          </w:tcPr>
          <w:p w14:paraId="0A863AEB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5A8EEE62" w14:textId="77777777" w:rsidR="006A5F27" w:rsidRPr="0098361D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C1266B" w14:paraId="6C6C261F" w14:textId="77777777" w:rsidTr="007A67B3">
        <w:tc>
          <w:tcPr>
            <w:tcW w:w="811" w:type="pct"/>
          </w:tcPr>
          <w:p w14:paraId="5A33E85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1466152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B4612B8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3A48F45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1BD34D42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14479CA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DA0BEE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5AC90A8C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3" w:type="pct"/>
          </w:tcPr>
          <w:p w14:paraId="6DA67A2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6A8BCC1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25DED63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868CE6C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7C3EECF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2AD526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0E3F96D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88A398E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3" w:type="pct"/>
          </w:tcPr>
          <w:p w14:paraId="29CEBDB3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504FF2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8" w:type="pct"/>
          </w:tcPr>
          <w:p w14:paraId="5317E189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63430E4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3" w:type="pct"/>
          </w:tcPr>
          <w:p w14:paraId="2B4478CA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7CDAAEAD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C1266B" w14:paraId="269A477A" w14:textId="77777777" w:rsidTr="007A67B3">
        <w:tc>
          <w:tcPr>
            <w:tcW w:w="811" w:type="pct"/>
          </w:tcPr>
          <w:p w14:paraId="0BFF5618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</w:tcPr>
          <w:p w14:paraId="5D96A0A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769ECB0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4E00F5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62B8FB7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D948216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13F14DC2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2B40B5E3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3" w:type="pct"/>
          </w:tcPr>
          <w:p w14:paraId="6C8E97F5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56891AF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3" w:type="pct"/>
          </w:tcPr>
          <w:p w14:paraId="07A9ADD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137E9441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7A0A4D36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8411B62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4C467B9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2DCC1E6B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3" w:type="pct"/>
          </w:tcPr>
          <w:p w14:paraId="0AB7AC3E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435770EF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8" w:type="pct"/>
          </w:tcPr>
          <w:p w14:paraId="0C945353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14D4A1B" w14:textId="77777777" w:rsidR="006A5F27" w:rsidRPr="0098361D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3" w:type="pct"/>
          </w:tcPr>
          <w:p w14:paraId="7D20B510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6ACF1D0C" w14:textId="77777777" w:rsidR="006A5F27" w:rsidRPr="0098361D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5F27" w:rsidRPr="00C1266B" w14:paraId="5363A8E0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6D6A8D26" w14:textId="77777777" w:rsidR="006A5F27" w:rsidRPr="0098361D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184" w:type="pct"/>
            <w:gridSpan w:val="21"/>
          </w:tcPr>
          <w:p w14:paraId="7FB4BA7F" w14:textId="5B7CA631" w:rsidR="006A5F27" w:rsidRPr="00B72502" w:rsidRDefault="006A5F27" w:rsidP="0004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5F27" w:rsidRPr="00C1266B" w14:paraId="11A981B9" w14:textId="77777777" w:rsidTr="007A67B3">
        <w:tc>
          <w:tcPr>
            <w:tcW w:w="811" w:type="pct"/>
          </w:tcPr>
          <w:p w14:paraId="518A951B" w14:textId="23CEC25A" w:rsidR="006A5F27" w:rsidRPr="0098361D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77" w:type="pct"/>
          </w:tcPr>
          <w:p w14:paraId="4C8704C6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2CF0335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ABAFBF2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26037C6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00487E00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60891E54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75D790D" w14:textId="77777777" w:rsidR="006A5F27" w:rsidRPr="00B72502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7F996DB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D1D0CB4" w14:textId="77777777" w:rsidR="006A5F27" w:rsidRPr="00B72502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E7D1142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2F0BEFD6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7FCBCEE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5E8EEA6" w14:textId="77777777" w:rsidR="006A5F27" w:rsidRPr="00B72502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4181745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6B41780C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9A75739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33CA1115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69FE1144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2E95836" w14:textId="77777777" w:rsidR="006A5F27" w:rsidRPr="00B72502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CE9E8C8" w14:textId="77777777" w:rsidR="006A5F27" w:rsidRPr="00B72502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14942058" w14:textId="77777777" w:rsidR="006A5F27" w:rsidRPr="00B72502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A67B3" w:rsidRPr="00C1266B" w14:paraId="706637E4" w14:textId="77777777" w:rsidTr="007A67B3">
        <w:tc>
          <w:tcPr>
            <w:tcW w:w="811" w:type="pct"/>
          </w:tcPr>
          <w:p w14:paraId="6F63892D" w14:textId="45C31643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14:paraId="589264D4" w14:textId="647C1016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332FEFF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566D3847" w14:textId="4597FD55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714EC1D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8B2E9BB" w14:textId="5BBFB40F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67B3">
              <w:rPr>
                <w:rFonts w:ascii="Angsana New" w:hAnsi="Angsana New"/>
                <w:color w:val="000000"/>
                <w:sz w:val="24"/>
                <w:szCs w:val="24"/>
              </w:rPr>
              <w:t>1,730,870</w:t>
            </w:r>
          </w:p>
        </w:tc>
        <w:tc>
          <w:tcPr>
            <w:tcW w:w="96" w:type="pct"/>
          </w:tcPr>
          <w:p w14:paraId="688B76E7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495D6258" w14:textId="0D0DF666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67B3">
              <w:rPr>
                <w:rFonts w:ascii="Angsana New" w:hAnsi="Angsana New"/>
                <w:color w:val="000000"/>
                <w:sz w:val="24"/>
                <w:szCs w:val="24"/>
              </w:rPr>
              <w:t>5,665,951</w:t>
            </w:r>
          </w:p>
        </w:tc>
        <w:tc>
          <w:tcPr>
            <w:tcW w:w="83" w:type="pct"/>
          </w:tcPr>
          <w:p w14:paraId="1E92AF6D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C6099D2" w14:textId="36C048A1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1,527,178</w:t>
            </w:r>
          </w:p>
        </w:tc>
        <w:tc>
          <w:tcPr>
            <w:tcW w:w="83" w:type="pct"/>
          </w:tcPr>
          <w:p w14:paraId="20FA1A75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35D5B613" w14:textId="1B15EC9C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315,447</w:t>
            </w:r>
          </w:p>
        </w:tc>
        <w:tc>
          <w:tcPr>
            <w:tcW w:w="83" w:type="pct"/>
          </w:tcPr>
          <w:p w14:paraId="62B6B9E3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17062224" w14:textId="5ADFC4BB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322,843</w:t>
            </w:r>
          </w:p>
        </w:tc>
        <w:tc>
          <w:tcPr>
            <w:tcW w:w="83" w:type="pct"/>
          </w:tcPr>
          <w:p w14:paraId="61588F66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1D823178" w14:textId="57C6B375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466,548</w:t>
            </w:r>
          </w:p>
        </w:tc>
        <w:tc>
          <w:tcPr>
            <w:tcW w:w="83" w:type="pct"/>
          </w:tcPr>
          <w:p w14:paraId="26B09446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5F350670" w14:textId="22D05B85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3,593,062</w:t>
            </w:r>
          </w:p>
        </w:tc>
        <w:tc>
          <w:tcPr>
            <w:tcW w:w="98" w:type="pct"/>
          </w:tcPr>
          <w:p w14:paraId="1044DBB2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CACE972" w14:textId="6001FBC1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0849394" w14:textId="77777777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091E7474" w14:textId="4DB7956D" w:rsidR="007A67B3" w:rsidRPr="007A67B3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67B3">
              <w:rPr>
                <w:rFonts w:ascii="Angsana New" w:hAnsi="Angsana New"/>
                <w:color w:val="000000"/>
                <w:sz w:val="24"/>
                <w:szCs w:val="24"/>
              </w:rPr>
              <w:t>13,621,899</w:t>
            </w:r>
          </w:p>
        </w:tc>
      </w:tr>
      <w:tr w:rsidR="007A67B3" w:rsidRPr="00C1266B" w14:paraId="6D5D0404" w14:textId="77777777" w:rsidTr="007A67B3">
        <w:trPr>
          <w:trHeight w:val="299"/>
        </w:trPr>
        <w:tc>
          <w:tcPr>
            <w:tcW w:w="811" w:type="pct"/>
          </w:tcPr>
          <w:p w14:paraId="6791B773" w14:textId="54E42D6B" w:rsidR="007A67B3" w:rsidRPr="0098361D" w:rsidRDefault="007A67B3" w:rsidP="007A67B3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B32AF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</w:tcPr>
          <w:p w14:paraId="5C37AD50" w14:textId="16EC5F20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F00BD8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3A742B0E" w14:textId="050A1104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15A47C5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2432803" w14:textId="6E3B7761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,309</w:t>
            </w:r>
          </w:p>
        </w:tc>
        <w:tc>
          <w:tcPr>
            <w:tcW w:w="96" w:type="pct"/>
          </w:tcPr>
          <w:p w14:paraId="4562F87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0E202D6" w14:textId="7A5FB587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247,999</w:t>
            </w:r>
          </w:p>
        </w:tc>
        <w:tc>
          <w:tcPr>
            <w:tcW w:w="83" w:type="pct"/>
          </w:tcPr>
          <w:p w14:paraId="799381EA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AEBD45D" w14:textId="44C3EE75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20,256</w:t>
            </w:r>
          </w:p>
        </w:tc>
        <w:tc>
          <w:tcPr>
            <w:tcW w:w="83" w:type="pct"/>
          </w:tcPr>
          <w:p w14:paraId="343EB77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65106B13" w14:textId="2B9FE66E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20,066</w:t>
            </w:r>
          </w:p>
        </w:tc>
        <w:tc>
          <w:tcPr>
            <w:tcW w:w="83" w:type="pct"/>
          </w:tcPr>
          <w:p w14:paraId="41E8AFDD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16AF83B6" w14:textId="3057E154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3,281</w:t>
            </w:r>
          </w:p>
        </w:tc>
        <w:tc>
          <w:tcPr>
            <w:tcW w:w="83" w:type="pct"/>
          </w:tcPr>
          <w:p w14:paraId="665C891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70475D4" w14:textId="366C256A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114,888</w:t>
            </w:r>
          </w:p>
        </w:tc>
        <w:tc>
          <w:tcPr>
            <w:tcW w:w="83" w:type="pct"/>
          </w:tcPr>
          <w:p w14:paraId="5128EF2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2A6B7A4B" w14:textId="6DE41B70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21,6</w:t>
            </w:r>
            <w:r>
              <w:rPr>
                <w:rFonts w:ascii="Angsana New" w:hAnsi="Angsana New"/>
                <w:sz w:val="24"/>
                <w:szCs w:val="24"/>
              </w:rPr>
              <w:t>02</w:t>
            </w:r>
          </w:p>
        </w:tc>
        <w:tc>
          <w:tcPr>
            <w:tcW w:w="98" w:type="pct"/>
          </w:tcPr>
          <w:p w14:paraId="783F61E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29B4F15" w14:textId="62FD7FE9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B3597C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220D254F" w14:textId="322100F6" w:rsidR="007A67B3" w:rsidRPr="000B32AF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39AB">
              <w:rPr>
                <w:rFonts w:ascii="Angsana New" w:hAnsi="Angsana New"/>
                <w:color w:val="000000"/>
                <w:sz w:val="24"/>
                <w:szCs w:val="24"/>
              </w:rPr>
              <w:t>522,4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01</w:t>
            </w:r>
          </w:p>
        </w:tc>
      </w:tr>
      <w:tr w:rsidR="007A67B3" w:rsidRPr="00C1266B" w14:paraId="6918E326" w14:textId="77777777" w:rsidTr="007A67B3">
        <w:trPr>
          <w:trHeight w:val="299"/>
        </w:trPr>
        <w:tc>
          <w:tcPr>
            <w:tcW w:w="811" w:type="pct"/>
          </w:tcPr>
          <w:p w14:paraId="1C7B170C" w14:textId="6E75B393" w:rsidR="007A67B3" w:rsidRPr="0098361D" w:rsidRDefault="007A67B3" w:rsidP="007A67B3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77" w:type="pct"/>
          </w:tcPr>
          <w:p w14:paraId="392FEC85" w14:textId="13997C10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7E9176E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2D8AFB18" w14:textId="65723864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47CFA1B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037B7C5E" w14:textId="5819AED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96" w:type="pct"/>
          </w:tcPr>
          <w:p w14:paraId="39796C2F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2381035" w14:textId="4FFB291A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(3,480)</w:t>
            </w:r>
          </w:p>
        </w:tc>
        <w:tc>
          <w:tcPr>
            <w:tcW w:w="83" w:type="pct"/>
          </w:tcPr>
          <w:p w14:paraId="3BD27F8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1572E8FD" w14:textId="40972CC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460E9F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44FC30BF" w14:textId="211279A8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3,460</w:t>
            </w:r>
          </w:p>
        </w:tc>
        <w:tc>
          <w:tcPr>
            <w:tcW w:w="83" w:type="pct"/>
          </w:tcPr>
          <w:p w14:paraId="19E6FA0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D120AC6" w14:textId="7938020E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83424E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13794728" w14:textId="2E39D82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22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EAB7FB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044F02BF" w14:textId="0D01D03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722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" w:type="pct"/>
          </w:tcPr>
          <w:p w14:paraId="6629118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09183F0" w14:textId="68D8D97A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97F749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29A9907D" w14:textId="68E24F2A" w:rsidR="007A67B3" w:rsidRPr="0098361D" w:rsidRDefault="007A67B3" w:rsidP="008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A67B3" w:rsidRPr="00C1266B" w14:paraId="02E054C6" w14:textId="77777777" w:rsidTr="007A67B3">
        <w:tc>
          <w:tcPr>
            <w:tcW w:w="811" w:type="pct"/>
          </w:tcPr>
          <w:p w14:paraId="7ACF1D8A" w14:textId="523F52AE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</w:tcPr>
          <w:p w14:paraId="76AD372F" w14:textId="29E76D5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6E2AF03F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04F8991" w14:textId="5BE16713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065D29B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3F160123" w14:textId="2B4AC851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(238)</w:t>
            </w:r>
          </w:p>
        </w:tc>
        <w:tc>
          <w:tcPr>
            <w:tcW w:w="96" w:type="pct"/>
          </w:tcPr>
          <w:p w14:paraId="4F593B2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D3EAC1F" w14:textId="117191E6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(8,749)</w:t>
            </w:r>
          </w:p>
        </w:tc>
        <w:tc>
          <w:tcPr>
            <w:tcW w:w="83" w:type="pct"/>
          </w:tcPr>
          <w:p w14:paraId="585DE525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52CAC03" w14:textId="36C465D1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(40,581)</w:t>
            </w:r>
          </w:p>
        </w:tc>
        <w:tc>
          <w:tcPr>
            <w:tcW w:w="83" w:type="pct"/>
          </w:tcPr>
          <w:p w14:paraId="3DCFB45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6445A7B2" w14:textId="62D4D771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(13,081)</w:t>
            </w:r>
          </w:p>
        </w:tc>
        <w:tc>
          <w:tcPr>
            <w:tcW w:w="83" w:type="pct"/>
          </w:tcPr>
          <w:p w14:paraId="5F3F45CF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1965F07E" w14:textId="0845D3F3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(36,573)</w:t>
            </w:r>
          </w:p>
        </w:tc>
        <w:tc>
          <w:tcPr>
            <w:tcW w:w="83" w:type="pct"/>
          </w:tcPr>
          <w:p w14:paraId="76C7C08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6831E211" w14:textId="3DA1408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(104,062)</w:t>
            </w:r>
          </w:p>
        </w:tc>
        <w:tc>
          <w:tcPr>
            <w:tcW w:w="83" w:type="pct"/>
          </w:tcPr>
          <w:p w14:paraId="5CBA9D16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7E2938F1" w14:textId="105F2442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(35,655)</w:t>
            </w:r>
          </w:p>
        </w:tc>
        <w:tc>
          <w:tcPr>
            <w:tcW w:w="98" w:type="pct"/>
          </w:tcPr>
          <w:p w14:paraId="0E7A8198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CCA6A6E" w14:textId="4199CC16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C61B901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5C033A4C" w14:textId="19357F6A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(238,939)</w:t>
            </w:r>
          </w:p>
        </w:tc>
      </w:tr>
      <w:tr w:rsidR="007A67B3" w:rsidRPr="00C1266B" w14:paraId="06F938F5" w14:textId="77777777" w:rsidTr="007A67B3">
        <w:tc>
          <w:tcPr>
            <w:tcW w:w="811" w:type="pct"/>
          </w:tcPr>
          <w:p w14:paraId="7320D744" w14:textId="0EF49868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4DEF3368" w14:textId="19E7F05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6C93F651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035D83F4" w14:textId="08149D6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59BEB4D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</w:tcPr>
          <w:p w14:paraId="399EC3A3" w14:textId="6A5CE045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7430FBE4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163C4BA6" w14:textId="3708DEE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22ECF7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78DA9A04" w14:textId="09CA7576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755380B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1F7DD0A9" w14:textId="08DC62E4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38BAB7B1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</w:tcPr>
          <w:p w14:paraId="6E25C209" w14:textId="591B56C3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3991D11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2A0E9ED8" w14:textId="0ECC9275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0DF08F40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60B4485D" w14:textId="2F669E1D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</w:tcPr>
          <w:p w14:paraId="7F4907E0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</w:tcPr>
          <w:p w14:paraId="2FC01263" w14:textId="4AC980F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768E3D1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</w:tcPr>
          <w:p w14:paraId="49CADFD1" w14:textId="66AE60EE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67B3" w:rsidRPr="00C1266B" w14:paraId="6E327747" w14:textId="77777777" w:rsidTr="007A67B3">
        <w:trPr>
          <w:trHeight w:val="70"/>
        </w:trPr>
        <w:tc>
          <w:tcPr>
            <w:tcW w:w="811" w:type="pct"/>
          </w:tcPr>
          <w:p w14:paraId="220AD54A" w14:textId="5F7129ED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7" w:type="pct"/>
          </w:tcPr>
          <w:p w14:paraId="14A539E6" w14:textId="0CE9729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1AAE10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3386C2E6" w14:textId="72DDC6C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</w:tcPr>
          <w:p w14:paraId="53EFBBB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</w:tcPr>
          <w:p w14:paraId="2F01EE65" w14:textId="412065F0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1,824,961</w:t>
            </w:r>
          </w:p>
        </w:tc>
        <w:tc>
          <w:tcPr>
            <w:tcW w:w="96" w:type="pct"/>
          </w:tcPr>
          <w:p w14:paraId="4FBF2B1C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73E5AE01" w14:textId="12F37C56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5,901,721</w:t>
            </w:r>
          </w:p>
        </w:tc>
        <w:tc>
          <w:tcPr>
            <w:tcW w:w="83" w:type="pct"/>
          </w:tcPr>
          <w:p w14:paraId="4D515E97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5A69501" w14:textId="21F5A20C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1,506,853</w:t>
            </w:r>
          </w:p>
        </w:tc>
        <w:tc>
          <w:tcPr>
            <w:tcW w:w="83" w:type="pct"/>
          </w:tcPr>
          <w:p w14:paraId="22AF3283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14:paraId="36319BB0" w14:textId="67565FAD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325,892</w:t>
            </w:r>
          </w:p>
        </w:tc>
        <w:tc>
          <w:tcPr>
            <w:tcW w:w="83" w:type="pct"/>
          </w:tcPr>
          <w:p w14:paraId="282E8F7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</w:tcPr>
          <w:p w14:paraId="1D41E075" w14:textId="77A16E53" w:rsidR="007A67B3" w:rsidRPr="00D26E5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289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,551</w:t>
            </w:r>
          </w:p>
        </w:tc>
        <w:tc>
          <w:tcPr>
            <w:tcW w:w="83" w:type="pct"/>
          </w:tcPr>
          <w:p w14:paraId="034CAC65" w14:textId="77777777" w:rsidR="007A67B3" w:rsidRPr="00D26E5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2F7E4189" w14:textId="0712575F" w:rsidR="007A67B3" w:rsidRPr="00D26E59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477,374</w:t>
            </w:r>
          </w:p>
        </w:tc>
        <w:tc>
          <w:tcPr>
            <w:tcW w:w="83" w:type="pct"/>
          </w:tcPr>
          <w:p w14:paraId="19A4EA02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66B212E9" w14:textId="65AE9CAB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3,579,009</w:t>
            </w:r>
          </w:p>
        </w:tc>
        <w:tc>
          <w:tcPr>
            <w:tcW w:w="98" w:type="pct"/>
          </w:tcPr>
          <w:p w14:paraId="588C59B9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</w:tcPr>
          <w:p w14:paraId="1B5AE953" w14:textId="76BD3F0F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9B5C3D6" w14:textId="7777777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1D26A270" w14:textId="552914B7" w:rsidR="007A67B3" w:rsidRPr="0098361D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13,905,361</w:t>
            </w:r>
          </w:p>
        </w:tc>
      </w:tr>
      <w:tr w:rsidR="0035089E" w:rsidRPr="00C1266B" w14:paraId="7AF4E100" w14:textId="77777777" w:rsidTr="007945AD">
        <w:tc>
          <w:tcPr>
            <w:tcW w:w="811" w:type="pct"/>
          </w:tcPr>
          <w:p w14:paraId="2116E1C5" w14:textId="77777777" w:rsidR="0035089E" w:rsidRPr="000B32AF" w:rsidRDefault="0035089E" w:rsidP="0035089E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0B32AF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</w:tcPr>
          <w:p w14:paraId="05E00987" w14:textId="46F06B9C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7EDA340A" w14:textId="77777777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140B6616" w14:textId="5E0201E0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458169D" w14:textId="77777777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center"/>
          </w:tcPr>
          <w:p w14:paraId="1268367E" w14:textId="53D5306E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87,071</w:t>
            </w:r>
          </w:p>
        </w:tc>
        <w:tc>
          <w:tcPr>
            <w:tcW w:w="96" w:type="pct"/>
            <w:vAlign w:val="center"/>
          </w:tcPr>
          <w:p w14:paraId="7D4938AE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7D106FAE" w14:textId="34AFD709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257,023</w:t>
            </w:r>
          </w:p>
        </w:tc>
        <w:tc>
          <w:tcPr>
            <w:tcW w:w="83" w:type="pct"/>
            <w:vAlign w:val="center"/>
          </w:tcPr>
          <w:p w14:paraId="7A996BCE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6AC9B8F1" w14:textId="2ED59F1A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10,39</w:t>
            </w:r>
            <w:r w:rsidR="00CD5F16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" w:type="pct"/>
            <w:vAlign w:val="center"/>
          </w:tcPr>
          <w:p w14:paraId="57C8E02C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14:paraId="504CE41B" w14:textId="211556B0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17,943</w:t>
            </w:r>
          </w:p>
        </w:tc>
        <w:tc>
          <w:tcPr>
            <w:tcW w:w="83" w:type="pct"/>
            <w:vAlign w:val="center"/>
          </w:tcPr>
          <w:p w14:paraId="30D7BDC5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5F97FFDD" w14:textId="4AAB4F3D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2,928</w:t>
            </w:r>
          </w:p>
        </w:tc>
        <w:tc>
          <w:tcPr>
            <w:tcW w:w="83" w:type="pct"/>
            <w:vAlign w:val="center"/>
          </w:tcPr>
          <w:p w14:paraId="653F9E32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center"/>
          </w:tcPr>
          <w:p w14:paraId="54A4C6FE" w14:textId="290BC4EF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81,972</w:t>
            </w:r>
          </w:p>
        </w:tc>
        <w:tc>
          <w:tcPr>
            <w:tcW w:w="83" w:type="pct"/>
            <w:vAlign w:val="center"/>
          </w:tcPr>
          <w:p w14:paraId="5072EE84" w14:textId="77777777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64351B89" w14:textId="438EBC45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9,824</w:t>
            </w:r>
          </w:p>
        </w:tc>
        <w:tc>
          <w:tcPr>
            <w:tcW w:w="98" w:type="pct"/>
            <w:vAlign w:val="center"/>
          </w:tcPr>
          <w:p w14:paraId="646E51F3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</w:tcPr>
          <w:p w14:paraId="774AC8CA" w14:textId="7EA927A3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B05F4B5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center"/>
          </w:tcPr>
          <w:p w14:paraId="7E897906" w14:textId="15FB068A" w:rsidR="0035089E" w:rsidRPr="00AE39AB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467,157</w:t>
            </w:r>
          </w:p>
        </w:tc>
      </w:tr>
      <w:tr w:rsidR="0035089E" w:rsidRPr="00C1266B" w14:paraId="2FC031D6" w14:textId="77777777" w:rsidTr="007945AD">
        <w:tc>
          <w:tcPr>
            <w:tcW w:w="811" w:type="pct"/>
          </w:tcPr>
          <w:p w14:paraId="1FC78DE4" w14:textId="2C9FA03F" w:rsidR="0035089E" w:rsidRPr="000B32AF" w:rsidRDefault="0035089E" w:rsidP="0035089E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77" w:type="pct"/>
          </w:tcPr>
          <w:p w14:paraId="459B31C1" w14:textId="4F97C4C9" w:rsid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DD08F5A" w14:textId="77777777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5187284" w14:textId="0E0EDDF2" w:rsid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5EE37DA" w14:textId="77777777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center"/>
          </w:tcPr>
          <w:p w14:paraId="5EE17073" w14:textId="5A3697D9" w:rsid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96" w:type="pct"/>
            <w:vAlign w:val="center"/>
          </w:tcPr>
          <w:p w14:paraId="2205999A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</w:tcPr>
          <w:p w14:paraId="4BE2784B" w14:textId="7B6C571D" w:rsidR="0035089E" w:rsidRPr="000B32AF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" w:type="pct"/>
            <w:vAlign w:val="center"/>
          </w:tcPr>
          <w:p w14:paraId="4A2DBCCC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14:paraId="57B0B8FF" w14:textId="53CBA535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83" w:type="pct"/>
            <w:vAlign w:val="center"/>
          </w:tcPr>
          <w:p w14:paraId="31B5F524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14:paraId="2C8A2C23" w14:textId="51CE600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83" w:type="pct"/>
            <w:vAlign w:val="center"/>
          </w:tcPr>
          <w:p w14:paraId="4BCC0E2F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E49083F" w14:textId="2C3DA0DA" w:rsidR="0035089E" w:rsidRPr="0035089E" w:rsidRDefault="0035089E" w:rsidP="00360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center"/>
          </w:tcPr>
          <w:p w14:paraId="02CE5DAA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41EBF123" w14:textId="48C811F4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22A0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center"/>
          </w:tcPr>
          <w:p w14:paraId="138EB645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  <w:tab w:val="decimal" w:pos="437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center"/>
          </w:tcPr>
          <w:p w14:paraId="64F3246B" w14:textId="009FEE36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-</w:t>
            </w:r>
          </w:p>
        </w:tc>
        <w:tc>
          <w:tcPr>
            <w:tcW w:w="98" w:type="pct"/>
            <w:vAlign w:val="center"/>
          </w:tcPr>
          <w:p w14:paraId="5EC91548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</w:tcPr>
          <w:p w14:paraId="63424106" w14:textId="74EE0210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39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FC56329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center"/>
          </w:tcPr>
          <w:p w14:paraId="527A0FE2" w14:textId="6F574A5E" w:rsidR="0035089E" w:rsidRPr="00AE39AB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7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</w:t>
            </w:r>
            <w:r w:rsidR="00B144C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-   </w:t>
            </w:r>
          </w:p>
        </w:tc>
      </w:tr>
      <w:tr w:rsidR="0035089E" w:rsidRPr="00C1266B" w14:paraId="489A7355" w14:textId="77777777" w:rsidTr="007945AD">
        <w:tc>
          <w:tcPr>
            <w:tcW w:w="811" w:type="pct"/>
          </w:tcPr>
          <w:p w14:paraId="1F68A6BA" w14:textId="77777777" w:rsidR="0035089E" w:rsidRPr="0098361D" w:rsidRDefault="0035089E" w:rsidP="003508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0CD0EC70" w14:textId="0C653388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60B4760" w14:textId="77777777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39BDFAAD" w14:textId="6B655225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8469FA8" w14:textId="77777777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5867BD95" w14:textId="238E0081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(729)</w:t>
            </w:r>
          </w:p>
        </w:tc>
        <w:tc>
          <w:tcPr>
            <w:tcW w:w="96" w:type="pct"/>
            <w:vAlign w:val="center"/>
          </w:tcPr>
          <w:p w14:paraId="5FD403B3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639EDE3D" w14:textId="19B608CB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(49,070)</w:t>
            </w:r>
          </w:p>
        </w:tc>
        <w:tc>
          <w:tcPr>
            <w:tcW w:w="83" w:type="pct"/>
            <w:vAlign w:val="center"/>
          </w:tcPr>
          <w:p w14:paraId="60C0BFCC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5D8AD5B1" w14:textId="777C0280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(6,884)</w:t>
            </w:r>
          </w:p>
        </w:tc>
        <w:tc>
          <w:tcPr>
            <w:tcW w:w="83" w:type="pct"/>
            <w:vAlign w:val="center"/>
          </w:tcPr>
          <w:p w14:paraId="3234C650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center"/>
          </w:tcPr>
          <w:p w14:paraId="2DA8AAD4" w14:textId="6B78CF86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(24,261)</w:t>
            </w:r>
          </w:p>
        </w:tc>
        <w:tc>
          <w:tcPr>
            <w:tcW w:w="83" w:type="pct"/>
            <w:vAlign w:val="center"/>
          </w:tcPr>
          <w:p w14:paraId="3AAE5099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C56BF4B" w14:textId="14BE3E98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(14,373)</w:t>
            </w:r>
          </w:p>
        </w:tc>
        <w:tc>
          <w:tcPr>
            <w:tcW w:w="83" w:type="pct"/>
            <w:vAlign w:val="center"/>
          </w:tcPr>
          <w:p w14:paraId="36F5858D" w14:textId="77777777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center"/>
          </w:tcPr>
          <w:p w14:paraId="04113BE2" w14:textId="61740AE2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(55,329)</w:t>
            </w:r>
          </w:p>
        </w:tc>
        <w:tc>
          <w:tcPr>
            <w:tcW w:w="83" w:type="pct"/>
            <w:vAlign w:val="center"/>
          </w:tcPr>
          <w:p w14:paraId="2432EF6C" w14:textId="77777777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14:paraId="5117BD0D" w14:textId="3BD26CC0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(430,069)</w:t>
            </w:r>
          </w:p>
        </w:tc>
        <w:tc>
          <w:tcPr>
            <w:tcW w:w="98" w:type="pct"/>
            <w:vAlign w:val="center"/>
          </w:tcPr>
          <w:p w14:paraId="16BC8C1E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14:paraId="5A58200E" w14:textId="39CD51AF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A67B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1D2AC08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vAlign w:val="center"/>
          </w:tcPr>
          <w:p w14:paraId="0A1E5473" w14:textId="093CEAA8" w:rsidR="0035089E" w:rsidRPr="0098361D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color w:val="000000"/>
                <w:sz w:val="24"/>
                <w:szCs w:val="24"/>
              </w:rPr>
              <w:t>(580,715)</w:t>
            </w:r>
          </w:p>
        </w:tc>
      </w:tr>
      <w:tr w:rsidR="0035089E" w:rsidRPr="00C1266B" w14:paraId="1922247C" w14:textId="77777777" w:rsidTr="007945AD">
        <w:tc>
          <w:tcPr>
            <w:tcW w:w="811" w:type="pct"/>
          </w:tcPr>
          <w:p w14:paraId="68474D26" w14:textId="3D8BED64" w:rsidR="0035089E" w:rsidRPr="0098361D" w:rsidRDefault="0035089E" w:rsidP="0035089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</w:tcPr>
          <w:p w14:paraId="12678E16" w14:textId="21769A16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9C2AF52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</w:tcPr>
          <w:p w14:paraId="2CCCA1A6" w14:textId="290D4F5A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62345F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FCE5" w14:textId="0102E835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1,911,285</w:t>
            </w:r>
          </w:p>
        </w:tc>
        <w:tc>
          <w:tcPr>
            <w:tcW w:w="96" w:type="pct"/>
            <w:vAlign w:val="center"/>
          </w:tcPr>
          <w:p w14:paraId="7F941640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82B8" w14:textId="6792DD11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6,109,715</w:t>
            </w:r>
          </w:p>
        </w:tc>
        <w:tc>
          <w:tcPr>
            <w:tcW w:w="83" w:type="pct"/>
            <w:vAlign w:val="center"/>
          </w:tcPr>
          <w:p w14:paraId="3371B538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003C" w14:textId="0837CEA4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1,510,365</w:t>
            </w:r>
          </w:p>
        </w:tc>
        <w:tc>
          <w:tcPr>
            <w:tcW w:w="83" w:type="pct"/>
            <w:vAlign w:val="center"/>
          </w:tcPr>
          <w:p w14:paraId="7B0FBDEF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663F" w14:textId="5FFF1303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319,551</w:t>
            </w:r>
          </w:p>
        </w:tc>
        <w:tc>
          <w:tcPr>
            <w:tcW w:w="83" w:type="pct"/>
            <w:vAlign w:val="center"/>
          </w:tcPr>
          <w:p w14:paraId="78BD526E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0341C" w14:textId="57894516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278,106</w:t>
            </w:r>
          </w:p>
        </w:tc>
        <w:tc>
          <w:tcPr>
            <w:tcW w:w="83" w:type="pct"/>
            <w:vAlign w:val="center"/>
          </w:tcPr>
          <w:p w14:paraId="12ABCA40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AB5F1" w14:textId="482C4584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504,017</w:t>
            </w:r>
          </w:p>
        </w:tc>
        <w:tc>
          <w:tcPr>
            <w:tcW w:w="83" w:type="pct"/>
            <w:vAlign w:val="center"/>
          </w:tcPr>
          <w:p w14:paraId="75A2BD55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5D76" w14:textId="6573C1B3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3,158,764</w:t>
            </w:r>
          </w:p>
        </w:tc>
        <w:tc>
          <w:tcPr>
            <w:tcW w:w="98" w:type="pct"/>
            <w:vAlign w:val="center"/>
          </w:tcPr>
          <w:p w14:paraId="497C742C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A303" w14:textId="43F1CFD8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5089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-</w:t>
            </w:r>
          </w:p>
        </w:tc>
        <w:tc>
          <w:tcPr>
            <w:tcW w:w="83" w:type="pct"/>
            <w:vAlign w:val="bottom"/>
          </w:tcPr>
          <w:p w14:paraId="76577A8F" w14:textId="77777777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C34D" w14:textId="7DDD1D80" w:rsidR="0035089E" w:rsidRPr="0035089E" w:rsidRDefault="0035089E" w:rsidP="0035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508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13,791,803</w:t>
            </w:r>
          </w:p>
        </w:tc>
      </w:tr>
    </w:tbl>
    <w:p w14:paraId="4DDE75C6" w14:textId="77777777" w:rsidR="00896941" w:rsidRDefault="00896941" w:rsidP="00620429">
      <w:pPr>
        <w:spacing w:line="240" w:lineRule="auto"/>
        <w:rPr>
          <w:rFonts w:ascii="Angsana New" w:hAnsi="Angsana New"/>
        </w:rPr>
      </w:pPr>
    </w:p>
    <w:p w14:paraId="6A5906C4" w14:textId="77777777" w:rsidR="000D1D52" w:rsidRPr="00C1266B" w:rsidRDefault="000D1D52" w:rsidP="00620429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364FB5" w:rsidRPr="00C1266B" w14:paraId="727FABE8" w14:textId="77777777" w:rsidTr="00364FB5">
        <w:tc>
          <w:tcPr>
            <w:tcW w:w="754" w:type="pct"/>
          </w:tcPr>
          <w:p w14:paraId="0DF13F9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6899E1FE" w14:textId="43069346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4FB5" w:rsidRPr="00C1266B" w14:paraId="37A38990" w14:textId="77777777" w:rsidTr="00C74079">
        <w:tc>
          <w:tcPr>
            <w:tcW w:w="754" w:type="pct"/>
          </w:tcPr>
          <w:p w14:paraId="77DEF87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FEF2F2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5F07B9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5C1AE2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72425897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64D9DED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77052DF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CC065F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1C14B8D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2037FC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B4991D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106CC6D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13EE02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F9E9166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13CEB9E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27E61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5AB2C41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71987F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982C26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86822C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0E0A61AB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F5193E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C1266B" w14:paraId="006AD5D4" w14:textId="77777777" w:rsidTr="00C74079">
        <w:tc>
          <w:tcPr>
            <w:tcW w:w="754" w:type="pct"/>
          </w:tcPr>
          <w:p w14:paraId="17E13D32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36F55F8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E5DEED7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A0AE88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6B0FFF6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C5F6BF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4897DF9E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56A8F4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406AF2A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F7AD671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56819460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26134C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3BF1E1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5F1CC7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3CE976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3D5289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7383D338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34AF06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0CF63A6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D2C1D3F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C1266B" w14:paraId="12841F58" w14:textId="77777777" w:rsidTr="00C74079">
        <w:tc>
          <w:tcPr>
            <w:tcW w:w="754" w:type="pct"/>
          </w:tcPr>
          <w:p w14:paraId="1D99D4A0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17EB0DB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4537F6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724BCA0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60925FD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A7360CB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5AC82733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4B94BD72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2434AA2A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1370C86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8C3F0C6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FF8DD5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494FD3F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831BD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3ECF1B82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A5F2A5C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1FE8E6F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F22A0A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194388F8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4EEA4292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0C08C8E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480F6AE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C1266B" w14:paraId="19EFCDD4" w14:textId="77777777" w:rsidTr="00C74079">
        <w:tc>
          <w:tcPr>
            <w:tcW w:w="754" w:type="pct"/>
          </w:tcPr>
          <w:p w14:paraId="71B33221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9720EA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7AD66D79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F32AB3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25DEB831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C4D028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C13A86A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30A76C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0A93CDED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34FC1F4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05D0AB1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13FADED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7300358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A11C950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47650377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42BA4F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5FF22683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7BC6A2C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4241FA1E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8252C75" w14:textId="77777777" w:rsidR="00364FB5" w:rsidRPr="0098361D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4527835C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7E727D5" w14:textId="77777777" w:rsidR="00364FB5" w:rsidRPr="0098361D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64FB5" w:rsidRPr="00C1266B" w14:paraId="63C671B7" w14:textId="77777777" w:rsidTr="00364FB5">
        <w:tc>
          <w:tcPr>
            <w:tcW w:w="754" w:type="pct"/>
          </w:tcPr>
          <w:p w14:paraId="1ED656B8" w14:textId="77777777" w:rsidR="00364FB5" w:rsidRPr="0098361D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1E3B4B5A" w14:textId="131C69E7" w:rsidR="00364FB5" w:rsidRPr="0098361D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64FB5" w:rsidRPr="00C1266B" w14:paraId="4B50306A" w14:textId="77777777" w:rsidTr="00C74079">
        <w:tc>
          <w:tcPr>
            <w:tcW w:w="754" w:type="pct"/>
          </w:tcPr>
          <w:p w14:paraId="5DC542CD" w14:textId="2D51895C" w:rsidR="00364FB5" w:rsidRPr="0098361D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73A08A7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0EBCDF7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149707F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6D840B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96F4D8D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3E7972A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769F14D9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FEFCCEE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D95A94B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18C6C2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31CE535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921D7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E801CD8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33DF4510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69524E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E87257F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61B64496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722B53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EF4DA28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262038D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52F1BF5" w14:textId="77777777" w:rsidR="00364FB5" w:rsidRPr="0098361D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67B3" w:rsidRPr="00C1266B" w14:paraId="42D119D0" w14:textId="77777777" w:rsidTr="00851338">
        <w:tc>
          <w:tcPr>
            <w:tcW w:w="754" w:type="pct"/>
          </w:tcPr>
          <w:p w14:paraId="5E5E2501" w14:textId="562C02DF" w:rsidR="007A67B3" w:rsidRPr="00F34151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1" w:type="pct"/>
          </w:tcPr>
          <w:p w14:paraId="5CBE70AD" w14:textId="42299199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F58A79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6CDED78" w14:textId="15708646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51BE033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974C291" w14:textId="4A0E0D65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B10C836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6DDD8D8A" w14:textId="55269F20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78BE3BD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ACA631" w14:textId="1219C81C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670B285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C7D5097" w14:textId="67CE3AC1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E897424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A396743" w14:textId="34E38E1C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73B5B8A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B33B40B" w14:textId="6E36F966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43,756</w:t>
            </w:r>
          </w:p>
        </w:tc>
        <w:tc>
          <w:tcPr>
            <w:tcW w:w="95" w:type="pct"/>
          </w:tcPr>
          <w:p w14:paraId="398EEDF3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B4B691B" w14:textId="0DDE33F8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5,</w:t>
            </w: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84" w:type="pct"/>
          </w:tcPr>
          <w:p w14:paraId="570C04E1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323FDF0" w14:textId="5D95B8F2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D19DA2" w14:textId="77777777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299013C" w14:textId="127B15DD" w:rsidR="007A67B3" w:rsidRPr="00851338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49,086</w:t>
            </w:r>
          </w:p>
        </w:tc>
      </w:tr>
      <w:tr w:rsidR="007A67B3" w:rsidRPr="00C1266B" w14:paraId="55CD9EB8" w14:textId="77777777" w:rsidTr="00851338">
        <w:tc>
          <w:tcPr>
            <w:tcW w:w="754" w:type="pct"/>
          </w:tcPr>
          <w:p w14:paraId="113D190A" w14:textId="0666CF17" w:rsidR="007A67B3" w:rsidRPr="00C74079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6FF642C9" w14:textId="170288DE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56D1506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4CC78B2" w14:textId="57496E5C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33F259F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893203F" w14:textId="371BA4BA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F4908C5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E25F62" w14:textId="3A8B3D3A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720926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D5A269" w14:textId="0AB8A2C1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5C48B68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024F8E3" w14:textId="684880EE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56CE9B7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E4EF5BB" w14:textId="40871ADB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636087C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1F05922" w14:textId="1A1E08B8" w:rsidR="007A67B3" w:rsidRPr="00C74079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95" w:type="pct"/>
          </w:tcPr>
          <w:p w14:paraId="0C985043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A4BC4D3" w14:textId="0D41476D" w:rsidR="007A67B3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7CAAC1E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1539D018" w14:textId="1C5DC624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5F0F059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6741790C" w14:textId="548706A1" w:rsidR="007A67B3" w:rsidRPr="00C74079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23,413</w:t>
            </w:r>
          </w:p>
        </w:tc>
      </w:tr>
      <w:tr w:rsidR="007A67B3" w:rsidRPr="00C1266B" w14:paraId="43182ED2" w14:textId="77777777" w:rsidTr="00851338">
        <w:tc>
          <w:tcPr>
            <w:tcW w:w="754" w:type="pct"/>
          </w:tcPr>
          <w:p w14:paraId="4D272C16" w14:textId="36F3AAF0" w:rsidR="007A67B3" w:rsidRPr="00F34151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77F3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2D3354F" w14:textId="7BE7F241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BB1186D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4402E9D6" w14:textId="6594A212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18139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6573051" w14:textId="1B773629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9E54746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BEC3CF1" w14:textId="1CD970E6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0EAD4B3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BEEA721" w14:textId="3BD5DE3D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E5722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38B18B65" w14:textId="3913743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3D6594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646EA7F8" w14:textId="4935BAF9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42EC0B2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0A319D9" w14:textId="5B70115F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(13,187)</w:t>
            </w:r>
          </w:p>
        </w:tc>
        <w:tc>
          <w:tcPr>
            <w:tcW w:w="95" w:type="pct"/>
          </w:tcPr>
          <w:p w14:paraId="5C23619D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649E53" w14:textId="3434D20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331AAB46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21295D18" w14:textId="26091CBB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AE53231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5C35EC9" w14:textId="7FA97962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(18,517)</w:t>
            </w:r>
          </w:p>
        </w:tc>
      </w:tr>
      <w:tr w:rsidR="007A67B3" w:rsidRPr="00C1266B" w14:paraId="24C99DB8" w14:textId="77777777" w:rsidTr="00977F3C">
        <w:tc>
          <w:tcPr>
            <w:tcW w:w="754" w:type="pct"/>
          </w:tcPr>
          <w:p w14:paraId="6AD8112F" w14:textId="004C1E25" w:rsidR="007A67B3" w:rsidRPr="00F34151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7E1839FF" w14:textId="795A0AE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75EAA5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0B76AED" w14:textId="1A102B4E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8DB54F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32714C72" w14:textId="14C30E81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EBF0A49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21FA519C" w14:textId="1692B1FE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19A544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41E5E224" w14:textId="6808041D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2B216103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A937314" w14:textId="1CA45971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5B28894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D2E6616" w14:textId="1BFEE503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80F4F68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E661488" w14:textId="0507EC3F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D2E97BF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5F805B6B" w14:textId="3AB67734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A3FFA53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637335EA" w14:textId="1921A4A8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5E84433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4A8D2B79" w14:textId="388D206C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A67B3" w:rsidRPr="00C1266B" w14:paraId="0B85D97E" w14:textId="77777777" w:rsidTr="00977F3C">
        <w:tc>
          <w:tcPr>
            <w:tcW w:w="754" w:type="pct"/>
          </w:tcPr>
          <w:p w14:paraId="65B470BC" w14:textId="72F73F2F" w:rsidR="007A67B3" w:rsidRPr="00F34151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</w:tcPr>
          <w:p w14:paraId="5655D4C8" w14:textId="1ADE29F2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5D0D97E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83492A3" w14:textId="57FBEDD9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EA4538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D6E2C31" w14:textId="76E07BDD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AB830D3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5FBC0" w14:textId="1CFCCBEB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D07BA36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6C7F6BB4" w14:textId="2927A8F3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F53BA2B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A1A0578" w14:textId="71893D0E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350C48E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C914E15" w14:textId="38F82691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D6D54F1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76608F2B" w14:textId="22EC527B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  <w:tc>
          <w:tcPr>
            <w:tcW w:w="95" w:type="pct"/>
          </w:tcPr>
          <w:p w14:paraId="71615ADB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EE775AD" w14:textId="5F250F4D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9A39E6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AC1468" w14:textId="2BC8D5EA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97AA2E" w14:textId="77777777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8687CBA" w14:textId="52C33CC9" w:rsidR="007A67B3" w:rsidRPr="00F34151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</w:tr>
      <w:tr w:rsidR="009565C6" w:rsidRPr="00C1266B" w14:paraId="1547A2C9" w14:textId="77777777" w:rsidTr="00977F3C">
        <w:tc>
          <w:tcPr>
            <w:tcW w:w="754" w:type="pct"/>
          </w:tcPr>
          <w:p w14:paraId="7D3AEF1E" w14:textId="67DC8063" w:rsidR="009565C6" w:rsidRPr="00F34151" w:rsidRDefault="009565C6" w:rsidP="009565C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58F44DC1" w14:textId="7EA9F78C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3F6A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57C8B2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5BB1780" w14:textId="5758025A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3F6A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581643E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4FEF50BA" w14:textId="66AC3BDB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AF8BDDF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8E6BC" w14:textId="4EB32863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BD88227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05F36C" w14:textId="4C8E0AE5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B586D99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7147B2" w14:textId="1166796B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D84B95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2D87DC0" w14:textId="7D3BD6D8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65D1ACB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CD9DB40" w14:textId="22D61A59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95" w:type="pct"/>
          </w:tcPr>
          <w:p w14:paraId="7CBD09AD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29338C" w14:textId="46AF5D2A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6AB6BE1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95697D7" w14:textId="7A00DD6B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A0BEBBE" w14:textId="77777777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65FD3A8" w14:textId="271538DC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570</w:t>
            </w:r>
          </w:p>
        </w:tc>
      </w:tr>
      <w:tr w:rsidR="009565C6" w:rsidRPr="00C1266B" w14:paraId="758EA512" w14:textId="77777777" w:rsidTr="00977F3C">
        <w:tc>
          <w:tcPr>
            <w:tcW w:w="754" w:type="pct"/>
          </w:tcPr>
          <w:p w14:paraId="42E347E4" w14:textId="03749E96" w:rsidR="009565C6" w:rsidRPr="00F34151" w:rsidRDefault="009565C6" w:rsidP="009565C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F3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449D07E" w14:textId="598ABD7A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3F6A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0435F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56B565EF" w14:textId="665F21C4" w:rsidR="009565C6" w:rsidRPr="003F6A47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3F6A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814542D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EEDE75E" w14:textId="78813FB5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16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7D1AA48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217E81A5" w14:textId="4A21358E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16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406997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7B1F86BD" w14:textId="0044DC9F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163A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810C68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8C59C1F" w14:textId="234CB565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16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002F66E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2CB49109" w14:textId="7BAE2549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16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62CCD27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FC72491" w14:textId="4C3315C2" w:rsidR="009565C6" w:rsidRPr="00977F3C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972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pct"/>
          </w:tcPr>
          <w:p w14:paraId="35D28885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68CC38D8" w14:textId="5095E5EE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16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DADB133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0B73DF9A" w14:textId="0E3B43FE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163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755C3F9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04C2E08" w14:textId="7433074B" w:rsidR="009565C6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565C6">
              <w:rPr>
                <w:rFonts w:ascii="Angsana New" w:hAnsi="Angsana New"/>
                <w:color w:val="000000"/>
                <w:sz w:val="24"/>
                <w:szCs w:val="24"/>
              </w:rPr>
              <w:t>972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9565C6" w:rsidRPr="00C1266B" w14:paraId="243E97FF" w14:textId="77777777" w:rsidTr="00977F3C">
        <w:tc>
          <w:tcPr>
            <w:tcW w:w="754" w:type="pct"/>
          </w:tcPr>
          <w:p w14:paraId="28F57C29" w14:textId="380C4AF7" w:rsidR="009565C6" w:rsidRPr="00F34151" w:rsidRDefault="009565C6" w:rsidP="009565C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6CA8EC03" w14:textId="3A93E8D5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7314FF" w14:textId="7777777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4F92F51" w14:textId="6A9F4BB2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98DE23" w14:textId="7777777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118EC8E6" w14:textId="11760C53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103205B" w14:textId="7777777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5FFD1B8C" w14:textId="77106F62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C16B78F" w14:textId="7777777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5E8C996D" w14:textId="6CD062AD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2E6D871" w14:textId="7777777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D0A4BD3" w14:textId="50D7AE05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F0BE99F" w14:textId="7777777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70E37ED" w14:textId="62D9556F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7845DA8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C09D8B7" w14:textId="5ED693C2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65C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9565C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95" w:type="pct"/>
          </w:tcPr>
          <w:p w14:paraId="70CBA06C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4ED63510" w14:textId="21A2B4DA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BE7AF6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487FE22B" w14:textId="12AC0CF7" w:rsidR="009565C6" w:rsidRPr="008163AE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163AE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D146B4D" w14:textId="77777777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3656774" w14:textId="64ABAB00" w:rsidR="009565C6" w:rsidRPr="00F34151" w:rsidRDefault="009565C6" w:rsidP="00956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65C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9565C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580</w:t>
            </w:r>
          </w:p>
        </w:tc>
      </w:tr>
      <w:tr w:rsidR="007A67B3" w:rsidRPr="00C1266B" w14:paraId="162668DF" w14:textId="77777777" w:rsidTr="00C74079">
        <w:tc>
          <w:tcPr>
            <w:tcW w:w="754" w:type="pct"/>
          </w:tcPr>
          <w:p w14:paraId="1059D6B9" w14:textId="77777777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618F3CD0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1CEDF3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3E15CD2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B29A17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39CE27DE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2C2627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4C07F90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7EA6D0A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765D52D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AFF032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009E87A2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C600AE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3150135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47DC2612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3AD55E1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0BC494AC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0F884E99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3BFB53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25A4C0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A2E2E7F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8BA8253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A67B3" w:rsidRPr="00C1266B" w14:paraId="42F56D09" w14:textId="77777777" w:rsidTr="00C74079">
        <w:tc>
          <w:tcPr>
            <w:tcW w:w="754" w:type="pct"/>
          </w:tcPr>
          <w:p w14:paraId="5A91E7C3" w14:textId="77777777" w:rsidR="007A67B3" w:rsidRPr="0098361D" w:rsidRDefault="007A67B3" w:rsidP="007A67B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2A74F8E3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47CD628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430B77E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FC1305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0729424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F2CDD7E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9FC00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6853B94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04B83B7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C08F358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E6C7E70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33B781D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B7BB9E4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4973300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078C524F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D3E42DE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489811E5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CF35077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6D62A9A3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D12CC32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55308F47" w14:textId="77777777" w:rsidR="007A67B3" w:rsidRPr="0098361D" w:rsidRDefault="007A67B3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51338" w:rsidRPr="00C1266B" w14:paraId="62AE4D5D" w14:textId="77777777" w:rsidTr="00C74079">
        <w:tc>
          <w:tcPr>
            <w:tcW w:w="754" w:type="pct"/>
          </w:tcPr>
          <w:p w14:paraId="67805D53" w14:textId="2C1CC3CF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428931C9" w14:textId="1DE39748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84" w:type="pct"/>
          </w:tcPr>
          <w:p w14:paraId="2447D6C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7307FD5D" w14:textId="173CC6F5" w:rsidR="00851338" w:rsidRPr="0098361D" w:rsidRDefault="00851338" w:rsidP="0025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4,600,628</w:t>
            </w:r>
          </w:p>
        </w:tc>
        <w:tc>
          <w:tcPr>
            <w:tcW w:w="84" w:type="pct"/>
          </w:tcPr>
          <w:p w14:paraId="148FCDE7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14:paraId="6BDAC6CB" w14:textId="28EDB5C5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986,497</w:t>
            </w:r>
          </w:p>
        </w:tc>
        <w:tc>
          <w:tcPr>
            <w:tcW w:w="95" w:type="pct"/>
          </w:tcPr>
          <w:p w14:paraId="4E87CD95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4AE6A039" w14:textId="6EF3520E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,074,984</w:t>
            </w:r>
          </w:p>
        </w:tc>
        <w:tc>
          <w:tcPr>
            <w:tcW w:w="84" w:type="pct"/>
          </w:tcPr>
          <w:p w14:paraId="0C9D956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</w:tcPr>
          <w:p w14:paraId="14798370" w14:textId="1AB46D15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49,953</w:t>
            </w:r>
          </w:p>
        </w:tc>
        <w:tc>
          <w:tcPr>
            <w:tcW w:w="84" w:type="pct"/>
          </w:tcPr>
          <w:p w14:paraId="14B40C33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5A44AFF5" w14:textId="4B2250D9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23,341</w:t>
            </w:r>
          </w:p>
        </w:tc>
        <w:tc>
          <w:tcPr>
            <w:tcW w:w="95" w:type="pct"/>
          </w:tcPr>
          <w:p w14:paraId="181F2305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7D8F488F" w14:textId="3AAD619D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6,182</w:t>
            </w:r>
          </w:p>
        </w:tc>
        <w:tc>
          <w:tcPr>
            <w:tcW w:w="92" w:type="pct"/>
          </w:tcPr>
          <w:p w14:paraId="7CDF9CA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298A3CBD" w14:textId="4CEB0880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590,432</w:t>
            </w:r>
          </w:p>
        </w:tc>
        <w:tc>
          <w:tcPr>
            <w:tcW w:w="95" w:type="pct"/>
          </w:tcPr>
          <w:p w14:paraId="3748F8C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057D97A9" w14:textId="1630645F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17,823</w:t>
            </w:r>
          </w:p>
        </w:tc>
        <w:tc>
          <w:tcPr>
            <w:tcW w:w="84" w:type="pct"/>
          </w:tcPr>
          <w:p w14:paraId="3E2FD0F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4B6F56E9" w14:textId="344B1DF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67,052</w:t>
            </w:r>
          </w:p>
        </w:tc>
        <w:tc>
          <w:tcPr>
            <w:tcW w:w="84" w:type="pct"/>
          </w:tcPr>
          <w:p w14:paraId="09660CA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2B010F22" w14:textId="063AA5B4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7,902,258</w:t>
            </w:r>
          </w:p>
        </w:tc>
      </w:tr>
      <w:tr w:rsidR="0011412D" w:rsidRPr="00C1266B" w14:paraId="648CD0F0" w14:textId="77777777" w:rsidTr="007945AD">
        <w:tc>
          <w:tcPr>
            <w:tcW w:w="754" w:type="pct"/>
          </w:tcPr>
          <w:p w14:paraId="53DAC399" w14:textId="56E6E359" w:rsidR="0011412D" w:rsidRPr="0098361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0A8EA41F" w14:textId="7F0F15FF" w:rsidR="0011412D" w:rsidRPr="0098361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03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1503D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503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84" w:type="pct"/>
          </w:tcPr>
          <w:p w14:paraId="1D3ADD14" w14:textId="77777777" w:rsidR="0011412D" w:rsidRPr="0098361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76401B5C" w14:textId="00CBD97E" w:rsidR="0011412D" w:rsidRPr="0098361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6A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,016,</w:t>
            </w:r>
            <w:r w:rsidRPr="003F6A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4" w:type="pct"/>
          </w:tcPr>
          <w:p w14:paraId="1466831F" w14:textId="77777777" w:rsidR="0011412D" w:rsidRPr="0098361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C108EA" w14:textId="222B0C5E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1412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942</w:t>
            </w: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,804</w:t>
            </w:r>
          </w:p>
        </w:tc>
        <w:tc>
          <w:tcPr>
            <w:tcW w:w="95" w:type="pct"/>
            <w:vAlign w:val="center"/>
          </w:tcPr>
          <w:p w14:paraId="052DD680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8A9EED" w14:textId="68863103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1,002,152</w:t>
            </w:r>
          </w:p>
        </w:tc>
        <w:tc>
          <w:tcPr>
            <w:tcW w:w="84" w:type="pct"/>
            <w:vAlign w:val="center"/>
          </w:tcPr>
          <w:p w14:paraId="42FFCD4E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73EFB1" w14:textId="7F132923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55,060</w:t>
            </w:r>
          </w:p>
        </w:tc>
        <w:tc>
          <w:tcPr>
            <w:tcW w:w="84" w:type="pct"/>
            <w:vAlign w:val="center"/>
          </w:tcPr>
          <w:p w14:paraId="7CBF48A4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52B8A2" w14:textId="1D1E16E2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35,</w:t>
            </w:r>
            <w:r w:rsidRPr="0011412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95" w:type="pct"/>
            <w:vAlign w:val="center"/>
          </w:tcPr>
          <w:p w14:paraId="6D81FED5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1A255F" w14:textId="2660969F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3,249</w:t>
            </w:r>
          </w:p>
        </w:tc>
        <w:tc>
          <w:tcPr>
            <w:tcW w:w="92" w:type="pct"/>
            <w:vAlign w:val="center"/>
          </w:tcPr>
          <w:p w14:paraId="191867E2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560FAF" w14:textId="627F264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496,572</w:t>
            </w:r>
          </w:p>
        </w:tc>
        <w:tc>
          <w:tcPr>
            <w:tcW w:w="95" w:type="pct"/>
            <w:vAlign w:val="center"/>
          </w:tcPr>
          <w:p w14:paraId="78A48A75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609B32" w14:textId="42EC6DCD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13,918</w:t>
            </w:r>
          </w:p>
        </w:tc>
        <w:tc>
          <w:tcPr>
            <w:tcW w:w="84" w:type="pct"/>
            <w:vAlign w:val="center"/>
          </w:tcPr>
          <w:p w14:paraId="242EAE33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DD969F" w14:textId="033D1C8E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15,685</w:t>
            </w:r>
          </w:p>
        </w:tc>
        <w:tc>
          <w:tcPr>
            <w:tcW w:w="84" w:type="pct"/>
            <w:vAlign w:val="bottom"/>
          </w:tcPr>
          <w:p w14:paraId="28E81F2A" w14:textId="77777777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005A15" w14:textId="5A7D2736" w:rsidR="0011412D" w:rsidRPr="0011412D" w:rsidRDefault="0011412D" w:rsidP="0011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412D">
              <w:rPr>
                <w:rFonts w:ascii="Angsana New" w:hAnsi="Angsana New"/>
                <w:b/>
                <w:bCs/>
                <w:sz w:val="24"/>
                <w:szCs w:val="24"/>
              </w:rPr>
              <w:t>8,066,130</w:t>
            </w:r>
          </w:p>
        </w:tc>
      </w:tr>
    </w:tbl>
    <w:p w14:paraId="09386407" w14:textId="77777777" w:rsidR="002A22E3" w:rsidRPr="00C1266B" w:rsidRDefault="002A22E3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362160A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74F471FE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60C620D9" w14:textId="77777777" w:rsidR="00990ECD" w:rsidRPr="00C1266B" w:rsidRDefault="00990ECD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2BE6FD2D" w14:textId="77777777" w:rsidR="00FC7011" w:rsidRPr="00C1266B" w:rsidRDefault="00FC7011" w:rsidP="00930967">
      <w:pPr>
        <w:spacing w:line="240" w:lineRule="auto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</w:rPr>
        <w:br w:type="page"/>
      </w:r>
    </w:p>
    <w:tbl>
      <w:tblPr>
        <w:tblW w:w="1447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6"/>
        <w:gridCol w:w="808"/>
        <w:gridCol w:w="243"/>
        <w:gridCol w:w="860"/>
        <w:gridCol w:w="237"/>
        <w:gridCol w:w="860"/>
        <w:gridCol w:w="278"/>
        <w:gridCol w:w="941"/>
        <w:gridCol w:w="240"/>
        <w:gridCol w:w="813"/>
        <w:gridCol w:w="249"/>
        <w:gridCol w:w="961"/>
        <w:gridCol w:w="240"/>
        <w:gridCol w:w="920"/>
        <w:gridCol w:w="237"/>
        <w:gridCol w:w="883"/>
        <w:gridCol w:w="269"/>
        <w:gridCol w:w="839"/>
        <w:gridCol w:w="240"/>
        <w:gridCol w:w="851"/>
        <w:gridCol w:w="243"/>
        <w:gridCol w:w="1025"/>
      </w:tblGrid>
      <w:tr w:rsidR="007109B0" w:rsidRPr="00C1266B" w14:paraId="1B7AD24F" w14:textId="77777777" w:rsidTr="00851338">
        <w:trPr>
          <w:trHeight w:val="259"/>
        </w:trPr>
        <w:tc>
          <w:tcPr>
            <w:tcW w:w="772" w:type="pct"/>
          </w:tcPr>
          <w:p w14:paraId="0635C1BF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8" w:type="pct"/>
            <w:gridSpan w:val="21"/>
          </w:tcPr>
          <w:p w14:paraId="5C289221" w14:textId="6BD1A04C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09B0" w:rsidRPr="00C1266B" w14:paraId="4554D4A9" w14:textId="77777777" w:rsidTr="00851338">
        <w:trPr>
          <w:trHeight w:val="259"/>
        </w:trPr>
        <w:tc>
          <w:tcPr>
            <w:tcW w:w="772" w:type="pct"/>
          </w:tcPr>
          <w:p w14:paraId="2F5099BE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4226D01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60AA3F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4140A30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7BC1AA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656D527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29C544E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0FF18081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EDB90E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851F48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B1EFBB8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EAB946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76986C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4664DCF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67D7A3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6C6A0A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7D0E904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2C274B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904B13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40EE31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7A2BDDD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7FE9BF1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36EFF5FE" w14:textId="77777777" w:rsidTr="00851338">
        <w:trPr>
          <w:trHeight w:val="106"/>
        </w:trPr>
        <w:tc>
          <w:tcPr>
            <w:tcW w:w="772" w:type="pct"/>
          </w:tcPr>
          <w:p w14:paraId="626F223F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</w:tcPr>
          <w:p w14:paraId="5C81B65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2" w:type="pct"/>
          </w:tcPr>
          <w:p w14:paraId="773CC6D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1A56937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5CA85828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14AEC78" w14:textId="77777777" w:rsidR="00042509" w:rsidRPr="00561D52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725E8DA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06E677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684017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613A20A1" w14:textId="77777777" w:rsidR="00042509" w:rsidRPr="00561D52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0E02A2D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162F0B7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5D6E45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4003965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4AC015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5BC501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459EC0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8C1C38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1C77083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D829DE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598CE3C0" w14:textId="77777777" w:rsidTr="00851338">
        <w:trPr>
          <w:trHeight w:val="60"/>
        </w:trPr>
        <w:tc>
          <w:tcPr>
            <w:tcW w:w="772" w:type="pct"/>
          </w:tcPr>
          <w:p w14:paraId="2EBCD3A9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D10D1B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294917D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74256BB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2" w:type="pct"/>
          </w:tcPr>
          <w:p w14:paraId="5AA199E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4991D4A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653C35A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67A133C" w14:textId="77777777" w:rsidR="00042509" w:rsidRPr="00561D52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3" w:type="pct"/>
          </w:tcPr>
          <w:p w14:paraId="5440BFD5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30C42D1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86C301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097E5008" w14:textId="77777777" w:rsidR="00042509" w:rsidRPr="00561D52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DD0FCA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657A5468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2" w:type="pct"/>
          </w:tcPr>
          <w:p w14:paraId="210518A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5B8EEC8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3" w:type="pct"/>
          </w:tcPr>
          <w:p w14:paraId="15158DB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6E9F9DF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3" w:type="pct"/>
          </w:tcPr>
          <w:p w14:paraId="0923C4CB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C415F10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32E8AEF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238C545B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C1266B" w14:paraId="4D1CBCEA" w14:textId="77777777" w:rsidTr="00851338">
        <w:tc>
          <w:tcPr>
            <w:tcW w:w="772" w:type="pct"/>
          </w:tcPr>
          <w:p w14:paraId="0D0A1B8A" w14:textId="77777777" w:rsidR="00042509" w:rsidRPr="0098361D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57CF27F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13E113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052751F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2" w:type="pct"/>
          </w:tcPr>
          <w:p w14:paraId="507F075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44902A0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0FE4A033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0E27B86" w14:textId="77777777" w:rsidR="00042509" w:rsidRPr="00561D52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BA9A9F6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6E9F385" w14:textId="77777777" w:rsidR="00042509" w:rsidRPr="00561D52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</w:tcPr>
          <w:p w14:paraId="68301526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7A838DC" w14:textId="77777777" w:rsidR="00042509" w:rsidRPr="00561D52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2B9A128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50C5D79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2" w:type="pct"/>
          </w:tcPr>
          <w:p w14:paraId="50ED13D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220458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3" w:type="pct"/>
          </w:tcPr>
          <w:p w14:paraId="1B190F8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B74CD89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3" w:type="pct"/>
          </w:tcPr>
          <w:p w14:paraId="3AFDDC68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7FD613E" w14:textId="77777777" w:rsidR="00042509" w:rsidRPr="00561D52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0E884AB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DA7E584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1D5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109B0" w:rsidRPr="00C1266B" w14:paraId="42371EA5" w14:textId="77777777" w:rsidTr="00851338">
        <w:trPr>
          <w:trHeight w:val="60"/>
        </w:trPr>
        <w:tc>
          <w:tcPr>
            <w:tcW w:w="772" w:type="pct"/>
          </w:tcPr>
          <w:p w14:paraId="3549FF45" w14:textId="77777777" w:rsidR="00042509" w:rsidRPr="0098361D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28" w:type="pct"/>
            <w:gridSpan w:val="21"/>
          </w:tcPr>
          <w:p w14:paraId="251F70CD" w14:textId="670735F1" w:rsidR="00042509" w:rsidRPr="00561D52" w:rsidRDefault="00042509" w:rsidP="0004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D5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109B0" w:rsidRPr="00C1266B" w14:paraId="0C92F2E4" w14:textId="77777777" w:rsidTr="00851338">
        <w:trPr>
          <w:trHeight w:val="60"/>
        </w:trPr>
        <w:tc>
          <w:tcPr>
            <w:tcW w:w="772" w:type="pct"/>
          </w:tcPr>
          <w:p w14:paraId="65166BAE" w14:textId="77777777" w:rsidR="00042509" w:rsidRPr="0098361D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9" w:type="pct"/>
          </w:tcPr>
          <w:p w14:paraId="282DDE4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2B460F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5CF8DF8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52A38121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659DA5F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</w:tcPr>
          <w:p w14:paraId="178F401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6D9B579F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B7D6CB6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5C08F5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7487F09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533E421A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67AC460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7ECC640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0227240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29D401D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55B154C7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F0E48A3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2054FBC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10D0B3D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18F2E92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5CFA621E" w14:textId="77777777" w:rsidR="00042509" w:rsidRPr="00561D52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1338" w:rsidRPr="00C1266B" w14:paraId="6012D67B" w14:textId="77777777" w:rsidTr="00851338">
        <w:tc>
          <w:tcPr>
            <w:tcW w:w="772" w:type="pct"/>
          </w:tcPr>
          <w:p w14:paraId="7C7CCE12" w14:textId="2149FD42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9" w:type="pct"/>
          </w:tcPr>
          <w:p w14:paraId="5AFA800C" w14:textId="64EABD50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375,763</w:t>
            </w:r>
          </w:p>
        </w:tc>
        <w:tc>
          <w:tcPr>
            <w:tcW w:w="84" w:type="pct"/>
          </w:tcPr>
          <w:p w14:paraId="570F41C5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F5B149B" w14:textId="32153878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4,393,811</w:t>
            </w:r>
          </w:p>
        </w:tc>
        <w:tc>
          <w:tcPr>
            <w:tcW w:w="82" w:type="pct"/>
          </w:tcPr>
          <w:p w14:paraId="643269AE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D0D1D49" w14:textId="49D97C12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2,426,622</w:t>
            </w:r>
          </w:p>
        </w:tc>
        <w:tc>
          <w:tcPr>
            <w:tcW w:w="96" w:type="pct"/>
          </w:tcPr>
          <w:p w14:paraId="68F6BC57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5CA45788" w14:textId="4F618CB4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6,195,759</w:t>
            </w:r>
          </w:p>
        </w:tc>
        <w:tc>
          <w:tcPr>
            <w:tcW w:w="83" w:type="pct"/>
          </w:tcPr>
          <w:p w14:paraId="27BEE05D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60B20F19" w14:textId="2CDB073B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1,586,168</w:t>
            </w:r>
          </w:p>
        </w:tc>
        <w:tc>
          <w:tcPr>
            <w:tcW w:w="86" w:type="pct"/>
          </w:tcPr>
          <w:p w14:paraId="29FA1E94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B73EE33" w14:textId="4AEFCE50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331,176</w:t>
            </w:r>
          </w:p>
        </w:tc>
        <w:tc>
          <w:tcPr>
            <w:tcW w:w="83" w:type="pct"/>
          </w:tcPr>
          <w:p w14:paraId="298623F3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1A1DD9DA" w14:textId="396008AC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308,464</w:t>
            </w:r>
          </w:p>
        </w:tc>
        <w:tc>
          <w:tcPr>
            <w:tcW w:w="82" w:type="pct"/>
          </w:tcPr>
          <w:p w14:paraId="063B38FF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290635FA" w14:textId="1E18AADC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1,386,887</w:t>
            </w:r>
          </w:p>
        </w:tc>
        <w:tc>
          <w:tcPr>
            <w:tcW w:w="93" w:type="pct"/>
          </w:tcPr>
          <w:p w14:paraId="6E517928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46A1DC5B" w14:textId="73D43B99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3,632,491</w:t>
            </w:r>
          </w:p>
        </w:tc>
        <w:tc>
          <w:tcPr>
            <w:tcW w:w="83" w:type="pct"/>
          </w:tcPr>
          <w:p w14:paraId="4A8F6D65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B648977" w14:textId="6EF406AA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85,792</w:t>
            </w:r>
          </w:p>
        </w:tc>
        <w:tc>
          <w:tcPr>
            <w:tcW w:w="84" w:type="pct"/>
          </w:tcPr>
          <w:p w14:paraId="5AFA88E6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5862C455" w14:textId="6E02FBDE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20,722,933</w:t>
            </w:r>
          </w:p>
        </w:tc>
      </w:tr>
      <w:tr w:rsidR="00851338" w:rsidRPr="00C1266B" w14:paraId="46A6C70C" w14:textId="77777777" w:rsidTr="00851338">
        <w:tc>
          <w:tcPr>
            <w:tcW w:w="772" w:type="pct"/>
          </w:tcPr>
          <w:p w14:paraId="4DBB1236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</w:tcPr>
          <w:p w14:paraId="1CB6802E" w14:textId="304774B4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60210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22DFEBDA" w14:textId="1211387C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0367C9AA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FB02C77" w14:textId="4AE245A2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18,804</w:t>
            </w:r>
          </w:p>
        </w:tc>
        <w:tc>
          <w:tcPr>
            <w:tcW w:w="96" w:type="pct"/>
          </w:tcPr>
          <w:p w14:paraId="755CF72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0A82AE46" w14:textId="4CE65184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40,507</w:t>
            </w:r>
          </w:p>
        </w:tc>
        <w:tc>
          <w:tcPr>
            <w:tcW w:w="83" w:type="pct"/>
          </w:tcPr>
          <w:p w14:paraId="526466E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0CCA3F3" w14:textId="29E71864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Pr="00953480">
              <w:rPr>
                <w:rFonts w:ascii="Angsana New" w:hAnsi="Angsana New"/>
                <w:sz w:val="24"/>
                <w:szCs w:val="24"/>
              </w:rPr>
              <w:t>,521</w:t>
            </w:r>
          </w:p>
        </w:tc>
        <w:tc>
          <w:tcPr>
            <w:tcW w:w="86" w:type="pct"/>
          </w:tcPr>
          <w:p w14:paraId="75BAA107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3C07E36" w14:textId="7E7497F1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12,177</w:t>
            </w:r>
          </w:p>
        </w:tc>
        <w:tc>
          <w:tcPr>
            <w:tcW w:w="83" w:type="pct"/>
          </w:tcPr>
          <w:p w14:paraId="5AB68A0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27DAE38D" w14:textId="49275A62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3584F0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DDB5E02" w14:textId="300835FD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9,431</w:t>
            </w:r>
          </w:p>
        </w:tc>
        <w:tc>
          <w:tcPr>
            <w:tcW w:w="93" w:type="pct"/>
          </w:tcPr>
          <w:p w14:paraId="23B2569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0BB15705" w14:textId="53E30528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D642512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5EEFD9A" w14:textId="720CFAF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697A08">
              <w:rPr>
                <w:rFonts w:ascii="Angsana New" w:hAnsi="Angsana New"/>
                <w:sz w:val="24"/>
                <w:szCs w:val="24"/>
              </w:rPr>
              <w:t>103,637</w:t>
            </w:r>
          </w:p>
        </w:tc>
        <w:tc>
          <w:tcPr>
            <w:tcW w:w="84" w:type="pct"/>
          </w:tcPr>
          <w:p w14:paraId="6C83E385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ABC58C9" w14:textId="3CFB5860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7A08">
              <w:rPr>
                <w:rFonts w:ascii="Angsana New" w:hAnsi="Angsana New"/>
                <w:color w:val="000000"/>
                <w:sz w:val="24"/>
                <w:szCs w:val="24"/>
              </w:rPr>
              <w:t>191,077</w:t>
            </w:r>
          </w:p>
        </w:tc>
      </w:tr>
      <w:tr w:rsidR="00851338" w:rsidRPr="00C1266B" w14:paraId="46E92676" w14:textId="77777777" w:rsidTr="00851338">
        <w:tc>
          <w:tcPr>
            <w:tcW w:w="772" w:type="pct"/>
          </w:tcPr>
          <w:p w14:paraId="072F01C3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</w:tcPr>
          <w:p w14:paraId="3163469F" w14:textId="15374555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(14,900)</w:t>
            </w:r>
          </w:p>
        </w:tc>
        <w:tc>
          <w:tcPr>
            <w:tcW w:w="84" w:type="pct"/>
          </w:tcPr>
          <w:p w14:paraId="4898FEC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30720669" w14:textId="2C7F0406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216CAAE3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60E4778B" w14:textId="28F00FD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37,541</w:t>
            </w:r>
          </w:p>
        </w:tc>
        <w:tc>
          <w:tcPr>
            <w:tcW w:w="96" w:type="pct"/>
          </w:tcPr>
          <w:p w14:paraId="1E00DED2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2270E7A5" w14:textId="69133E55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69,544</w:t>
            </w:r>
          </w:p>
        </w:tc>
        <w:tc>
          <w:tcPr>
            <w:tcW w:w="83" w:type="pct"/>
          </w:tcPr>
          <w:p w14:paraId="6073781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48D3BBD6" w14:textId="38AA78B8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86" w:type="pct"/>
          </w:tcPr>
          <w:p w14:paraId="7DD9EFA2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2CCB1376" w14:textId="5A963080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(482)</w:t>
            </w:r>
          </w:p>
        </w:tc>
        <w:tc>
          <w:tcPr>
            <w:tcW w:w="83" w:type="pct"/>
          </w:tcPr>
          <w:p w14:paraId="05B6683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41C8D15C" w14:textId="0C8CC223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01485E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14:paraId="3E627DDC" w14:textId="1F3A9A5A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6383339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3B5E28ED" w14:textId="09BB9200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2654F17A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23C0A5F2" w14:textId="5CDC9452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697A08">
              <w:rPr>
                <w:rFonts w:ascii="Angsana New" w:hAnsi="Angsana New"/>
                <w:sz w:val="24"/>
                <w:szCs w:val="24"/>
              </w:rPr>
              <w:t>(122,378)</w:t>
            </w:r>
          </w:p>
        </w:tc>
        <w:tc>
          <w:tcPr>
            <w:tcW w:w="84" w:type="pct"/>
          </w:tcPr>
          <w:p w14:paraId="30AAF97A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2A317884" w14:textId="5F2043D0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697A08">
              <w:rPr>
                <w:rFonts w:ascii="Angsana New" w:hAnsi="Angsana New"/>
                <w:sz w:val="24"/>
                <w:szCs w:val="24"/>
              </w:rPr>
              <w:t>(30,527)</w:t>
            </w:r>
          </w:p>
        </w:tc>
      </w:tr>
      <w:tr w:rsidR="00851338" w:rsidRPr="00C1266B" w14:paraId="41AB7D2C" w14:textId="77777777" w:rsidTr="00851338">
        <w:tc>
          <w:tcPr>
            <w:tcW w:w="772" w:type="pct"/>
          </w:tcPr>
          <w:p w14:paraId="797553C8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</w:tcPr>
          <w:p w14:paraId="251C1479" w14:textId="0141F17E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4A2054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53C6FD19" w14:textId="1E4FDAB9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13E885F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5A68456C" w14:textId="5FD00DC1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(30)</w:t>
            </w:r>
          </w:p>
        </w:tc>
        <w:tc>
          <w:tcPr>
            <w:tcW w:w="96" w:type="pct"/>
          </w:tcPr>
          <w:p w14:paraId="26D9C272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0B05692F" w14:textId="3413625D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(8,751)</w:t>
            </w:r>
          </w:p>
        </w:tc>
        <w:tc>
          <w:tcPr>
            <w:tcW w:w="83" w:type="pct"/>
          </w:tcPr>
          <w:p w14:paraId="69A0D46A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5A01C404" w14:textId="3E8CBFB2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(40,581)</w:t>
            </w:r>
          </w:p>
        </w:tc>
        <w:tc>
          <w:tcPr>
            <w:tcW w:w="86" w:type="pct"/>
          </w:tcPr>
          <w:p w14:paraId="10C9C1A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27178C66" w14:textId="5980B29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953480">
              <w:rPr>
                <w:rFonts w:ascii="Angsana New" w:hAnsi="Angsana New"/>
                <w:sz w:val="24"/>
                <w:szCs w:val="24"/>
              </w:rPr>
              <w:t>(12,634)</w:t>
            </w:r>
          </w:p>
        </w:tc>
        <w:tc>
          <w:tcPr>
            <w:tcW w:w="83" w:type="pct"/>
          </w:tcPr>
          <w:p w14:paraId="4D71DF46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248F5F71" w14:textId="5514F5E2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(36,589)</w:t>
            </w:r>
          </w:p>
        </w:tc>
        <w:tc>
          <w:tcPr>
            <w:tcW w:w="82" w:type="pct"/>
          </w:tcPr>
          <w:p w14:paraId="2B4D31D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14:paraId="4B7CE881" w14:textId="7DB3EFA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color w:val="000000"/>
                <w:sz w:val="24"/>
                <w:szCs w:val="24"/>
              </w:rPr>
              <w:t>(146,765)</w:t>
            </w:r>
          </w:p>
        </w:tc>
        <w:tc>
          <w:tcPr>
            <w:tcW w:w="93" w:type="pct"/>
          </w:tcPr>
          <w:p w14:paraId="11F084F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5328D07D" w14:textId="225E254A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(35,660)</w:t>
            </w:r>
          </w:p>
        </w:tc>
        <w:tc>
          <w:tcPr>
            <w:tcW w:w="83" w:type="pct"/>
          </w:tcPr>
          <w:p w14:paraId="5FD33B6D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459BB3A4" w14:textId="139802DB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477BC4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14:paraId="2E63B1DF" w14:textId="5600CFC0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(281,010)</w:t>
            </w:r>
          </w:p>
        </w:tc>
      </w:tr>
      <w:tr w:rsidR="00851338" w:rsidRPr="00C1266B" w14:paraId="125BD040" w14:textId="77777777" w:rsidTr="00851338">
        <w:tc>
          <w:tcPr>
            <w:tcW w:w="772" w:type="pct"/>
          </w:tcPr>
          <w:p w14:paraId="6AEDD90F" w14:textId="5674C795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41AD1553" w14:textId="06671209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45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17FB2D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3B0BC803" w14:textId="378BB9E3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4E04ECB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2DF8EE5C" w14:textId="3E755D5E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5C8F7C69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</w:tcPr>
          <w:p w14:paraId="07A4BDA3" w14:textId="1A0B4C28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44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560BC27F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1C316964" w14:textId="3BF3FBA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2EA4E05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063F6098" w14:textId="206ACAD4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48696BC7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</w:tcPr>
          <w:p w14:paraId="0F5892DA" w14:textId="0FDCB079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</w:tcPr>
          <w:p w14:paraId="54067BB4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</w:tcPr>
          <w:p w14:paraId="17C47F4F" w14:textId="6A59BE0C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pct"/>
          </w:tcPr>
          <w:p w14:paraId="6854C826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78F3A77" w14:textId="545F62A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</w:tcPr>
          <w:p w14:paraId="6CC2A6D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14:paraId="02878E7B" w14:textId="6131F3B5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571A847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145169FD" w14:textId="575B35F6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1338" w:rsidRPr="00C1266B" w14:paraId="752F9B46" w14:textId="77777777" w:rsidTr="00851338">
        <w:tc>
          <w:tcPr>
            <w:tcW w:w="772" w:type="pct"/>
          </w:tcPr>
          <w:p w14:paraId="6750E9B6" w14:textId="42B28336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9" w:type="pct"/>
          </w:tcPr>
          <w:p w14:paraId="2622C961" w14:textId="1B2FAAC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360,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863</w:t>
            </w:r>
          </w:p>
        </w:tc>
        <w:tc>
          <w:tcPr>
            <w:tcW w:w="84" w:type="pct"/>
          </w:tcPr>
          <w:p w14:paraId="1F94550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188F79CA" w14:textId="0EB8883E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,393,811</w:t>
            </w:r>
          </w:p>
        </w:tc>
        <w:tc>
          <w:tcPr>
            <w:tcW w:w="82" w:type="pct"/>
          </w:tcPr>
          <w:p w14:paraId="533FF859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5827507D" w14:textId="584F591C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2,482,937</w:t>
            </w:r>
          </w:p>
        </w:tc>
        <w:tc>
          <w:tcPr>
            <w:tcW w:w="96" w:type="pct"/>
          </w:tcPr>
          <w:p w14:paraId="39AECAF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</w:tcPr>
          <w:p w14:paraId="01AD5095" w14:textId="771A75EA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6,297,059</w:t>
            </w:r>
          </w:p>
        </w:tc>
        <w:tc>
          <w:tcPr>
            <w:tcW w:w="83" w:type="pct"/>
          </w:tcPr>
          <w:p w14:paraId="70F9185A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F2825B1" w14:textId="4D2A7DAE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1,552,256</w:t>
            </w:r>
          </w:p>
        </w:tc>
        <w:tc>
          <w:tcPr>
            <w:tcW w:w="86" w:type="pct"/>
          </w:tcPr>
          <w:p w14:paraId="623ABE8E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</w:tcPr>
          <w:p w14:paraId="02AD43D4" w14:textId="722456CC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330,237</w:t>
            </w:r>
          </w:p>
        </w:tc>
        <w:tc>
          <w:tcPr>
            <w:tcW w:w="83" w:type="pct"/>
          </w:tcPr>
          <w:p w14:paraId="4C0FC14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</w:tcPr>
          <w:p w14:paraId="1375BF06" w14:textId="7722C119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271,875</w:t>
            </w:r>
          </w:p>
        </w:tc>
        <w:tc>
          <w:tcPr>
            <w:tcW w:w="82" w:type="pct"/>
          </w:tcPr>
          <w:p w14:paraId="272DFC95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14:paraId="2A3FAAD6" w14:textId="0B56D8FE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sz w:val="24"/>
                <w:szCs w:val="24"/>
              </w:rPr>
              <w:t>1,249,553</w:t>
            </w:r>
          </w:p>
        </w:tc>
        <w:tc>
          <w:tcPr>
            <w:tcW w:w="93" w:type="pct"/>
          </w:tcPr>
          <w:p w14:paraId="67898AE3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22A21AAE" w14:textId="1DCF33F6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3,596,831</w:t>
            </w:r>
          </w:p>
        </w:tc>
        <w:tc>
          <w:tcPr>
            <w:tcW w:w="83" w:type="pct"/>
          </w:tcPr>
          <w:p w14:paraId="3FE6547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</w:tcPr>
          <w:p w14:paraId="0243F9A2" w14:textId="310913DF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67,051</w:t>
            </w:r>
          </w:p>
        </w:tc>
        <w:tc>
          <w:tcPr>
            <w:tcW w:w="84" w:type="pct"/>
          </w:tcPr>
          <w:p w14:paraId="04CC748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</w:tcPr>
          <w:p w14:paraId="329E1244" w14:textId="444C31FF" w:rsidR="00851338" w:rsidRPr="00561D52" w:rsidRDefault="00851338" w:rsidP="00932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20,602,473</w:t>
            </w:r>
          </w:p>
        </w:tc>
      </w:tr>
      <w:tr w:rsidR="00851338" w:rsidRPr="00C1266B" w14:paraId="49554DDC" w14:textId="77777777" w:rsidTr="00851338">
        <w:trPr>
          <w:trHeight w:val="70"/>
        </w:trPr>
        <w:tc>
          <w:tcPr>
            <w:tcW w:w="772" w:type="pct"/>
          </w:tcPr>
          <w:p w14:paraId="3E64C28E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</w:tcPr>
          <w:p w14:paraId="3A889608" w14:textId="04A2665C" w:rsidR="00851338" w:rsidRPr="00561D52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4F07F95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395B4654" w14:textId="24CDC3AC" w:rsidR="00851338" w:rsidRPr="00561D52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013AB5">
              <w:rPr>
                <w:rFonts w:ascii="Angsana New" w:hAnsi="Angsana New"/>
                <w:sz w:val="24"/>
                <w:szCs w:val="24"/>
              </w:rPr>
              <w:t>411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13AB5">
              <w:rPr>
                <w:rFonts w:ascii="Angsana New" w:hAnsi="Angsana New"/>
                <w:sz w:val="24"/>
                <w:szCs w:val="24"/>
              </w:rPr>
              <w:t>06</w:t>
            </w:r>
            <w:r w:rsidR="003C45EE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2" w:type="pct"/>
          </w:tcPr>
          <w:p w14:paraId="7DA5DE2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5F477B1E" w14:textId="7DA10DA3" w:rsidR="00851338" w:rsidRPr="00561D52" w:rsidRDefault="00BE63D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63D6">
              <w:rPr>
                <w:rFonts w:ascii="Angsana New" w:hAnsi="Angsana New"/>
                <w:color w:val="000000"/>
                <w:sz w:val="24"/>
                <w:szCs w:val="24"/>
              </w:rPr>
              <w:t>33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63D6">
              <w:rPr>
                <w:rFonts w:ascii="Angsana New" w:hAnsi="Angsan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96" w:type="pct"/>
          </w:tcPr>
          <w:p w14:paraId="4C7957C6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66292ABB" w14:textId="6A26E423" w:rsidR="00851338" w:rsidRPr="00561D52" w:rsidRDefault="000C4F9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0C4F94">
              <w:rPr>
                <w:rFonts w:ascii="Angsana New" w:hAnsi="Angsana New"/>
                <w:sz w:val="24"/>
                <w:szCs w:val="24"/>
              </w:rPr>
              <w:t>61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C4F94">
              <w:rPr>
                <w:rFonts w:ascii="Angsana New" w:hAnsi="Angsana New"/>
                <w:sz w:val="24"/>
                <w:szCs w:val="24"/>
              </w:rPr>
              <w:t>570</w:t>
            </w:r>
          </w:p>
        </w:tc>
        <w:tc>
          <w:tcPr>
            <w:tcW w:w="83" w:type="pct"/>
          </w:tcPr>
          <w:p w14:paraId="54594609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FE0BC01" w14:textId="5ACF7FC0" w:rsidR="00851338" w:rsidRPr="00953480" w:rsidRDefault="00CF2DE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CF2DE0">
              <w:rPr>
                <w:rFonts w:ascii="Angsana New" w:hAnsi="Angsana New"/>
                <w:sz w:val="24"/>
                <w:szCs w:val="24"/>
              </w:rPr>
              <w:t>15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F2DE0">
              <w:rPr>
                <w:rFonts w:ascii="Angsana New" w:hAnsi="Angsana New"/>
                <w:sz w:val="24"/>
                <w:szCs w:val="24"/>
              </w:rPr>
              <w:t>52</w:t>
            </w:r>
            <w:r w:rsidR="003C45E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6" w:type="pct"/>
          </w:tcPr>
          <w:p w14:paraId="6B99726A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8C736AE" w14:textId="5BE5FF1F" w:rsidR="00851338" w:rsidRPr="00953480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BB0664">
              <w:rPr>
                <w:rFonts w:ascii="Angsana New" w:hAnsi="Angsana New"/>
                <w:sz w:val="24"/>
                <w:szCs w:val="24"/>
              </w:rPr>
              <w:t>28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sz w:val="24"/>
                <w:szCs w:val="24"/>
              </w:rPr>
              <w:t>862</w:t>
            </w:r>
          </w:p>
        </w:tc>
        <w:tc>
          <w:tcPr>
            <w:tcW w:w="83" w:type="pct"/>
          </w:tcPr>
          <w:p w14:paraId="0D8999E4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72E169DC" w14:textId="0B4BBF55" w:rsidR="00851338" w:rsidRPr="00953480" w:rsidRDefault="00E51DE2" w:rsidP="000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CA7194D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41828CE5" w14:textId="40779E09" w:rsidR="00851338" w:rsidRPr="00953480" w:rsidRDefault="002932A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D4410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902</w:t>
            </w:r>
          </w:p>
        </w:tc>
        <w:tc>
          <w:tcPr>
            <w:tcW w:w="93" w:type="pct"/>
          </w:tcPr>
          <w:p w14:paraId="4863F293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3D5DD2E2" w14:textId="0418BB12" w:rsidR="00851338" w:rsidRPr="006619E2" w:rsidRDefault="00073EED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3EE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3EED">
              <w:rPr>
                <w:rFonts w:ascii="Angsana New" w:hAnsi="Angsana New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83" w:type="pct"/>
          </w:tcPr>
          <w:p w14:paraId="53700E0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0CD61768" w14:textId="21492FB2" w:rsidR="00851338" w:rsidRPr="00697A08" w:rsidRDefault="004F694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4F6941">
              <w:rPr>
                <w:rFonts w:ascii="Angsana New" w:hAnsi="Angsana New"/>
                <w:sz w:val="24"/>
                <w:szCs w:val="24"/>
              </w:rPr>
              <w:t>73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4F6941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84" w:type="pct"/>
          </w:tcPr>
          <w:p w14:paraId="0C4C987F" w14:textId="77777777" w:rsidR="00851338" w:rsidRPr="00697A0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7182FDF3" w14:textId="58C295CD" w:rsidR="00851338" w:rsidRPr="00697A08" w:rsidRDefault="005770F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640</w:t>
            </w:r>
            <w:r w:rsidR="00D4410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</w:p>
        </w:tc>
      </w:tr>
      <w:tr w:rsidR="00851338" w:rsidRPr="00C1266B" w14:paraId="673C4A30" w14:textId="77777777" w:rsidTr="00851338">
        <w:trPr>
          <w:trHeight w:val="70"/>
        </w:trPr>
        <w:tc>
          <w:tcPr>
            <w:tcW w:w="772" w:type="pct"/>
          </w:tcPr>
          <w:p w14:paraId="6898D10D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</w:tcPr>
          <w:p w14:paraId="4998E1A6" w14:textId="653D77B7" w:rsidR="00851338" w:rsidRPr="00A92E51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92E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91575C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1754DA72" w14:textId="07A6CC74" w:rsidR="00851338" w:rsidRPr="00561D52" w:rsidRDefault="00013AB5" w:rsidP="0001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D4CF7E5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</w:tcPr>
          <w:p w14:paraId="7CCED3AB" w14:textId="499F4183" w:rsidR="00851338" w:rsidRPr="00561D52" w:rsidRDefault="00BE63D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63D6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63D6">
              <w:rPr>
                <w:rFonts w:ascii="Angsana New" w:hAnsi="Angsana New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96" w:type="pct"/>
          </w:tcPr>
          <w:p w14:paraId="3A8017F3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5F239FB7" w14:textId="7E3FA196" w:rsidR="00851338" w:rsidRPr="00561D52" w:rsidRDefault="000C4F9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0C4F94">
              <w:rPr>
                <w:rFonts w:ascii="Angsana New" w:hAnsi="Angsana New"/>
                <w:sz w:val="24"/>
                <w:szCs w:val="24"/>
              </w:rPr>
              <w:t>118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C4F94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83" w:type="pct"/>
          </w:tcPr>
          <w:p w14:paraId="74B31288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14DAF08F" w14:textId="3B0ED78B" w:rsidR="00851338" w:rsidRPr="00953480" w:rsidRDefault="003C45EE" w:rsidP="00CF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</w:tcPr>
          <w:p w14:paraId="2E4B48E2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937E304" w14:textId="3ECE7A46" w:rsidR="00851338" w:rsidRPr="00953480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B0664">
              <w:rPr>
                <w:rFonts w:ascii="Angsana New" w:hAnsi="Angsana New"/>
                <w:sz w:val="24"/>
                <w:szCs w:val="24"/>
              </w:rPr>
              <w:t>319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100CCCEC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561E439D" w14:textId="32C14207" w:rsidR="00851338" w:rsidRPr="00953480" w:rsidRDefault="003C45EE" w:rsidP="000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6214BB9E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</w:tcPr>
          <w:p w14:paraId="506E9794" w14:textId="5D39CFE8" w:rsidR="00851338" w:rsidRPr="00953480" w:rsidRDefault="003C45EE" w:rsidP="003F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</w:tcPr>
          <w:p w14:paraId="3DB9FA48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</w:tcPr>
          <w:p w14:paraId="22C37D1E" w14:textId="2ED444B9" w:rsidR="00851338" w:rsidRPr="00561D52" w:rsidRDefault="003C45EE" w:rsidP="008D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0A39D06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FCBC0B3" w14:textId="4ECCAA98" w:rsidR="00851338" w:rsidRPr="00697A08" w:rsidRDefault="004F694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4F6941">
              <w:rPr>
                <w:rFonts w:ascii="Angsana New" w:hAnsi="Angsana New"/>
                <w:sz w:val="24"/>
                <w:szCs w:val="24"/>
              </w:rPr>
              <w:t>125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4F6941">
              <w:rPr>
                <w:rFonts w:ascii="Angsana New" w:hAnsi="Angsana New"/>
                <w:sz w:val="24"/>
                <w:szCs w:val="24"/>
              </w:rPr>
              <w:t>207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26AC84D8" w14:textId="77777777" w:rsidR="00851338" w:rsidRPr="00697A0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437128F0" w14:textId="205D3597" w:rsidR="00851338" w:rsidRPr="00697A08" w:rsidRDefault="003C45EE" w:rsidP="003C4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51338" w:rsidRPr="00C1266B" w14:paraId="0E61F3D4" w14:textId="77777777" w:rsidTr="00851338">
        <w:trPr>
          <w:trHeight w:val="87"/>
        </w:trPr>
        <w:tc>
          <w:tcPr>
            <w:tcW w:w="772" w:type="pct"/>
          </w:tcPr>
          <w:p w14:paraId="0EF70CD3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36B3B805" w14:textId="02268C57" w:rsidR="00851338" w:rsidRPr="00561D52" w:rsidRDefault="00A92E51" w:rsidP="00A92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A76897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5C643B5A" w14:textId="24FE2BA0" w:rsidR="00851338" w:rsidRPr="00013AB5" w:rsidRDefault="00013AB5" w:rsidP="00013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013AB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C45C503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6BA3CB58" w14:textId="090CC2F1" w:rsidR="00851338" w:rsidRPr="00561D52" w:rsidRDefault="00BE63D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63D6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" w:type="pct"/>
          </w:tcPr>
          <w:p w14:paraId="57048EB4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64E37045" w14:textId="34E2DCDC" w:rsidR="00851338" w:rsidRPr="00561D52" w:rsidRDefault="000C4F9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0C4F94">
              <w:rPr>
                <w:rFonts w:ascii="Angsana New" w:hAnsi="Angsana New"/>
                <w:sz w:val="24"/>
                <w:szCs w:val="24"/>
              </w:rPr>
              <w:t>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C4F94">
              <w:rPr>
                <w:rFonts w:ascii="Angsana New" w:hAnsi="Angsana New"/>
                <w:sz w:val="24"/>
                <w:szCs w:val="24"/>
              </w:rPr>
              <w:t>100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045701F4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18F29CEC" w14:textId="1220F79B" w:rsidR="00851338" w:rsidRPr="00953480" w:rsidRDefault="00CF2DE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CF2DE0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CF2DE0">
              <w:rPr>
                <w:rFonts w:ascii="Angsana New" w:hAnsi="Angsana New"/>
                <w:sz w:val="24"/>
                <w:szCs w:val="24"/>
              </w:rPr>
              <w:t>903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6" w:type="pct"/>
          </w:tcPr>
          <w:p w14:paraId="2E7AD4D0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3943098D" w14:textId="2F1C4FC8" w:rsidR="00851338" w:rsidRPr="00953480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B0664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sz w:val="24"/>
                <w:szCs w:val="24"/>
              </w:rPr>
              <w:t>282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5BD245D4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2CCDCD87" w14:textId="083D2FD6" w:rsidR="00851338" w:rsidRPr="00953480" w:rsidRDefault="0007431A" w:rsidP="0007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7431A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431A">
              <w:rPr>
                <w:rFonts w:ascii="Angsana New" w:hAnsi="Angsana New"/>
                <w:color w:val="000000"/>
                <w:sz w:val="24"/>
                <w:szCs w:val="24"/>
              </w:rPr>
              <w:t>378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2" w:type="pct"/>
          </w:tcPr>
          <w:p w14:paraId="6E528304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E791B86" w14:textId="410A7116" w:rsidR="00851338" w:rsidRPr="00953480" w:rsidRDefault="003C45EE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3C45EE">
              <w:rPr>
                <w:rFonts w:ascii="Angsana New" w:hAnsi="Angsana New"/>
                <w:color w:val="000000"/>
                <w:sz w:val="24"/>
                <w:szCs w:val="24"/>
              </w:rPr>
              <w:t>93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3C45EE">
              <w:rPr>
                <w:rFonts w:ascii="Angsana New" w:hAnsi="Angsana New"/>
                <w:color w:val="000000"/>
                <w:sz w:val="24"/>
                <w:szCs w:val="24"/>
              </w:rPr>
              <w:t>492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" w:type="pct"/>
          </w:tcPr>
          <w:p w14:paraId="3721D34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27B2038F" w14:textId="3D5EBEF7" w:rsidR="00851338" w:rsidRPr="00561D52" w:rsidRDefault="00073EED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73EED">
              <w:rPr>
                <w:rFonts w:ascii="Angsana New" w:hAnsi="Angsana New"/>
                <w:color w:val="000000"/>
                <w:sz w:val="24"/>
                <w:szCs w:val="24"/>
              </w:rPr>
              <w:t>430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3EED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733F5F76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613E1BE4" w14:textId="1CB97185" w:rsidR="00851338" w:rsidRPr="00561D52" w:rsidRDefault="004F6941" w:rsidP="004F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C0D491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4EA7973E" w14:textId="04314C68" w:rsidR="00851338" w:rsidRPr="00561D52" w:rsidRDefault="003C45EE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3C45EE">
              <w:rPr>
                <w:rFonts w:ascii="Angsana New" w:hAnsi="Angsana New"/>
                <w:sz w:val="24"/>
                <w:szCs w:val="24"/>
              </w:rPr>
              <w:t>619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3C45EE">
              <w:rPr>
                <w:rFonts w:ascii="Angsana New" w:hAnsi="Angsana New"/>
                <w:sz w:val="24"/>
                <w:szCs w:val="24"/>
              </w:rPr>
              <w:t>056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51338" w:rsidRPr="00C1266B" w14:paraId="3D8F5CE5" w14:textId="77777777" w:rsidTr="00851338">
        <w:tc>
          <w:tcPr>
            <w:tcW w:w="772" w:type="pct"/>
          </w:tcPr>
          <w:p w14:paraId="5ED3B85F" w14:textId="74BE7265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7B5502BA" w14:textId="1978E17C" w:rsidR="00851338" w:rsidRPr="00561D52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0756A132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2172A5F3" w14:textId="7CA35CA3" w:rsidR="00851338" w:rsidRPr="00561D52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3AB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3AB5">
              <w:rPr>
                <w:rFonts w:ascii="Angsana New" w:hAnsi="Angsana New"/>
                <w:b/>
                <w:bCs/>
                <w:sz w:val="24"/>
                <w:szCs w:val="24"/>
              </w:rPr>
              <w:t>804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3AB5"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  <w:r w:rsidR="003C45E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2" w:type="pct"/>
          </w:tcPr>
          <w:p w14:paraId="46552A4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4C42C452" w14:textId="0BAC6152" w:rsidR="00851338" w:rsidRPr="00561D52" w:rsidRDefault="00BE63D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63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63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63D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264</w:t>
            </w:r>
          </w:p>
        </w:tc>
        <w:tc>
          <w:tcPr>
            <w:tcW w:w="96" w:type="pct"/>
          </w:tcPr>
          <w:p w14:paraId="15E9C1B0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43B84458" w14:textId="6D024F1F" w:rsidR="00851338" w:rsidRPr="00561D52" w:rsidRDefault="000C4F9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4F9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4F94">
              <w:rPr>
                <w:rFonts w:ascii="Angsana New" w:hAnsi="Angsana New"/>
                <w:b/>
                <w:bCs/>
                <w:sz w:val="24"/>
                <w:szCs w:val="24"/>
              </w:rPr>
              <w:t>427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C4F94">
              <w:rPr>
                <w:rFonts w:ascii="Angsana New" w:hAnsi="Angsana New"/>
                <w:b/>
                <w:bCs/>
                <w:sz w:val="24"/>
                <w:szCs w:val="24"/>
              </w:rPr>
              <w:t>907</w:t>
            </w:r>
          </w:p>
        </w:tc>
        <w:tc>
          <w:tcPr>
            <w:tcW w:w="83" w:type="pct"/>
          </w:tcPr>
          <w:p w14:paraId="0F22C1C8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370D904" w14:textId="6695407F" w:rsidR="00851338" w:rsidRPr="00953480" w:rsidRDefault="00CF2DE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F2DE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F2DE0">
              <w:rPr>
                <w:rFonts w:ascii="Angsana New" w:hAnsi="Angsana New"/>
                <w:b/>
                <w:bCs/>
                <w:sz w:val="24"/>
                <w:szCs w:val="24"/>
              </w:rPr>
              <w:t>560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CF2DE0"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  <w:r w:rsidR="003C45EE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6" w:type="pct"/>
          </w:tcPr>
          <w:p w14:paraId="5B42539B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1A8E4364" w14:textId="00910220" w:rsidR="00851338" w:rsidRPr="00953480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0664">
              <w:rPr>
                <w:rFonts w:ascii="Angsana New" w:hAnsi="Angsana New"/>
                <w:b/>
                <w:bCs/>
                <w:sz w:val="24"/>
                <w:szCs w:val="24"/>
              </w:rPr>
              <w:t>334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83" w:type="pct"/>
          </w:tcPr>
          <w:p w14:paraId="5EBC2440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14:paraId="72C78BAE" w14:textId="4192B8A7" w:rsidR="00851338" w:rsidRPr="00953480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431A">
              <w:rPr>
                <w:rFonts w:ascii="Angsana New" w:hAnsi="Angsana New"/>
                <w:b/>
                <w:bCs/>
                <w:sz w:val="24"/>
                <w:szCs w:val="24"/>
              </w:rPr>
              <w:t>257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7431A">
              <w:rPr>
                <w:rFonts w:ascii="Angsana New" w:hAnsi="Angsana New"/>
                <w:b/>
                <w:bCs/>
                <w:sz w:val="24"/>
                <w:szCs w:val="24"/>
              </w:rPr>
              <w:t>497</w:t>
            </w:r>
          </w:p>
        </w:tc>
        <w:tc>
          <w:tcPr>
            <w:tcW w:w="82" w:type="pct"/>
          </w:tcPr>
          <w:p w14:paraId="6C4689A5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1B6D75" w14:textId="16FEF33D" w:rsidR="00851338" w:rsidRPr="00953480" w:rsidRDefault="00D4410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4410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932AA">
              <w:rPr>
                <w:rFonts w:ascii="Angsana New" w:hAnsi="Angsana New"/>
                <w:b/>
                <w:bCs/>
                <w:sz w:val="24"/>
                <w:szCs w:val="24"/>
              </w:rPr>
              <w:t>165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2932AA">
              <w:rPr>
                <w:rFonts w:ascii="Angsana New" w:hAnsi="Angsana New"/>
                <w:b/>
                <w:bCs/>
                <w:sz w:val="24"/>
                <w:szCs w:val="24"/>
              </w:rPr>
              <w:t>963</w:t>
            </w:r>
          </w:p>
        </w:tc>
        <w:tc>
          <w:tcPr>
            <w:tcW w:w="93" w:type="pct"/>
          </w:tcPr>
          <w:p w14:paraId="5C431EB5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15FDF39A" w14:textId="68FC2690" w:rsidR="00851338" w:rsidRPr="00561D52" w:rsidRDefault="008D39C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39C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b/>
                <w:bCs/>
                <w:sz w:val="24"/>
                <w:szCs w:val="24"/>
              </w:rPr>
              <w:t>172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b/>
                <w:bCs/>
                <w:sz w:val="24"/>
                <w:szCs w:val="24"/>
              </w:rPr>
              <w:t>682</w:t>
            </w:r>
          </w:p>
        </w:tc>
        <w:tc>
          <w:tcPr>
            <w:tcW w:w="83" w:type="pct"/>
          </w:tcPr>
          <w:p w14:paraId="4A77195C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</w:tcPr>
          <w:p w14:paraId="5614C406" w14:textId="0B39C15E" w:rsidR="00851338" w:rsidRPr="00561D52" w:rsidRDefault="004F694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F6941">
              <w:rPr>
                <w:rFonts w:ascii="Angsana New" w:hAnsi="Angsana New"/>
                <w:b/>
                <w:bCs/>
                <w:sz w:val="24"/>
                <w:szCs w:val="24"/>
              </w:rPr>
              <w:t>15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F6941">
              <w:rPr>
                <w:rFonts w:ascii="Angsana New" w:hAnsi="Angsana New"/>
                <w:b/>
                <w:bCs/>
                <w:sz w:val="24"/>
                <w:szCs w:val="24"/>
              </w:rPr>
              <w:t>685</w:t>
            </w:r>
          </w:p>
        </w:tc>
        <w:tc>
          <w:tcPr>
            <w:tcW w:w="84" w:type="pct"/>
          </w:tcPr>
          <w:p w14:paraId="75B0FFB4" w14:textId="77777777" w:rsidR="00851338" w:rsidRPr="00561D52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224EA151" w14:textId="517F3096" w:rsidR="00851338" w:rsidRPr="00561D52" w:rsidRDefault="00D4410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4410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19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624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B1196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112</w:t>
            </w:r>
          </w:p>
        </w:tc>
      </w:tr>
    </w:tbl>
    <w:p w14:paraId="3FEB8712" w14:textId="77777777" w:rsidR="00684E9F" w:rsidRPr="00C1266B" w:rsidRDefault="00684E9F" w:rsidP="001B1A7B">
      <w:pPr>
        <w:tabs>
          <w:tab w:val="clear" w:pos="454"/>
          <w:tab w:val="clear" w:pos="680"/>
          <w:tab w:val="left" w:pos="567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49A99B20" w14:textId="77777777" w:rsidR="00684E9F" w:rsidRPr="00C1266B" w:rsidRDefault="00684E9F" w:rsidP="0054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3"/>
        </w:tabs>
        <w:ind w:right="-90"/>
        <w:rPr>
          <w:rFonts w:ascii="Angsana New" w:hAnsi="Angsana New"/>
          <w:color w:val="000000"/>
          <w:sz w:val="22"/>
          <w:szCs w:val="22"/>
        </w:rPr>
      </w:pPr>
    </w:p>
    <w:p w14:paraId="0AB0EF73" w14:textId="77777777" w:rsidR="00684E9F" w:rsidRPr="00C1266B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0DEB391" w14:textId="77777777" w:rsidR="008B7383" w:rsidRPr="00C1266B" w:rsidRDefault="00FC7011" w:rsidP="00930967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2"/>
          <w:szCs w:val="2"/>
        </w:rPr>
      </w:pPr>
      <w:r w:rsidRPr="00C1266B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39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0"/>
        <w:gridCol w:w="809"/>
        <w:gridCol w:w="236"/>
        <w:gridCol w:w="867"/>
        <w:gridCol w:w="239"/>
        <w:gridCol w:w="861"/>
        <w:gridCol w:w="274"/>
        <w:gridCol w:w="809"/>
        <w:gridCol w:w="271"/>
        <w:gridCol w:w="806"/>
        <w:gridCol w:w="271"/>
        <w:gridCol w:w="898"/>
        <w:gridCol w:w="271"/>
        <w:gridCol w:w="947"/>
        <w:gridCol w:w="239"/>
        <w:gridCol w:w="895"/>
        <w:gridCol w:w="271"/>
        <w:gridCol w:w="852"/>
        <w:gridCol w:w="271"/>
        <w:gridCol w:w="812"/>
        <w:gridCol w:w="271"/>
        <w:gridCol w:w="996"/>
      </w:tblGrid>
      <w:tr w:rsidR="00993A89" w:rsidRPr="005E62D8" w14:paraId="75FAF158" w14:textId="77777777" w:rsidTr="00851338">
        <w:tc>
          <w:tcPr>
            <w:tcW w:w="775" w:type="pct"/>
          </w:tcPr>
          <w:p w14:paraId="6040089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5" w:type="pct"/>
            <w:gridSpan w:val="21"/>
          </w:tcPr>
          <w:p w14:paraId="665F6D8F" w14:textId="287FABD3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3A89" w:rsidRPr="005E62D8" w14:paraId="59400170" w14:textId="77777777" w:rsidTr="00851338">
        <w:tc>
          <w:tcPr>
            <w:tcW w:w="775" w:type="pct"/>
          </w:tcPr>
          <w:p w14:paraId="23D4287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D204D8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B4AB25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7BA7C6CE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E82D6E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7C394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6C5E80A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07AC67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11D5CE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E814223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FD31D9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123893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4B53EEE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FFF6C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0FABB2E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8F9E8D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666FD3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280CF0C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37E25A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976B72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4" w:type="pct"/>
          </w:tcPr>
          <w:p w14:paraId="0A5D445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37126F2E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5E62D8" w14:paraId="1A51256F" w14:textId="77777777" w:rsidTr="00851338">
        <w:tc>
          <w:tcPr>
            <w:tcW w:w="775" w:type="pct"/>
          </w:tcPr>
          <w:p w14:paraId="07841BB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2277F16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3" w:type="pct"/>
          </w:tcPr>
          <w:p w14:paraId="70435FC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3BD7D8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3484A09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11EF36" w14:textId="0F4CE8B3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B3A9E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4E12DE7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ED014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357B5CC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6E6303E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4" w:type="pct"/>
          </w:tcPr>
          <w:p w14:paraId="27D5B243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C2471D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D30BD4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1D9CA5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B3385DA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2A2E2C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DE292F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82C905B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4" w:type="pct"/>
          </w:tcPr>
          <w:p w14:paraId="00AAB44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2FD1AFC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5E62D8" w14:paraId="02BE165E" w14:textId="77777777" w:rsidTr="00851338">
        <w:tc>
          <w:tcPr>
            <w:tcW w:w="775" w:type="pct"/>
          </w:tcPr>
          <w:p w14:paraId="3615E4E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0FA943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8150FE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4B0F9F1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3" w:type="pct"/>
          </w:tcPr>
          <w:p w14:paraId="3156B44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64E8FBC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71B1C62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4C0B2BA5" w14:textId="2F8152A9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4" w:type="pct"/>
          </w:tcPr>
          <w:p w14:paraId="6396276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27207F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BA93486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550DAAF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4" w:type="pct"/>
          </w:tcPr>
          <w:p w14:paraId="69E25BE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C1E6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1C56664D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99F638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4" w:type="pct"/>
          </w:tcPr>
          <w:p w14:paraId="32B902F0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EB27811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4" w:type="pct"/>
          </w:tcPr>
          <w:p w14:paraId="1FB51DF0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24A3A1C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4" w:type="pct"/>
          </w:tcPr>
          <w:p w14:paraId="74A4074E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53B931F3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5E62D8" w14:paraId="2DFAA634" w14:textId="77777777" w:rsidTr="00851338">
        <w:tc>
          <w:tcPr>
            <w:tcW w:w="775" w:type="pct"/>
          </w:tcPr>
          <w:p w14:paraId="516CB48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25617C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4BDB0662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2C90B651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3" w:type="pct"/>
          </w:tcPr>
          <w:p w14:paraId="46AF1DAA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711CD3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7DCD906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3E7E7FF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5FFF6D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7AD0387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4" w:type="pct"/>
          </w:tcPr>
          <w:p w14:paraId="636D03B8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8349417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4" w:type="pct"/>
          </w:tcPr>
          <w:p w14:paraId="442225EC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15BA5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59A226C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5277774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4" w:type="pct"/>
          </w:tcPr>
          <w:p w14:paraId="461E7E79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AE6BFED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4" w:type="pct"/>
          </w:tcPr>
          <w:p w14:paraId="215DA404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069FAC8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1CC68F85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087C9206" w14:textId="77777777" w:rsidR="00993A89" w:rsidRPr="005E62D8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3A89" w:rsidRPr="005E62D8" w14:paraId="1A44A739" w14:textId="77777777" w:rsidTr="00851338">
        <w:tc>
          <w:tcPr>
            <w:tcW w:w="775" w:type="pct"/>
          </w:tcPr>
          <w:p w14:paraId="03D08A23" w14:textId="77777777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25" w:type="pct"/>
            <w:gridSpan w:val="21"/>
          </w:tcPr>
          <w:p w14:paraId="3053CF4E" w14:textId="02B3E1B0" w:rsidR="00993A89" w:rsidRPr="00E06A16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E62D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3A89" w:rsidRPr="005E62D8" w14:paraId="0A0C4835" w14:textId="77777777" w:rsidTr="00851338">
        <w:tc>
          <w:tcPr>
            <w:tcW w:w="775" w:type="pct"/>
          </w:tcPr>
          <w:p w14:paraId="30B787AD" w14:textId="74EC0156" w:rsidR="00993A89" w:rsidRPr="005E62D8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5E62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5E62D8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81" w:type="pct"/>
          </w:tcPr>
          <w:p w14:paraId="0BDCC51A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2F823456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11EA26E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F4A31F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C6BF965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2BBF9FA7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15CA647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0A63DF1E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7335FA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42EA7483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784A460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76A2C81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DE33D06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1A8F634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79FA1FB9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B9FFFB6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4219434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73F535F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6E6478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D10F3DC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4E681577" w14:textId="77777777" w:rsidR="00993A89" w:rsidRPr="00E06A16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51338" w:rsidRPr="005E62D8" w14:paraId="156573BE" w14:textId="77777777" w:rsidTr="00851338">
        <w:tc>
          <w:tcPr>
            <w:tcW w:w="775" w:type="pct"/>
          </w:tcPr>
          <w:p w14:paraId="6A8945E0" w14:textId="0890FC75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1" w:type="pct"/>
          </w:tcPr>
          <w:p w14:paraId="2F4A9CB7" w14:textId="0A70A67D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C6AEB93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CDC511B" w14:textId="5952669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B201F18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A55D4F5" w14:textId="4CC4FF39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1,479,042</w:t>
            </w:r>
          </w:p>
        </w:tc>
        <w:tc>
          <w:tcPr>
            <w:tcW w:w="95" w:type="pct"/>
          </w:tcPr>
          <w:p w14:paraId="6B029822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D933175" w14:textId="1724323B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5,083,472</w:t>
            </w:r>
          </w:p>
        </w:tc>
        <w:tc>
          <w:tcPr>
            <w:tcW w:w="94" w:type="pct"/>
          </w:tcPr>
          <w:p w14:paraId="72DD3EED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CC3F9BE" w14:textId="5A2F99A6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1,522,747</w:t>
            </w:r>
          </w:p>
        </w:tc>
        <w:tc>
          <w:tcPr>
            <w:tcW w:w="94" w:type="pct"/>
          </w:tcPr>
          <w:p w14:paraId="7550BA5F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50AD23D" w14:textId="2AF678C8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305,602</w:t>
            </w:r>
          </w:p>
        </w:tc>
        <w:tc>
          <w:tcPr>
            <w:tcW w:w="94" w:type="pct"/>
          </w:tcPr>
          <w:p w14:paraId="7B302E38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26A262A" w14:textId="0A4A919D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298,983</w:t>
            </w:r>
          </w:p>
        </w:tc>
        <w:tc>
          <w:tcPr>
            <w:tcW w:w="83" w:type="pct"/>
          </w:tcPr>
          <w:p w14:paraId="3D46CAA3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FD89D97" w14:textId="26A133BB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610,310</w:t>
            </w:r>
          </w:p>
        </w:tc>
        <w:tc>
          <w:tcPr>
            <w:tcW w:w="94" w:type="pct"/>
          </w:tcPr>
          <w:p w14:paraId="14229A8D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E8FCDE5" w14:textId="6D4D177F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3,593,062</w:t>
            </w:r>
          </w:p>
        </w:tc>
        <w:tc>
          <w:tcPr>
            <w:tcW w:w="94" w:type="pct"/>
          </w:tcPr>
          <w:p w14:paraId="3DDA8649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5E6BED" w14:textId="1AB11AE4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85F0890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50D84F42" w14:textId="0CD0E0D0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12,893,218</w:t>
            </w:r>
          </w:p>
        </w:tc>
      </w:tr>
      <w:tr w:rsidR="00851338" w:rsidRPr="005E62D8" w14:paraId="5E79377D" w14:textId="77777777" w:rsidTr="00851338">
        <w:tc>
          <w:tcPr>
            <w:tcW w:w="775" w:type="pct"/>
          </w:tcPr>
          <w:p w14:paraId="7015EE8D" w14:textId="6C63A2C0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5E62D8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146D8FB6" w14:textId="60C0681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A2EEF9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5AA4FB9" w14:textId="799157C5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71C113D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72322AF" w14:textId="70D8ACB9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,388</w:t>
            </w:r>
          </w:p>
        </w:tc>
        <w:tc>
          <w:tcPr>
            <w:tcW w:w="95" w:type="pct"/>
          </w:tcPr>
          <w:p w14:paraId="50D9A944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3F82CC" w14:textId="69E8E9EC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232,029</w:t>
            </w:r>
          </w:p>
        </w:tc>
        <w:tc>
          <w:tcPr>
            <w:tcW w:w="94" w:type="pct"/>
          </w:tcPr>
          <w:p w14:paraId="2489B7EF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2620DE9" w14:textId="17A35A58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43,555</w:t>
            </w:r>
          </w:p>
        </w:tc>
        <w:tc>
          <w:tcPr>
            <w:tcW w:w="94" w:type="pct"/>
          </w:tcPr>
          <w:p w14:paraId="16BC856E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9578202" w14:textId="1A55634E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9,396</w:t>
            </w:r>
          </w:p>
        </w:tc>
        <w:tc>
          <w:tcPr>
            <w:tcW w:w="94" w:type="pct"/>
          </w:tcPr>
          <w:p w14:paraId="0D2377A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4B1C484" w14:textId="25F2AE34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3,591</w:t>
            </w:r>
          </w:p>
        </w:tc>
        <w:tc>
          <w:tcPr>
            <w:tcW w:w="83" w:type="pct"/>
          </w:tcPr>
          <w:p w14:paraId="52CCD20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16A2E4E3" w14:textId="44FF0349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97,046</w:t>
            </w:r>
          </w:p>
        </w:tc>
        <w:tc>
          <w:tcPr>
            <w:tcW w:w="94" w:type="pct"/>
          </w:tcPr>
          <w:p w14:paraId="023399B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09D566E" w14:textId="2895DED2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21,6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4" w:type="pct"/>
          </w:tcPr>
          <w:p w14:paraId="7F0975FA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8FFFB9F" w14:textId="307637DB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F64C9B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589B7235" w14:textId="1B17900B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496,6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</w:p>
        </w:tc>
      </w:tr>
      <w:tr w:rsidR="00851338" w:rsidRPr="005E62D8" w14:paraId="6EA03FEE" w14:textId="77777777" w:rsidTr="00851338">
        <w:tc>
          <w:tcPr>
            <w:tcW w:w="775" w:type="pct"/>
          </w:tcPr>
          <w:p w14:paraId="248B24A6" w14:textId="456790AB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81" w:type="pct"/>
          </w:tcPr>
          <w:p w14:paraId="0909AE01" w14:textId="71FDC232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</w:tcPr>
          <w:p w14:paraId="53650A98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665445D4" w14:textId="2F0FEDF4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" w:type="pct"/>
          </w:tcPr>
          <w:p w14:paraId="4A07C35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D949C" w14:textId="112871CD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24</w:t>
            </w:r>
          </w:p>
        </w:tc>
        <w:tc>
          <w:tcPr>
            <w:tcW w:w="95" w:type="pct"/>
          </w:tcPr>
          <w:p w14:paraId="1D9ADA6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58B93798" w14:textId="57A275E0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94" w:type="pct"/>
          </w:tcPr>
          <w:p w14:paraId="5496B96E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5548A6D" w14:textId="0E90F941" w:rsidR="00851338" w:rsidRPr="005E62D8" w:rsidRDefault="00851338" w:rsidP="008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074F4CC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841CF62" w14:textId="6AB6F526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(135)</w:t>
            </w:r>
          </w:p>
        </w:tc>
        <w:tc>
          <w:tcPr>
            <w:tcW w:w="94" w:type="pct"/>
          </w:tcPr>
          <w:p w14:paraId="5FBD889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52DE638" w14:textId="07E79809" w:rsidR="00851338" w:rsidRPr="005E62D8" w:rsidRDefault="00851338" w:rsidP="008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CE5B242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</w:tcPr>
          <w:p w14:paraId="22F4657F" w14:textId="5AC053F4" w:rsidR="00851338" w:rsidRPr="00494576" w:rsidRDefault="00851338" w:rsidP="008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4E6729C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7C78A5C" w14:textId="1F61AACF" w:rsidR="00851338" w:rsidRPr="00494576" w:rsidRDefault="00851338" w:rsidP="008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D13D46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CC812E4" w14:textId="00E281A6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AC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9736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3E1CB6DE" w14:textId="0C94647F" w:rsidR="00851338" w:rsidRPr="00494576" w:rsidRDefault="00851338" w:rsidP="008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51338" w:rsidRPr="005E62D8" w14:paraId="2A46E665" w14:textId="77777777" w:rsidTr="00851338">
        <w:tc>
          <w:tcPr>
            <w:tcW w:w="775" w:type="pct"/>
          </w:tcPr>
          <w:p w14:paraId="6B52A740" w14:textId="103AC5A1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</w:tcPr>
          <w:p w14:paraId="5CE73138" w14:textId="35C0F75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C580BA2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48C31AF8" w14:textId="3C135FA5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EE831E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7C290CBB" w14:textId="62DF60A4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(13)</w:t>
            </w:r>
          </w:p>
        </w:tc>
        <w:tc>
          <w:tcPr>
            <w:tcW w:w="95" w:type="pct"/>
          </w:tcPr>
          <w:p w14:paraId="0BF9846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7E59B118" w14:textId="32340763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619E2">
              <w:rPr>
                <w:rFonts w:ascii="Angsana New" w:hAnsi="Angsana New"/>
                <w:color w:val="000000"/>
                <w:sz w:val="24"/>
                <w:szCs w:val="24"/>
              </w:rPr>
              <w:t>(8,749)</w:t>
            </w:r>
          </w:p>
        </w:tc>
        <w:tc>
          <w:tcPr>
            <w:tcW w:w="94" w:type="pct"/>
          </w:tcPr>
          <w:p w14:paraId="51EBD6B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F98DAA8" w14:textId="1C97C9C1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(40,581)</w:t>
            </w:r>
          </w:p>
        </w:tc>
        <w:tc>
          <w:tcPr>
            <w:tcW w:w="94" w:type="pct"/>
          </w:tcPr>
          <w:p w14:paraId="0609575F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2F69800D" w14:textId="2073C645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(13,080)</w:t>
            </w:r>
          </w:p>
        </w:tc>
        <w:tc>
          <w:tcPr>
            <w:tcW w:w="94" w:type="pct"/>
          </w:tcPr>
          <w:p w14:paraId="7D62307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AEA127B" w14:textId="10830AF5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(36,573)</w:t>
            </w:r>
          </w:p>
        </w:tc>
        <w:tc>
          <w:tcPr>
            <w:tcW w:w="83" w:type="pct"/>
          </w:tcPr>
          <w:p w14:paraId="40D3DD03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</w:tcPr>
          <w:p w14:paraId="1AD29E40" w14:textId="7FA8BE9B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(102,023)</w:t>
            </w:r>
          </w:p>
        </w:tc>
        <w:tc>
          <w:tcPr>
            <w:tcW w:w="94" w:type="pct"/>
          </w:tcPr>
          <w:p w14:paraId="1D0DAEC8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30F6E49B" w14:textId="6B46A0B6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(35,669)</w:t>
            </w:r>
          </w:p>
        </w:tc>
        <w:tc>
          <w:tcPr>
            <w:tcW w:w="94" w:type="pct"/>
          </w:tcPr>
          <w:p w14:paraId="0AACDFC2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510D9F7" w14:textId="2FFA5D66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68CF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4EDA5DA2" w14:textId="05762FF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(236,688)</w:t>
            </w:r>
          </w:p>
        </w:tc>
      </w:tr>
      <w:tr w:rsidR="00851338" w:rsidRPr="005E62D8" w14:paraId="42531AA4" w14:textId="77777777" w:rsidTr="00851338">
        <w:tc>
          <w:tcPr>
            <w:tcW w:w="775" w:type="pct"/>
          </w:tcPr>
          <w:p w14:paraId="7D0182A9" w14:textId="3CF0D5E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DFE82A8" w14:textId="2390B79A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67E74B3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F3D2AD7" w14:textId="09267630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58A133E0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B4FF3F0" w14:textId="3886097B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7728235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9E08816" w14:textId="0D9216EC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15D198EC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4E462EA" w14:textId="2AFED730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8B361EE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44C0C6C5" w14:textId="00CBF190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2964F34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4B695D59" w14:textId="6FD95CD9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42F08E8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3B758380" w14:textId="42772529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</w:tcPr>
          <w:p w14:paraId="2642897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61A0440A" w14:textId="7D3A590C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C5F1B1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479FD517" w14:textId="1D8B1F3E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9BEBDFA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058B0BDF" w14:textId="05DA2A08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1338" w:rsidRPr="005E62D8" w14:paraId="242ACDB3" w14:textId="77777777" w:rsidTr="00851338">
        <w:tc>
          <w:tcPr>
            <w:tcW w:w="775" w:type="pct"/>
          </w:tcPr>
          <w:p w14:paraId="0931DB00" w14:textId="192253E0" w:rsidR="00851338" w:rsidRPr="005E62D8" w:rsidRDefault="00851338" w:rsidP="00851338">
            <w:pPr>
              <w:tabs>
                <w:tab w:val="clear" w:pos="3742"/>
                <w:tab w:val="left" w:pos="4212"/>
                <w:tab w:val="left" w:pos="8040"/>
              </w:tabs>
              <w:spacing w:line="320" w:lineRule="exact"/>
              <w:ind w:right="-2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</w:tcPr>
          <w:p w14:paraId="58AB452C" w14:textId="4DB14110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D898F5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14:paraId="614CB4BA" w14:textId="2419D636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BE1F48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6C2F395" w14:textId="0E3B8F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1,568,441</w:t>
            </w:r>
          </w:p>
        </w:tc>
        <w:tc>
          <w:tcPr>
            <w:tcW w:w="95" w:type="pct"/>
          </w:tcPr>
          <w:p w14:paraId="4EB498A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0D3E0" w14:textId="1DFB8466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5,306,863</w:t>
            </w:r>
          </w:p>
        </w:tc>
        <w:tc>
          <w:tcPr>
            <w:tcW w:w="94" w:type="pct"/>
          </w:tcPr>
          <w:p w14:paraId="14DCFB5D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CA3E118" w14:textId="5513116C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1,525,721</w:t>
            </w:r>
          </w:p>
        </w:tc>
        <w:tc>
          <w:tcPr>
            <w:tcW w:w="94" w:type="pct"/>
          </w:tcPr>
          <w:p w14:paraId="35FF57E8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</w:tcPr>
          <w:p w14:paraId="1FDC3D05" w14:textId="57904A4E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301,783</w:t>
            </w:r>
          </w:p>
        </w:tc>
        <w:tc>
          <w:tcPr>
            <w:tcW w:w="94" w:type="pct"/>
          </w:tcPr>
          <w:p w14:paraId="5F1DA53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0F57CB88" w14:textId="557F65A8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266,001</w:t>
            </w:r>
          </w:p>
        </w:tc>
        <w:tc>
          <w:tcPr>
            <w:tcW w:w="83" w:type="pct"/>
          </w:tcPr>
          <w:p w14:paraId="3627DBC0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</w:tcPr>
          <w:p w14:paraId="32262932" w14:textId="136BB746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605,333</w:t>
            </w:r>
          </w:p>
        </w:tc>
        <w:tc>
          <w:tcPr>
            <w:tcW w:w="94" w:type="pct"/>
          </w:tcPr>
          <w:p w14:paraId="7D0731D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180FD44F" w14:textId="2662B8B8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3,579,009</w:t>
            </w:r>
          </w:p>
        </w:tc>
        <w:tc>
          <w:tcPr>
            <w:tcW w:w="94" w:type="pct"/>
          </w:tcPr>
          <w:p w14:paraId="32508E0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57656647" w14:textId="34553ED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811936C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05518A14" w14:textId="45588955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13,153,151</w:t>
            </w:r>
          </w:p>
        </w:tc>
      </w:tr>
      <w:tr w:rsidR="00851338" w:rsidRPr="005E62D8" w14:paraId="2D3473F8" w14:textId="77777777" w:rsidTr="00851338">
        <w:tc>
          <w:tcPr>
            <w:tcW w:w="775" w:type="pct"/>
          </w:tcPr>
          <w:p w14:paraId="19221AD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E62D8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4C6CFA55" w14:textId="4D6F0DC4" w:rsidR="00851338" w:rsidRPr="005E62D8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BCC6041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A955B21" w14:textId="52B98E4E" w:rsidR="00851338" w:rsidRPr="005E62D8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ED5DFB3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DF3A048" w14:textId="24C76A32" w:rsidR="00851338" w:rsidRPr="005E62D8" w:rsidRDefault="009A6D3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A6D3C">
              <w:rPr>
                <w:rFonts w:ascii="Angsana New" w:hAnsi="Angsana New"/>
                <w:color w:val="000000"/>
                <w:sz w:val="24"/>
                <w:szCs w:val="24"/>
              </w:rPr>
              <w:t>78</w:t>
            </w:r>
            <w:r w:rsidR="00EF1F8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A6D3C">
              <w:rPr>
                <w:rFonts w:ascii="Angsana New" w:hAnsi="Angsana New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95" w:type="pct"/>
          </w:tcPr>
          <w:p w14:paraId="1B4DF0C3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181A3831" w14:textId="379ED39C" w:rsidR="00851338" w:rsidRPr="006619E2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1F8F">
              <w:rPr>
                <w:rFonts w:ascii="Angsana New" w:hAnsi="Angsana New"/>
                <w:color w:val="000000"/>
                <w:sz w:val="24"/>
                <w:szCs w:val="24"/>
              </w:rPr>
              <w:t>239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1F8F">
              <w:rPr>
                <w:rFonts w:ascii="Angsana New" w:hAnsi="Angsan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4" w:type="pct"/>
          </w:tcPr>
          <w:p w14:paraId="40EA70FD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CFD74CB" w14:textId="6F878D3D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94" w:type="pct"/>
          </w:tcPr>
          <w:p w14:paraId="22769C9D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B62F918" w14:textId="3EA7BFDE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94" w:type="pct"/>
          </w:tcPr>
          <w:p w14:paraId="5EFAE130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99DD59D" w14:textId="5F0C5332" w:rsidR="00851338" w:rsidRPr="005E62D8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431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431A">
              <w:rPr>
                <w:rFonts w:ascii="Angsana New" w:hAnsi="Angsana New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83" w:type="pct"/>
          </w:tcPr>
          <w:p w14:paraId="1718C673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2C81D829" w14:textId="2CFA6F70" w:rsidR="00851338" w:rsidRPr="00494576" w:rsidRDefault="00AE4B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</w:t>
            </w:r>
            <w:r w:rsidR="006B319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004</w:t>
            </w:r>
          </w:p>
        </w:tc>
        <w:tc>
          <w:tcPr>
            <w:tcW w:w="94" w:type="pct"/>
          </w:tcPr>
          <w:p w14:paraId="0C4E6115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35EF2158" w14:textId="24131D2D" w:rsidR="00851338" w:rsidRPr="00FA4CAC" w:rsidRDefault="008D39C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D39CF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94" w:type="pct"/>
          </w:tcPr>
          <w:p w14:paraId="31DF0815" w14:textId="77777777" w:rsidR="00851338" w:rsidRPr="00FA4CAC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445E2AC" w14:textId="7681FE4A" w:rsidR="00851338" w:rsidRPr="00FA4CAC" w:rsidRDefault="00743D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815C08C" w14:textId="77777777" w:rsidR="00851338" w:rsidRPr="00FA4CAC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15886918" w14:textId="61652F54" w:rsidR="00851338" w:rsidRPr="00FA4CAC" w:rsidRDefault="006B319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B319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AE4B38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AE4B38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</w:p>
        </w:tc>
      </w:tr>
      <w:tr w:rsidR="00851338" w:rsidRPr="005E62D8" w14:paraId="64C6C60B" w14:textId="77777777" w:rsidTr="00851338">
        <w:tc>
          <w:tcPr>
            <w:tcW w:w="775" w:type="pct"/>
          </w:tcPr>
          <w:p w14:paraId="4E4BD889" w14:textId="140572DE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81" w:type="pct"/>
          </w:tcPr>
          <w:p w14:paraId="4EBEDBEE" w14:textId="386FE920" w:rsidR="00851338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B08235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524066F8" w14:textId="339516F6" w:rsidR="00851338" w:rsidRPr="005E62D8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BBB11F0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2ABCF80" w14:textId="7AF0FF83" w:rsidR="00851338" w:rsidRDefault="009A6D3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9A6D3C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pct"/>
          </w:tcPr>
          <w:p w14:paraId="15A51BD2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7A291343" w14:textId="28CA03DB" w:rsidR="00851338" w:rsidRPr="006619E2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1F8F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4" w:type="pct"/>
          </w:tcPr>
          <w:p w14:paraId="14D4F897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9516716" w14:textId="0435A6D0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2EC939A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8E76844" w14:textId="22018CD3" w:rsidR="00851338" w:rsidRPr="005E62D8" w:rsidRDefault="00BB0664" w:rsidP="00BB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097D311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1B890F44" w14:textId="61C82022" w:rsidR="00851338" w:rsidRPr="005E62D8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41B603E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94821BC" w14:textId="53FBF0B2" w:rsidR="00851338" w:rsidRPr="00494576" w:rsidRDefault="002F5D3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F4302D6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8D0A7E8" w14:textId="127C6D1B" w:rsidR="00851338" w:rsidRPr="00FA4CAC" w:rsidRDefault="008D39C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7C632CB" w14:textId="77777777" w:rsidR="00851338" w:rsidRPr="00FA4CAC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997627A" w14:textId="7405579D" w:rsidR="00851338" w:rsidRPr="00FA4CAC" w:rsidRDefault="00743D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FA995CB" w14:textId="77777777" w:rsidR="00851338" w:rsidRPr="00FA4CAC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07E484C9" w14:textId="372DB494" w:rsidR="00851338" w:rsidRPr="00FA4CAC" w:rsidRDefault="006B319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5" w:right="-2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51338" w:rsidRPr="005E62D8" w14:paraId="57A8492B" w14:textId="77777777" w:rsidTr="00851338">
        <w:tc>
          <w:tcPr>
            <w:tcW w:w="775" w:type="pct"/>
          </w:tcPr>
          <w:p w14:paraId="5051B80D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6A0EA515" w14:textId="384F510F" w:rsidR="00851338" w:rsidRPr="005E62D8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EE01914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062EF72D" w14:textId="799E9FEC" w:rsidR="00851338" w:rsidRPr="005E62D8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2CD23D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2E47BD8" w14:textId="6B26D2AC" w:rsidR="00851338" w:rsidRPr="005E62D8" w:rsidRDefault="009A6D3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(729)</w:t>
            </w:r>
          </w:p>
        </w:tc>
        <w:tc>
          <w:tcPr>
            <w:tcW w:w="95" w:type="pct"/>
          </w:tcPr>
          <w:p w14:paraId="7759D7AD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CB40B92" w14:textId="66431C3A" w:rsidR="00851338" w:rsidRPr="006619E2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EF1F8F">
              <w:rPr>
                <w:rFonts w:ascii="Angsana New" w:hAnsi="Angsana New"/>
                <w:color w:val="000000"/>
                <w:sz w:val="24"/>
                <w:szCs w:val="24"/>
              </w:rPr>
              <w:t>49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F1F8F">
              <w:rPr>
                <w:rFonts w:ascii="Angsana New" w:hAnsi="Angsana New"/>
                <w:color w:val="000000"/>
                <w:sz w:val="24"/>
                <w:szCs w:val="24"/>
              </w:rPr>
              <w:t>070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322CC678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AC6A8AE" w14:textId="4B33FF09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884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3242192B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2CCC4723" w14:textId="51D4CFE3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color w:val="000000"/>
                <w:sz w:val="24"/>
                <w:szCs w:val="24"/>
              </w:rPr>
              <w:t>260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33D1CC41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295987B" w14:textId="7701B34A" w:rsidR="00851338" w:rsidRPr="005E62D8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7431A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7431A">
              <w:rPr>
                <w:rFonts w:ascii="Angsana New" w:hAnsi="Angsana New"/>
                <w:color w:val="000000"/>
                <w:sz w:val="24"/>
                <w:szCs w:val="24"/>
              </w:rPr>
              <w:t>373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14:paraId="1007695F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07622E51" w14:textId="59DDD424" w:rsidR="00851338" w:rsidRPr="00494576" w:rsidRDefault="00AD03B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D03B6">
              <w:rPr>
                <w:rFonts w:ascii="Angsana New" w:hAnsi="Angsana New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AD03B6">
              <w:rPr>
                <w:rFonts w:ascii="Angsana New" w:hAnsi="Angsana New"/>
                <w:sz w:val="24"/>
                <w:szCs w:val="24"/>
              </w:rPr>
              <w:t>316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5C9793DE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3E109F90" w14:textId="58B0D230" w:rsidR="00851338" w:rsidRPr="00494576" w:rsidRDefault="008D39C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8D39CF">
              <w:rPr>
                <w:rFonts w:ascii="Angsana New" w:hAnsi="Angsana New"/>
                <w:color w:val="000000"/>
                <w:sz w:val="24"/>
                <w:szCs w:val="24"/>
              </w:rPr>
              <w:t>430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color w:val="000000"/>
                <w:sz w:val="24"/>
                <w:szCs w:val="24"/>
              </w:rPr>
              <w:t>069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4" w:type="pct"/>
          </w:tcPr>
          <w:p w14:paraId="1EC63114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345596F8" w14:textId="0BFF1042" w:rsidR="00851338" w:rsidRPr="00494576" w:rsidRDefault="00743D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28D859A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1A4B5929" w14:textId="02BAFE8E" w:rsidR="00851338" w:rsidRPr="00494576" w:rsidRDefault="00AD03B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AD03B6">
              <w:rPr>
                <w:rFonts w:ascii="Angsana New" w:hAnsi="Angsana New"/>
                <w:color w:val="000000"/>
                <w:sz w:val="24"/>
                <w:szCs w:val="24"/>
              </w:rPr>
              <w:t>580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D03B6">
              <w:rPr>
                <w:rFonts w:ascii="Angsana New" w:hAnsi="Angsana New"/>
                <w:color w:val="000000"/>
                <w:sz w:val="24"/>
                <w:szCs w:val="24"/>
              </w:rPr>
              <w:t>701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851338" w:rsidRPr="005E62D8" w14:paraId="75B12311" w14:textId="77777777" w:rsidTr="00851338">
        <w:tc>
          <w:tcPr>
            <w:tcW w:w="775" w:type="pct"/>
          </w:tcPr>
          <w:p w14:paraId="6E0BD734" w14:textId="59FAD41B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5E62D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574BC4E6" w14:textId="55E57D85" w:rsidR="00851338" w:rsidRPr="005E62D8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CD91AF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14:paraId="395AB028" w14:textId="556A28A7" w:rsidR="00851338" w:rsidRPr="005E62D8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724B03E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58A1FD5" w14:textId="1A73EB81" w:rsidR="00851338" w:rsidRPr="005E62D8" w:rsidRDefault="009A6D3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A6D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9A6D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9A6D3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847</w:t>
            </w:r>
          </w:p>
        </w:tc>
        <w:tc>
          <w:tcPr>
            <w:tcW w:w="95" w:type="pct"/>
          </w:tcPr>
          <w:p w14:paraId="6F0B3870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C811115" w14:textId="765DAAEF" w:rsidR="00851338" w:rsidRPr="005E62D8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1F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F1F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F1F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842</w:t>
            </w:r>
          </w:p>
        </w:tc>
        <w:tc>
          <w:tcPr>
            <w:tcW w:w="94" w:type="pct"/>
          </w:tcPr>
          <w:p w14:paraId="1E7917CA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26926CF6" w14:textId="613332ED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529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4" w:type="pct"/>
          </w:tcPr>
          <w:p w14:paraId="5A6AE545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51EA61FB" w14:textId="66067D4B" w:rsidR="00851338" w:rsidRPr="005E62D8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290</w:t>
            </w:r>
          </w:p>
        </w:tc>
        <w:tc>
          <w:tcPr>
            <w:tcW w:w="94" w:type="pct"/>
          </w:tcPr>
          <w:p w14:paraId="27BDB2D3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33821DEC" w14:textId="62604E9F" w:rsidR="00851338" w:rsidRPr="005E62D8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7431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7431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556</w:t>
            </w:r>
          </w:p>
        </w:tc>
        <w:tc>
          <w:tcPr>
            <w:tcW w:w="83" w:type="pct"/>
          </w:tcPr>
          <w:p w14:paraId="21C2B556" w14:textId="77777777" w:rsidR="00851338" w:rsidRPr="005E62D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14:paraId="45B36C79" w14:textId="362358B6" w:rsidR="00851338" w:rsidRPr="00494576" w:rsidRDefault="006B319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B3190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E4B3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E4B38">
              <w:rPr>
                <w:rFonts w:ascii="Angsana New" w:hAnsi="Angsana New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94" w:type="pct"/>
          </w:tcPr>
          <w:p w14:paraId="0F553BB2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53DFD80E" w14:textId="356027FC" w:rsidR="00851338" w:rsidRPr="00494576" w:rsidRDefault="008D39C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D39C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764</w:t>
            </w:r>
          </w:p>
        </w:tc>
        <w:tc>
          <w:tcPr>
            <w:tcW w:w="94" w:type="pct"/>
          </w:tcPr>
          <w:p w14:paraId="4D707A5C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F12FD20" w14:textId="531F6EF2" w:rsidR="00851338" w:rsidRPr="00494576" w:rsidRDefault="00743D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685AF6F" w14:textId="77777777" w:rsidR="00851338" w:rsidRPr="0049457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14:paraId="11A80414" w14:textId="0AAF869B" w:rsidR="00851338" w:rsidRPr="00494576" w:rsidRDefault="006B3190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B319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AE4B3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010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AE4B3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510</w:t>
            </w:r>
          </w:p>
        </w:tc>
      </w:tr>
      <w:tr w:rsidR="00851338" w:rsidRPr="00281E91" w14:paraId="6C4A4CED" w14:textId="77777777" w:rsidTr="00851338">
        <w:tc>
          <w:tcPr>
            <w:tcW w:w="775" w:type="pct"/>
          </w:tcPr>
          <w:p w14:paraId="279B3F09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9CDF97D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" w:type="pct"/>
          </w:tcPr>
          <w:p w14:paraId="3DE8F33F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CC892A0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25ADDCB1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19F8409A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" w:type="pct"/>
          </w:tcPr>
          <w:p w14:paraId="49469914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46B6544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718A2BE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7281FFA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495F8233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7012CA32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6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BE3E10B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103D26A9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1500D5B3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5C12DF42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</w:tcPr>
          <w:p w14:paraId="5B0BDFC2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1940E2F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57F112D0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566BAB93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7BA20376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116BB6A3" w14:textId="77777777" w:rsidR="00851338" w:rsidRPr="00281E9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1"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</w:tbl>
    <w:p w14:paraId="177C5478" w14:textId="4006C155" w:rsidR="00194E36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E33ABED" w14:textId="77777777" w:rsidR="00194E36" w:rsidRDefault="0019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194E36" w:rsidRPr="0098361D" w14:paraId="7195CAA4" w14:textId="77777777" w:rsidTr="00290BA1">
        <w:tc>
          <w:tcPr>
            <w:tcW w:w="754" w:type="pct"/>
          </w:tcPr>
          <w:p w14:paraId="3E49E97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348F1E9A" w14:textId="7B3EE92E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E62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4E36" w:rsidRPr="0098361D" w14:paraId="5EE61BE2" w14:textId="77777777" w:rsidTr="00290BA1">
        <w:tc>
          <w:tcPr>
            <w:tcW w:w="754" w:type="pct"/>
          </w:tcPr>
          <w:p w14:paraId="1A8BE77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43BC40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3DC2DCB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0D571C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77ABF8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B11740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379D2B4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20A8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34A9A3D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AFE888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C889B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55745CF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01DEF5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774A27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089ADB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CD9E9F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EF1BA8B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5A8E2C1A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B3ED7D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4EADFEB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519D168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276494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98361D" w14:paraId="42AD93EF" w14:textId="77777777" w:rsidTr="00290BA1">
        <w:tc>
          <w:tcPr>
            <w:tcW w:w="754" w:type="pct"/>
          </w:tcPr>
          <w:p w14:paraId="3CC886F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3ED9D38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DB56D18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4272662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5CF8506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D3127E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21D3BFE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74C5BF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D31444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9BD536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4F35D3C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F09B9E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32DB97F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C320A2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6BCBC9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19C6DD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392F6BD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B47CAB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3C38217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0680C5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98361D" w14:paraId="502D95BD" w14:textId="77777777" w:rsidTr="00290BA1">
        <w:tc>
          <w:tcPr>
            <w:tcW w:w="754" w:type="pct"/>
          </w:tcPr>
          <w:p w14:paraId="1811121E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61F0B7A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AC268B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F374523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46642CB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C13B8D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6BA662C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2823E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43F5B34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3EB6F47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A18D16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525673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66F618F9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A2900C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62103AA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3A6B00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4CBC899C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7F809EC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01A1A44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128609C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750EFD3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B150354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98361D" w14:paraId="6CD2A18A" w14:textId="77777777" w:rsidTr="00290BA1">
        <w:tc>
          <w:tcPr>
            <w:tcW w:w="754" w:type="pct"/>
          </w:tcPr>
          <w:p w14:paraId="7FD666E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366D54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60D1F62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079D3B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5CBBB02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7629DF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D53F0F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84F14F5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3CE3D8D1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C018D4A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32960EA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1BDBE9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2744919A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C927B0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6A861986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358E180D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273D738E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86D757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7F000CC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FF6348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634A3F50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26BCE35" w14:textId="77777777" w:rsidR="00194E36" w:rsidRPr="0098361D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361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94E36" w:rsidRPr="0098361D" w14:paraId="7EB70248" w14:textId="77777777" w:rsidTr="00290BA1">
        <w:tc>
          <w:tcPr>
            <w:tcW w:w="754" w:type="pct"/>
          </w:tcPr>
          <w:p w14:paraId="678C269D" w14:textId="77777777" w:rsidR="00194E36" w:rsidRPr="0098361D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06B23C1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361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94E36" w:rsidRPr="0098361D" w14:paraId="10945481" w14:textId="77777777" w:rsidTr="00290BA1">
        <w:tc>
          <w:tcPr>
            <w:tcW w:w="754" w:type="pct"/>
          </w:tcPr>
          <w:p w14:paraId="4DDF8781" w14:textId="77777777" w:rsidR="00194E36" w:rsidRPr="0098361D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135E49B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33FA46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B9243C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5400783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46CDF9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6FCB7E9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6CC58BE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719402CA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63BE74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3259924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470D2F1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75951B9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8A10ECF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75C1E48D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69EEC2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CF953E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15A7EE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DD82078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7624840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07AA2FB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BCB47F6" w14:textId="77777777" w:rsidR="00194E36" w:rsidRPr="0098361D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1338" w:rsidRPr="00F34151" w14:paraId="23405BEA" w14:textId="77777777" w:rsidTr="00851338">
        <w:tc>
          <w:tcPr>
            <w:tcW w:w="754" w:type="pct"/>
          </w:tcPr>
          <w:p w14:paraId="257A8BD1" w14:textId="206763B7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1" w:type="pct"/>
          </w:tcPr>
          <w:p w14:paraId="6952982E" w14:textId="0E4CE19F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A512F3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77D4BFE0" w14:textId="3E5A6FC8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7D1FF25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E35F135" w14:textId="5E66CF76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732BA9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4B5ECF15" w14:textId="78E5E7C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3B268F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B42EBD3" w14:textId="558B8705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5E007B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4527DB" w14:textId="5D828A7B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16C6BE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D31F42" w14:textId="5EE421F1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062F9F6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01C1F6E" w14:textId="4D88EC4F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43,756</w:t>
            </w:r>
          </w:p>
        </w:tc>
        <w:tc>
          <w:tcPr>
            <w:tcW w:w="95" w:type="pct"/>
          </w:tcPr>
          <w:p w14:paraId="31EEA4FA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B3BDD18" w14:textId="297DAA38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5,</w:t>
            </w: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84" w:type="pct"/>
          </w:tcPr>
          <w:p w14:paraId="329DA621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4FB139B" w14:textId="4599C5DF" w:rsidR="00851338" w:rsidRPr="00851338" w:rsidRDefault="00851338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851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2C166D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29650367" w14:textId="011B540B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51338">
              <w:rPr>
                <w:rFonts w:ascii="Angsana New" w:hAnsi="Angsana New"/>
                <w:color w:val="000000"/>
                <w:sz w:val="24"/>
                <w:szCs w:val="24"/>
              </w:rPr>
              <w:t>49,086</w:t>
            </w:r>
          </w:p>
        </w:tc>
      </w:tr>
      <w:tr w:rsidR="00851338" w:rsidRPr="00F34151" w14:paraId="62DD4C61" w14:textId="77777777" w:rsidTr="00851338">
        <w:tc>
          <w:tcPr>
            <w:tcW w:w="754" w:type="pct"/>
          </w:tcPr>
          <w:p w14:paraId="5225C8D1" w14:textId="70B4B566" w:rsidR="00851338" w:rsidRPr="00C74079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0E95DF15" w14:textId="1073D6BB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9BE459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593FB41" w14:textId="47018845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91ACD0B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39166E" w14:textId="20D59739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D1E6854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2954DC9" w14:textId="3D1720E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4D5E7BE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2D28480E" w14:textId="3B56046D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D61075E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648987" w14:textId="6DF4A083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1FCB491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A8052E" w14:textId="5CBEB66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6DB7BC5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D280809" w14:textId="1B686E27" w:rsidR="00851338" w:rsidRPr="00C7407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95" w:type="pct"/>
          </w:tcPr>
          <w:p w14:paraId="33C92872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7217BE6" w14:textId="105694C1" w:rsid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A9B0244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7B2D121" w14:textId="649567A2" w:rsidR="00851338" w:rsidRPr="00F34151" w:rsidRDefault="00851338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0DC472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6535FAA4" w14:textId="52B5A28B" w:rsidR="00851338" w:rsidRPr="00C7407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23,413</w:t>
            </w:r>
          </w:p>
        </w:tc>
      </w:tr>
      <w:tr w:rsidR="00851338" w:rsidRPr="00F34151" w14:paraId="171A4CE1" w14:textId="77777777" w:rsidTr="00851338">
        <w:tc>
          <w:tcPr>
            <w:tcW w:w="754" w:type="pct"/>
          </w:tcPr>
          <w:p w14:paraId="7712DD25" w14:textId="1835290E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977F3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9BADD0A" w14:textId="5E74107F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BE8135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76F870D" w14:textId="7E0028BE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C9CCB6C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634E170" w14:textId="03BB6BB8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5B956D5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2451EB7" w14:textId="149228F9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0B83D8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671E39B7" w14:textId="4F987BAD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99061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28C37D7" w14:textId="110BC865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846FA84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6055166" w14:textId="65BEC80E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109FC7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29CE7A86" w14:textId="1E2DCE8E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(13,187)</w:t>
            </w:r>
          </w:p>
        </w:tc>
        <w:tc>
          <w:tcPr>
            <w:tcW w:w="95" w:type="pct"/>
          </w:tcPr>
          <w:p w14:paraId="713F295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F22C7F4" w14:textId="36F281C5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34151">
              <w:rPr>
                <w:rFonts w:ascii="Angsana New" w:hAnsi="Angsana New"/>
                <w:sz w:val="24"/>
                <w:szCs w:val="24"/>
              </w:rPr>
              <w:t>5,330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4" w:type="pct"/>
          </w:tcPr>
          <w:p w14:paraId="145D962A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65567769" w14:textId="2EB5652C" w:rsidR="00851338" w:rsidRPr="00F34151" w:rsidRDefault="00851338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F3415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2FF327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78FEA3E" w14:textId="454DBDDA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(18,517)</w:t>
            </w:r>
          </w:p>
        </w:tc>
      </w:tr>
      <w:tr w:rsidR="00851338" w:rsidRPr="00F34151" w14:paraId="1A068EF8" w14:textId="77777777" w:rsidTr="00290BA1">
        <w:tc>
          <w:tcPr>
            <w:tcW w:w="754" w:type="pct"/>
          </w:tcPr>
          <w:p w14:paraId="67040CFB" w14:textId="11F2AC0A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2172F0B2" w14:textId="7EAE9536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188ABA3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32D774B" w14:textId="1C6F8E30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461B04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68726B8" w14:textId="41DB7DA2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9E54F83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0D280B4A" w14:textId="04440E0B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445E049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7BA3886" w14:textId="328A71FF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5E1724A6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8E5E872" w14:textId="47D0DBBB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71325B8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49AE88C" w14:textId="0382B11A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5D8217F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F89C86B" w14:textId="7206A206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13DAB56C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486EB026" w14:textId="547D9D41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9687952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8031EA0" w14:textId="4B13DFCD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ABA9FD0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7491D789" w14:textId="0E4D6B23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51338" w:rsidRPr="00F34151" w14:paraId="246DEBEA" w14:textId="77777777" w:rsidTr="00290BA1">
        <w:tc>
          <w:tcPr>
            <w:tcW w:w="754" w:type="pct"/>
          </w:tcPr>
          <w:p w14:paraId="08A77EAA" w14:textId="1E81A028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</w:tcPr>
          <w:p w14:paraId="1CB2E693" w14:textId="03B5A414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444C54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530EB76" w14:textId="6A64568D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C5E981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39BD952" w14:textId="26593D69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CED085E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C66AF00" w14:textId="4895A4FC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A547D53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658A954" w14:textId="2FE72819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64BCA2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DA54068" w14:textId="51FA04AC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7A4C067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06763279" w14:textId="7F922029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F7AF397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DFEB6E" w14:textId="23E8B165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  <w:tc>
          <w:tcPr>
            <w:tcW w:w="95" w:type="pct"/>
          </w:tcPr>
          <w:p w14:paraId="6B57B34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1E8670BC" w14:textId="30EA23C5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9F952B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32A674A" w14:textId="216AF943" w:rsidR="00851338" w:rsidRPr="00F34151" w:rsidRDefault="00851338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C96577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75464910" w14:textId="1FE937C3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53,982</w:t>
            </w:r>
          </w:p>
        </w:tc>
      </w:tr>
      <w:tr w:rsidR="00851338" w14:paraId="30D068B6" w14:textId="77777777" w:rsidTr="00290BA1">
        <w:tc>
          <w:tcPr>
            <w:tcW w:w="754" w:type="pct"/>
          </w:tcPr>
          <w:p w14:paraId="280048A6" w14:textId="77777777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4079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2DEFDD93" w14:textId="600D45AF" w:rsidR="00851338" w:rsidRPr="00BF0B23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141F00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F63198" w14:textId="64A67BB0" w:rsidR="00851338" w:rsidRPr="00BF0B23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D971F3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5FF58065" w14:textId="2F9C3367" w:rsidR="00851338" w:rsidRPr="00BF0B23" w:rsidRDefault="003B47E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84B8C1D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54B242E" w14:textId="02739B6C" w:rsidR="00851338" w:rsidRPr="00BF0B23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EB7C4EA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B0A146F" w14:textId="194D1E94" w:rsidR="00851338" w:rsidRPr="00BF0B23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0B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BEAE7C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387B73" w14:textId="14B9AA4E" w:rsidR="00851338" w:rsidRPr="00BF0B23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3E4D1A7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C4BDC91" w14:textId="23B52219" w:rsidR="00851338" w:rsidRPr="00BF0B23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598BE7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5905F8" w14:textId="5C472206" w:rsidR="00851338" w:rsidRPr="00977F3C" w:rsidRDefault="001E686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E6865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E6865">
              <w:rPr>
                <w:rFonts w:ascii="Angsana New" w:hAnsi="Angsan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95" w:type="pct"/>
          </w:tcPr>
          <w:p w14:paraId="4D46C7E5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F6F7D00" w14:textId="7F54C843" w:rsidR="00851338" w:rsidRPr="00BF0B23" w:rsidRDefault="008D39CF" w:rsidP="008D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31B368D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60898FD" w14:textId="00A8616C" w:rsidR="00851338" w:rsidRPr="00BF0B23" w:rsidRDefault="00743D51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2E1EC9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03F208C" w14:textId="3FCC884C" w:rsidR="00851338" w:rsidRPr="00130409" w:rsidRDefault="001E686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409">
              <w:rPr>
                <w:rFonts w:ascii="Angsana New" w:hAnsi="Angsana New"/>
                <w:color w:val="000000"/>
                <w:sz w:val="24"/>
                <w:szCs w:val="24"/>
              </w:rPr>
              <w:t>15,974</w:t>
            </w:r>
          </w:p>
        </w:tc>
      </w:tr>
      <w:tr w:rsidR="00851338" w14:paraId="7B5BCA25" w14:textId="77777777" w:rsidTr="00290BA1">
        <w:tc>
          <w:tcPr>
            <w:tcW w:w="754" w:type="pct"/>
          </w:tcPr>
          <w:p w14:paraId="464DDD64" w14:textId="77777777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77F3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343325E9" w14:textId="783739C4" w:rsidR="00851338" w:rsidRPr="00BF0B23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9423AA8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6CD0FECB" w14:textId="61E3F3CA" w:rsidR="00851338" w:rsidRPr="00BF0B23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8CBA1B1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706C52A" w14:textId="166CC432" w:rsidR="00851338" w:rsidRPr="00BF0B23" w:rsidRDefault="003B47E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9C6A922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65536520" w14:textId="281E36CF" w:rsidR="00851338" w:rsidRPr="00BF0B23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B5B6C6B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D5B1F03" w14:textId="3E9AE344" w:rsidR="00851338" w:rsidRPr="00BF0B23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F0B2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C17D45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8EFAF56" w14:textId="31C720CB" w:rsidR="00851338" w:rsidRPr="00BF0B23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E26460B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0D59D8A2" w14:textId="76E9E7FA" w:rsidR="00851338" w:rsidRPr="00BF0B23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AD88103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6EDA38D6" w14:textId="0B464283" w:rsidR="00851338" w:rsidRPr="00977F3C" w:rsidRDefault="00AD03B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AD03B6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D03B6">
              <w:rPr>
                <w:rFonts w:ascii="Angsana New" w:hAnsi="Angsana New"/>
                <w:color w:val="000000"/>
                <w:sz w:val="24"/>
                <w:szCs w:val="24"/>
              </w:rPr>
              <w:t>972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" w:type="pct"/>
          </w:tcPr>
          <w:p w14:paraId="44C36766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7627F10" w14:textId="7293B8A5" w:rsidR="00851338" w:rsidRPr="00BF0B23" w:rsidRDefault="008D39CF" w:rsidP="008D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8B13578" w14:textId="77777777" w:rsidR="00851338" w:rsidRPr="00BF0B23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015D2054" w14:textId="4FEAE036" w:rsidR="00851338" w:rsidRPr="00BF0B23" w:rsidRDefault="00743D51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BF0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CADE0EC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59AB698" w14:textId="3A355ADF" w:rsidR="00851338" w:rsidRPr="00130409" w:rsidRDefault="00AD03B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409">
              <w:rPr>
                <w:rFonts w:ascii="Angsana New" w:hAnsi="Angsana New"/>
                <w:color w:val="000000"/>
                <w:sz w:val="24"/>
                <w:szCs w:val="24"/>
              </w:rPr>
              <w:t>(32,972)</w:t>
            </w:r>
          </w:p>
        </w:tc>
      </w:tr>
      <w:tr w:rsidR="00851338" w:rsidRPr="00F34151" w14:paraId="6C5521DD" w14:textId="77777777" w:rsidTr="00290BA1">
        <w:tc>
          <w:tcPr>
            <w:tcW w:w="754" w:type="pct"/>
          </w:tcPr>
          <w:p w14:paraId="0B66E0FC" w14:textId="4251F88C" w:rsidR="00851338" w:rsidRPr="00F34151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F341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04D1DAA0" w14:textId="79B00352" w:rsidR="00851338" w:rsidRPr="00F34151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BCCCA6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4303A956" w14:textId="010C78F5" w:rsidR="00851338" w:rsidRPr="00F34151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E842873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2F10BD50" w14:textId="65AF7A78" w:rsidR="00851338" w:rsidRPr="00F34151" w:rsidRDefault="003B47E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03B7184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737EAB6B" w14:textId="2A295C00" w:rsidR="00851338" w:rsidRPr="00F34151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3193C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096C0C42" w14:textId="570D76D4" w:rsidR="00851338" w:rsidRPr="00F34151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11F0450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DF53DB6" w14:textId="3F41D6E6" w:rsidR="00851338" w:rsidRPr="00F34151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44D6859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8A91AA3" w14:textId="06756C4B" w:rsidR="00851338" w:rsidRPr="00F34151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A6FC63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5D1508FF" w14:textId="7CB1D673" w:rsidR="00851338" w:rsidRPr="00F34151" w:rsidRDefault="001E686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E68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1E68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984</w:t>
            </w:r>
          </w:p>
        </w:tc>
        <w:tc>
          <w:tcPr>
            <w:tcW w:w="95" w:type="pct"/>
          </w:tcPr>
          <w:p w14:paraId="0B06FBA0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5EFEC90" w14:textId="0B8819DC" w:rsidR="00851338" w:rsidRPr="00F34151" w:rsidRDefault="008D39CF" w:rsidP="008D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531613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0E828E81" w14:textId="653C2882" w:rsidR="00851338" w:rsidRPr="00F34151" w:rsidRDefault="00743D51" w:rsidP="00044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A195CD" w14:textId="77777777" w:rsidR="00851338" w:rsidRPr="00F34151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6EFC9E63" w14:textId="4973E9D7" w:rsidR="00851338" w:rsidRPr="00F34151" w:rsidRDefault="001E686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1E68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1E68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984</w:t>
            </w:r>
          </w:p>
        </w:tc>
      </w:tr>
      <w:tr w:rsidR="00851338" w:rsidRPr="0098361D" w14:paraId="758DDC56" w14:textId="77777777" w:rsidTr="00290BA1">
        <w:tc>
          <w:tcPr>
            <w:tcW w:w="754" w:type="pct"/>
          </w:tcPr>
          <w:p w14:paraId="19011CB0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5AB65A16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0AAE924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7BEDA2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C4D0D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C8D399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0E78CD4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E129096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418FB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0333A61F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F7894A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FECB18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62679F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82E1CC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C139661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367CB9D1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9F151B4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9D84ADE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9BD16BE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61E46AC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28A118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5CFF243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51338" w:rsidRPr="0098361D" w14:paraId="2AE432B5" w14:textId="77777777" w:rsidTr="00290BA1">
        <w:tc>
          <w:tcPr>
            <w:tcW w:w="754" w:type="pct"/>
          </w:tcPr>
          <w:p w14:paraId="5E4AD3F0" w14:textId="77777777" w:rsidR="00851338" w:rsidRPr="0098361D" w:rsidRDefault="00851338" w:rsidP="008513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8361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77B19266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24A48B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38F0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D2312EE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6599F2F3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E0A40D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A66A63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F045118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3A7E4E1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045971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10E80564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0238FCA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F5016A4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E817EC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8E8582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48B9AA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AB9C10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32E1B4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AD868ED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B3E1D8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49004858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51338" w:rsidRPr="0098361D" w14:paraId="119900A6" w14:textId="77777777" w:rsidTr="00290BA1">
        <w:tc>
          <w:tcPr>
            <w:tcW w:w="754" w:type="pct"/>
          </w:tcPr>
          <w:p w14:paraId="0F7A2253" w14:textId="1BC1D0AA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5B837216" w14:textId="7803C34A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5CBCAF13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4D955A1F" w14:textId="038A8629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4,393,811</w:t>
            </w:r>
          </w:p>
        </w:tc>
        <w:tc>
          <w:tcPr>
            <w:tcW w:w="84" w:type="pct"/>
          </w:tcPr>
          <w:p w14:paraId="75AF3884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14:paraId="5E181750" w14:textId="45B74509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914,496</w:t>
            </w:r>
          </w:p>
        </w:tc>
        <w:tc>
          <w:tcPr>
            <w:tcW w:w="95" w:type="pct"/>
          </w:tcPr>
          <w:p w14:paraId="5D433F8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77E9650D" w14:textId="0F4307A0" w:rsidR="00851338" w:rsidRPr="00A9567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990,196</w:t>
            </w:r>
          </w:p>
        </w:tc>
        <w:tc>
          <w:tcPr>
            <w:tcW w:w="84" w:type="pct"/>
          </w:tcPr>
          <w:p w14:paraId="4FD68E58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</w:tcPr>
          <w:p w14:paraId="751FB216" w14:textId="1A7A376A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26,535</w:t>
            </w:r>
          </w:p>
        </w:tc>
        <w:tc>
          <w:tcPr>
            <w:tcW w:w="84" w:type="pct"/>
          </w:tcPr>
          <w:p w14:paraId="5BFFFA50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0632C6E0" w14:textId="3F4BB05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28,454</w:t>
            </w:r>
          </w:p>
        </w:tc>
        <w:tc>
          <w:tcPr>
            <w:tcW w:w="95" w:type="pct"/>
          </w:tcPr>
          <w:p w14:paraId="650443DC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6FAC2982" w14:textId="2FE1FF16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5,874</w:t>
            </w:r>
          </w:p>
        </w:tc>
        <w:tc>
          <w:tcPr>
            <w:tcW w:w="92" w:type="pct"/>
          </w:tcPr>
          <w:p w14:paraId="3AC15138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2555A7E3" w14:textId="0584C45A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5348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590,238</w:t>
            </w:r>
          </w:p>
        </w:tc>
        <w:tc>
          <w:tcPr>
            <w:tcW w:w="95" w:type="pct"/>
          </w:tcPr>
          <w:p w14:paraId="6216816F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14707497" w14:textId="6C91BEB0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17,822</w:t>
            </w:r>
          </w:p>
        </w:tc>
        <w:tc>
          <w:tcPr>
            <w:tcW w:w="84" w:type="pct"/>
          </w:tcPr>
          <w:p w14:paraId="3935829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54DFF4D5" w14:textId="69740EE9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67,051</w:t>
            </w:r>
          </w:p>
        </w:tc>
        <w:tc>
          <w:tcPr>
            <w:tcW w:w="84" w:type="pct"/>
          </w:tcPr>
          <w:p w14:paraId="2EC073A2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2820E90B" w14:textId="022E5462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7,395,340</w:t>
            </w:r>
          </w:p>
        </w:tc>
      </w:tr>
      <w:tr w:rsidR="00851338" w:rsidRPr="0098361D" w14:paraId="588D2646" w14:textId="77777777" w:rsidTr="00290BA1">
        <w:tc>
          <w:tcPr>
            <w:tcW w:w="754" w:type="pct"/>
          </w:tcPr>
          <w:p w14:paraId="35BA95E1" w14:textId="38358C3D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98361D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5214ADB5" w14:textId="696683FE" w:rsidR="00851338" w:rsidRPr="0098361D" w:rsidRDefault="00A92E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7E58D1D7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3077242F" w14:textId="1DB4566B" w:rsidR="00851338" w:rsidRPr="0098361D" w:rsidRDefault="00013AB5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13AB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3AB5">
              <w:rPr>
                <w:rFonts w:ascii="Angsana New" w:hAnsi="Angsana New"/>
                <w:b/>
                <w:bCs/>
                <w:sz w:val="24"/>
                <w:szCs w:val="24"/>
              </w:rPr>
              <w:t>804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13AB5">
              <w:rPr>
                <w:rFonts w:ascii="Angsana New" w:hAnsi="Angsana New"/>
                <w:b/>
                <w:bCs/>
                <w:sz w:val="24"/>
                <w:szCs w:val="24"/>
              </w:rPr>
              <w:t>87</w:t>
            </w:r>
            <w:r w:rsidR="003C45EE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4" w:type="pct"/>
          </w:tcPr>
          <w:p w14:paraId="65B3FB4F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</w:tcPr>
          <w:p w14:paraId="44BCF68B" w14:textId="308D1645" w:rsidR="00851338" w:rsidRPr="0098361D" w:rsidRDefault="003B47EC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B47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3B47E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417</w:t>
            </w:r>
          </w:p>
        </w:tc>
        <w:tc>
          <w:tcPr>
            <w:tcW w:w="95" w:type="pct"/>
          </w:tcPr>
          <w:p w14:paraId="204AFB1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</w:tcPr>
          <w:p w14:paraId="778FEEA8" w14:textId="5D339662" w:rsidR="00851338" w:rsidRPr="00A95678" w:rsidRDefault="00EF1F8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1F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F1F8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065</w:t>
            </w:r>
          </w:p>
        </w:tc>
        <w:tc>
          <w:tcPr>
            <w:tcW w:w="84" w:type="pct"/>
          </w:tcPr>
          <w:p w14:paraId="67C3978B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</w:tcPr>
          <w:p w14:paraId="55999AB8" w14:textId="32592368" w:rsidR="00851338" w:rsidRPr="00953480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68</w:t>
            </w:r>
            <w:r w:rsidR="003C45E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4" w:type="pct"/>
          </w:tcPr>
          <w:p w14:paraId="00D15BEA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7ABFD607" w14:textId="60F0E623" w:rsidR="00851338" w:rsidRPr="00953480" w:rsidRDefault="00BB0664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B066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208</w:t>
            </w:r>
          </w:p>
        </w:tc>
        <w:tc>
          <w:tcPr>
            <w:tcW w:w="95" w:type="pct"/>
          </w:tcPr>
          <w:p w14:paraId="2C82C953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</w:tcPr>
          <w:p w14:paraId="3072410E" w14:textId="70D1EABE" w:rsidR="00851338" w:rsidRPr="00953480" w:rsidRDefault="0007431A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7431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7431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92" w:type="pct"/>
          </w:tcPr>
          <w:p w14:paraId="2A369000" w14:textId="77777777" w:rsidR="00851338" w:rsidRPr="00953480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0A3F28A5" w14:textId="60F4C5CE" w:rsidR="00851338" w:rsidRPr="00953480" w:rsidRDefault="00AD03B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D03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D03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95" w:type="pct"/>
          </w:tcPr>
          <w:p w14:paraId="3406F0D9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</w:tcPr>
          <w:p w14:paraId="0952836F" w14:textId="00CB1F9A" w:rsidR="00851338" w:rsidRPr="0098361D" w:rsidRDefault="008D39C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D39C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8D39C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84" w:type="pct"/>
          </w:tcPr>
          <w:p w14:paraId="3D89018E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</w:tcPr>
          <w:p w14:paraId="4C0D8252" w14:textId="2938059D" w:rsidR="00851338" w:rsidRPr="0098361D" w:rsidRDefault="00743D51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743D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743D5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685</w:t>
            </w:r>
          </w:p>
        </w:tc>
        <w:tc>
          <w:tcPr>
            <w:tcW w:w="84" w:type="pct"/>
          </w:tcPr>
          <w:p w14:paraId="3D4D668C" w14:textId="77777777" w:rsidR="00851338" w:rsidRPr="0098361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5D63CBC5" w14:textId="3747AE26" w:rsidR="00851338" w:rsidRPr="0098361D" w:rsidRDefault="00AD03B6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D03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D03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AD03B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618</w:t>
            </w:r>
          </w:p>
        </w:tc>
      </w:tr>
    </w:tbl>
    <w:p w14:paraId="4C3F9527" w14:textId="77777777" w:rsidR="00194E36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055ECAB5" w14:textId="77777777" w:rsidR="00194E36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C170BD4" w14:textId="6CD3688D" w:rsidR="00194E36" w:rsidRPr="00C1266B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  <w:cs/>
        </w:rPr>
        <w:sectPr w:rsidR="00194E36" w:rsidRPr="00C1266B" w:rsidSect="00E808BB">
          <w:headerReference w:type="even" r:id="rId30"/>
          <w:headerReference w:type="default" r:id="rId31"/>
          <w:footerReference w:type="default" r:id="rId32"/>
          <w:headerReference w:type="first" r:id="rId3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D232B90" w14:textId="40619472" w:rsidR="00BE7C36" w:rsidRPr="008540F6" w:rsidRDefault="00BE7C36" w:rsidP="00BE7C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540F6">
        <w:rPr>
          <w:rFonts w:ascii="Angsana New" w:hAnsi="Angsana New"/>
          <w:sz w:val="30"/>
          <w:szCs w:val="30"/>
          <w:cs/>
        </w:rPr>
        <w:t>ข้อมูลเกี่ยวกับสัญญาเช่าเปิดเผยในหมายเหตุข้อ</w:t>
      </w:r>
      <w:r w:rsidRPr="008540F6">
        <w:rPr>
          <w:rFonts w:ascii="Angsana New" w:hAnsi="Angsana New"/>
          <w:sz w:val="30"/>
          <w:szCs w:val="30"/>
        </w:rPr>
        <w:t xml:space="preserve"> 1</w:t>
      </w:r>
      <w:r w:rsidR="005D6E08">
        <w:rPr>
          <w:rFonts w:ascii="Angsana New" w:hAnsi="Angsana New"/>
          <w:sz w:val="30"/>
          <w:szCs w:val="30"/>
        </w:rPr>
        <w:t>2</w:t>
      </w:r>
    </w:p>
    <w:p w14:paraId="7AC97670" w14:textId="482470B3" w:rsidR="00BE7C36" w:rsidRDefault="00BE7C3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39045261" w14:textId="1214D05E" w:rsidR="000B2E16" w:rsidRPr="000B2E16" w:rsidRDefault="00707066" w:rsidP="000B2E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0B2E16" w:rsidRPr="00611915">
        <w:rPr>
          <w:rFonts w:ascii="Angsana New" w:hAnsi="Angsana New" w:hint="cs"/>
          <w:sz w:val="30"/>
          <w:szCs w:val="30"/>
          <w:cs/>
        </w:rPr>
        <w:t>เดือน</w:t>
      </w:r>
      <w:r w:rsidR="00611915" w:rsidRPr="0061191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11915" w:rsidRPr="00611915">
        <w:rPr>
          <w:rFonts w:ascii="Angsana New" w:hAnsi="Angsana New"/>
          <w:sz w:val="30"/>
          <w:szCs w:val="30"/>
        </w:rPr>
        <w:t>2565</w:t>
      </w:r>
      <w:r w:rsidR="000B2E16" w:rsidRPr="00611915">
        <w:rPr>
          <w:rFonts w:ascii="Angsana New" w:hAnsi="Angsana New" w:hint="cs"/>
          <w:sz w:val="30"/>
          <w:szCs w:val="30"/>
          <w:cs/>
        </w:rPr>
        <w:t xml:space="preserve"> ที่ดิน</w:t>
      </w:r>
      <w:r w:rsidR="000B2E16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0B2E16" w:rsidRPr="000B2E16">
        <w:rPr>
          <w:rFonts w:ascii="Angsana New" w:hAnsi="Angsana New"/>
          <w:sz w:val="30"/>
          <w:szCs w:val="30"/>
          <w:cs/>
        </w:rPr>
        <w:t>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0B2E16">
        <w:rPr>
          <w:rFonts w:ascii="Angsana New" w:hAnsi="Angsana New" w:hint="cs"/>
          <w:sz w:val="30"/>
          <w:szCs w:val="30"/>
          <w:cs/>
        </w:rPr>
        <w:t xml:space="preserve"> </w:t>
      </w:r>
      <w:r w:rsidR="000B2E16" w:rsidRPr="000B2E16">
        <w:rPr>
          <w:rFonts w:ascii="Angsana New" w:hAnsi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0B2E16">
        <w:rPr>
          <w:rFonts w:ascii="Angsana New" w:hAnsi="Angsana New"/>
          <w:sz w:val="30"/>
          <w:szCs w:val="30"/>
        </w:rPr>
        <w:t>3</w:t>
      </w:r>
      <w:r w:rsidR="000B2E16" w:rsidRPr="000B2E16">
        <w:rPr>
          <w:rFonts w:ascii="Angsana New" w:hAnsi="Angsana New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611915">
        <w:rPr>
          <w:rFonts w:ascii="Angsana New" w:hAnsi="Angsana New"/>
          <w:sz w:val="30"/>
          <w:szCs w:val="30"/>
        </w:rPr>
        <w:t>415</w:t>
      </w:r>
      <w:r w:rsidR="00E53D91">
        <w:rPr>
          <w:rFonts w:ascii="Angsana New" w:hAnsi="Angsana New"/>
          <w:sz w:val="30"/>
          <w:szCs w:val="30"/>
        </w:rPr>
        <w:t>.37</w:t>
      </w:r>
      <w:r w:rsidR="000B2E16" w:rsidRPr="000B2E16">
        <w:rPr>
          <w:rFonts w:ascii="Angsana New" w:hAnsi="Angsana New"/>
          <w:sz w:val="30"/>
          <w:szCs w:val="30"/>
        </w:rPr>
        <w:t xml:space="preserve"> </w:t>
      </w:r>
      <w:r w:rsidR="000B2E16" w:rsidRPr="000B2E16">
        <w:rPr>
          <w:rFonts w:ascii="Angsana New" w:hAnsi="Angsana New"/>
          <w:sz w:val="30"/>
          <w:szCs w:val="30"/>
          <w:cs/>
        </w:rPr>
        <w:t>ล้านบาทและ</w:t>
      </w:r>
      <w:r w:rsidR="000B2E16">
        <w:rPr>
          <w:rFonts w:ascii="Angsana New" w:hAnsi="Angsana New" w:hint="cs"/>
          <w:sz w:val="30"/>
          <w:szCs w:val="30"/>
          <w:cs/>
        </w:rPr>
        <w:t xml:space="preserve"> </w:t>
      </w:r>
      <w:r w:rsidR="00611915">
        <w:rPr>
          <w:rFonts w:ascii="Angsana New" w:hAnsi="Angsana New"/>
          <w:sz w:val="30"/>
          <w:szCs w:val="30"/>
        </w:rPr>
        <w:t>411</w:t>
      </w:r>
      <w:r w:rsidR="00E53D91">
        <w:rPr>
          <w:rFonts w:ascii="Angsana New" w:hAnsi="Angsana New"/>
          <w:sz w:val="30"/>
          <w:szCs w:val="30"/>
        </w:rPr>
        <w:t>.07</w:t>
      </w:r>
      <w:r w:rsidR="000B2E16" w:rsidRPr="000B2E16">
        <w:rPr>
          <w:rFonts w:ascii="Angsana New" w:hAnsi="Angsana New"/>
          <w:sz w:val="30"/>
          <w:szCs w:val="30"/>
        </w:rPr>
        <w:t xml:space="preserve"> </w:t>
      </w:r>
      <w:r w:rsidR="000B2E16" w:rsidRPr="000B2E16">
        <w:rPr>
          <w:rFonts w:ascii="Angsana New" w:hAnsi="Angsana New"/>
          <w:sz w:val="30"/>
          <w:szCs w:val="30"/>
          <w:cs/>
        </w:rPr>
        <w:t>ล้านบาท ตามลำดับในกำไรขาดทุนเบ็ดเสร็จอื่น ทั้งนี้</w:t>
      </w:r>
      <w:r w:rsidR="000B2E16">
        <w:rPr>
          <w:rFonts w:ascii="Angsana New" w:hAnsi="Angsana New" w:hint="cs"/>
          <w:sz w:val="30"/>
          <w:szCs w:val="30"/>
          <w:cs/>
        </w:rPr>
        <w:t xml:space="preserve"> ที่ดินของกลุ่มบริษัทและบริษัท</w:t>
      </w:r>
      <w:r w:rsidR="000B2E16" w:rsidRPr="000B2E16">
        <w:rPr>
          <w:rFonts w:ascii="Angsana New" w:hAnsi="Angsana New"/>
          <w:sz w:val="30"/>
          <w:szCs w:val="30"/>
          <w:cs/>
        </w:rPr>
        <w:t>จะมีมูลค่า</w:t>
      </w:r>
      <w:r w:rsidR="002573D6">
        <w:rPr>
          <w:rFonts w:ascii="Angsana New" w:hAnsi="Angsana New" w:hint="cs"/>
          <w:sz w:val="30"/>
          <w:szCs w:val="30"/>
          <w:cs/>
        </w:rPr>
        <w:t>ยุติธรรม</w:t>
      </w:r>
      <w:r w:rsidR="000B2E16" w:rsidRPr="000B2E1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B2E16">
        <w:rPr>
          <w:rFonts w:ascii="Angsana New" w:hAnsi="Angsana New"/>
          <w:sz w:val="30"/>
          <w:szCs w:val="30"/>
        </w:rPr>
        <w:t>30</w:t>
      </w:r>
      <w:r w:rsidR="000B2E16" w:rsidRPr="000B2E16">
        <w:rPr>
          <w:rFonts w:ascii="Angsana New" w:hAnsi="Angsana New"/>
          <w:sz w:val="30"/>
          <w:szCs w:val="30"/>
          <w:cs/>
        </w:rPr>
        <w:t xml:space="preserve"> </w:t>
      </w:r>
      <w:r w:rsidR="000B2E1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B2E16">
        <w:rPr>
          <w:rFonts w:ascii="Angsana New" w:hAnsi="Angsana New"/>
          <w:sz w:val="30"/>
          <w:szCs w:val="30"/>
        </w:rPr>
        <w:t xml:space="preserve">2565 </w:t>
      </w:r>
      <w:r w:rsidR="000B2E16" w:rsidRPr="000B2E16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2573D6">
        <w:rPr>
          <w:rFonts w:ascii="Angsana New" w:hAnsi="Angsana New"/>
          <w:sz w:val="30"/>
          <w:szCs w:val="30"/>
        </w:rPr>
        <w:t>5,501</w:t>
      </w:r>
      <w:r w:rsidR="00611915">
        <w:rPr>
          <w:rFonts w:ascii="Angsana New" w:hAnsi="Angsana New"/>
          <w:sz w:val="30"/>
          <w:szCs w:val="30"/>
        </w:rPr>
        <w:t>.37</w:t>
      </w:r>
      <w:r w:rsidR="000B2E16" w:rsidRPr="000B2E16">
        <w:rPr>
          <w:rFonts w:ascii="Angsana New" w:hAnsi="Angsana New"/>
          <w:sz w:val="30"/>
          <w:szCs w:val="30"/>
        </w:rPr>
        <w:t xml:space="preserve"> </w:t>
      </w:r>
      <w:r w:rsidR="000B2E16" w:rsidRPr="000B2E16">
        <w:rPr>
          <w:rFonts w:ascii="Angsana New" w:hAnsi="Angsana New"/>
          <w:sz w:val="30"/>
          <w:szCs w:val="30"/>
          <w:cs/>
        </w:rPr>
        <w:t>ล้านบาทและ</w:t>
      </w:r>
      <w:r w:rsidR="00BC200A">
        <w:rPr>
          <w:rFonts w:ascii="Angsana New" w:hAnsi="Angsana New" w:hint="cs"/>
          <w:sz w:val="30"/>
          <w:szCs w:val="30"/>
          <w:cs/>
        </w:rPr>
        <w:t xml:space="preserve"> </w:t>
      </w:r>
      <w:r w:rsidR="002573D6">
        <w:rPr>
          <w:rFonts w:ascii="Angsana New" w:hAnsi="Angsana New"/>
          <w:sz w:val="30"/>
          <w:szCs w:val="30"/>
        </w:rPr>
        <w:t>5,165</w:t>
      </w:r>
      <w:r w:rsidR="00611915">
        <w:rPr>
          <w:rFonts w:ascii="Angsana New" w:hAnsi="Angsana New"/>
          <w:sz w:val="30"/>
          <w:szCs w:val="30"/>
        </w:rPr>
        <w:t>.</w:t>
      </w:r>
      <w:r w:rsidR="002573D6">
        <w:rPr>
          <w:rFonts w:ascii="Angsana New" w:hAnsi="Angsana New"/>
          <w:sz w:val="30"/>
          <w:szCs w:val="30"/>
        </w:rPr>
        <w:t>74</w:t>
      </w:r>
      <w:r w:rsidR="000B2E16" w:rsidRPr="000B2E16">
        <w:rPr>
          <w:rFonts w:ascii="Angsana New" w:hAnsi="Angsana New"/>
          <w:sz w:val="30"/>
          <w:szCs w:val="30"/>
        </w:rPr>
        <w:t xml:space="preserve"> </w:t>
      </w:r>
      <w:r w:rsidR="000B2E16" w:rsidRPr="000B2E16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0B2E16" w:rsidRPr="00E6281E">
        <w:rPr>
          <w:rFonts w:ascii="Angsana New" w:hAnsi="Angsana New"/>
          <w:i/>
          <w:iCs/>
          <w:sz w:val="30"/>
          <w:szCs w:val="30"/>
          <w:cs/>
        </w:rPr>
        <w:t>(</w:t>
      </w:r>
      <w:r w:rsidR="00E6281E" w:rsidRPr="00E6281E">
        <w:rPr>
          <w:rFonts w:ascii="Angsana New" w:hAnsi="Angsana New"/>
          <w:i/>
          <w:iCs/>
          <w:sz w:val="30"/>
          <w:szCs w:val="30"/>
        </w:rPr>
        <w:t>2564</w:t>
      </w:r>
      <w:r w:rsidR="000B2E16" w:rsidRPr="00E6281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43317">
        <w:rPr>
          <w:rFonts w:ascii="Angsana New" w:hAnsi="Angsana New"/>
          <w:i/>
          <w:iCs/>
          <w:sz w:val="30"/>
          <w:szCs w:val="30"/>
        </w:rPr>
        <w:t>5,085</w:t>
      </w:r>
      <w:r w:rsidR="00E6281E" w:rsidRPr="00E6281E">
        <w:rPr>
          <w:rFonts w:ascii="Angsana New" w:hAnsi="Angsana New"/>
          <w:i/>
          <w:iCs/>
          <w:sz w:val="30"/>
          <w:szCs w:val="30"/>
        </w:rPr>
        <w:t>.</w:t>
      </w:r>
      <w:r w:rsidR="00843317">
        <w:rPr>
          <w:rFonts w:ascii="Angsana New" w:hAnsi="Angsana New"/>
          <w:i/>
          <w:iCs/>
          <w:sz w:val="30"/>
          <w:szCs w:val="30"/>
        </w:rPr>
        <w:t>99</w:t>
      </w:r>
      <w:r w:rsidR="000B2E16" w:rsidRPr="00E6281E">
        <w:rPr>
          <w:rFonts w:ascii="Angsana New" w:hAnsi="Angsana New"/>
          <w:i/>
          <w:iCs/>
          <w:sz w:val="30"/>
          <w:szCs w:val="30"/>
        </w:rPr>
        <w:t xml:space="preserve"> </w:t>
      </w:r>
      <w:r w:rsidR="000B2E16" w:rsidRPr="008142DC">
        <w:rPr>
          <w:rFonts w:ascii="Angsana New" w:hAnsi="Angsana New"/>
          <w:i/>
          <w:iCs/>
          <w:sz w:val="30"/>
          <w:szCs w:val="30"/>
          <w:cs/>
        </w:rPr>
        <w:t>ล้านบาทและ</w:t>
      </w:r>
      <w:r w:rsidR="00E6281E" w:rsidRPr="008142DC">
        <w:rPr>
          <w:rFonts w:ascii="Angsana New" w:hAnsi="Angsana New"/>
          <w:i/>
          <w:iCs/>
          <w:sz w:val="30"/>
          <w:szCs w:val="30"/>
        </w:rPr>
        <w:t xml:space="preserve"> </w:t>
      </w:r>
      <w:r w:rsidR="00843317">
        <w:rPr>
          <w:rFonts w:ascii="Angsana New" w:hAnsi="Angsana New"/>
          <w:i/>
          <w:iCs/>
          <w:sz w:val="30"/>
          <w:szCs w:val="30"/>
        </w:rPr>
        <w:t>4,754</w:t>
      </w:r>
      <w:r w:rsidR="00E6281E" w:rsidRPr="008142DC">
        <w:rPr>
          <w:rFonts w:ascii="Angsana New" w:hAnsi="Angsana New"/>
          <w:i/>
          <w:iCs/>
          <w:sz w:val="30"/>
          <w:szCs w:val="30"/>
        </w:rPr>
        <w:t>.</w:t>
      </w:r>
      <w:r w:rsidR="00843317">
        <w:rPr>
          <w:rFonts w:ascii="Angsana New" w:hAnsi="Angsana New"/>
          <w:i/>
          <w:iCs/>
          <w:sz w:val="30"/>
          <w:szCs w:val="30"/>
        </w:rPr>
        <w:t>67</w:t>
      </w:r>
      <w:r w:rsidR="000B2E16" w:rsidRPr="008142DC">
        <w:rPr>
          <w:rFonts w:ascii="Angsana New" w:hAnsi="Angsana New"/>
          <w:i/>
          <w:iCs/>
          <w:sz w:val="30"/>
          <w:szCs w:val="30"/>
        </w:rPr>
        <w:t xml:space="preserve"> </w:t>
      </w:r>
      <w:r w:rsidR="000B2E16" w:rsidRPr="008142DC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0B2E16" w:rsidRPr="00E6281E">
        <w:rPr>
          <w:rFonts w:ascii="Angsana New" w:hAnsi="Angsana New"/>
          <w:i/>
          <w:iCs/>
          <w:sz w:val="30"/>
          <w:szCs w:val="30"/>
          <w:cs/>
        </w:rPr>
        <w:t>บาท ตามลำดับ)</w:t>
      </w:r>
    </w:p>
    <w:p w14:paraId="1E47FF2B" w14:textId="77777777" w:rsidR="00A24C9B" w:rsidRPr="002C555E" w:rsidRDefault="00A24C9B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5580"/>
      </w:tblGrid>
      <w:tr w:rsidR="00932AF7" w:rsidRPr="00951F3B" w14:paraId="7B90218F" w14:textId="77777777" w:rsidTr="00BA04C3">
        <w:trPr>
          <w:trHeight w:val="6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D542" w14:textId="77777777" w:rsidR="00932AF7" w:rsidRPr="00664AC4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89C8" w14:textId="77777777" w:rsidR="00932AF7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09F4488E" w14:textId="53E7B52A" w:rsidR="00932AF7" w:rsidRPr="00664AC4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A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932AF7" w:rsidRPr="00926875" w14:paraId="40562075" w14:textId="77777777" w:rsidTr="00BF68BB">
        <w:trPr>
          <w:trHeight w:val="123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00F4B" w14:textId="77777777" w:rsidR="00932AF7" w:rsidRDefault="00932AF7" w:rsidP="00BC30F3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</w:t>
            </w:r>
          </w:p>
          <w:p w14:paraId="3FA1E699" w14:textId="7B1E0198" w:rsidR="00932AF7" w:rsidRPr="00664AC4" w:rsidRDefault="00932AF7" w:rsidP="0093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ที่มีลักษณะใกล้เคียงกัน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1185F29" w14:textId="77777777" w:rsidR="00932AF7" w:rsidRPr="00664AC4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F079118" w14:textId="1CA854CB" w:rsidR="00932AF7" w:rsidRPr="00BF68BB" w:rsidRDefault="00932AF7" w:rsidP="00BF68BB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4AC4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552B14FC" w14:textId="77777777" w:rsidR="00BF68BB" w:rsidRPr="00E6281E" w:rsidRDefault="00BF68BB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71E714" w14:textId="6AE4042D" w:rsidR="00A76DB8" w:rsidRPr="00601AA6" w:rsidRDefault="00A76DB8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01AA6">
        <w:rPr>
          <w:rFonts w:ascii="Angsana New" w:hAnsi="Angsana New"/>
          <w:b/>
          <w:bCs/>
          <w:sz w:val="30"/>
          <w:szCs w:val="30"/>
          <w:cs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2</w:t>
      </w:r>
      <w:r w:rsidRPr="00601AA6">
        <w:rPr>
          <w:rFonts w:ascii="Angsana New" w:hAnsi="Angsana New"/>
          <w:b/>
          <w:bCs/>
          <w:sz w:val="30"/>
          <w:szCs w:val="30"/>
        </w:rPr>
        <w:tab/>
      </w:r>
      <w:r w:rsidRPr="00601AA6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0BA8E29" w14:textId="21F0D4E3" w:rsidR="00A76DB8" w:rsidRDefault="00A76DB8" w:rsidP="00BA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80"/>
        <w:gridCol w:w="1260"/>
        <w:gridCol w:w="180"/>
        <w:gridCol w:w="1260"/>
      </w:tblGrid>
      <w:tr w:rsidR="0051224A" w:rsidRPr="005A327F" w14:paraId="75783905" w14:textId="77777777" w:rsidTr="0051224A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3D502CE5" w14:textId="720C5190" w:rsidR="0051224A" w:rsidRPr="0051224A" w:rsidRDefault="0051224A" w:rsidP="007945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2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47D7132D" w14:textId="7D86D170" w:rsidR="0051224A" w:rsidRPr="0051224A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224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0771DA" w14:textId="77777777" w:rsidR="0051224A" w:rsidRPr="0051224A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A77D21" w14:textId="55CD4E0A" w:rsidR="0051224A" w:rsidRPr="0051224A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224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224A" w:rsidRPr="005A327F" w14:paraId="6E91045D" w14:textId="77777777" w:rsidTr="0051224A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20307373" w14:textId="08C945AF" w:rsidR="0051224A" w:rsidRPr="0051224A" w:rsidRDefault="0051224A" w:rsidP="007945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2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1A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DC9B55A" w14:textId="77777777" w:rsidR="0051224A" w:rsidRPr="0051224A" w:rsidRDefault="0051224A" w:rsidP="007945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22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E3F2ED6" w14:textId="77777777" w:rsidR="0051224A" w:rsidRPr="0051224A" w:rsidRDefault="0051224A" w:rsidP="007945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F4AC60" w14:textId="77777777" w:rsidR="0051224A" w:rsidRPr="0051224A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224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7D85902D" w14:textId="77777777" w:rsidR="0051224A" w:rsidRPr="0051224A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8FC1F" w14:textId="77777777" w:rsidR="0051224A" w:rsidRPr="0051224A" w:rsidRDefault="0051224A" w:rsidP="007945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24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5ECE8C8" w14:textId="77777777" w:rsidR="0051224A" w:rsidRPr="0051224A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B315A" w14:textId="77777777" w:rsidR="0051224A" w:rsidRPr="0051224A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2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1224A" w:rsidRPr="00453B87" w14:paraId="3CB460AB" w14:textId="77777777" w:rsidTr="0051224A">
        <w:trPr>
          <w:cantSplit/>
          <w:trHeight w:val="20"/>
          <w:tblHeader/>
        </w:trPr>
        <w:tc>
          <w:tcPr>
            <w:tcW w:w="3510" w:type="dxa"/>
          </w:tcPr>
          <w:p w14:paraId="4C61463E" w14:textId="492E8F47" w:rsidR="0051224A" w:rsidRPr="0051224A" w:rsidRDefault="0051224A" w:rsidP="0051224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center"/>
          </w:tcPr>
          <w:p w14:paraId="4AD08613" w14:textId="77777777" w:rsidR="0051224A" w:rsidRPr="0051224A" w:rsidRDefault="0051224A" w:rsidP="007945AD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5122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22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22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6BB7" w:rsidRPr="00526C5A" w14:paraId="59183A92" w14:textId="77777777" w:rsidTr="007945AD">
        <w:trPr>
          <w:cantSplit/>
          <w:trHeight w:val="20"/>
        </w:trPr>
        <w:tc>
          <w:tcPr>
            <w:tcW w:w="3510" w:type="dxa"/>
          </w:tcPr>
          <w:p w14:paraId="0A94337A" w14:textId="24C607D8" w:rsidR="00796BB7" w:rsidRPr="0051224A" w:rsidRDefault="00796BB7" w:rsidP="00796B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A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728789FD" w14:textId="299EED63" w:rsidR="00796BB7" w:rsidRPr="00796BB7" w:rsidRDefault="00B635D4" w:rsidP="00796BB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98,538</w:t>
            </w:r>
          </w:p>
        </w:tc>
        <w:tc>
          <w:tcPr>
            <w:tcW w:w="178" w:type="dxa"/>
            <w:vAlign w:val="bottom"/>
          </w:tcPr>
          <w:p w14:paraId="54C5915D" w14:textId="77777777" w:rsidR="00796BB7" w:rsidRPr="0051224A" w:rsidRDefault="00796BB7" w:rsidP="00796BB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A6690B3" w14:textId="2C4B8B03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75,544</w:t>
            </w:r>
          </w:p>
        </w:tc>
        <w:tc>
          <w:tcPr>
            <w:tcW w:w="180" w:type="dxa"/>
            <w:vAlign w:val="bottom"/>
          </w:tcPr>
          <w:p w14:paraId="0BC9FCCC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F3C273" w14:textId="1BB74806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98,53</w:t>
            </w:r>
            <w:r w:rsidR="00B635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4877934A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A4BBC" w14:textId="5C8C26A9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75,544</w:t>
            </w:r>
          </w:p>
        </w:tc>
      </w:tr>
      <w:tr w:rsidR="00796BB7" w14:paraId="79029002" w14:textId="77777777" w:rsidTr="007945AD">
        <w:trPr>
          <w:cantSplit/>
          <w:trHeight w:val="20"/>
        </w:trPr>
        <w:tc>
          <w:tcPr>
            <w:tcW w:w="3510" w:type="dxa"/>
          </w:tcPr>
          <w:p w14:paraId="118BD3A0" w14:textId="7C1DA3A3" w:rsidR="00796BB7" w:rsidRPr="0051224A" w:rsidRDefault="00796BB7" w:rsidP="00796B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C4259C5" w14:textId="067F5B38" w:rsidR="00796BB7" w:rsidRPr="0051224A" w:rsidRDefault="00B635D4" w:rsidP="00796BB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26,456</w:t>
            </w:r>
          </w:p>
        </w:tc>
        <w:tc>
          <w:tcPr>
            <w:tcW w:w="178" w:type="dxa"/>
            <w:vAlign w:val="bottom"/>
          </w:tcPr>
          <w:p w14:paraId="587AC0B1" w14:textId="77777777" w:rsidR="00796BB7" w:rsidRPr="0051224A" w:rsidRDefault="00796BB7" w:rsidP="00796BB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3F363E" w14:textId="6920CB2D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8,287</w:t>
            </w:r>
          </w:p>
        </w:tc>
        <w:tc>
          <w:tcPr>
            <w:tcW w:w="180" w:type="dxa"/>
            <w:vAlign w:val="bottom"/>
          </w:tcPr>
          <w:p w14:paraId="2C10D09A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1F62F6" w14:textId="47754D24" w:rsidR="00796BB7" w:rsidRPr="00E829BD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26,456</w:t>
            </w:r>
          </w:p>
        </w:tc>
        <w:tc>
          <w:tcPr>
            <w:tcW w:w="180" w:type="dxa"/>
            <w:vAlign w:val="bottom"/>
          </w:tcPr>
          <w:p w14:paraId="7B2447FD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A9FD5" w14:textId="07B41636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8,287</w:t>
            </w:r>
          </w:p>
        </w:tc>
      </w:tr>
      <w:tr w:rsidR="00796BB7" w14:paraId="4DF1DCFC" w14:textId="77777777" w:rsidTr="007945AD">
        <w:trPr>
          <w:cantSplit/>
          <w:trHeight w:val="20"/>
        </w:trPr>
        <w:tc>
          <w:tcPr>
            <w:tcW w:w="3510" w:type="dxa"/>
          </w:tcPr>
          <w:p w14:paraId="725B9090" w14:textId="74D06D73" w:rsidR="00796BB7" w:rsidRPr="0051224A" w:rsidRDefault="00796BB7" w:rsidP="00796B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C5DD9F" w14:textId="3B9B0311" w:rsidR="00796BB7" w:rsidRPr="00561B65" w:rsidRDefault="00B635D4" w:rsidP="00796BB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272,01</w:t>
            </w:r>
            <w:r w:rsidR="00561B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AD3F998" w14:textId="77777777" w:rsidR="00796BB7" w:rsidRPr="0051224A" w:rsidRDefault="00796BB7" w:rsidP="00796BB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11B3E71" w14:textId="2A1F7C6D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275,611</w:t>
            </w:r>
          </w:p>
        </w:tc>
        <w:tc>
          <w:tcPr>
            <w:tcW w:w="180" w:type="dxa"/>
            <w:vAlign w:val="bottom"/>
          </w:tcPr>
          <w:p w14:paraId="6D376990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D9A477" w14:textId="3D936049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269,42</w:t>
            </w:r>
            <w:r w:rsidR="00F52B0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587131E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F52DFB" w14:textId="22C4CFEA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sz w:val="30"/>
                <w:szCs w:val="30"/>
              </w:rPr>
              <w:t>271,881</w:t>
            </w:r>
          </w:p>
        </w:tc>
      </w:tr>
      <w:tr w:rsidR="00796BB7" w14:paraId="338C79A2" w14:textId="77777777" w:rsidTr="007945AD">
        <w:trPr>
          <w:cantSplit/>
          <w:trHeight w:val="20"/>
        </w:trPr>
        <w:tc>
          <w:tcPr>
            <w:tcW w:w="3510" w:type="dxa"/>
          </w:tcPr>
          <w:p w14:paraId="52B7917A" w14:textId="77777777" w:rsidR="00796BB7" w:rsidRPr="0051224A" w:rsidRDefault="00796BB7" w:rsidP="00796B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2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4DEAB" w14:textId="52C66841" w:rsidR="00796BB7" w:rsidRPr="00796BB7" w:rsidRDefault="00B635D4" w:rsidP="00796BB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397,00</w:t>
            </w:r>
            <w:r w:rsidR="00561B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14:paraId="3DEF2ECC" w14:textId="77777777" w:rsidR="00796BB7" w:rsidRPr="0051224A" w:rsidRDefault="00796BB7" w:rsidP="00796BB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BE3186F" w14:textId="14F53DD6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359,442</w:t>
            </w:r>
          </w:p>
        </w:tc>
        <w:tc>
          <w:tcPr>
            <w:tcW w:w="180" w:type="dxa"/>
            <w:vAlign w:val="bottom"/>
          </w:tcPr>
          <w:p w14:paraId="722D295F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9138D" w14:textId="40B62414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96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394,41</w:t>
            </w:r>
            <w:r w:rsidR="00F52B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08FF3BF" w14:textId="77777777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86B2F6" w14:textId="7369039E" w:rsidR="00796BB7" w:rsidRPr="0051224A" w:rsidRDefault="00796BB7" w:rsidP="00796BB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601A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355,712</w:t>
            </w:r>
          </w:p>
        </w:tc>
      </w:tr>
    </w:tbl>
    <w:p w14:paraId="3EDD9C8B" w14:textId="77777777" w:rsidR="00BF68BB" w:rsidRDefault="00BF68BB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268CF6D4" w14:textId="4E24E8BB" w:rsidR="00A76DB8" w:rsidRPr="00601AA6" w:rsidRDefault="00A06DBF" w:rsidP="007D2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01AA6">
        <w:rPr>
          <w:rFonts w:ascii="Angsana New" w:hAnsi="Angsana New"/>
          <w:sz w:val="30"/>
          <w:szCs w:val="30"/>
          <w:cs/>
        </w:rPr>
        <w:t xml:space="preserve">ในปี </w:t>
      </w:r>
      <w:r w:rsidRPr="00601AA6">
        <w:rPr>
          <w:rFonts w:ascii="Angsana New" w:hAnsi="Angsana New"/>
          <w:sz w:val="30"/>
          <w:szCs w:val="30"/>
        </w:rPr>
        <w:t>256</w:t>
      </w:r>
      <w:r w:rsidR="00851338">
        <w:rPr>
          <w:rFonts w:ascii="Angsana New" w:hAnsi="Angsana New"/>
          <w:sz w:val="30"/>
          <w:szCs w:val="30"/>
        </w:rPr>
        <w:t>5</w:t>
      </w:r>
      <w:r w:rsidRPr="00601AA6">
        <w:rPr>
          <w:rFonts w:ascii="Angsana New" w:hAnsi="Angsana New"/>
          <w:sz w:val="30"/>
          <w:szCs w:val="30"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B635D4">
        <w:rPr>
          <w:rFonts w:ascii="Angsana New" w:hAnsi="Angsana New"/>
          <w:sz w:val="30"/>
          <w:szCs w:val="30"/>
        </w:rPr>
        <w:t>125</w:t>
      </w:r>
      <w:r w:rsidR="00BF68BB">
        <w:rPr>
          <w:rFonts w:ascii="Angsana New" w:hAnsi="Angsana New" w:hint="cs"/>
          <w:sz w:val="30"/>
          <w:szCs w:val="30"/>
          <w:cs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B635D4">
        <w:rPr>
          <w:rFonts w:ascii="Angsana New" w:hAnsi="Angsana New"/>
          <w:sz w:val="30"/>
          <w:szCs w:val="30"/>
        </w:rPr>
        <w:t>125</w:t>
      </w:r>
      <w:r w:rsidR="0051224A">
        <w:rPr>
          <w:rFonts w:ascii="Angsana New" w:hAnsi="Angsana New"/>
          <w:sz w:val="30"/>
          <w:szCs w:val="30"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>ล้านบาท</w:t>
      </w:r>
      <w:r w:rsidRPr="00601AA6">
        <w:rPr>
          <w:rFonts w:ascii="Angsana New" w:hAnsi="Angsana New"/>
          <w:sz w:val="30"/>
          <w:szCs w:val="30"/>
        </w:rPr>
        <w:t xml:space="preserve"> </w:t>
      </w:r>
      <w:r w:rsidRPr="00601AA6">
        <w:rPr>
          <w:rFonts w:ascii="Angsana New" w:hAnsi="Angsana New"/>
          <w:sz w:val="30"/>
          <w:szCs w:val="30"/>
          <w:cs/>
        </w:rPr>
        <w:t>ตามลำดับ</w:t>
      </w:r>
      <w:r w:rsidR="00E6281E">
        <w:rPr>
          <w:rFonts w:ascii="Angsana New" w:hAnsi="Angsana New" w:hint="cs"/>
          <w:sz w:val="30"/>
          <w:szCs w:val="30"/>
          <w:cs/>
        </w:rPr>
        <w:t xml:space="preserve"> </w:t>
      </w:r>
      <w:r w:rsidR="00E6281E" w:rsidRPr="00E6281E">
        <w:rPr>
          <w:rFonts w:ascii="Angsana New" w:hAnsi="Angsana New"/>
          <w:i/>
          <w:iCs/>
          <w:sz w:val="30"/>
          <w:szCs w:val="30"/>
        </w:rPr>
        <w:t xml:space="preserve">(2564: </w:t>
      </w:r>
      <w:r w:rsidR="00E6281E">
        <w:rPr>
          <w:rFonts w:ascii="Angsana New" w:hAnsi="Angsana New"/>
          <w:i/>
          <w:iCs/>
          <w:sz w:val="30"/>
          <w:szCs w:val="30"/>
        </w:rPr>
        <w:t>110</w:t>
      </w:r>
      <w:r w:rsidR="00E6281E" w:rsidRPr="00E6281E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E6281E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E6281E">
        <w:rPr>
          <w:rFonts w:ascii="Angsana New" w:hAnsi="Angsana New"/>
          <w:i/>
          <w:iCs/>
          <w:sz w:val="30"/>
          <w:szCs w:val="30"/>
        </w:rPr>
        <w:t>110</w:t>
      </w:r>
      <w:r w:rsidR="00E6281E" w:rsidRPr="00E6281E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E628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80928C2" w14:textId="226D7451" w:rsidR="004858A6" w:rsidRPr="00601AA6" w:rsidRDefault="004858A6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E99CD3D" w14:textId="317B1839" w:rsidR="004858A6" w:rsidRDefault="004858A6" w:rsidP="004858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B635D4">
        <w:rPr>
          <w:rFonts w:ascii="Angsana New" w:hAnsi="Angsana New"/>
          <w:sz w:val="30"/>
          <w:szCs w:val="30"/>
          <w:cs/>
        </w:rPr>
        <w:t>บริษัทเช่าที่ดิน</w:t>
      </w:r>
      <w:r w:rsidRPr="00B635D4">
        <w:rPr>
          <w:rFonts w:ascii="Angsana New" w:hAnsi="Angsana New"/>
          <w:color w:val="FFFFFF"/>
          <w:sz w:val="30"/>
          <w:szCs w:val="30"/>
        </w:rPr>
        <w:t>.</w:t>
      </w:r>
      <w:r w:rsidRPr="00B635D4">
        <w:rPr>
          <w:rFonts w:ascii="Angsana New" w:hAnsi="Angsana New"/>
          <w:sz w:val="30"/>
          <w:szCs w:val="30"/>
          <w:cs/>
        </w:rPr>
        <w:t>อาคาร</w:t>
      </w:r>
      <w:r w:rsidRPr="00B635D4">
        <w:rPr>
          <w:rFonts w:ascii="Angsana New" w:hAnsi="Angsana New"/>
          <w:color w:val="FFFFFF"/>
          <w:sz w:val="30"/>
          <w:szCs w:val="30"/>
        </w:rPr>
        <w:t>.</w:t>
      </w:r>
      <w:r w:rsidRPr="00B635D4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สิ่งปลูกสร้างและสินทรัพย์อื่นเพื่อใช้ในการดำเนินงานของกิจการหลายสัญญา</w:t>
      </w:r>
      <w:r w:rsidRPr="00B635D4">
        <w:rPr>
          <w:rFonts w:ascii="Angsana New" w:hAnsi="Angsana New"/>
          <w:sz w:val="30"/>
          <w:szCs w:val="30"/>
        </w:rPr>
        <w:t xml:space="preserve"> </w:t>
      </w:r>
      <w:r w:rsidRPr="00B635D4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B635D4">
        <w:rPr>
          <w:rFonts w:ascii="Angsana New" w:hAnsi="Angsana New"/>
          <w:sz w:val="30"/>
          <w:szCs w:val="30"/>
        </w:rPr>
        <w:t>1 - 30</w:t>
      </w:r>
      <w:r w:rsidRPr="00B635D4">
        <w:rPr>
          <w:rFonts w:ascii="Angsana New" w:hAnsi="Angsana New"/>
          <w:sz w:val="30"/>
          <w:szCs w:val="30"/>
          <w:cs/>
        </w:rPr>
        <w:t xml:space="preserve"> ปี สัญญาสิ้นสุดในระยะเวลาต่างๆ กันจนถึงเดือนธันวาคม </w:t>
      </w:r>
      <w:r w:rsidRPr="00B635D4">
        <w:rPr>
          <w:rFonts w:ascii="Angsana New" w:hAnsi="Angsana New"/>
          <w:sz w:val="30"/>
          <w:szCs w:val="30"/>
        </w:rPr>
        <w:t xml:space="preserve">2581 </w:t>
      </w:r>
      <w:r w:rsidRPr="00B635D4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9B277D9" w14:textId="16D0C4A9" w:rsidR="00A06DBF" w:rsidRDefault="00A06DBF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62155205" w14:textId="66F886B8" w:rsidR="00BB0153" w:rsidRDefault="00BB0153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BB0153" w:rsidRPr="00992275" w14:paraId="33476BCF" w14:textId="77777777" w:rsidTr="00BB0153">
        <w:trPr>
          <w:cantSplit/>
          <w:trHeight w:val="144"/>
          <w:tblHeader/>
        </w:trPr>
        <w:tc>
          <w:tcPr>
            <w:tcW w:w="3510" w:type="dxa"/>
            <w:shd w:val="clear" w:color="auto" w:fill="auto"/>
            <w:vAlign w:val="bottom"/>
          </w:tcPr>
          <w:p w14:paraId="4B7F689C" w14:textId="77777777" w:rsidR="00BB0153" w:rsidRPr="00BB0153" w:rsidRDefault="00BB0153" w:rsidP="00BB0153">
            <w:pPr>
              <w:tabs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1DD0CC6" w14:textId="5CDABBB3" w:rsidR="00BB0153" w:rsidRPr="00BB0153" w:rsidRDefault="00BB0153" w:rsidP="00BB0153">
            <w:pPr>
              <w:pStyle w:val="acctfourfigures"/>
              <w:tabs>
                <w:tab w:val="decimal" w:pos="731"/>
                <w:tab w:val="decimal" w:pos="1642"/>
                <w:tab w:val="left" w:pos="33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B015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3FFB8B" w14:textId="77777777" w:rsidR="00BB0153" w:rsidRPr="00BB0153" w:rsidRDefault="00BB0153" w:rsidP="00BB0153">
            <w:pPr>
              <w:pStyle w:val="acctfourfigures"/>
              <w:tabs>
                <w:tab w:val="decimal" w:pos="1181"/>
                <w:tab w:val="left" w:pos="335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9A1E7D3" w14:textId="6592255E" w:rsidR="00BB0153" w:rsidRPr="00BB0153" w:rsidRDefault="00BB0153" w:rsidP="00BB0153">
            <w:pPr>
              <w:pStyle w:val="acctfourfigures"/>
              <w:tabs>
                <w:tab w:val="decimal" w:pos="731"/>
                <w:tab w:val="decimal" w:pos="1642"/>
                <w:tab w:val="left" w:pos="335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0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0153" w:rsidRPr="00992275" w14:paraId="278610B6" w14:textId="77777777" w:rsidTr="00BB0153">
        <w:trPr>
          <w:cantSplit/>
          <w:tblHeader/>
        </w:trPr>
        <w:tc>
          <w:tcPr>
            <w:tcW w:w="3510" w:type="dxa"/>
          </w:tcPr>
          <w:p w14:paraId="55FFBC17" w14:textId="5CE69444" w:rsidR="00BB0153" w:rsidRPr="00BB0153" w:rsidRDefault="00BB0153" w:rsidP="00BB0153">
            <w:pPr>
              <w:pStyle w:val="acctfourfigures"/>
              <w:tabs>
                <w:tab w:val="clear" w:pos="765"/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B01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B01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4EDF9AAB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B015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33D6391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19C87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B015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457E9B6B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D3070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B015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BD806FC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0EAA1" w14:textId="77777777" w:rsidR="00BB0153" w:rsidRPr="00BB0153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B015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BB0153" w:rsidRPr="00992275" w14:paraId="333E0065" w14:textId="77777777" w:rsidTr="00BB0153">
        <w:trPr>
          <w:cantSplit/>
          <w:tblHeader/>
        </w:trPr>
        <w:tc>
          <w:tcPr>
            <w:tcW w:w="3510" w:type="dxa"/>
          </w:tcPr>
          <w:p w14:paraId="5D3BD102" w14:textId="0E99E0CE" w:rsidR="00BB0153" w:rsidRPr="00BB0153" w:rsidRDefault="00BB0153" w:rsidP="00BB0153">
            <w:pPr>
              <w:tabs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ACE3116" w14:textId="1361161C" w:rsidR="00BB0153" w:rsidRPr="00BB0153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01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B01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01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0153" w:rsidRPr="00992275" w14:paraId="480750E9" w14:textId="77777777" w:rsidTr="00BB0153">
        <w:trPr>
          <w:cantSplit/>
        </w:trPr>
        <w:tc>
          <w:tcPr>
            <w:tcW w:w="3510" w:type="dxa"/>
          </w:tcPr>
          <w:p w14:paraId="6CA1EFA4" w14:textId="75E99FD2" w:rsidR="00BB0153" w:rsidRPr="00BB0153" w:rsidRDefault="00BB0153" w:rsidP="00BB015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B01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260" w:type="dxa"/>
          </w:tcPr>
          <w:p w14:paraId="1B735553" w14:textId="77777777" w:rsidR="00BB0153" w:rsidRPr="00BB0153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D169D" w14:textId="77777777" w:rsidR="00BB0153" w:rsidRPr="00BB0153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9471F" w14:textId="77777777" w:rsidR="00BB0153" w:rsidRPr="00BB0153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A520A" w14:textId="77777777" w:rsidR="00BB0153" w:rsidRPr="00BB0153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A4B68" w14:textId="77777777" w:rsidR="00BB0153" w:rsidRPr="00BB0153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CBC5B3" w14:textId="77777777" w:rsidR="00BB0153" w:rsidRPr="00BB0153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C33AC" w14:textId="77777777" w:rsidR="00BB0153" w:rsidRPr="00BB0153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39" w:rsidRPr="00992275" w14:paraId="3A5C6E1B" w14:textId="77777777" w:rsidTr="00BB0153">
        <w:trPr>
          <w:cantSplit/>
        </w:trPr>
        <w:tc>
          <w:tcPr>
            <w:tcW w:w="3510" w:type="dxa"/>
          </w:tcPr>
          <w:p w14:paraId="39D20555" w14:textId="1ABC0995" w:rsidR="00CB4C39" w:rsidRPr="00FC347E" w:rsidRDefault="00CB4C39" w:rsidP="00BB015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9235D01" w14:textId="77777777" w:rsidR="00CB4C39" w:rsidRPr="00BB0153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3C202" w14:textId="77777777" w:rsidR="00CB4C39" w:rsidRPr="00BB0153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6ADFA" w14:textId="77777777" w:rsidR="00CB4C39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ED3559" w14:textId="77777777" w:rsidR="00CB4C39" w:rsidRPr="00BB0153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475E4" w14:textId="77777777" w:rsidR="00CB4C39" w:rsidRPr="00BB0153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CB8E82" w14:textId="77777777" w:rsidR="00CB4C39" w:rsidRPr="00BB0153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26F39B" w14:textId="77777777" w:rsidR="00CB4C39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5AD" w:rsidRPr="00992275" w14:paraId="37FABE33" w14:textId="77777777" w:rsidTr="00BB0153">
        <w:trPr>
          <w:cantSplit/>
        </w:trPr>
        <w:tc>
          <w:tcPr>
            <w:tcW w:w="3510" w:type="dxa"/>
          </w:tcPr>
          <w:p w14:paraId="467A6AA9" w14:textId="075185E1" w:rsidR="007945AD" w:rsidRDefault="007945AD" w:rsidP="007945AD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15ABCF2" w14:textId="53B9C0BB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16,685</w:t>
            </w:r>
          </w:p>
        </w:tc>
        <w:tc>
          <w:tcPr>
            <w:tcW w:w="180" w:type="dxa"/>
            <w:vAlign w:val="bottom"/>
          </w:tcPr>
          <w:p w14:paraId="710F6ACD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120F9" w14:textId="768F16EA" w:rsidR="007945AD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15,271</w:t>
            </w:r>
          </w:p>
        </w:tc>
        <w:tc>
          <w:tcPr>
            <w:tcW w:w="180" w:type="dxa"/>
            <w:vAlign w:val="bottom"/>
          </w:tcPr>
          <w:p w14:paraId="2FDADCE1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587748" w14:textId="7040A293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16,685</w:t>
            </w:r>
          </w:p>
        </w:tc>
        <w:tc>
          <w:tcPr>
            <w:tcW w:w="180" w:type="dxa"/>
            <w:vAlign w:val="bottom"/>
          </w:tcPr>
          <w:p w14:paraId="2EE4F34D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6AB6A" w14:textId="7574A119" w:rsidR="007945AD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15,271</w:t>
            </w:r>
          </w:p>
        </w:tc>
      </w:tr>
      <w:tr w:rsidR="007945AD" w:rsidRPr="00992275" w14:paraId="41EEDF2A" w14:textId="77777777" w:rsidTr="00BB0153">
        <w:trPr>
          <w:cantSplit/>
        </w:trPr>
        <w:tc>
          <w:tcPr>
            <w:tcW w:w="3510" w:type="dxa"/>
          </w:tcPr>
          <w:p w14:paraId="6F217704" w14:textId="07B0CD3A" w:rsidR="007945AD" w:rsidRPr="00CB4C39" w:rsidRDefault="007945AD" w:rsidP="007945AD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1DFC42B" w14:textId="3A36C6A9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11,570</w:t>
            </w:r>
          </w:p>
        </w:tc>
        <w:tc>
          <w:tcPr>
            <w:tcW w:w="180" w:type="dxa"/>
            <w:vAlign w:val="bottom"/>
          </w:tcPr>
          <w:p w14:paraId="30759F3B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A6CC8" w14:textId="77E54FD8" w:rsidR="007945AD" w:rsidRPr="003C6EF3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14,562</w:t>
            </w:r>
          </w:p>
        </w:tc>
        <w:tc>
          <w:tcPr>
            <w:tcW w:w="180" w:type="dxa"/>
            <w:vAlign w:val="bottom"/>
          </w:tcPr>
          <w:p w14:paraId="2CDC0009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A28C6" w14:textId="4F2CDA99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="000D60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180" w:type="dxa"/>
            <w:vAlign w:val="bottom"/>
          </w:tcPr>
          <w:p w14:paraId="2DFADCB1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144F3" w14:textId="5E56932B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14,562</w:t>
            </w:r>
          </w:p>
        </w:tc>
      </w:tr>
      <w:tr w:rsidR="007945AD" w:rsidRPr="00992275" w14:paraId="0E5B4739" w14:textId="77777777" w:rsidTr="00BB0153">
        <w:trPr>
          <w:cantSplit/>
        </w:trPr>
        <w:tc>
          <w:tcPr>
            <w:tcW w:w="3510" w:type="dxa"/>
          </w:tcPr>
          <w:p w14:paraId="44B2C33D" w14:textId="3EC620D8" w:rsidR="007945AD" w:rsidRPr="00CB4C39" w:rsidRDefault="007945AD" w:rsidP="007945AD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8F8C3D8" w14:textId="1936EEDA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58,936</w:t>
            </w:r>
          </w:p>
        </w:tc>
        <w:tc>
          <w:tcPr>
            <w:tcW w:w="180" w:type="dxa"/>
            <w:vAlign w:val="bottom"/>
          </w:tcPr>
          <w:p w14:paraId="1A7DF04A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810E9" w14:textId="7C8A0BD0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54,677</w:t>
            </w:r>
          </w:p>
        </w:tc>
        <w:tc>
          <w:tcPr>
            <w:tcW w:w="180" w:type="dxa"/>
            <w:vAlign w:val="bottom"/>
          </w:tcPr>
          <w:p w14:paraId="552DA62A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C8C46" w14:textId="27DBDB56" w:rsidR="007945AD" w:rsidRPr="00DF7491" w:rsidRDefault="00123721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7945AD"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AAE2C4D" w14:textId="77777777" w:rsidR="007945AD" w:rsidRPr="00BB0153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E65BC4" w14:textId="59F4A3F9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53,535</w:t>
            </w:r>
          </w:p>
        </w:tc>
      </w:tr>
      <w:tr w:rsidR="007945AD" w:rsidRPr="00992275" w14:paraId="3107C786" w14:textId="77777777" w:rsidTr="00BB0153">
        <w:trPr>
          <w:cantSplit/>
        </w:trPr>
        <w:tc>
          <w:tcPr>
            <w:tcW w:w="3510" w:type="dxa"/>
          </w:tcPr>
          <w:p w14:paraId="5BB7C532" w14:textId="38D733B4" w:rsidR="007945AD" w:rsidRPr="00EB1DDE" w:rsidRDefault="007945AD" w:rsidP="007945AD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1D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415051A" w14:textId="0B99A457" w:rsidR="007945AD" w:rsidRPr="00EB1DDE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D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13,027</w:t>
            </w:r>
          </w:p>
        </w:tc>
        <w:tc>
          <w:tcPr>
            <w:tcW w:w="180" w:type="dxa"/>
            <w:vAlign w:val="bottom"/>
          </w:tcPr>
          <w:p w14:paraId="25718C8A" w14:textId="77777777" w:rsidR="007945AD" w:rsidRPr="00EB1DDE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2958A9" w14:textId="1CEABAD0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11,550</w:t>
            </w:r>
          </w:p>
        </w:tc>
        <w:tc>
          <w:tcPr>
            <w:tcW w:w="180" w:type="dxa"/>
            <w:vAlign w:val="bottom"/>
          </w:tcPr>
          <w:p w14:paraId="1D3B0CA9" w14:textId="77777777" w:rsidR="007945AD" w:rsidRPr="00EB1DDE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616AE2" w14:textId="1844C199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12,951</w:t>
            </w:r>
          </w:p>
        </w:tc>
        <w:tc>
          <w:tcPr>
            <w:tcW w:w="180" w:type="dxa"/>
            <w:vAlign w:val="bottom"/>
          </w:tcPr>
          <w:p w14:paraId="1D4E68D9" w14:textId="77777777" w:rsidR="007945AD" w:rsidRPr="00EB1DDE" w:rsidRDefault="007945AD" w:rsidP="007945AD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191356" w14:textId="204306DF" w:rsidR="007945AD" w:rsidRPr="00DF7491" w:rsidRDefault="007945AD" w:rsidP="00DF7491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74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11,448</w:t>
            </w:r>
          </w:p>
        </w:tc>
      </w:tr>
    </w:tbl>
    <w:p w14:paraId="7BE7DDFE" w14:textId="77777777" w:rsidR="00A76DB8" w:rsidRPr="00BB0153" w:rsidRDefault="00A76DB8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0F98C8" w14:textId="105ACAF2" w:rsidR="00D37F8D" w:rsidRPr="00FC347E" w:rsidRDefault="00D37F8D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7F8D">
        <w:rPr>
          <w:rFonts w:ascii="Angsana New" w:hAnsi="Angsana New"/>
          <w:sz w:val="30"/>
          <w:szCs w:val="30"/>
          <w:cs/>
        </w:rPr>
        <w:t xml:space="preserve">ในปี </w:t>
      </w:r>
      <w:r w:rsidRPr="00D37F8D">
        <w:rPr>
          <w:rFonts w:ascii="Angsana New" w:hAnsi="Angsana New"/>
          <w:sz w:val="30"/>
          <w:szCs w:val="30"/>
        </w:rPr>
        <w:t>256</w:t>
      </w:r>
      <w:r w:rsidR="00851338">
        <w:rPr>
          <w:rFonts w:ascii="Angsana New" w:hAnsi="Angsana New"/>
          <w:sz w:val="30"/>
          <w:szCs w:val="30"/>
        </w:rPr>
        <w:t>5</w:t>
      </w:r>
      <w:r w:rsidRPr="00D37F8D">
        <w:rPr>
          <w:rFonts w:ascii="Angsana New" w:hAnsi="Angsana New"/>
          <w:sz w:val="30"/>
          <w:szCs w:val="30"/>
        </w:rPr>
        <w:t xml:space="preserve"> </w:t>
      </w:r>
      <w:r w:rsidRPr="00D37F8D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3A4620">
        <w:rPr>
          <w:rFonts w:ascii="Angsana New" w:hAnsi="Angsana New"/>
          <w:sz w:val="30"/>
          <w:szCs w:val="30"/>
        </w:rPr>
        <w:t>81</w:t>
      </w:r>
      <w:r w:rsidR="00BF68BB">
        <w:rPr>
          <w:rFonts w:ascii="Angsana New" w:hAnsi="Angsana New" w:hint="cs"/>
          <w:sz w:val="30"/>
          <w:szCs w:val="30"/>
          <w:cs/>
        </w:rPr>
        <w:t xml:space="preserve"> </w:t>
      </w:r>
      <w:r w:rsidRPr="00D37F8D">
        <w:rPr>
          <w:rFonts w:ascii="Angsana New" w:hAnsi="Angsana New"/>
          <w:sz w:val="30"/>
          <w:szCs w:val="30"/>
          <w:cs/>
        </w:rPr>
        <w:t>ล้านบาท และ</w:t>
      </w:r>
      <w:r w:rsidR="00BB0153">
        <w:rPr>
          <w:rFonts w:ascii="Angsana New" w:hAnsi="Angsana New"/>
          <w:sz w:val="30"/>
          <w:szCs w:val="30"/>
        </w:rPr>
        <w:t xml:space="preserve"> </w:t>
      </w:r>
      <w:r w:rsidR="003A4620">
        <w:rPr>
          <w:rFonts w:ascii="Angsana New" w:hAnsi="Angsana New"/>
          <w:sz w:val="30"/>
          <w:szCs w:val="30"/>
        </w:rPr>
        <w:t>80</w:t>
      </w:r>
      <w:r w:rsidRPr="00D37F8D">
        <w:rPr>
          <w:rFonts w:ascii="Angsana New" w:hAnsi="Angsana New"/>
          <w:sz w:val="30"/>
          <w:szCs w:val="30"/>
        </w:rPr>
        <w:t xml:space="preserve"> </w:t>
      </w:r>
      <w:r w:rsidRPr="00D37F8D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6281E">
        <w:rPr>
          <w:rFonts w:ascii="Angsana New" w:hAnsi="Angsana New"/>
          <w:sz w:val="30"/>
          <w:szCs w:val="30"/>
        </w:rPr>
        <w:t xml:space="preserve"> </w:t>
      </w:r>
      <w:r w:rsidR="00E6281E" w:rsidRPr="00E6281E">
        <w:rPr>
          <w:rFonts w:ascii="Angsana New" w:hAnsi="Angsana New"/>
          <w:i/>
          <w:iCs/>
          <w:sz w:val="30"/>
          <w:szCs w:val="30"/>
        </w:rPr>
        <w:t xml:space="preserve">(2564: </w:t>
      </w:r>
      <w:r w:rsidR="00E6281E">
        <w:rPr>
          <w:rFonts w:ascii="Angsana New" w:hAnsi="Angsana New"/>
          <w:i/>
          <w:iCs/>
          <w:sz w:val="30"/>
          <w:szCs w:val="30"/>
        </w:rPr>
        <w:t>76</w:t>
      </w:r>
      <w:r w:rsidR="00E6281E" w:rsidRPr="00E6281E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E6281E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E6281E">
        <w:rPr>
          <w:rFonts w:ascii="Angsana New" w:hAnsi="Angsana New"/>
          <w:i/>
          <w:iCs/>
          <w:sz w:val="30"/>
          <w:szCs w:val="30"/>
        </w:rPr>
        <w:t>75</w:t>
      </w:r>
      <w:r w:rsidR="00E6281E" w:rsidRPr="00E6281E">
        <w:rPr>
          <w:rFonts w:ascii="Angsana New" w:hAnsi="Angsana New"/>
          <w:i/>
          <w:iCs/>
          <w:sz w:val="30"/>
          <w:szCs w:val="30"/>
        </w:rPr>
        <w:t xml:space="preserve"> </w:t>
      </w:r>
      <w:r w:rsidR="00E6281E" w:rsidRPr="00E628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737C5911" w14:textId="77777777" w:rsidR="00A76DB8" w:rsidRDefault="00A76DB8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BDDDD6" w14:textId="1F382013" w:rsidR="00E64F07" w:rsidRPr="00C1266B" w:rsidRDefault="002C555E" w:rsidP="00BE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r w:rsidR="000F5274" w:rsidRPr="00C1266B">
        <w:rPr>
          <w:rFonts w:ascii="Angsana New" w:hAnsi="Angsana New"/>
          <w:b/>
          <w:bCs/>
          <w:sz w:val="30"/>
          <w:szCs w:val="30"/>
          <w:cs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3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EF453D4" w14:textId="77777777" w:rsidR="006A25D2" w:rsidRPr="002C555E" w:rsidRDefault="006A25D2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6"/>
        <w:gridCol w:w="1125"/>
        <w:gridCol w:w="236"/>
        <w:gridCol w:w="1126"/>
        <w:gridCol w:w="308"/>
        <w:gridCol w:w="1120"/>
      </w:tblGrid>
      <w:tr w:rsidR="00277BF3" w:rsidRPr="00C1266B" w14:paraId="0C244F11" w14:textId="77777777" w:rsidTr="00BE7C36">
        <w:trPr>
          <w:tblHeader/>
        </w:trPr>
        <w:tc>
          <w:tcPr>
            <w:tcW w:w="5186" w:type="dxa"/>
          </w:tcPr>
          <w:p w14:paraId="3E40B3DF" w14:textId="77777777" w:rsidR="00277BF3" w:rsidRPr="00CA14A9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5" w:type="dxa"/>
            <w:gridSpan w:val="5"/>
          </w:tcPr>
          <w:p w14:paraId="53415345" w14:textId="77777777" w:rsidR="00277BF3" w:rsidRPr="00CA14A9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4F32" w:rsidRPr="00C1266B" w14:paraId="196AE6EB" w14:textId="77777777" w:rsidTr="00BE7C36">
        <w:trPr>
          <w:tblHeader/>
        </w:trPr>
        <w:tc>
          <w:tcPr>
            <w:tcW w:w="5186" w:type="dxa"/>
          </w:tcPr>
          <w:p w14:paraId="67FA0036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E70AEE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469B3B34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3B25B6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308" w:type="dxa"/>
          </w:tcPr>
          <w:p w14:paraId="14229F92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F505F76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F32" w:rsidRPr="00C1266B" w14:paraId="58C45502" w14:textId="77777777" w:rsidTr="00BE7C36">
        <w:trPr>
          <w:tblHeader/>
        </w:trPr>
        <w:tc>
          <w:tcPr>
            <w:tcW w:w="5186" w:type="dxa"/>
          </w:tcPr>
          <w:p w14:paraId="35298FED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346AD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453B0A94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119E4B" w14:textId="77777777" w:rsidR="007F4F32" w:rsidRPr="00CA14A9" w:rsidRDefault="00B226B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ซอฟต์</w:t>
            </w:r>
            <w:r w:rsidR="007F4F32" w:rsidRPr="00CA14A9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308" w:type="dxa"/>
          </w:tcPr>
          <w:p w14:paraId="0FF26483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06B115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72F7" w:rsidRPr="00C1266B" w14:paraId="0CA43123" w14:textId="77777777" w:rsidTr="00BE7C36">
        <w:tc>
          <w:tcPr>
            <w:tcW w:w="5186" w:type="dxa"/>
          </w:tcPr>
          <w:p w14:paraId="7EFE1A85" w14:textId="77777777" w:rsidR="00E972F7" w:rsidRPr="00CA14A9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5"/>
          </w:tcPr>
          <w:p w14:paraId="754C56A0" w14:textId="77777777" w:rsidR="00E972F7" w:rsidRPr="00CA14A9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F32" w:rsidRPr="00C1266B" w14:paraId="03FE9FD6" w14:textId="77777777" w:rsidTr="00BE7C36">
        <w:tc>
          <w:tcPr>
            <w:tcW w:w="5186" w:type="dxa"/>
          </w:tcPr>
          <w:p w14:paraId="11FDCCAE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5" w:type="dxa"/>
          </w:tcPr>
          <w:p w14:paraId="50A1F531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484BAA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8BA40F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8218B1F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E2FC87" w14:textId="77777777" w:rsidR="007F4F32" w:rsidRPr="00CA14A9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338" w:rsidRPr="00C1266B" w14:paraId="499DA905" w14:textId="77777777" w:rsidTr="00BE7C36">
        <w:tc>
          <w:tcPr>
            <w:tcW w:w="5186" w:type="dxa"/>
          </w:tcPr>
          <w:p w14:paraId="5A469195" w14:textId="2B694822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sz w:val="30"/>
                <w:szCs w:val="30"/>
              </w:rPr>
              <w:t>1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4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5" w:type="dxa"/>
          </w:tcPr>
          <w:p w14:paraId="604BEDD9" w14:textId="1175F390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sz w:val="30"/>
                <w:szCs w:val="30"/>
              </w:rPr>
            </w:pPr>
            <w:r w:rsidRPr="00851338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BF08D2D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64CE0A" w14:textId="2539E0E6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851338">
              <w:rPr>
                <w:rFonts w:ascii="Angsana New" w:hAnsi="Angsana New"/>
                <w:sz w:val="30"/>
                <w:szCs w:val="30"/>
              </w:rPr>
              <w:t>64,412</w:t>
            </w:r>
          </w:p>
        </w:tc>
        <w:tc>
          <w:tcPr>
            <w:tcW w:w="308" w:type="dxa"/>
          </w:tcPr>
          <w:p w14:paraId="5441358A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AFDC27" w14:textId="1582489C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851338">
              <w:rPr>
                <w:rFonts w:ascii="Angsana New" w:hAnsi="Angsana New"/>
                <w:sz w:val="30"/>
                <w:szCs w:val="30"/>
              </w:rPr>
              <w:t>66,412</w:t>
            </w:r>
          </w:p>
        </w:tc>
      </w:tr>
      <w:tr w:rsidR="00851338" w:rsidRPr="00C1266B" w14:paraId="76B11165" w14:textId="77777777" w:rsidTr="00BE7C36">
        <w:tc>
          <w:tcPr>
            <w:tcW w:w="5186" w:type="dxa"/>
          </w:tcPr>
          <w:p w14:paraId="15EB0167" w14:textId="40F4823C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73A178B3" w14:textId="42283C4C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A05248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5815352" w14:textId="1C9E0F38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  <w:tc>
          <w:tcPr>
            <w:tcW w:w="308" w:type="dxa"/>
          </w:tcPr>
          <w:p w14:paraId="2D664F5A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8FEEC03" w14:textId="76BAA87D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2,189</w:t>
            </w:r>
          </w:p>
        </w:tc>
      </w:tr>
      <w:tr w:rsidR="00851338" w:rsidRPr="00C1266B" w14:paraId="675E40E0" w14:textId="77777777" w:rsidTr="00BE7C36">
        <w:tc>
          <w:tcPr>
            <w:tcW w:w="5186" w:type="dxa"/>
          </w:tcPr>
          <w:p w14:paraId="0FC999E5" w14:textId="1270DF5D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25" w:type="dxa"/>
          </w:tcPr>
          <w:p w14:paraId="44219612" w14:textId="71DEB8BF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870D00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30A9862" w14:textId="0862629D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30,527</w:t>
            </w:r>
          </w:p>
        </w:tc>
        <w:tc>
          <w:tcPr>
            <w:tcW w:w="308" w:type="dxa"/>
          </w:tcPr>
          <w:p w14:paraId="7884CA34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94E2E98" w14:textId="416DD1D0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30,527</w:t>
            </w:r>
          </w:p>
        </w:tc>
      </w:tr>
      <w:tr w:rsidR="00851338" w:rsidRPr="00C1266B" w14:paraId="74A10D43" w14:textId="77777777" w:rsidTr="00BE7C36">
        <w:tc>
          <w:tcPr>
            <w:tcW w:w="5186" w:type="dxa"/>
          </w:tcPr>
          <w:p w14:paraId="406A1163" w14:textId="3241F14A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25" w:type="dxa"/>
          </w:tcPr>
          <w:p w14:paraId="4029E45F" w14:textId="65CB3AAA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91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2AEF73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430C792" w14:textId="66C1395C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  <w:tc>
          <w:tcPr>
            <w:tcW w:w="308" w:type="dxa"/>
          </w:tcPr>
          <w:p w14:paraId="3E65201A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88D6D25" w14:textId="495B337A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(466)</w:t>
            </w:r>
          </w:p>
        </w:tc>
      </w:tr>
      <w:tr w:rsidR="00851338" w:rsidRPr="00C1266B" w14:paraId="68EF49A2" w14:textId="77777777" w:rsidTr="00BE7C36">
        <w:tc>
          <w:tcPr>
            <w:tcW w:w="5186" w:type="dxa"/>
          </w:tcPr>
          <w:p w14:paraId="6186C7F6" w14:textId="332E23DE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B215B1" w14:textId="4AD2B7EB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CF6DB4C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547F50F" w14:textId="10E6A218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96,662</w:t>
            </w:r>
          </w:p>
        </w:tc>
        <w:tc>
          <w:tcPr>
            <w:tcW w:w="308" w:type="dxa"/>
          </w:tcPr>
          <w:p w14:paraId="4491236E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F090AC8" w14:textId="7AE51F86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,662</w:t>
            </w:r>
          </w:p>
        </w:tc>
      </w:tr>
      <w:tr w:rsidR="00851338" w:rsidRPr="00C1266B" w14:paraId="5EE8D7CC" w14:textId="77777777" w:rsidTr="00BE7C36">
        <w:tc>
          <w:tcPr>
            <w:tcW w:w="5186" w:type="dxa"/>
          </w:tcPr>
          <w:p w14:paraId="7C559BF6" w14:textId="7D26F760" w:rsidR="00851338" w:rsidRPr="00E9173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7B4D2AEB" w14:textId="3262AEC7" w:rsidR="00851338" w:rsidRPr="00E91736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471A1" w14:textId="77777777" w:rsidR="00851338" w:rsidRPr="00E9173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381BDC" w14:textId="09D996EF" w:rsidR="00851338" w:rsidRPr="00E91736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45DD5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308" w:type="dxa"/>
          </w:tcPr>
          <w:p w14:paraId="43918FC1" w14:textId="77777777" w:rsidR="00851338" w:rsidRPr="00E9173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244A7DE" w14:textId="20BA9D14" w:rsidR="00851338" w:rsidRPr="00E91736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B45DD5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851338" w:rsidRPr="00C1266B" w14:paraId="633629D6" w14:textId="77777777" w:rsidTr="00BE7C36">
        <w:tc>
          <w:tcPr>
            <w:tcW w:w="5186" w:type="dxa"/>
          </w:tcPr>
          <w:p w14:paraId="5D07EA2F" w14:textId="2C2BF333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B00530" w14:textId="51E4BA9D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2C3BC6E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A20B86F" w14:textId="639CACD1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98,06</w:t>
            </w:r>
            <w:r w:rsidR="00B45D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08" w:type="dxa"/>
          </w:tcPr>
          <w:p w14:paraId="24502017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0EBDAD0" w14:textId="41B00CAC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100,06</w:t>
            </w:r>
            <w:r w:rsidR="00B45D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51338" w:rsidRPr="00532072" w14:paraId="58E63EC6" w14:textId="77777777" w:rsidTr="00BE7C36">
        <w:trPr>
          <w:trHeight w:val="70"/>
        </w:trPr>
        <w:tc>
          <w:tcPr>
            <w:tcW w:w="5186" w:type="dxa"/>
          </w:tcPr>
          <w:p w14:paraId="2FEFF380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35D3989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513E9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889B501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5F1954C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F94559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338" w:rsidRPr="00C1266B" w14:paraId="72FA7C79" w14:textId="77777777" w:rsidTr="00BE7C36">
        <w:tc>
          <w:tcPr>
            <w:tcW w:w="5186" w:type="dxa"/>
          </w:tcPr>
          <w:p w14:paraId="14030ACC" w14:textId="77777777" w:rsidR="00851338" w:rsidRPr="00CA14A9" w:rsidRDefault="00851338" w:rsidP="00851338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</w:tcPr>
          <w:p w14:paraId="53C1F7EB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0DAF8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FED4BCF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2D823DBC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872099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1338" w:rsidRPr="00C1266B" w14:paraId="3D000F90" w14:textId="77777777" w:rsidTr="00BE7C36">
        <w:tc>
          <w:tcPr>
            <w:tcW w:w="5186" w:type="dxa"/>
          </w:tcPr>
          <w:p w14:paraId="0E862792" w14:textId="691E24D8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sz w:val="30"/>
                <w:szCs w:val="30"/>
              </w:rPr>
              <w:t>1</w:t>
            </w:r>
            <w:r w:rsidRPr="00CA14A9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CA14A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5" w:type="dxa"/>
          </w:tcPr>
          <w:p w14:paraId="4BA8B806" w14:textId="42822C71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513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A8898F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B20273" w14:textId="0724D338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851338">
              <w:rPr>
                <w:rFonts w:ascii="Angsana New" w:hAnsi="Angsana New"/>
                <w:sz w:val="30"/>
                <w:szCs w:val="30"/>
              </w:rPr>
              <w:t>50,101</w:t>
            </w:r>
          </w:p>
        </w:tc>
        <w:tc>
          <w:tcPr>
            <w:tcW w:w="308" w:type="dxa"/>
          </w:tcPr>
          <w:p w14:paraId="6614C4E6" w14:textId="77777777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5D2A490" w14:textId="4D579FCB" w:rsidR="00851338" w:rsidRPr="00851338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851338">
              <w:rPr>
                <w:rFonts w:ascii="Angsana New" w:hAnsi="Angsana New"/>
                <w:sz w:val="30"/>
                <w:szCs w:val="30"/>
              </w:rPr>
              <w:t>50,101</w:t>
            </w:r>
          </w:p>
        </w:tc>
      </w:tr>
      <w:tr w:rsidR="00851338" w:rsidRPr="00C1266B" w14:paraId="6D9EC1BA" w14:textId="77777777" w:rsidTr="00BE7C36">
        <w:tc>
          <w:tcPr>
            <w:tcW w:w="5186" w:type="dxa"/>
          </w:tcPr>
          <w:p w14:paraId="74584FFC" w14:textId="3DB0FFB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7B017313" w14:textId="359A1E1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A8A74D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E26F124" w14:textId="74812F0B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2,771</w:t>
            </w: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08" w:type="dxa"/>
          </w:tcPr>
          <w:p w14:paraId="76FDC672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B2FCF4" w14:textId="1AF6BF45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2,771</w:t>
            </w:r>
            <w:r w:rsidRPr="00D554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51338" w:rsidRPr="00C1266B" w14:paraId="069D20A0" w14:textId="77777777" w:rsidTr="00BE7C36">
        <w:tc>
          <w:tcPr>
            <w:tcW w:w="5186" w:type="dxa"/>
          </w:tcPr>
          <w:p w14:paraId="4661ECB1" w14:textId="4E17FA74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25" w:type="dxa"/>
          </w:tcPr>
          <w:p w14:paraId="35C212ED" w14:textId="389B1E10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917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5CD2A8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10A5897" w14:textId="09092B3A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(466)</w:t>
            </w:r>
          </w:p>
        </w:tc>
        <w:tc>
          <w:tcPr>
            <w:tcW w:w="308" w:type="dxa"/>
          </w:tcPr>
          <w:p w14:paraId="54F55F83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5E0971" w14:textId="11745ABD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D55482">
              <w:rPr>
                <w:rFonts w:ascii="Angsana New" w:hAnsi="Angsana New"/>
                <w:sz w:val="30"/>
                <w:szCs w:val="30"/>
              </w:rPr>
              <w:t xml:space="preserve"> (466)</w:t>
            </w:r>
          </w:p>
        </w:tc>
      </w:tr>
      <w:tr w:rsidR="00851338" w:rsidRPr="00C1266B" w14:paraId="26032C4B" w14:textId="77777777" w:rsidTr="00BE7C36">
        <w:tc>
          <w:tcPr>
            <w:tcW w:w="5186" w:type="dxa"/>
          </w:tcPr>
          <w:p w14:paraId="54F9552B" w14:textId="359A66BB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A14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45318D" w14:textId="37C9D25D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AF3C0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EB5B43D" w14:textId="5497FB1F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52,406</w:t>
            </w:r>
          </w:p>
        </w:tc>
        <w:tc>
          <w:tcPr>
            <w:tcW w:w="308" w:type="dxa"/>
          </w:tcPr>
          <w:p w14:paraId="5BD0576F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2B71DE8" w14:textId="6589BD16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52,406</w:t>
            </w:r>
          </w:p>
        </w:tc>
      </w:tr>
      <w:tr w:rsidR="00851338" w:rsidRPr="00C1266B" w14:paraId="23F5F96C" w14:textId="77777777" w:rsidTr="00BE7C36">
        <w:tc>
          <w:tcPr>
            <w:tcW w:w="5186" w:type="dxa"/>
          </w:tcPr>
          <w:p w14:paraId="1539D409" w14:textId="117FEEEF" w:rsidR="00851338" w:rsidRPr="00E9173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66881C48" w14:textId="0970E268" w:rsidR="00851338" w:rsidRPr="00E91736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1ED25" w14:textId="77777777" w:rsidR="00851338" w:rsidRPr="00E9173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AE36900" w14:textId="32BD2815" w:rsidR="00851338" w:rsidRPr="00E91736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</w:t>
            </w:r>
            <w:r w:rsidR="004358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08" w:type="dxa"/>
          </w:tcPr>
          <w:p w14:paraId="6140068E" w14:textId="77777777" w:rsidR="00851338" w:rsidRPr="00E91736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486274" w14:textId="259E69DE" w:rsidR="00851338" w:rsidRPr="00E91736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</w:t>
            </w:r>
            <w:r w:rsidR="0043586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51338" w:rsidRPr="00C1266B" w14:paraId="5302288E" w14:textId="77777777" w:rsidTr="00BE7C36">
        <w:tc>
          <w:tcPr>
            <w:tcW w:w="5186" w:type="dxa"/>
          </w:tcPr>
          <w:p w14:paraId="6AD976F8" w14:textId="35978E45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B5F39E" w14:textId="4AAA619C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FC10C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CADE299" w14:textId="24E3FEFC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58,56</w:t>
            </w:r>
            <w:r w:rsidR="0043586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08" w:type="dxa"/>
          </w:tcPr>
          <w:p w14:paraId="55DAB703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2ABC71B" w14:textId="477E0ADE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58,56</w:t>
            </w:r>
            <w:r w:rsidR="0043586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851338" w:rsidRPr="00532072" w14:paraId="148A3126" w14:textId="77777777" w:rsidTr="00BE7C36">
        <w:tc>
          <w:tcPr>
            <w:tcW w:w="5186" w:type="dxa"/>
          </w:tcPr>
          <w:p w14:paraId="14DAAFF2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9CA105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A08F2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295F45E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7DCCACC9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0D97ED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1338" w:rsidRPr="00C1266B" w14:paraId="1A7AA918" w14:textId="77777777" w:rsidTr="00BE7C36">
        <w:tc>
          <w:tcPr>
            <w:tcW w:w="5186" w:type="dxa"/>
          </w:tcPr>
          <w:p w14:paraId="148C2E50" w14:textId="6CABBBE3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25" w:type="dxa"/>
          </w:tcPr>
          <w:p w14:paraId="60D96CAE" w14:textId="3E37618B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B4334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BDDC42" w14:textId="35920786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1CB7BCED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D7879E" w14:textId="42223683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1338" w:rsidRPr="00C1266B" w14:paraId="141A877B" w14:textId="77777777" w:rsidTr="00BE7C36">
        <w:tc>
          <w:tcPr>
            <w:tcW w:w="5186" w:type="dxa"/>
          </w:tcPr>
          <w:p w14:paraId="6EB5B863" w14:textId="4B8B1B3B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C6F906C" w14:textId="46B6CB1E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F044CC8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130294C9" w14:textId="740F86A1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44,256</w:t>
            </w:r>
          </w:p>
        </w:tc>
        <w:tc>
          <w:tcPr>
            <w:tcW w:w="308" w:type="dxa"/>
          </w:tcPr>
          <w:p w14:paraId="6512ADDF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8A52F76" w14:textId="077A10F8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46,256</w:t>
            </w:r>
          </w:p>
        </w:tc>
      </w:tr>
      <w:tr w:rsidR="00851338" w:rsidRPr="00C1266B" w14:paraId="63236D17" w14:textId="77777777" w:rsidTr="00BE7C36">
        <w:tc>
          <w:tcPr>
            <w:tcW w:w="5186" w:type="dxa"/>
          </w:tcPr>
          <w:p w14:paraId="58CC2358" w14:textId="5442F9A2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CA14A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2A74C082" w14:textId="05086044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C0A1763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14:paraId="0A301AD8" w14:textId="0D7F67B0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39,494</w:t>
            </w:r>
          </w:p>
        </w:tc>
        <w:tc>
          <w:tcPr>
            <w:tcW w:w="308" w:type="dxa"/>
          </w:tcPr>
          <w:p w14:paraId="728276D4" w14:textId="77777777" w:rsidR="00851338" w:rsidRPr="00CA14A9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1215A339" w14:textId="226C3BA6" w:rsidR="00851338" w:rsidRPr="00CA14A9" w:rsidRDefault="002A0D09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41,494</w:t>
            </w:r>
          </w:p>
        </w:tc>
      </w:tr>
    </w:tbl>
    <w:p w14:paraId="611CEBB6" w14:textId="77777777" w:rsidR="00D62DD6" w:rsidRPr="00C1266B" w:rsidRDefault="00D62DD6" w:rsidP="00BC34B5">
      <w:pPr>
        <w:spacing w:line="240" w:lineRule="auto"/>
        <w:rPr>
          <w:rFonts w:ascii="Angsana New" w:hAnsi="Angsana New"/>
          <w:sz w:val="2"/>
          <w:szCs w:val="2"/>
        </w:rPr>
      </w:pPr>
    </w:p>
    <w:p w14:paraId="2D8B9596" w14:textId="77777777" w:rsidR="00EF4B60" w:rsidRPr="00C1266B" w:rsidRDefault="00EF4B60" w:rsidP="00EF4B60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34"/>
        <w:gridCol w:w="1980"/>
      </w:tblGrid>
      <w:tr w:rsidR="00B776CA" w:rsidRPr="00532072" w14:paraId="390BBB9F" w14:textId="77777777" w:rsidTr="00BE7C36">
        <w:trPr>
          <w:tblHeader/>
        </w:trPr>
        <w:tc>
          <w:tcPr>
            <w:tcW w:w="7134" w:type="dxa"/>
          </w:tcPr>
          <w:p w14:paraId="5EF6679E" w14:textId="77777777" w:rsidR="00B776CA" w:rsidRPr="003969AD" w:rsidRDefault="00A26D5D" w:rsidP="003969A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969A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980" w:type="dxa"/>
          </w:tcPr>
          <w:p w14:paraId="2DF20738" w14:textId="77777777" w:rsidR="00B776CA" w:rsidRPr="003969AD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CA" w:rsidRPr="00532072" w14:paraId="595D2CD1" w14:textId="77777777" w:rsidTr="00BE7C36">
        <w:trPr>
          <w:tblHeader/>
        </w:trPr>
        <w:tc>
          <w:tcPr>
            <w:tcW w:w="7134" w:type="dxa"/>
          </w:tcPr>
          <w:p w14:paraId="12299928" w14:textId="77777777" w:rsidR="00B776CA" w:rsidRPr="003969AD" w:rsidRDefault="00B776CA" w:rsidP="003969A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E55791" w14:textId="4EF41CDD" w:rsidR="00B776CA" w:rsidRPr="003969AD" w:rsidRDefault="00435CC7" w:rsidP="003969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B226B7"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</w:t>
            </w:r>
            <w:r w:rsidR="00B776CA"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</w:tr>
      <w:tr w:rsidR="00B776CA" w:rsidRPr="00532072" w14:paraId="452F01E1" w14:textId="77777777" w:rsidTr="00BE7C36">
        <w:tc>
          <w:tcPr>
            <w:tcW w:w="7134" w:type="dxa"/>
          </w:tcPr>
          <w:p w14:paraId="668D3147" w14:textId="77777777" w:rsidR="00B776CA" w:rsidRPr="003969AD" w:rsidRDefault="00B776CA" w:rsidP="003969A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A86B73" w14:textId="77777777" w:rsidR="00B776CA" w:rsidRPr="003969AD" w:rsidRDefault="00B776CA" w:rsidP="003969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969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776CA" w:rsidRPr="00532072" w14:paraId="2D30E694" w14:textId="77777777" w:rsidTr="00BE7C36">
        <w:tc>
          <w:tcPr>
            <w:tcW w:w="7134" w:type="dxa"/>
          </w:tcPr>
          <w:p w14:paraId="3767EC2E" w14:textId="77777777" w:rsidR="00B776CA" w:rsidRPr="003969AD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8DC7994" w14:textId="77777777" w:rsidR="00B776CA" w:rsidRPr="003969AD" w:rsidRDefault="00B776CA" w:rsidP="003969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338" w:rsidRPr="00C75CFB" w14:paraId="2B982704" w14:textId="77777777" w:rsidTr="00BE7C36">
        <w:tc>
          <w:tcPr>
            <w:tcW w:w="7134" w:type="dxa"/>
          </w:tcPr>
          <w:p w14:paraId="480A7E01" w14:textId="50B46033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Pr="003969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14:paraId="5590B5B8" w14:textId="422EE44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59,869</w:t>
            </w:r>
          </w:p>
        </w:tc>
      </w:tr>
      <w:tr w:rsidR="00851338" w:rsidRPr="00532072" w14:paraId="5281E875" w14:textId="77777777" w:rsidTr="00BE7C36">
        <w:tc>
          <w:tcPr>
            <w:tcW w:w="7134" w:type="dxa"/>
          </w:tcPr>
          <w:p w14:paraId="111B660B" w14:textId="43513699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32661C7" w14:textId="1BF90BAE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</w:tr>
      <w:tr w:rsidR="00851338" w:rsidRPr="00532072" w14:paraId="27D41EBD" w14:textId="77777777" w:rsidTr="00BE7C36">
        <w:tc>
          <w:tcPr>
            <w:tcW w:w="7134" w:type="dxa"/>
          </w:tcPr>
          <w:p w14:paraId="742901E2" w14:textId="487E611E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980" w:type="dxa"/>
          </w:tcPr>
          <w:p w14:paraId="643A336F" w14:textId="3C41E468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30,527</w:t>
            </w:r>
          </w:p>
        </w:tc>
      </w:tr>
      <w:tr w:rsidR="00851338" w:rsidRPr="00532072" w14:paraId="498BF5F9" w14:textId="77777777" w:rsidTr="00BE7C36">
        <w:tc>
          <w:tcPr>
            <w:tcW w:w="7134" w:type="dxa"/>
          </w:tcPr>
          <w:p w14:paraId="071D8FC3" w14:textId="3555CB39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0" w:type="dxa"/>
          </w:tcPr>
          <w:p w14:paraId="1420CE03" w14:textId="3F814B3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(466)</w:t>
            </w:r>
          </w:p>
        </w:tc>
      </w:tr>
      <w:tr w:rsidR="00851338" w:rsidRPr="00532072" w14:paraId="7881E096" w14:textId="77777777" w:rsidTr="00BE7C36">
        <w:tc>
          <w:tcPr>
            <w:tcW w:w="7134" w:type="dxa"/>
          </w:tcPr>
          <w:p w14:paraId="196823BB" w14:textId="3B3E700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B2F8158" w14:textId="5E300B2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92,113</w:t>
            </w:r>
          </w:p>
        </w:tc>
      </w:tr>
      <w:tr w:rsidR="00851338" w:rsidRPr="00532072" w14:paraId="131C4F40" w14:textId="77777777" w:rsidTr="00BE7C36">
        <w:tc>
          <w:tcPr>
            <w:tcW w:w="7134" w:type="dxa"/>
            <w:shd w:val="clear" w:color="auto" w:fill="auto"/>
          </w:tcPr>
          <w:p w14:paraId="04792814" w14:textId="3F2C0D2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37034289" w14:textId="0FC710DF" w:rsidR="00851338" w:rsidRPr="003969AD" w:rsidRDefault="002E383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</w:tr>
      <w:tr w:rsidR="00851338" w:rsidRPr="00532072" w14:paraId="787C4D02" w14:textId="77777777" w:rsidTr="00BE7C36">
        <w:tc>
          <w:tcPr>
            <w:tcW w:w="7134" w:type="dxa"/>
          </w:tcPr>
          <w:p w14:paraId="37BF9CF5" w14:textId="4584D972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CF5459C" w14:textId="75F47302" w:rsidR="00851338" w:rsidRPr="003969AD" w:rsidRDefault="002E383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93,506</w:t>
            </w:r>
          </w:p>
        </w:tc>
      </w:tr>
      <w:tr w:rsidR="00851338" w:rsidRPr="00532072" w14:paraId="6E8E10F4" w14:textId="77777777" w:rsidTr="00BE7C36">
        <w:trPr>
          <w:trHeight w:val="70"/>
        </w:trPr>
        <w:tc>
          <w:tcPr>
            <w:tcW w:w="7134" w:type="dxa"/>
          </w:tcPr>
          <w:p w14:paraId="53A32FAD" w14:textId="77777777" w:rsidR="00851338" w:rsidRPr="003969AD" w:rsidRDefault="00851338" w:rsidP="00851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68D3B1" w14:textId="77777777" w:rsidR="00851338" w:rsidRPr="003969AD" w:rsidRDefault="00851338" w:rsidP="003969AD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338" w:rsidRPr="00532072" w14:paraId="374369BD" w14:textId="77777777" w:rsidTr="00BE7C36">
        <w:tc>
          <w:tcPr>
            <w:tcW w:w="7134" w:type="dxa"/>
          </w:tcPr>
          <w:p w14:paraId="5B2D50CF" w14:textId="77777777" w:rsidR="00851338" w:rsidRPr="003969AD" w:rsidRDefault="00851338" w:rsidP="00851338">
            <w:pPr>
              <w:tabs>
                <w:tab w:val="left" w:pos="8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0" w:type="dxa"/>
            <w:vAlign w:val="bottom"/>
          </w:tcPr>
          <w:p w14:paraId="7481EBE3" w14:textId="77777777" w:rsidR="00851338" w:rsidRPr="003969AD" w:rsidRDefault="00851338" w:rsidP="003969AD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338" w:rsidRPr="00532072" w14:paraId="4572265D" w14:textId="77777777" w:rsidTr="00BE7C36">
        <w:tc>
          <w:tcPr>
            <w:tcW w:w="7134" w:type="dxa"/>
          </w:tcPr>
          <w:p w14:paraId="303C3E52" w14:textId="76868832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Pr="003969A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14:paraId="122F8E48" w14:textId="6614D0B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45,752</w:t>
            </w:r>
          </w:p>
        </w:tc>
      </w:tr>
      <w:tr w:rsidR="00851338" w:rsidRPr="00532072" w14:paraId="13247DA0" w14:textId="77777777" w:rsidTr="00BE7C36">
        <w:tc>
          <w:tcPr>
            <w:tcW w:w="7134" w:type="dxa"/>
          </w:tcPr>
          <w:p w14:paraId="2D1E3A0A" w14:textId="13144C62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Pr="00396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980" w:type="dxa"/>
          </w:tcPr>
          <w:p w14:paraId="7BA5651A" w14:textId="4798AD83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2,781</w:t>
            </w:r>
          </w:p>
        </w:tc>
      </w:tr>
      <w:tr w:rsidR="00851338" w:rsidRPr="00532072" w14:paraId="4FCA8075" w14:textId="77777777" w:rsidTr="00BE7C36">
        <w:tc>
          <w:tcPr>
            <w:tcW w:w="7134" w:type="dxa"/>
          </w:tcPr>
          <w:p w14:paraId="47369F31" w14:textId="3360EA2B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980" w:type="dxa"/>
          </w:tcPr>
          <w:p w14:paraId="1585F9BD" w14:textId="4C68533E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(466)</w:t>
            </w:r>
          </w:p>
        </w:tc>
      </w:tr>
      <w:tr w:rsidR="00851338" w:rsidRPr="00532072" w14:paraId="215839AF" w14:textId="77777777" w:rsidTr="00BE7C36">
        <w:tc>
          <w:tcPr>
            <w:tcW w:w="7134" w:type="dxa"/>
            <w:shd w:val="clear" w:color="auto" w:fill="auto"/>
          </w:tcPr>
          <w:p w14:paraId="26AED635" w14:textId="3955DCA1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5C7098" w14:textId="594E418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48,067</w:t>
            </w:r>
          </w:p>
        </w:tc>
      </w:tr>
      <w:tr w:rsidR="00851338" w:rsidRPr="00532072" w14:paraId="196489F4" w14:textId="77777777" w:rsidTr="00BE7C36">
        <w:tc>
          <w:tcPr>
            <w:tcW w:w="7134" w:type="dxa"/>
            <w:shd w:val="clear" w:color="auto" w:fill="auto"/>
          </w:tcPr>
          <w:p w14:paraId="7CE6F9D9" w14:textId="08CB90D8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Pr="003969A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980" w:type="dxa"/>
          </w:tcPr>
          <w:p w14:paraId="440BF28B" w14:textId="38AA7C57" w:rsidR="00851338" w:rsidRPr="003969AD" w:rsidRDefault="002E383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sz w:val="30"/>
                <w:szCs w:val="30"/>
              </w:rPr>
              <w:t>6,022</w:t>
            </w:r>
          </w:p>
        </w:tc>
      </w:tr>
      <w:tr w:rsidR="00851338" w:rsidRPr="00532072" w14:paraId="3ED2D264" w14:textId="77777777" w:rsidTr="00BE7C36">
        <w:tc>
          <w:tcPr>
            <w:tcW w:w="7134" w:type="dxa"/>
            <w:shd w:val="clear" w:color="auto" w:fill="auto"/>
          </w:tcPr>
          <w:p w14:paraId="5F6509D1" w14:textId="44CA1B45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2367928" w14:textId="52FC0200" w:rsidR="00851338" w:rsidRPr="003969AD" w:rsidRDefault="002E383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54,089</w:t>
            </w:r>
          </w:p>
        </w:tc>
      </w:tr>
      <w:tr w:rsidR="00851338" w:rsidRPr="00532072" w14:paraId="5703740A" w14:textId="77777777" w:rsidTr="00BE7C36">
        <w:tc>
          <w:tcPr>
            <w:tcW w:w="7134" w:type="dxa"/>
            <w:shd w:val="clear" w:color="auto" w:fill="auto"/>
          </w:tcPr>
          <w:p w14:paraId="38DE1E85" w14:textId="77777777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C45A623" w14:textId="77777777" w:rsidR="00851338" w:rsidRPr="003969AD" w:rsidRDefault="00851338" w:rsidP="003969AD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1338" w:rsidRPr="00532072" w14:paraId="320F90DF" w14:textId="77777777" w:rsidTr="00BE7C36">
        <w:tc>
          <w:tcPr>
            <w:tcW w:w="7134" w:type="dxa"/>
            <w:shd w:val="clear" w:color="auto" w:fill="auto"/>
          </w:tcPr>
          <w:p w14:paraId="3A878FFB" w14:textId="46A62BD0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7DAB5CAF" w14:textId="730B7E4F" w:rsidR="00851338" w:rsidRPr="003969AD" w:rsidRDefault="00851338" w:rsidP="003969AD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1338" w:rsidRPr="00532072" w14:paraId="68D887EA" w14:textId="77777777" w:rsidTr="00BE7C36">
        <w:tc>
          <w:tcPr>
            <w:tcW w:w="7134" w:type="dxa"/>
            <w:shd w:val="clear" w:color="auto" w:fill="auto"/>
          </w:tcPr>
          <w:p w14:paraId="1A35990D" w14:textId="410F7C51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53D39A1" w14:textId="759FC667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44,046</w:t>
            </w:r>
          </w:p>
        </w:tc>
      </w:tr>
      <w:tr w:rsidR="00851338" w:rsidRPr="00532072" w14:paraId="56D17D96" w14:textId="77777777" w:rsidTr="00BE7C36">
        <w:tc>
          <w:tcPr>
            <w:tcW w:w="7134" w:type="dxa"/>
            <w:shd w:val="clear" w:color="auto" w:fill="auto"/>
          </w:tcPr>
          <w:p w14:paraId="55E2FF36" w14:textId="2F2B55DC" w:rsidR="00851338" w:rsidRPr="003969AD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065A758" w14:textId="2727AB31" w:rsidR="00851338" w:rsidRPr="003969AD" w:rsidRDefault="002E383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6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39,417</w:t>
            </w:r>
          </w:p>
        </w:tc>
      </w:tr>
    </w:tbl>
    <w:p w14:paraId="1A5D3681" w14:textId="4878AC31" w:rsidR="005C3498" w:rsidRDefault="005C3498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872ACD0" w14:textId="77777777" w:rsidR="005C3498" w:rsidRDefault="005C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E99124" w14:textId="15874562" w:rsidR="00442AB7" w:rsidRPr="00E0752C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752C">
        <w:rPr>
          <w:rFonts w:ascii="Angsana New" w:hAnsi="Angsana New"/>
          <w:b/>
          <w:bCs/>
          <w:sz w:val="30"/>
          <w:szCs w:val="30"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4</w:t>
      </w:r>
      <w:r w:rsidRPr="00E0752C">
        <w:rPr>
          <w:rFonts w:ascii="Angsana New" w:hAnsi="Angsana New"/>
          <w:b/>
          <w:bCs/>
          <w:sz w:val="30"/>
          <w:szCs w:val="30"/>
        </w:rPr>
        <w:tab/>
      </w:r>
      <w:r w:rsidRPr="00E0752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2BD1754" w14:textId="32E6AE93" w:rsidR="00442AB7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4"/>
        <w:gridCol w:w="810"/>
        <w:gridCol w:w="1168"/>
        <w:gridCol w:w="272"/>
        <w:gridCol w:w="1172"/>
        <w:gridCol w:w="288"/>
        <w:gridCol w:w="1148"/>
        <w:gridCol w:w="276"/>
        <w:gridCol w:w="1168"/>
      </w:tblGrid>
      <w:tr w:rsidR="00E659B1" w:rsidRPr="00C1266B" w14:paraId="0CE2F73C" w14:textId="77777777" w:rsidTr="00843317">
        <w:trPr>
          <w:trHeight w:val="417"/>
          <w:tblHeader/>
        </w:trPr>
        <w:tc>
          <w:tcPr>
            <w:tcW w:w="1569" w:type="pct"/>
          </w:tcPr>
          <w:p w14:paraId="60CF34F8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EDFA018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082FEC5B" w14:textId="466AEBAA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318B25DE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42388213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9B1" w:rsidRPr="00C1266B" w14:paraId="556F5029" w14:textId="77777777" w:rsidTr="00843317">
        <w:trPr>
          <w:trHeight w:val="418"/>
          <w:tblHeader/>
        </w:trPr>
        <w:tc>
          <w:tcPr>
            <w:tcW w:w="1569" w:type="pct"/>
          </w:tcPr>
          <w:p w14:paraId="7A337496" w14:textId="18CAAC56" w:rsidR="00E659B1" w:rsidRPr="00245991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1899103" w14:textId="6F917FA9" w:rsidR="00E659B1" w:rsidRDefault="00CD4AE4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6" w:type="pct"/>
          </w:tcPr>
          <w:p w14:paraId="230C9CC0" w14:textId="340D6933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5E627C6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990AF58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" w:type="pct"/>
          </w:tcPr>
          <w:p w14:paraId="1EA3A9B3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B1ECA1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4FCFA398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BC3E684" w14:textId="77777777" w:rsidR="00E659B1" w:rsidRPr="00C1266B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659B1" w:rsidRPr="00C1266B" w14:paraId="460E840D" w14:textId="77777777" w:rsidTr="00843317">
        <w:trPr>
          <w:trHeight w:val="418"/>
          <w:tblHeader/>
        </w:trPr>
        <w:tc>
          <w:tcPr>
            <w:tcW w:w="1569" w:type="pct"/>
          </w:tcPr>
          <w:p w14:paraId="2A6318A0" w14:textId="77777777" w:rsidR="00E659B1" w:rsidRPr="00C1266B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840E077" w14:textId="77777777" w:rsidR="00E659B1" w:rsidRPr="00C1266B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7"/>
          </w:tcPr>
          <w:p w14:paraId="36B482E6" w14:textId="158CDE82" w:rsidR="00E659B1" w:rsidRPr="00C1266B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59B1" w:rsidRPr="00987186" w14:paraId="0D39BDE1" w14:textId="77777777" w:rsidTr="00843317">
        <w:trPr>
          <w:trHeight w:val="418"/>
        </w:trPr>
        <w:tc>
          <w:tcPr>
            <w:tcW w:w="1569" w:type="pct"/>
          </w:tcPr>
          <w:p w14:paraId="24F2EF1E" w14:textId="62EC2816" w:rsidR="00E659B1" w:rsidRPr="00E659B1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9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41" w:type="pct"/>
          </w:tcPr>
          <w:p w14:paraId="56F89F39" w14:textId="77777777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CC1ABB" w14:textId="4BF02642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2A40B1" w14:textId="77777777" w:rsidR="00E659B1" w:rsidRPr="00987186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3008818" w14:textId="77777777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4671A043" w14:textId="77777777" w:rsidR="00E659B1" w:rsidRPr="00987186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1E163E" w14:textId="77777777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480237" w14:textId="77777777" w:rsidR="00E659B1" w:rsidRPr="00987186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E89F2EF" w14:textId="77777777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AE4" w:rsidRPr="00987186" w14:paraId="3D4C16E5" w14:textId="77777777" w:rsidTr="00CD4AE4">
        <w:trPr>
          <w:trHeight w:val="418"/>
        </w:trPr>
        <w:tc>
          <w:tcPr>
            <w:tcW w:w="1569" w:type="pct"/>
          </w:tcPr>
          <w:p w14:paraId="4105265A" w14:textId="77777777" w:rsidR="00CD4AE4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71EB455C" w14:textId="7D9D1B2A" w:rsidR="00CD4AE4" w:rsidRPr="00E659B1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1" w:type="pct"/>
            <w:vAlign w:val="bottom"/>
          </w:tcPr>
          <w:p w14:paraId="69D0C797" w14:textId="0EFA2D23" w:rsidR="00CD4AE4" w:rsidRPr="00CD4AE4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D4AE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6" w:type="pct"/>
            <w:vAlign w:val="bottom"/>
          </w:tcPr>
          <w:p w14:paraId="0985DEB9" w14:textId="2C88899A" w:rsidR="00CD4AE4" w:rsidRPr="00CD4AE4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D4A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6FBE2423" w14:textId="77777777" w:rsidR="00CD4AE4" w:rsidRPr="00987186" w:rsidRDefault="00CD4AE4" w:rsidP="00CD4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C7D571C" w14:textId="0D13B004" w:rsidR="00CD4AE4" w:rsidRPr="00987186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14:paraId="1F83CBE1" w14:textId="77777777" w:rsidR="00CD4AE4" w:rsidRPr="00987186" w:rsidRDefault="00CD4AE4" w:rsidP="00CD4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E313036" w14:textId="71458FCB" w:rsidR="00CD4AE4" w:rsidRPr="00987186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150" w:type="pct"/>
            <w:vAlign w:val="bottom"/>
          </w:tcPr>
          <w:p w14:paraId="6013474E" w14:textId="77777777" w:rsidR="00CD4AE4" w:rsidRPr="00987186" w:rsidRDefault="00CD4AE4" w:rsidP="00CD4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EA3644F" w14:textId="1EF0D5CE" w:rsidR="00CD4AE4" w:rsidRPr="00987186" w:rsidRDefault="00CD4AE4" w:rsidP="00CD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</w:tr>
      <w:tr w:rsidR="00E659B1" w:rsidRPr="00987186" w14:paraId="24FEEFC6" w14:textId="77777777" w:rsidTr="00843317">
        <w:trPr>
          <w:trHeight w:val="418"/>
        </w:trPr>
        <w:tc>
          <w:tcPr>
            <w:tcW w:w="1569" w:type="pct"/>
          </w:tcPr>
          <w:p w14:paraId="2CAB7B47" w14:textId="6760E6BA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41" w:type="pct"/>
          </w:tcPr>
          <w:p w14:paraId="66F88880" w14:textId="77777777" w:rsidR="00E659B1" w:rsidRPr="00D769DE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A52D88" w14:textId="5C55CD68" w:rsidR="00E659B1" w:rsidRPr="009815E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399,938</w:t>
            </w:r>
          </w:p>
        </w:tc>
        <w:tc>
          <w:tcPr>
            <w:tcW w:w="148" w:type="pct"/>
          </w:tcPr>
          <w:p w14:paraId="60D092F8" w14:textId="77777777" w:rsidR="00E659B1" w:rsidRPr="009815E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CA328C2" w14:textId="16367713" w:rsidR="00E659B1" w:rsidRPr="009815E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356,381</w:t>
            </w:r>
          </w:p>
        </w:tc>
        <w:tc>
          <w:tcPr>
            <w:tcW w:w="157" w:type="pct"/>
          </w:tcPr>
          <w:p w14:paraId="5A5F6D32" w14:textId="77777777" w:rsidR="00E659B1" w:rsidRPr="009815E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ED0563" w14:textId="459EA526" w:rsidR="00E659B1" w:rsidRPr="009815E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397,286</w:t>
            </w:r>
          </w:p>
        </w:tc>
        <w:tc>
          <w:tcPr>
            <w:tcW w:w="150" w:type="pct"/>
          </w:tcPr>
          <w:p w14:paraId="34F461DC" w14:textId="77777777" w:rsidR="00E659B1" w:rsidRPr="00987186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E5B05EC" w14:textId="6C0B08E8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352,606</w:t>
            </w:r>
          </w:p>
        </w:tc>
      </w:tr>
      <w:tr w:rsidR="00E659B1" w:rsidRPr="00987186" w14:paraId="02D6B14B" w14:textId="77777777" w:rsidTr="00843317">
        <w:trPr>
          <w:trHeight w:val="418"/>
        </w:trPr>
        <w:tc>
          <w:tcPr>
            <w:tcW w:w="1569" w:type="pct"/>
          </w:tcPr>
          <w:p w14:paraId="63414BE1" w14:textId="325471A6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7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41" w:type="pct"/>
          </w:tcPr>
          <w:p w14:paraId="09572A28" w14:textId="77777777" w:rsidR="00E659B1" w:rsidRPr="00D769DE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B08E57B" w14:textId="56D6A2A0" w:rsidR="00E659B1" w:rsidRPr="009815E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399,938</w:t>
            </w:r>
          </w:p>
        </w:tc>
        <w:tc>
          <w:tcPr>
            <w:tcW w:w="148" w:type="pct"/>
          </w:tcPr>
          <w:p w14:paraId="7F588B5A" w14:textId="77777777" w:rsidR="00E659B1" w:rsidRPr="009815E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2E6FC93" w14:textId="591D0099" w:rsidR="00E659B1" w:rsidRPr="009815E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356,381</w:t>
            </w:r>
          </w:p>
        </w:tc>
        <w:tc>
          <w:tcPr>
            <w:tcW w:w="157" w:type="pct"/>
          </w:tcPr>
          <w:p w14:paraId="7274570F" w14:textId="77777777" w:rsidR="00E659B1" w:rsidRPr="009815E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43CDB7A" w14:textId="779E8675" w:rsidR="00E659B1" w:rsidRPr="009815E7" w:rsidRDefault="00CD4AE4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  <w:r w:rsidR="00E659B1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50" w:type="pct"/>
          </w:tcPr>
          <w:p w14:paraId="5DBCBFFE" w14:textId="77777777" w:rsidR="00E659B1" w:rsidRPr="00987186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1E6A09" w14:textId="0DB7D61C" w:rsidR="00E659B1" w:rsidRPr="00987186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D4AE4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4AE4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</w:tbl>
    <w:p w14:paraId="158E857B" w14:textId="17A36BAB" w:rsidR="00442AB7" w:rsidRPr="00BE4279" w:rsidRDefault="00442AB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3664A7F" w14:textId="31C7A8CA" w:rsidR="00442AB7" w:rsidRDefault="0044497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70A7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0A7B">
        <w:rPr>
          <w:rFonts w:ascii="Angsana New" w:hAnsi="Angsana New"/>
          <w:sz w:val="30"/>
          <w:szCs w:val="30"/>
        </w:rPr>
        <w:t>30</w:t>
      </w:r>
      <w:r w:rsidRPr="00070A7B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070A7B">
        <w:rPr>
          <w:rFonts w:ascii="Angsana New" w:hAnsi="Angsana New"/>
          <w:sz w:val="30"/>
          <w:szCs w:val="30"/>
        </w:rPr>
        <w:t>256</w:t>
      </w:r>
      <w:r w:rsidR="0071362F">
        <w:rPr>
          <w:rFonts w:ascii="Angsana New" w:hAnsi="Angsana New"/>
          <w:sz w:val="30"/>
          <w:szCs w:val="30"/>
        </w:rPr>
        <w:t>5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Pr="00070A7B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160F7B">
        <w:rPr>
          <w:rFonts w:ascii="Angsana New" w:hAnsi="Angsana New"/>
          <w:sz w:val="30"/>
          <w:szCs w:val="30"/>
        </w:rPr>
        <w:t>3,1</w:t>
      </w:r>
      <w:r w:rsidR="0059334B">
        <w:rPr>
          <w:rFonts w:ascii="Angsana New" w:hAnsi="Angsana New"/>
          <w:sz w:val="30"/>
          <w:szCs w:val="30"/>
        </w:rPr>
        <w:t>04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Pr="00070A7B">
        <w:rPr>
          <w:rFonts w:ascii="Angsana New" w:hAnsi="Angsana New"/>
          <w:sz w:val="30"/>
          <w:szCs w:val="30"/>
          <w:cs/>
        </w:rPr>
        <w:t>ล้านบาทและ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="00160F7B">
        <w:rPr>
          <w:rFonts w:ascii="Angsana New" w:hAnsi="Angsana New"/>
          <w:sz w:val="30"/>
          <w:szCs w:val="30"/>
        </w:rPr>
        <w:t>3,10</w:t>
      </w:r>
      <w:r w:rsidR="0059334B">
        <w:rPr>
          <w:rFonts w:ascii="Angsana New" w:hAnsi="Angsana New"/>
          <w:sz w:val="30"/>
          <w:szCs w:val="30"/>
        </w:rPr>
        <w:t>2</w:t>
      </w:r>
      <w:r w:rsidRPr="00070A7B">
        <w:rPr>
          <w:rFonts w:ascii="Angsana New" w:hAnsi="Angsana New"/>
          <w:sz w:val="30"/>
          <w:szCs w:val="30"/>
        </w:rPr>
        <w:t xml:space="preserve"> </w:t>
      </w:r>
      <w:r w:rsidRPr="00070A7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070A7B">
        <w:rPr>
          <w:rFonts w:ascii="Angsana New" w:hAnsi="Angsana New"/>
          <w:i/>
          <w:iCs/>
          <w:sz w:val="30"/>
          <w:szCs w:val="30"/>
          <w:cs/>
        </w:rPr>
        <w:t>(</w:t>
      </w:r>
      <w:r w:rsidRPr="00070A7B">
        <w:rPr>
          <w:rFonts w:ascii="Angsana New" w:hAnsi="Angsana New"/>
          <w:i/>
          <w:iCs/>
          <w:sz w:val="30"/>
          <w:szCs w:val="30"/>
        </w:rPr>
        <w:t>256</w:t>
      </w:r>
      <w:r w:rsidR="0071362F">
        <w:rPr>
          <w:rFonts w:ascii="Angsana New" w:hAnsi="Angsana New"/>
          <w:i/>
          <w:iCs/>
          <w:sz w:val="30"/>
          <w:szCs w:val="30"/>
        </w:rPr>
        <w:t>4</w:t>
      </w:r>
      <w:r w:rsidRPr="00070A7B">
        <w:rPr>
          <w:rFonts w:ascii="Angsana New" w:hAnsi="Angsana New"/>
          <w:i/>
          <w:iCs/>
          <w:sz w:val="30"/>
          <w:szCs w:val="30"/>
        </w:rPr>
        <w:t xml:space="preserve">: </w:t>
      </w:r>
      <w:r w:rsidR="0071362F">
        <w:rPr>
          <w:rFonts w:ascii="Angsana New" w:hAnsi="Angsana New"/>
          <w:i/>
          <w:iCs/>
          <w:sz w:val="30"/>
          <w:szCs w:val="30"/>
        </w:rPr>
        <w:t>3,104</w:t>
      </w:r>
      <w:r w:rsidRPr="00070A7B">
        <w:rPr>
          <w:rFonts w:ascii="Angsana New" w:hAnsi="Angsana New"/>
          <w:i/>
          <w:iCs/>
          <w:sz w:val="30"/>
          <w:szCs w:val="30"/>
        </w:rPr>
        <w:t xml:space="preserve"> </w:t>
      </w:r>
      <w:r w:rsidRPr="00070A7B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1362F">
        <w:rPr>
          <w:rFonts w:ascii="Angsana New" w:hAnsi="Angsana New"/>
          <w:i/>
          <w:iCs/>
          <w:sz w:val="30"/>
          <w:szCs w:val="30"/>
        </w:rPr>
        <w:t>3,102</w:t>
      </w:r>
      <w:r w:rsidRPr="00070A7B">
        <w:rPr>
          <w:rFonts w:ascii="Angsana New" w:hAnsi="Angsana New"/>
          <w:i/>
          <w:iCs/>
          <w:sz w:val="30"/>
          <w:szCs w:val="30"/>
        </w:rPr>
        <w:t xml:space="preserve"> </w:t>
      </w:r>
      <w:r w:rsidRPr="00070A7B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E50C39C" w14:textId="0C2DFC0F" w:rsidR="00C11153" w:rsidRPr="00E659B1" w:rsidRDefault="00C11153" w:rsidP="00E65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0500B9E6" w14:textId="43F7DF27" w:rsidR="00E64F07" w:rsidRPr="00C1266B" w:rsidRDefault="00726731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B2AEF">
        <w:rPr>
          <w:rFonts w:ascii="Angsana New" w:hAnsi="Angsana New"/>
          <w:b/>
          <w:bCs/>
          <w:sz w:val="30"/>
          <w:szCs w:val="30"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5</w:t>
      </w:r>
      <w:r w:rsidR="00E64F07" w:rsidRPr="00AB2AEF">
        <w:rPr>
          <w:rFonts w:ascii="Angsana New" w:hAnsi="Angsana New"/>
          <w:b/>
          <w:bCs/>
          <w:sz w:val="30"/>
          <w:szCs w:val="30"/>
        </w:rPr>
        <w:tab/>
      </w:r>
      <w:r w:rsidR="00E91586" w:rsidRPr="00AB2AE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</w:t>
      </w:r>
      <w:r w:rsidR="00E91586" w:rsidRPr="00185A7C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E91586" w:rsidRPr="00AB2AEF">
        <w:rPr>
          <w:rFonts w:ascii="Angsana New" w:hAnsi="Angsana New"/>
          <w:b/>
          <w:bCs/>
          <w:sz w:val="30"/>
          <w:szCs w:val="30"/>
          <w:cs/>
        </w:rPr>
        <w:t>ผลประโยช</w:t>
      </w:r>
      <w:r w:rsidR="00E91586" w:rsidRPr="00E91586">
        <w:rPr>
          <w:rFonts w:ascii="Angsana New" w:hAnsi="Angsana New"/>
          <w:b/>
          <w:bCs/>
          <w:sz w:val="30"/>
          <w:szCs w:val="30"/>
          <w:cs/>
        </w:rPr>
        <w:t>น์พนักงาน</w:t>
      </w:r>
    </w:p>
    <w:p w14:paraId="07E86787" w14:textId="77777777" w:rsidR="00E64F07" w:rsidRPr="005B5ADE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68"/>
        <w:gridCol w:w="270"/>
        <w:gridCol w:w="1172"/>
        <w:gridCol w:w="288"/>
        <w:gridCol w:w="1148"/>
        <w:gridCol w:w="274"/>
        <w:gridCol w:w="1174"/>
      </w:tblGrid>
      <w:tr w:rsidR="004E1E0B" w:rsidRPr="00C1266B" w14:paraId="59AE28D1" w14:textId="77777777" w:rsidTr="00F07348">
        <w:trPr>
          <w:trHeight w:val="417"/>
          <w:tblHeader/>
        </w:trPr>
        <w:tc>
          <w:tcPr>
            <w:tcW w:w="2009" w:type="pct"/>
          </w:tcPr>
          <w:p w14:paraId="79D857A4" w14:textId="77777777" w:rsidR="004E1E0B" w:rsidRPr="00C1266B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7BA73838" w14:textId="77777777" w:rsidR="004E1E0B" w:rsidRPr="00C1266B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5924B01B" w14:textId="77777777" w:rsidR="004E1E0B" w:rsidRPr="00C1266B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6F84EE12" w14:textId="77777777" w:rsidR="004E1E0B" w:rsidRPr="00C1266B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C1266B" w14:paraId="229C61E2" w14:textId="77777777" w:rsidTr="00F07348">
        <w:trPr>
          <w:trHeight w:val="418"/>
          <w:tblHeader/>
        </w:trPr>
        <w:tc>
          <w:tcPr>
            <w:tcW w:w="2009" w:type="pct"/>
          </w:tcPr>
          <w:p w14:paraId="0960B292" w14:textId="091CC589" w:rsidR="0071362F" w:rsidRPr="00245991" w:rsidRDefault="00F8551C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334A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07348" w:rsidRPr="002459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D334A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5DAF39F1" w14:textId="6CAE9AD3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64EC784" w14:textId="77777777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748DB2F" w14:textId="3C2738BD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" w:type="pct"/>
          </w:tcPr>
          <w:p w14:paraId="010D77D0" w14:textId="77777777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BA22F4" w14:textId="11C2AC14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0BDBD3EB" w14:textId="77777777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B5DA555" w14:textId="41AB3161" w:rsidR="0071362F" w:rsidRPr="00C1266B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80717" w:rsidRPr="00C1266B" w14:paraId="48616BCC" w14:textId="77777777" w:rsidTr="00F07348">
        <w:trPr>
          <w:trHeight w:val="418"/>
          <w:tblHeader/>
        </w:trPr>
        <w:tc>
          <w:tcPr>
            <w:tcW w:w="2009" w:type="pct"/>
          </w:tcPr>
          <w:p w14:paraId="6463D0D3" w14:textId="47C9B753" w:rsidR="00A80717" w:rsidRPr="00C1266B" w:rsidRDefault="00A80717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44F118E" w14:textId="77777777" w:rsidR="00A80717" w:rsidRPr="00C1266B" w:rsidRDefault="00A80717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032" w:rsidRPr="00987186" w14:paraId="61FD6D4C" w14:textId="77777777" w:rsidTr="00F07348">
        <w:trPr>
          <w:trHeight w:val="418"/>
        </w:trPr>
        <w:tc>
          <w:tcPr>
            <w:tcW w:w="2009" w:type="pct"/>
          </w:tcPr>
          <w:p w14:paraId="5C714A93" w14:textId="77777777" w:rsidR="005A5032" w:rsidRPr="00987186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</w:tcPr>
          <w:p w14:paraId="0146BE9A" w14:textId="77777777" w:rsidR="005A5032" w:rsidRPr="00987186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0ABB37" w14:textId="77777777" w:rsidR="005A5032" w:rsidRPr="00987186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0BCF955" w14:textId="77777777" w:rsidR="005A5032" w:rsidRPr="00987186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CB61ABE" w14:textId="77777777" w:rsidR="005A5032" w:rsidRPr="00987186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2CB98C" w14:textId="77777777" w:rsidR="005A5032" w:rsidRPr="00987186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D7177D" w14:textId="77777777" w:rsidR="005A5032" w:rsidRPr="00987186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5ACD1E7" w14:textId="77777777" w:rsidR="005A5032" w:rsidRPr="00987186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987186" w14:paraId="1B2F4B7D" w14:textId="77777777" w:rsidTr="00F07348">
        <w:trPr>
          <w:trHeight w:val="418"/>
        </w:trPr>
        <w:tc>
          <w:tcPr>
            <w:tcW w:w="2009" w:type="pct"/>
          </w:tcPr>
          <w:p w14:paraId="5256E968" w14:textId="77777777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ab/>
              <w:t>สำรองบำเหน็จพนักงาน</w:t>
            </w:r>
          </w:p>
        </w:tc>
        <w:tc>
          <w:tcPr>
            <w:tcW w:w="636" w:type="pct"/>
          </w:tcPr>
          <w:p w14:paraId="6B450ABA" w14:textId="49930D41" w:rsidR="0071362F" w:rsidRPr="009815E7" w:rsidRDefault="00D769DE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69DE">
              <w:rPr>
                <w:rFonts w:ascii="Angsana New" w:hAnsi="Angsana New"/>
                <w:sz w:val="30"/>
                <w:szCs w:val="30"/>
              </w:rPr>
              <w:t>862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9DE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47" w:type="pct"/>
          </w:tcPr>
          <w:p w14:paraId="52B97A81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09D874C" w14:textId="3E32DF9D" w:rsidR="0071362F" w:rsidRPr="009815E7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945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57" w:type="pct"/>
          </w:tcPr>
          <w:p w14:paraId="265C3FAF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03E495" w14:textId="42D4A0B2" w:rsidR="0071362F" w:rsidRPr="009815E7" w:rsidRDefault="00D769DE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69DE">
              <w:rPr>
                <w:rFonts w:ascii="Angsana New" w:hAnsi="Angsana New"/>
                <w:sz w:val="30"/>
                <w:szCs w:val="30"/>
              </w:rPr>
              <w:t>848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9DE">
              <w:rPr>
                <w:rFonts w:ascii="Angsana New" w:hAnsi="Angsana New"/>
                <w:sz w:val="30"/>
                <w:szCs w:val="30"/>
              </w:rPr>
              <w:t>39</w:t>
            </w:r>
            <w:r w:rsidR="0075420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C64F0F5" w14:textId="77777777" w:rsidR="0071362F" w:rsidRPr="00987186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77CD61F" w14:textId="7252FA53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71362F" w:rsidRPr="00987186" w14:paraId="6B584289" w14:textId="77777777" w:rsidTr="00F07348">
        <w:trPr>
          <w:trHeight w:val="418"/>
        </w:trPr>
        <w:tc>
          <w:tcPr>
            <w:tcW w:w="2009" w:type="pct"/>
          </w:tcPr>
          <w:p w14:paraId="006FC74A" w14:textId="77777777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  <w:r w:rsidRPr="0098718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36" w:type="pct"/>
          </w:tcPr>
          <w:p w14:paraId="5B3D234B" w14:textId="77777777" w:rsidR="0071362F" w:rsidRPr="009815E7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7FE40A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5C393C" w14:textId="77777777" w:rsidR="0071362F" w:rsidRPr="009815E7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90C9854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C86C9" w14:textId="77777777" w:rsidR="0071362F" w:rsidRPr="009815E7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BB6AC" w14:textId="77777777" w:rsidR="0071362F" w:rsidRPr="00987186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6B9C4E" w14:textId="77777777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987186" w14:paraId="2A727C0D" w14:textId="77777777" w:rsidTr="00F07348">
        <w:trPr>
          <w:trHeight w:val="418"/>
        </w:trPr>
        <w:tc>
          <w:tcPr>
            <w:tcW w:w="2009" w:type="pct"/>
          </w:tcPr>
          <w:p w14:paraId="33FD78AF" w14:textId="0C34C773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ab/>
              <w:t>รางวัลการทำงานเป็นระยะเวลานาน</w:t>
            </w:r>
          </w:p>
        </w:tc>
        <w:tc>
          <w:tcPr>
            <w:tcW w:w="636" w:type="pct"/>
          </w:tcPr>
          <w:p w14:paraId="1E0B8F3E" w14:textId="1EAFFA6E" w:rsidR="0071362F" w:rsidRPr="009815E7" w:rsidRDefault="00D769DE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69DE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9DE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47" w:type="pct"/>
          </w:tcPr>
          <w:p w14:paraId="3C8303CF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29A986D" w14:textId="21704E9D" w:rsidR="0071362F" w:rsidRPr="009815E7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57" w:type="pct"/>
          </w:tcPr>
          <w:p w14:paraId="2FD6937F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5E53964" w14:textId="27AE28D7" w:rsidR="0071362F" w:rsidRPr="009815E7" w:rsidRDefault="00D769DE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769DE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9DE">
              <w:rPr>
                <w:rFonts w:ascii="Angsana New" w:hAnsi="Angsana New"/>
                <w:sz w:val="30"/>
                <w:szCs w:val="30"/>
              </w:rPr>
              <w:t>71</w:t>
            </w:r>
            <w:r w:rsidR="0075420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55D78B64" w14:textId="77777777" w:rsidR="0071362F" w:rsidRPr="00987186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4B7CE4E" w14:textId="4312AD03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A48B6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sz w:val="30"/>
                <w:szCs w:val="30"/>
              </w:rPr>
              <w:t>775</w:t>
            </w:r>
          </w:p>
        </w:tc>
      </w:tr>
      <w:tr w:rsidR="0071362F" w:rsidRPr="00987186" w14:paraId="35262394" w14:textId="77777777" w:rsidTr="00F07348">
        <w:trPr>
          <w:trHeight w:val="418"/>
        </w:trPr>
        <w:tc>
          <w:tcPr>
            <w:tcW w:w="2009" w:type="pct"/>
          </w:tcPr>
          <w:p w14:paraId="050DBFEA" w14:textId="77777777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B882887" w14:textId="086AFACB" w:rsidR="0071362F" w:rsidRPr="009815E7" w:rsidRDefault="00D769DE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DE">
              <w:rPr>
                <w:rFonts w:ascii="Angsana New" w:hAnsi="Angsana New"/>
                <w:b/>
                <w:bCs/>
                <w:sz w:val="30"/>
                <w:szCs w:val="30"/>
              </w:rPr>
              <w:t>920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769DE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47" w:type="pct"/>
          </w:tcPr>
          <w:p w14:paraId="3187CFE9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23FE3B4" w14:textId="350D5EBC" w:rsidR="0071362F" w:rsidRPr="009815E7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016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57" w:type="pct"/>
          </w:tcPr>
          <w:p w14:paraId="280F43DD" w14:textId="77777777" w:rsidR="0071362F" w:rsidRPr="009815E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CAB3619" w14:textId="7BA9354E" w:rsidR="0071362F" w:rsidRPr="009815E7" w:rsidRDefault="00D769DE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DE">
              <w:rPr>
                <w:rFonts w:ascii="Angsana New" w:hAnsi="Angsana New"/>
                <w:b/>
                <w:bCs/>
                <w:sz w:val="30"/>
                <w:szCs w:val="30"/>
              </w:rPr>
              <w:t>907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769D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F473B7D" w14:textId="77777777" w:rsidR="0071362F" w:rsidRPr="00987186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AC22584" w14:textId="70E353C8" w:rsidR="0071362F" w:rsidRPr="00987186" w:rsidRDefault="0071362F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A48B6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</w:tr>
    </w:tbl>
    <w:p w14:paraId="132FAA74" w14:textId="77777777" w:rsidR="004B3A38" w:rsidRPr="00E86CB5" w:rsidRDefault="004B3A38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A88873" w14:textId="4065EBBB" w:rsidR="00AA21F2" w:rsidRPr="00814E84" w:rsidRDefault="00BC61B8" w:rsidP="00AA21F2">
      <w:pPr>
        <w:pStyle w:val="ListParagraph"/>
        <w:ind w:left="5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61B8">
        <w:rPr>
          <w:rFonts w:asciiTheme="majorBidi" w:hAnsiTheme="majorBidi"/>
          <w:b/>
          <w:bCs/>
          <w:i/>
          <w:iCs/>
          <w:sz w:val="30"/>
          <w:szCs w:val="30"/>
          <w:cs/>
        </w:rPr>
        <w:t>ผลประโยชน์หลังออกจากงาน</w:t>
      </w:r>
      <w:r>
        <w:rPr>
          <w:rFonts w:asciiTheme="majorBidi" w:hAnsiTheme="majorBidi"/>
          <w:b/>
          <w:bCs/>
          <w:i/>
          <w:iCs/>
          <w:sz w:val="30"/>
          <w:szCs w:val="30"/>
        </w:rPr>
        <w:t xml:space="preserve"> - </w:t>
      </w:r>
      <w:r w:rsidRPr="00BC61B8">
        <w:rPr>
          <w:rFonts w:asciiTheme="majorBidi" w:hAnsiTheme="majorBidi"/>
          <w:b/>
          <w:bCs/>
          <w:i/>
          <w:iCs/>
          <w:sz w:val="30"/>
          <w:szCs w:val="30"/>
          <w:cs/>
        </w:rPr>
        <w:t>สำรองบำเหน็จพนักงาน</w:t>
      </w:r>
    </w:p>
    <w:p w14:paraId="6995C615" w14:textId="77777777" w:rsidR="0034523B" w:rsidRPr="00C1266B" w:rsidRDefault="00E64F07" w:rsidP="000948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C1266B">
        <w:rPr>
          <w:rFonts w:ascii="Angsana New" w:hAnsi="Angsana New"/>
          <w:sz w:val="30"/>
          <w:szCs w:val="30"/>
        </w:rPr>
        <w:t xml:space="preserve">2541 </w:t>
      </w:r>
      <w:r w:rsidRPr="00C1266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094852">
        <w:rPr>
          <w:rFonts w:ascii="Angsana New" w:hAnsi="Angsana New"/>
          <w:sz w:val="30"/>
          <w:szCs w:val="30"/>
        </w:rPr>
        <w:t xml:space="preserve"> </w:t>
      </w:r>
      <w:r w:rsidR="0034523B" w:rsidRPr="00C1266B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="0034523B" w:rsidRPr="00C1266B">
        <w:rPr>
          <w:rFonts w:ascii="Angsana New" w:hAnsi="Angsana New"/>
          <w:sz w:val="30"/>
          <w:szCs w:val="30"/>
          <w:cs/>
        </w:rPr>
        <w:t>ของช่วงชีวิต และความเสี่ยงจากอัตราดอกเบี้ย</w:t>
      </w:r>
    </w:p>
    <w:p w14:paraId="31DCF9FC" w14:textId="1C49CE8A" w:rsidR="007042EF" w:rsidRDefault="0070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078"/>
        <w:gridCol w:w="270"/>
        <w:gridCol w:w="1260"/>
        <w:gridCol w:w="278"/>
        <w:gridCol w:w="1252"/>
        <w:gridCol w:w="270"/>
        <w:gridCol w:w="1260"/>
        <w:gridCol w:w="270"/>
        <w:gridCol w:w="1260"/>
      </w:tblGrid>
      <w:tr w:rsidR="00A726B1" w:rsidRPr="00826A27" w14:paraId="27DB4F0A" w14:textId="77777777" w:rsidTr="007B6632">
        <w:trPr>
          <w:trHeight w:val="424"/>
          <w:tblHeader/>
        </w:trPr>
        <w:tc>
          <w:tcPr>
            <w:tcW w:w="3078" w:type="dxa"/>
          </w:tcPr>
          <w:p w14:paraId="76B05F21" w14:textId="77777777" w:rsidR="00A726B1" w:rsidRDefault="00094852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056F07AD" w14:textId="79581631" w:rsidR="00E0061A" w:rsidRPr="00826A27" w:rsidRDefault="00E0061A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6A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0" w:type="dxa"/>
          </w:tcPr>
          <w:p w14:paraId="0F862422" w14:textId="77777777" w:rsidR="00A726B1" w:rsidRPr="00826A2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824ED3E" w14:textId="77777777" w:rsidR="00A726B1" w:rsidRPr="00826A2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AE228A" w14:textId="77777777" w:rsidR="00A726B1" w:rsidRPr="00826A2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26FD8C1" w14:textId="77777777" w:rsidR="00A726B1" w:rsidRPr="00826A2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26A2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826A27" w14:paraId="6FF99550" w14:textId="77777777" w:rsidTr="007B6632">
        <w:trPr>
          <w:trHeight w:val="424"/>
          <w:tblHeader/>
        </w:trPr>
        <w:tc>
          <w:tcPr>
            <w:tcW w:w="3078" w:type="dxa"/>
          </w:tcPr>
          <w:p w14:paraId="2373EDD4" w14:textId="74C65FDA" w:rsidR="0071362F" w:rsidRPr="00826A27" w:rsidRDefault="0071362F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7A486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EF7F98" w14:textId="385BE92B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8" w:type="dxa"/>
          </w:tcPr>
          <w:p w14:paraId="5FFEDF08" w14:textId="77777777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FBF1690" w14:textId="402F9384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D1784A" w14:textId="77777777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090E4" w14:textId="7CB0E93D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C344C8" w14:textId="77777777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29136" w14:textId="13F41759" w:rsidR="0071362F" w:rsidRPr="00826A2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362F" w:rsidRPr="00826A27" w14:paraId="52591C59" w14:textId="77777777" w:rsidTr="007B6632">
        <w:trPr>
          <w:trHeight w:val="424"/>
          <w:tblHeader/>
        </w:trPr>
        <w:tc>
          <w:tcPr>
            <w:tcW w:w="3078" w:type="dxa"/>
          </w:tcPr>
          <w:p w14:paraId="54E20FF4" w14:textId="77777777" w:rsidR="0071362F" w:rsidRPr="00826A2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E113" w14:textId="77777777" w:rsidR="0071362F" w:rsidRPr="00826A27" w:rsidRDefault="0071362F" w:rsidP="00E4376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</w:tcPr>
          <w:p w14:paraId="0DE98327" w14:textId="77777777" w:rsidR="0071362F" w:rsidRPr="00826A27" w:rsidRDefault="0071362F" w:rsidP="00E4376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26A2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1362F" w:rsidRPr="00826A27" w14:paraId="6733EB25" w14:textId="77777777" w:rsidTr="007B6632">
        <w:trPr>
          <w:trHeight w:val="424"/>
        </w:trPr>
        <w:tc>
          <w:tcPr>
            <w:tcW w:w="3078" w:type="dxa"/>
          </w:tcPr>
          <w:p w14:paraId="3FA1707A" w14:textId="26C04AAB" w:rsidR="0071362F" w:rsidRPr="00826A2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653C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</w:tcPr>
          <w:p w14:paraId="2F64D29C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9F07FCA" w14:textId="3CD57570" w:rsidR="0071362F" w:rsidRPr="00826A27" w:rsidRDefault="009A5026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A5026">
              <w:rPr>
                <w:rFonts w:ascii="Angsana New" w:hAnsi="Angsana New"/>
                <w:sz w:val="30"/>
                <w:szCs w:val="30"/>
              </w:rPr>
              <w:t>945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5026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278" w:type="dxa"/>
          </w:tcPr>
          <w:p w14:paraId="2A634F69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14:paraId="3EEA3F9E" w14:textId="00EDE49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A228A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sz w:val="30"/>
                <w:szCs w:val="30"/>
              </w:rPr>
              <w:t>047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3B976D63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4C3267" w14:textId="63BAD87C" w:rsidR="0071362F" w:rsidRPr="00826A2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930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75365F2C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EE1F4F" w14:textId="5066A0F6" w:rsidR="0071362F" w:rsidRPr="00826A27" w:rsidRDefault="0071362F" w:rsidP="0025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228A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color w:val="000000"/>
                <w:sz w:val="30"/>
                <w:szCs w:val="30"/>
              </w:rPr>
              <w:t>034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228A8">
              <w:rPr>
                <w:rFonts w:ascii="Angsana New" w:hAnsi="Angsana New"/>
                <w:color w:val="000000"/>
                <w:sz w:val="30"/>
                <w:szCs w:val="30"/>
              </w:rPr>
              <w:t>084</w:t>
            </w:r>
          </w:p>
        </w:tc>
      </w:tr>
      <w:tr w:rsidR="0071362F" w:rsidRPr="00826A27" w14:paraId="0D2770FF" w14:textId="77777777" w:rsidTr="007B6632">
        <w:trPr>
          <w:trHeight w:val="424"/>
        </w:trPr>
        <w:tc>
          <w:tcPr>
            <w:tcW w:w="3078" w:type="dxa"/>
          </w:tcPr>
          <w:p w14:paraId="3D7CE822" w14:textId="19F2ACEB" w:rsidR="0071362F" w:rsidRPr="00FD4CC2" w:rsidRDefault="0071362F" w:rsidP="00095A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C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FD4C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FD4C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BE2332E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D27787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38404DC9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14:paraId="15F4E666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78A61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C49556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1E5E0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FC8FD9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826A27" w14:paraId="63EB0A56" w14:textId="77777777" w:rsidTr="007B6632">
        <w:trPr>
          <w:trHeight w:val="424"/>
        </w:trPr>
        <w:tc>
          <w:tcPr>
            <w:tcW w:w="3078" w:type="dxa"/>
          </w:tcPr>
          <w:p w14:paraId="3D268F2C" w14:textId="77777777" w:rsidR="0071362F" w:rsidRPr="00826A2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70" w:type="dxa"/>
          </w:tcPr>
          <w:p w14:paraId="0B4F6F18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165929C" w14:textId="2B5B191C" w:rsidR="0071362F" w:rsidRPr="004B224D" w:rsidRDefault="009A5026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5026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5026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8" w:type="dxa"/>
          </w:tcPr>
          <w:p w14:paraId="30B62890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14:paraId="573EF780" w14:textId="2EE4A6A5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</w:tcPr>
          <w:p w14:paraId="25A9D104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44AA2" w14:textId="1C3D8E00" w:rsidR="0071362F" w:rsidRPr="00826A2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7183B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4B70344B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2FC6F" w14:textId="231E7120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</w:rPr>
              <w:t>912</w:t>
            </w:r>
          </w:p>
        </w:tc>
      </w:tr>
      <w:tr w:rsidR="0071362F" w:rsidRPr="00826A27" w14:paraId="192E1C2F" w14:textId="77777777" w:rsidTr="007B6632">
        <w:trPr>
          <w:trHeight w:val="424"/>
        </w:trPr>
        <w:tc>
          <w:tcPr>
            <w:tcW w:w="3078" w:type="dxa"/>
          </w:tcPr>
          <w:p w14:paraId="6153B545" w14:textId="77777777" w:rsidR="0071362F" w:rsidRPr="00826A2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35DF01B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1260F" w14:textId="4044569D" w:rsidR="0071362F" w:rsidRPr="00826A27" w:rsidRDefault="009A5026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5026"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5026">
              <w:rPr>
                <w:rFonts w:ascii="Angsana New" w:hAnsi="Angsana New"/>
                <w:sz w:val="30"/>
                <w:szCs w:val="30"/>
                <w:lang w:bidi="th-TH"/>
              </w:rPr>
              <w:t>243</w:t>
            </w:r>
          </w:p>
        </w:tc>
        <w:tc>
          <w:tcPr>
            <w:tcW w:w="278" w:type="dxa"/>
          </w:tcPr>
          <w:p w14:paraId="63ADD6A7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F10B044" w14:textId="0624C26B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5E46F43F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150308" w14:textId="76E4A544" w:rsidR="0071362F" w:rsidRPr="00826A2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7183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38222432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36749" w14:textId="66A1DBB5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4B224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224D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71362F" w:rsidRPr="00826A27" w14:paraId="723C9B8A" w14:textId="77777777" w:rsidTr="007B6632">
        <w:trPr>
          <w:trHeight w:val="424"/>
        </w:trPr>
        <w:tc>
          <w:tcPr>
            <w:tcW w:w="3078" w:type="dxa"/>
          </w:tcPr>
          <w:p w14:paraId="3A274B67" w14:textId="77777777" w:rsidR="0071362F" w:rsidRPr="00FD4CC2" w:rsidRDefault="0071362F" w:rsidP="00095A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C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10847D3F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590A9" w14:textId="61B04AD6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474B74C4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34CB6715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E6F56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226DC" w14:textId="37230AA0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D9A010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E4CFF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362F" w:rsidRPr="00826A27" w14:paraId="1ABF8666" w14:textId="77777777" w:rsidTr="007B6632">
        <w:trPr>
          <w:trHeight w:val="424"/>
        </w:trPr>
        <w:tc>
          <w:tcPr>
            <w:tcW w:w="3078" w:type="dxa"/>
          </w:tcPr>
          <w:p w14:paraId="1A27F339" w14:textId="72ECECD4" w:rsidR="0071362F" w:rsidRPr="00826A2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ขาดทุนจากการประมาณตาม</w:t>
            </w:r>
          </w:p>
        </w:tc>
        <w:tc>
          <w:tcPr>
            <w:tcW w:w="270" w:type="dxa"/>
          </w:tcPr>
          <w:p w14:paraId="09AA8F60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B1C28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F8412E8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78D6292B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63D1F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3BAAE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D9F0C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B502C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362F" w:rsidRPr="00826A27" w14:paraId="5A03C8E8" w14:textId="77777777" w:rsidTr="007B6632">
        <w:trPr>
          <w:trHeight w:val="424"/>
        </w:trPr>
        <w:tc>
          <w:tcPr>
            <w:tcW w:w="3078" w:type="dxa"/>
          </w:tcPr>
          <w:p w14:paraId="4093A570" w14:textId="77777777" w:rsidR="0071362F" w:rsidRPr="00826A27" w:rsidRDefault="0071362F" w:rsidP="00095AD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826A2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7B3E7DDE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6FB918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041C828C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</w:tcPr>
          <w:p w14:paraId="54C8EA82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D9592A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F3E753A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40B29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3CCFC9C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826A27" w14:paraId="46D12FC3" w14:textId="77777777" w:rsidTr="007B6632">
        <w:trPr>
          <w:trHeight w:val="424"/>
        </w:trPr>
        <w:tc>
          <w:tcPr>
            <w:tcW w:w="3078" w:type="dxa"/>
          </w:tcPr>
          <w:p w14:paraId="5E3F5D1F" w14:textId="77777777" w:rsidR="0071362F" w:rsidRPr="00826A27" w:rsidRDefault="0071362F" w:rsidP="00095AD6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3FE45D3B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6D97AA6" w14:textId="0B1EC93D" w:rsidR="0071362F" w:rsidRPr="009815E7" w:rsidRDefault="009A5026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9A502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5026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278" w:type="dxa"/>
          </w:tcPr>
          <w:p w14:paraId="50430074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5754D4A" w14:textId="29FEC9AF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F0B5B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22DFFB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780B2" w14:textId="19386F08" w:rsidR="0071362F" w:rsidRPr="009815E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071</w:t>
            </w:r>
          </w:p>
        </w:tc>
        <w:tc>
          <w:tcPr>
            <w:tcW w:w="270" w:type="dxa"/>
          </w:tcPr>
          <w:p w14:paraId="2610DE58" w14:textId="77777777" w:rsidR="0071362F" w:rsidRPr="00EA18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2E99DA" w14:textId="52A80F24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362F" w:rsidRPr="00826A27" w14:paraId="3C916D35" w14:textId="77777777" w:rsidTr="007B6632">
        <w:trPr>
          <w:trHeight w:val="424"/>
        </w:trPr>
        <w:tc>
          <w:tcPr>
            <w:tcW w:w="3078" w:type="dxa"/>
          </w:tcPr>
          <w:p w14:paraId="62223783" w14:textId="77777777" w:rsidR="0071362F" w:rsidRPr="00826A27" w:rsidRDefault="0071362F" w:rsidP="00095AD6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5B8771A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0BE0A79" w14:textId="514AF4B8" w:rsidR="0071362F" w:rsidRPr="009815E7" w:rsidRDefault="009A5026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A5026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5026">
              <w:rPr>
                <w:rFonts w:ascii="Angsana New" w:hAnsi="Angsana New"/>
                <w:sz w:val="30"/>
                <w:szCs w:val="30"/>
              </w:rPr>
              <w:t>947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35A47842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1A64D94" w14:textId="4B167FC8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5F0B5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70" w:type="dxa"/>
          </w:tcPr>
          <w:p w14:paraId="63FAD2D2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76BB00" w14:textId="39C11E53" w:rsidR="0071362F" w:rsidRPr="009815E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75420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F0C5D7" w14:textId="77777777" w:rsidR="0071362F" w:rsidRPr="00EA18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2B6F3" w14:textId="502DD47E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011</w:t>
            </w:r>
          </w:p>
        </w:tc>
      </w:tr>
      <w:tr w:rsidR="0071362F" w:rsidRPr="00826A27" w14:paraId="11E957ED" w14:textId="77777777" w:rsidTr="007B6632">
        <w:trPr>
          <w:trHeight w:val="424"/>
        </w:trPr>
        <w:tc>
          <w:tcPr>
            <w:tcW w:w="3078" w:type="dxa"/>
          </w:tcPr>
          <w:p w14:paraId="3217576E" w14:textId="77777777" w:rsidR="0071362F" w:rsidRPr="00826A27" w:rsidRDefault="0071362F" w:rsidP="00095AD6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4481F43F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83F432" w14:textId="00CCCCE2" w:rsidR="0071362F" w:rsidRPr="009815E7" w:rsidRDefault="009A5026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9A5026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5026">
              <w:rPr>
                <w:rFonts w:ascii="Angsana New" w:hAnsi="Angsana New"/>
                <w:sz w:val="30"/>
                <w:szCs w:val="30"/>
                <w:lang w:bidi="th-TH"/>
              </w:rPr>
              <w:t>764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8" w:type="dxa"/>
          </w:tcPr>
          <w:p w14:paraId="093BFDCE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D8480EE" w14:textId="256984C5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5F0B5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14:paraId="3F531409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4747C" w14:textId="0C422955" w:rsidR="0071362F" w:rsidRPr="009815E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5A360" w14:textId="77777777" w:rsidR="0071362F" w:rsidRPr="00EA18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943C2" w14:textId="1F320FA0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F0B5B">
              <w:rPr>
                <w:rFonts w:ascii="Angsana New" w:hAnsi="Angsana New"/>
                <w:color w:val="000000"/>
                <w:sz w:val="30"/>
                <w:szCs w:val="30"/>
              </w:rPr>
              <w:t>775</w:t>
            </w:r>
          </w:p>
        </w:tc>
      </w:tr>
      <w:tr w:rsidR="0071362F" w:rsidRPr="00826A27" w14:paraId="5CD2DB7B" w14:textId="77777777" w:rsidTr="007B6632">
        <w:trPr>
          <w:trHeight w:val="424"/>
        </w:trPr>
        <w:tc>
          <w:tcPr>
            <w:tcW w:w="3078" w:type="dxa"/>
          </w:tcPr>
          <w:p w14:paraId="28509B4F" w14:textId="5F74397F" w:rsidR="0071362F" w:rsidRPr="00FD4CC2" w:rsidRDefault="0071362F" w:rsidP="00095AD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C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3762EB15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8E1661C" w14:textId="0F1C8725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</w:tcPr>
          <w:p w14:paraId="2A172613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14:paraId="551C81F0" w14:textId="5DA249BC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1C8A0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A864D" w14:textId="4DE1795A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AF328D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351B8" w14:textId="2769173C" w:rsidR="0071362F" w:rsidRPr="00826A2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826A27" w14:paraId="197AE8A2" w14:textId="77777777" w:rsidTr="007B6632">
        <w:trPr>
          <w:trHeight w:val="424"/>
        </w:trPr>
        <w:tc>
          <w:tcPr>
            <w:tcW w:w="3078" w:type="dxa"/>
          </w:tcPr>
          <w:p w14:paraId="203ADD25" w14:textId="77777777" w:rsidR="0071362F" w:rsidRPr="00826A27" w:rsidRDefault="0071362F" w:rsidP="00095A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0D4297A8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EC0B8E2" w14:textId="75E338BE" w:rsidR="0071362F" w:rsidRPr="009815E7" w:rsidRDefault="00122053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22053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22053">
              <w:rPr>
                <w:rFonts w:ascii="Angsana New" w:hAnsi="Angsana New"/>
                <w:sz w:val="30"/>
                <w:szCs w:val="30"/>
              </w:rPr>
              <w:t>961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5281A06D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14:paraId="51F445C5" w14:textId="18885FC9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270">
              <w:rPr>
                <w:rFonts w:ascii="Angsana New" w:hAnsi="Angsana New"/>
                <w:sz w:val="30"/>
                <w:szCs w:val="30"/>
              </w:rPr>
              <w:t>474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257E0B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613FEA" w14:textId="6456D7EF" w:rsidR="0071362F" w:rsidRPr="009815E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7183B">
              <w:rPr>
                <w:rFonts w:ascii="Angsana New" w:hAnsi="Angsana New"/>
                <w:color w:val="000000"/>
                <w:sz w:val="30"/>
                <w:szCs w:val="30"/>
              </w:rPr>
              <w:t>961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DDDEA1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B2B29D" w14:textId="506F65C2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57270">
              <w:rPr>
                <w:rFonts w:ascii="Angsana New" w:hAnsi="Angsana New"/>
                <w:color w:val="000000"/>
                <w:sz w:val="30"/>
                <w:szCs w:val="30"/>
              </w:rPr>
              <w:t>474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362F" w:rsidRPr="00826A27" w14:paraId="35C37CE8" w14:textId="77777777" w:rsidTr="007B6632">
        <w:trPr>
          <w:trHeight w:val="424"/>
        </w:trPr>
        <w:tc>
          <w:tcPr>
            <w:tcW w:w="3078" w:type="dxa"/>
          </w:tcPr>
          <w:p w14:paraId="1B3B6027" w14:textId="77777777" w:rsidR="0071362F" w:rsidRPr="00826A2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6A27">
              <w:rPr>
                <w:rFonts w:ascii="Angsana New" w:hAnsi="Angsana New"/>
                <w:sz w:val="30"/>
                <w:szCs w:val="30"/>
                <w:cs/>
              </w:rPr>
              <w:t>โอนออกไปยังบริษัทที่เกี่ยวข้องกัน</w:t>
            </w:r>
          </w:p>
        </w:tc>
        <w:tc>
          <w:tcPr>
            <w:tcW w:w="270" w:type="dxa"/>
          </w:tcPr>
          <w:p w14:paraId="4FE46EB7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784551" w14:textId="60C57508" w:rsidR="0071362F" w:rsidRPr="009815E7" w:rsidRDefault="00122053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22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22053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</w:tcPr>
          <w:p w14:paraId="6607D7F1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55F41623" w14:textId="2B374AF6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sz w:val="30"/>
                <w:szCs w:val="30"/>
              </w:rPr>
              <w:t>236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021189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677FEC" w14:textId="2C67C036" w:rsidR="0071362F" w:rsidRPr="009815E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(1,730)</w:t>
            </w:r>
          </w:p>
        </w:tc>
        <w:tc>
          <w:tcPr>
            <w:tcW w:w="270" w:type="dxa"/>
          </w:tcPr>
          <w:p w14:paraId="2FA361B1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E79ECA" w14:textId="76345D96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7270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1362F" w:rsidRPr="00826A27" w14:paraId="5ABFC713" w14:textId="77777777" w:rsidTr="007B6632">
        <w:trPr>
          <w:trHeight w:val="425"/>
        </w:trPr>
        <w:tc>
          <w:tcPr>
            <w:tcW w:w="3078" w:type="dxa"/>
          </w:tcPr>
          <w:p w14:paraId="6B430047" w14:textId="43E57396" w:rsidR="0071362F" w:rsidRPr="00826A27" w:rsidRDefault="0071362F" w:rsidP="00095A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A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วันสิ้นปี</w:t>
            </w:r>
          </w:p>
        </w:tc>
        <w:tc>
          <w:tcPr>
            <w:tcW w:w="270" w:type="dxa"/>
          </w:tcPr>
          <w:p w14:paraId="046E8A13" w14:textId="77777777" w:rsidR="0071362F" w:rsidRPr="00826A27" w:rsidRDefault="0071362F" w:rsidP="00E4376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3AC22" w14:textId="62DE92B4" w:rsidR="0071362F" w:rsidRPr="009815E7" w:rsidRDefault="00122053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862,117</w:t>
            </w:r>
          </w:p>
        </w:tc>
        <w:tc>
          <w:tcPr>
            <w:tcW w:w="278" w:type="dxa"/>
          </w:tcPr>
          <w:p w14:paraId="4ADF54CA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4C4AB50" w14:textId="793629F6" w:rsidR="0071362F" w:rsidRPr="009815E7" w:rsidRDefault="0071362F" w:rsidP="00E4376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37ED056A" w14:textId="77777777" w:rsidR="0071362F" w:rsidRPr="009815E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F575F9" w14:textId="7EB79AB4" w:rsidR="0071362F" w:rsidRPr="009815E7" w:rsidRDefault="0047183B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848,39</w:t>
            </w:r>
            <w:r w:rsidR="0075420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BB895A" w14:textId="77777777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912EDE" w14:textId="4D347C6C" w:rsidR="0071362F" w:rsidRPr="00826A2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713B6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</w:tbl>
    <w:p w14:paraId="0A45083C" w14:textId="77777777" w:rsidR="000E3B9B" w:rsidRPr="00A80717" w:rsidRDefault="000E3B9B" w:rsidP="00E1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3146"/>
        <w:gridCol w:w="1444"/>
        <w:gridCol w:w="270"/>
        <w:gridCol w:w="1251"/>
        <w:gridCol w:w="270"/>
        <w:gridCol w:w="1260"/>
        <w:gridCol w:w="270"/>
        <w:gridCol w:w="1269"/>
      </w:tblGrid>
      <w:tr w:rsidR="00E64F07" w:rsidRPr="005B5ADE" w14:paraId="5579313A" w14:textId="77777777" w:rsidTr="00405771">
        <w:tc>
          <w:tcPr>
            <w:tcW w:w="3146" w:type="dxa"/>
          </w:tcPr>
          <w:p w14:paraId="4D13E7AD" w14:textId="77777777" w:rsidR="00E64F07" w:rsidRDefault="00404DB4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  <w:p w14:paraId="49187CB3" w14:textId="5FBB960F" w:rsidR="00E0061A" w:rsidRPr="005B5ADE" w:rsidRDefault="00E0061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5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</w:t>
            </w:r>
            <w:r w:rsidRPr="005B5ADE">
              <w:rPr>
                <w:rFonts w:ascii="Angsana New" w:hAnsi="Angsana New"/>
                <w:b/>
                <w:bCs/>
                <w:i/>
                <w:iCs/>
                <w:spacing w:val="-18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965" w:type="dxa"/>
            <w:gridSpan w:val="3"/>
          </w:tcPr>
          <w:p w14:paraId="4B74B079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A2FCCE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45C9456D" w14:textId="77777777" w:rsidR="00E64F07" w:rsidRPr="005B5ADE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5A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C1266B" w14:paraId="021A26DC" w14:textId="77777777" w:rsidTr="00405771">
        <w:tc>
          <w:tcPr>
            <w:tcW w:w="3146" w:type="dxa"/>
          </w:tcPr>
          <w:p w14:paraId="2562549D" w14:textId="323CC0C2" w:rsidR="0071362F" w:rsidRPr="005B5AD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4854DD02" w14:textId="5EFC14EF" w:rsidR="0071362F" w:rsidRPr="005B5ADE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AF649F" w14:textId="77777777" w:rsidR="0071362F" w:rsidRPr="005B5ADE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5B4323B" w14:textId="51FEA790" w:rsidR="0071362F" w:rsidRPr="005B5ADE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CF7CEAF" w14:textId="77777777" w:rsidR="0071362F" w:rsidRPr="005B5ADE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C0F3D4" w14:textId="20A90137" w:rsidR="0071362F" w:rsidRPr="005B5ADE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56E733" w14:textId="77777777" w:rsidR="0071362F" w:rsidRPr="005B5ADE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F091E8" w14:textId="3BD6D7A9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1765C" w:rsidRPr="00C1266B" w14:paraId="0DA66013" w14:textId="77777777" w:rsidTr="00405771">
        <w:tc>
          <w:tcPr>
            <w:tcW w:w="3146" w:type="dxa"/>
          </w:tcPr>
          <w:p w14:paraId="40517487" w14:textId="77777777" w:rsidR="00E1765C" w:rsidRPr="00C1266B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4" w:type="dxa"/>
            <w:gridSpan w:val="7"/>
          </w:tcPr>
          <w:p w14:paraId="0FF03823" w14:textId="77777777" w:rsidR="00E1765C" w:rsidRPr="00C1266B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362F" w:rsidRPr="00EF68B9" w14:paraId="38EDE16C" w14:textId="77777777" w:rsidTr="00405771">
        <w:tc>
          <w:tcPr>
            <w:tcW w:w="3146" w:type="dxa"/>
          </w:tcPr>
          <w:p w14:paraId="42C065B6" w14:textId="77777777" w:rsidR="0071362F" w:rsidRPr="00EF68B9" w:rsidRDefault="0071362F" w:rsidP="007136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8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4" w:type="dxa"/>
          </w:tcPr>
          <w:p w14:paraId="6A0AC26B" w14:textId="4EC1102F" w:rsidR="0071362F" w:rsidRPr="00EF68B9" w:rsidRDefault="004C6860" w:rsidP="0071362F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2.70</w:t>
            </w:r>
          </w:p>
        </w:tc>
        <w:tc>
          <w:tcPr>
            <w:tcW w:w="270" w:type="dxa"/>
          </w:tcPr>
          <w:p w14:paraId="39D171C4" w14:textId="77777777" w:rsidR="0071362F" w:rsidRPr="00EF68B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063F73" w14:textId="0DBD5531" w:rsidR="0071362F" w:rsidRPr="00EF68B9" w:rsidRDefault="0071362F" w:rsidP="007B6632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1.40</w:t>
            </w:r>
          </w:p>
        </w:tc>
        <w:tc>
          <w:tcPr>
            <w:tcW w:w="270" w:type="dxa"/>
          </w:tcPr>
          <w:p w14:paraId="11BCF10D" w14:textId="77777777" w:rsidR="0071362F" w:rsidRPr="00EF68B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784423" w14:textId="277C2439" w:rsidR="0071362F" w:rsidRPr="00EF68B9" w:rsidRDefault="004C6860" w:rsidP="0071362F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2.70</w:t>
            </w:r>
          </w:p>
        </w:tc>
        <w:tc>
          <w:tcPr>
            <w:tcW w:w="270" w:type="dxa"/>
          </w:tcPr>
          <w:p w14:paraId="58DA9FF8" w14:textId="77777777" w:rsidR="0071362F" w:rsidRPr="00EF68B9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37E235" w14:textId="046E20EE" w:rsidR="0071362F" w:rsidRPr="00EF68B9" w:rsidRDefault="0071362F" w:rsidP="0071362F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1.40</w:t>
            </w:r>
          </w:p>
        </w:tc>
      </w:tr>
      <w:tr w:rsidR="00405771" w:rsidRPr="00EF68B9" w14:paraId="2E42317D" w14:textId="77777777" w:rsidTr="007945AD">
        <w:tc>
          <w:tcPr>
            <w:tcW w:w="3146" w:type="dxa"/>
          </w:tcPr>
          <w:p w14:paraId="18EDC1BB" w14:textId="77777777" w:rsidR="00405771" w:rsidRPr="00EF68B9" w:rsidRDefault="00405771" w:rsidP="007136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68B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4" w:type="dxa"/>
          </w:tcPr>
          <w:p w14:paraId="742DE012" w14:textId="3D59FFF7" w:rsidR="00405771" w:rsidRPr="00EF68B9" w:rsidRDefault="00405771" w:rsidP="0071362F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1EFA1B23" w14:textId="77777777" w:rsidR="00405771" w:rsidRPr="00EF68B9" w:rsidRDefault="00405771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EFC648" w14:textId="683C0806" w:rsidR="00405771" w:rsidRPr="00EF68B9" w:rsidRDefault="00405771" w:rsidP="007B6632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1530" w:type="dxa"/>
            <w:gridSpan w:val="2"/>
          </w:tcPr>
          <w:p w14:paraId="09F78A11" w14:textId="4FF677AD" w:rsidR="00405771" w:rsidRPr="00EF68B9" w:rsidRDefault="00405771" w:rsidP="0071362F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78785715" w14:textId="77777777" w:rsidR="00405771" w:rsidRPr="00EF68B9" w:rsidRDefault="00405771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B1C793" w14:textId="50827F0D" w:rsidR="00405771" w:rsidRPr="00EF68B9" w:rsidRDefault="00405771" w:rsidP="007B6632">
            <w:pPr>
              <w:pStyle w:val="acctfourfigures"/>
              <w:tabs>
                <w:tab w:val="clear" w:pos="765"/>
              </w:tabs>
              <w:spacing w:line="240" w:lineRule="auto"/>
              <w:ind w:left="-9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EF68B9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</w:tbl>
    <w:p w14:paraId="3C714F25" w14:textId="77777777" w:rsidR="00905232" w:rsidRPr="00BF0DFE" w:rsidRDefault="0090523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F603E6" w14:textId="56AD462B" w:rsidR="00C273BA" w:rsidRPr="00BF0DFE" w:rsidRDefault="00C273BA" w:rsidP="00D31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spacing w:after="0" w:line="240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BF0DF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36B59E" w14:textId="77777777" w:rsidR="00E1765C" w:rsidRPr="00BF0DFE" w:rsidRDefault="00E1765C" w:rsidP="00E1765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E24325" w14:textId="070D2725" w:rsidR="00C273BA" w:rsidRDefault="00C273BA" w:rsidP="00FD4CC2">
      <w:pPr>
        <w:tabs>
          <w:tab w:val="clear" w:pos="454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BF0D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3FBD" w:rsidRPr="00BF0DFE">
        <w:rPr>
          <w:rFonts w:ascii="Angsana New" w:hAnsi="Angsana New"/>
          <w:sz w:val="30"/>
          <w:szCs w:val="30"/>
        </w:rPr>
        <w:t>30</w:t>
      </w:r>
      <w:r w:rsidR="006718B1" w:rsidRPr="00BF0DFE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34446" w:rsidRPr="00BF0DFE">
        <w:rPr>
          <w:rFonts w:ascii="Angsana New" w:hAnsi="Angsana New"/>
          <w:sz w:val="30"/>
          <w:szCs w:val="30"/>
        </w:rPr>
        <w:t>25</w:t>
      </w:r>
      <w:r w:rsidR="006718B1" w:rsidRPr="00BF0DFE">
        <w:rPr>
          <w:rFonts w:ascii="Angsana New" w:hAnsi="Angsana New"/>
          <w:sz w:val="30"/>
          <w:szCs w:val="30"/>
        </w:rPr>
        <w:t>6</w:t>
      </w:r>
      <w:r w:rsidR="0071362F">
        <w:rPr>
          <w:rFonts w:ascii="Angsana New" w:hAnsi="Angsana New"/>
          <w:sz w:val="30"/>
          <w:szCs w:val="30"/>
        </w:rPr>
        <w:t>5</w:t>
      </w:r>
      <w:r w:rsidRPr="00BF0DFE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</w:t>
      </w:r>
      <w:r w:rsidR="006718B1" w:rsidRPr="00BF0DFE">
        <w:rPr>
          <w:rFonts w:ascii="Angsana New" w:hAnsi="Angsana New"/>
          <w:sz w:val="30"/>
          <w:szCs w:val="30"/>
          <w:cs/>
        </w:rPr>
        <w:t>ที่กำหนดไว้เป็น</w:t>
      </w:r>
      <w:r w:rsidR="00567DA3" w:rsidRPr="00BF0DFE">
        <w:rPr>
          <w:rFonts w:ascii="Angsana New" w:hAnsi="Angsana New" w:hint="cs"/>
          <w:sz w:val="30"/>
          <w:szCs w:val="30"/>
          <w:cs/>
        </w:rPr>
        <w:t xml:space="preserve"> </w:t>
      </w:r>
      <w:r w:rsidR="005A3C26">
        <w:rPr>
          <w:rFonts w:ascii="Angsana New" w:hAnsi="Angsana New"/>
          <w:sz w:val="30"/>
          <w:szCs w:val="30"/>
        </w:rPr>
        <w:t>7</w:t>
      </w:r>
      <w:r w:rsidRPr="00BF0DFE">
        <w:rPr>
          <w:rFonts w:ascii="Angsana New" w:hAnsi="Angsana New"/>
          <w:sz w:val="30"/>
          <w:szCs w:val="30"/>
        </w:rPr>
        <w:t xml:space="preserve"> </w:t>
      </w:r>
      <w:r w:rsidRPr="00BF0DFE">
        <w:rPr>
          <w:rFonts w:ascii="Angsana New" w:hAnsi="Angsana New"/>
          <w:sz w:val="30"/>
          <w:szCs w:val="30"/>
          <w:cs/>
        </w:rPr>
        <w:t>ปี</w:t>
      </w:r>
      <w:r w:rsidR="00E83FBD" w:rsidRPr="00BF0DFE">
        <w:rPr>
          <w:rFonts w:ascii="Angsana New" w:hAnsi="Angsana New"/>
          <w:sz w:val="30"/>
          <w:szCs w:val="30"/>
        </w:rPr>
        <w:br/>
      </w:r>
      <w:r w:rsidRPr="00BF0DFE">
        <w:rPr>
          <w:rFonts w:ascii="Angsana New" w:hAnsi="Angsana New"/>
          <w:i/>
          <w:iCs/>
          <w:sz w:val="30"/>
          <w:szCs w:val="30"/>
          <w:cs/>
        </w:rPr>
        <w:t>(</w:t>
      </w:r>
      <w:r w:rsidR="00E83FBD" w:rsidRPr="00BF0DFE">
        <w:rPr>
          <w:rFonts w:ascii="Angsana New" w:hAnsi="Angsana New"/>
          <w:i/>
          <w:iCs/>
          <w:sz w:val="30"/>
          <w:szCs w:val="30"/>
        </w:rPr>
        <w:t>256</w:t>
      </w:r>
      <w:r w:rsidR="0071362F">
        <w:rPr>
          <w:rFonts w:ascii="Angsana New" w:hAnsi="Angsana New"/>
          <w:i/>
          <w:iCs/>
          <w:sz w:val="30"/>
          <w:szCs w:val="30"/>
        </w:rPr>
        <w:t>4</w:t>
      </w:r>
      <w:r w:rsidR="006D64AD" w:rsidRPr="00BF0DFE">
        <w:rPr>
          <w:rFonts w:ascii="Angsana New" w:hAnsi="Angsana New"/>
          <w:i/>
          <w:iCs/>
          <w:sz w:val="30"/>
          <w:szCs w:val="30"/>
        </w:rPr>
        <w:t xml:space="preserve">: </w:t>
      </w:r>
      <w:r w:rsidR="0071362F">
        <w:rPr>
          <w:rFonts w:ascii="Angsana New" w:hAnsi="Angsana New"/>
          <w:i/>
          <w:iCs/>
          <w:sz w:val="30"/>
          <w:szCs w:val="30"/>
        </w:rPr>
        <w:t>7</w:t>
      </w:r>
      <w:r w:rsidRPr="00BF0DFE">
        <w:rPr>
          <w:rFonts w:ascii="Angsana New" w:hAnsi="Angsana New"/>
          <w:i/>
          <w:iCs/>
          <w:sz w:val="30"/>
          <w:szCs w:val="30"/>
        </w:rPr>
        <w:t xml:space="preserve"> </w:t>
      </w:r>
      <w:r w:rsidRPr="00BF0DFE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8523536" w14:textId="77777777" w:rsidR="00095AD6" w:rsidRPr="00BF0DFE" w:rsidRDefault="00095AD6" w:rsidP="00FD4CC2">
      <w:pPr>
        <w:tabs>
          <w:tab w:val="clear" w:pos="454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1E451E" w14:textId="21E047F7" w:rsidR="00F17634" w:rsidRDefault="00F176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63930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7F1BD44" w14:textId="77777777" w:rsidR="00F17634" w:rsidRPr="00E83FBD" w:rsidRDefault="0065692E" w:rsidP="00E83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3FB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F17634" w:rsidRPr="00E83FBD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E83FBD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F17634" w:rsidRPr="00E83FBD">
        <w:rPr>
          <w:rFonts w:ascii="Angsana New" w:hAnsi="Angsana New"/>
          <w:sz w:val="30"/>
          <w:szCs w:val="30"/>
          <w:cs/>
        </w:rPr>
        <w:t>อื่นๆ คงที่</w:t>
      </w:r>
    </w:p>
    <w:p w14:paraId="254DAB78" w14:textId="77777777" w:rsidR="00F01ED1" w:rsidRPr="00C1266B" w:rsidRDefault="00F01ED1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3"/>
        <w:gridCol w:w="987"/>
        <w:gridCol w:w="273"/>
        <w:gridCol w:w="987"/>
        <w:gridCol w:w="273"/>
        <w:gridCol w:w="1077"/>
      </w:tblGrid>
      <w:tr w:rsidR="00BD3541" w:rsidRPr="003A6E2E" w14:paraId="0901CBA3" w14:textId="77777777" w:rsidTr="00F67C71">
        <w:tc>
          <w:tcPr>
            <w:tcW w:w="4320" w:type="dxa"/>
          </w:tcPr>
          <w:p w14:paraId="76C887DD" w14:textId="77777777" w:rsidR="00BD3541" w:rsidRPr="002C017E" w:rsidRDefault="00AF6F4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C017E">
              <w:rPr>
                <w:rFonts w:ascii="Angsana New" w:hAnsi="Angsana New"/>
                <w:sz w:val="30"/>
                <w:szCs w:val="30"/>
              </w:rPr>
              <w:br w:type="page"/>
            </w:r>
            <w:r w:rsidR="000C7715" w:rsidRPr="002C017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06111988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90D2DC7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14:paraId="69A20E0C" w14:textId="77777777" w:rsidR="00BD3541" w:rsidRPr="003A6E2E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26E" w:rsidRPr="003A6E2E" w14:paraId="0E0ACB42" w14:textId="77777777" w:rsidTr="00F67C71">
        <w:tc>
          <w:tcPr>
            <w:tcW w:w="4320" w:type="dxa"/>
          </w:tcPr>
          <w:p w14:paraId="24EDE78F" w14:textId="77777777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D92D64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3" w:type="dxa"/>
          </w:tcPr>
          <w:p w14:paraId="07AF4A5F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AC4C758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3" w:type="dxa"/>
          </w:tcPr>
          <w:p w14:paraId="1A207AF3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B19790B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3" w:type="dxa"/>
          </w:tcPr>
          <w:p w14:paraId="4B4580C0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4691300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6426E" w:rsidRPr="003A6E2E" w14:paraId="52AF83FC" w14:textId="77777777" w:rsidTr="00F67C71">
        <w:tc>
          <w:tcPr>
            <w:tcW w:w="4320" w:type="dxa"/>
          </w:tcPr>
          <w:p w14:paraId="4F2457CD" w14:textId="77777777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0492F7C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26E" w:rsidRPr="003A6E2E" w14:paraId="1F85E2B7" w14:textId="77777777" w:rsidTr="00F67C71">
        <w:tc>
          <w:tcPr>
            <w:tcW w:w="4320" w:type="dxa"/>
          </w:tcPr>
          <w:p w14:paraId="32672F84" w14:textId="77777777" w:rsidR="00E6426E" w:rsidRPr="003A6E2E" w:rsidRDefault="00E6426E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60" w:type="dxa"/>
            <w:gridSpan w:val="7"/>
          </w:tcPr>
          <w:p w14:paraId="3B96B40B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26E" w:rsidRPr="003A6E2E" w14:paraId="2DB32BE4" w14:textId="77777777" w:rsidTr="00F67C71">
        <w:tc>
          <w:tcPr>
            <w:tcW w:w="4320" w:type="dxa"/>
          </w:tcPr>
          <w:p w14:paraId="6E573C5A" w14:textId="19C02B29" w:rsidR="00E6426E" w:rsidRPr="003A6E2E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136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4860" w:type="dxa"/>
            <w:gridSpan w:val="7"/>
          </w:tcPr>
          <w:p w14:paraId="23B3398A" w14:textId="77777777" w:rsidR="00E6426E" w:rsidRPr="003A6E2E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73F9" w:rsidRPr="003A6E2E" w14:paraId="33CE3FC2" w14:textId="77777777" w:rsidTr="00F67C71">
        <w:tc>
          <w:tcPr>
            <w:tcW w:w="4320" w:type="dxa"/>
          </w:tcPr>
          <w:p w14:paraId="4DA78B9D" w14:textId="77777777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6E2E">
              <w:rPr>
                <w:rFonts w:ascii="Angsana New" w:hAnsi="Angsana New"/>
                <w:sz w:val="30"/>
                <w:szCs w:val="30"/>
              </w:rPr>
              <w:t>0.5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FA3F24F" w14:textId="5A84206D" w:rsidR="00D973F9" w:rsidRPr="003A6E2E" w:rsidRDefault="00314E13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14E1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14E13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  <w:r w:rsidR="00754205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3F93863C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99174DB" w14:textId="64DD326B" w:rsidR="00D973F9" w:rsidRPr="003A6E2E" w:rsidRDefault="00314E13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314E13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4E13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3" w:type="dxa"/>
          </w:tcPr>
          <w:p w14:paraId="7C3CACDA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EC02959" w14:textId="79332B5E" w:rsidR="00D973F9" w:rsidRPr="00C5659E" w:rsidRDefault="00014B3E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014B3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7C71">
              <w:rPr>
                <w:rFonts w:ascii="Angsana New" w:hAnsi="Angsana New"/>
                <w:sz w:val="30"/>
                <w:szCs w:val="30"/>
                <w:lang w:bidi="th-TH"/>
              </w:rPr>
              <w:t>311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6CFF027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0D6AFE" w14:textId="78711DBD" w:rsidR="00D973F9" w:rsidRPr="003A6E2E" w:rsidRDefault="00014B3E" w:rsidP="00F67C7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4B3E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4B3E">
              <w:rPr>
                <w:rFonts w:ascii="Angsana New" w:hAnsi="Angsana New"/>
                <w:sz w:val="30"/>
                <w:szCs w:val="30"/>
                <w:lang w:val="en-US"/>
              </w:rPr>
              <w:t>794</w:t>
            </w:r>
          </w:p>
        </w:tc>
      </w:tr>
      <w:tr w:rsidR="00D973F9" w:rsidRPr="003A6E2E" w14:paraId="57BDA4F7" w14:textId="77777777" w:rsidTr="00F67C71">
        <w:tc>
          <w:tcPr>
            <w:tcW w:w="4320" w:type="dxa"/>
          </w:tcPr>
          <w:p w14:paraId="0A70B2C6" w14:textId="77777777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086F95F" w14:textId="77777777" w:rsidR="00D973F9" w:rsidRPr="001F7088" w:rsidRDefault="00D973F9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7519882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6F8832ED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7169F50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9EAAB96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56611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E98C71" w14:textId="77777777" w:rsidR="00D973F9" w:rsidRPr="003A6E2E" w:rsidRDefault="00D973F9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3F9" w:rsidRPr="003A6E2E" w14:paraId="4847047B" w14:textId="77777777" w:rsidTr="00F67C71">
        <w:tc>
          <w:tcPr>
            <w:tcW w:w="4320" w:type="dxa"/>
          </w:tcPr>
          <w:p w14:paraId="216E705F" w14:textId="7DB89FB0" w:rsidR="00D973F9" w:rsidRPr="003A6E2E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4D9C1C8" w14:textId="46424C51" w:rsidR="00D973F9" w:rsidRPr="003A6E2E" w:rsidRDefault="00314E13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4E13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14E13">
              <w:rPr>
                <w:rFonts w:ascii="Angsana New" w:hAnsi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73" w:type="dxa"/>
          </w:tcPr>
          <w:p w14:paraId="50EBE441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A08036" w14:textId="4A9E045D" w:rsidR="00D973F9" w:rsidRPr="003A6E2E" w:rsidRDefault="00314E13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314E13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14E13">
              <w:rPr>
                <w:rFonts w:ascii="Angsana New" w:hAnsi="Angsana New"/>
                <w:sz w:val="30"/>
                <w:szCs w:val="30"/>
              </w:rPr>
              <w:t>42</w:t>
            </w:r>
            <w:r w:rsidR="0075420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C634EFE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8DA22AB" w14:textId="05A385A6" w:rsidR="00D973F9" w:rsidRPr="003A6E2E" w:rsidRDefault="002E7303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E7303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E7303">
              <w:rPr>
                <w:rFonts w:ascii="Angsana New" w:hAnsi="Angsana New"/>
                <w:sz w:val="30"/>
                <w:szCs w:val="30"/>
                <w:lang w:bidi="th-TH"/>
              </w:rPr>
              <w:t>209</w:t>
            </w:r>
          </w:p>
        </w:tc>
        <w:tc>
          <w:tcPr>
            <w:tcW w:w="273" w:type="dxa"/>
          </w:tcPr>
          <w:p w14:paraId="5370BD08" w14:textId="77777777" w:rsidR="00D973F9" w:rsidRPr="003A6E2E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710BD9D" w14:textId="285C1911" w:rsidR="00D973F9" w:rsidRPr="003A6E2E" w:rsidRDefault="002E7303" w:rsidP="00F67C7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E7303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E7303">
              <w:rPr>
                <w:rFonts w:ascii="Angsana New" w:hAnsi="Angsana New"/>
                <w:sz w:val="30"/>
                <w:szCs w:val="30"/>
              </w:rPr>
              <w:t>41</w:t>
            </w:r>
            <w:r w:rsidR="0075420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783B15B" w14:textId="77777777" w:rsidR="00696C75" w:rsidRPr="003A6E2E" w:rsidRDefault="00696C7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6"/>
        <w:gridCol w:w="984"/>
        <w:gridCol w:w="276"/>
        <w:gridCol w:w="982"/>
        <w:gridCol w:w="270"/>
        <w:gridCol w:w="1082"/>
      </w:tblGrid>
      <w:tr w:rsidR="00616548" w:rsidRPr="003A6E2E" w14:paraId="3E41BC8E" w14:textId="77777777" w:rsidTr="00053284">
        <w:tc>
          <w:tcPr>
            <w:tcW w:w="4320" w:type="dxa"/>
          </w:tcPr>
          <w:p w14:paraId="5B49C070" w14:textId="0963525C" w:rsidR="00616548" w:rsidRPr="003A6E2E" w:rsidRDefault="0061654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60" w:type="dxa"/>
            <w:gridSpan w:val="7"/>
          </w:tcPr>
          <w:p w14:paraId="37687AF4" w14:textId="77777777" w:rsidR="00616548" w:rsidRPr="003A6E2E" w:rsidRDefault="00616548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631E" w:rsidRPr="003A6E2E" w14:paraId="060FEC02" w14:textId="77777777" w:rsidTr="00053284">
        <w:tc>
          <w:tcPr>
            <w:tcW w:w="4320" w:type="dxa"/>
          </w:tcPr>
          <w:p w14:paraId="4237E59F" w14:textId="6CB505E0" w:rsidR="00C8631E" w:rsidRPr="003A6E2E" w:rsidRDefault="00C8631E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A6E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7136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860" w:type="dxa"/>
            <w:gridSpan w:val="7"/>
          </w:tcPr>
          <w:p w14:paraId="7570DE5F" w14:textId="77777777" w:rsidR="00C8631E" w:rsidRPr="003A6E2E" w:rsidRDefault="00C8631E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362F" w:rsidRPr="003A6E2E" w14:paraId="57D3E3AF" w14:textId="77777777" w:rsidTr="00053284">
        <w:tc>
          <w:tcPr>
            <w:tcW w:w="4320" w:type="dxa"/>
          </w:tcPr>
          <w:p w14:paraId="2BDDC831" w14:textId="77777777" w:rsidR="0071362F" w:rsidRPr="003A6E2E" w:rsidRDefault="0071362F" w:rsidP="007136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A6E2E">
              <w:rPr>
                <w:rFonts w:ascii="Angsana New" w:hAnsi="Angsana New"/>
                <w:sz w:val="30"/>
                <w:szCs w:val="30"/>
              </w:rPr>
              <w:t>0.5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7655D3DE" w14:textId="169C663F" w:rsidR="0071362F" w:rsidRPr="003A6E2E" w:rsidRDefault="0071362F" w:rsidP="0005328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1F7088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7088">
              <w:rPr>
                <w:rFonts w:ascii="Angsana New" w:hAnsi="Angsana New"/>
                <w:sz w:val="30"/>
                <w:szCs w:val="30"/>
                <w:lang w:val="en-US" w:bidi="th-TH"/>
              </w:rPr>
              <w:t>826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</w:tcPr>
          <w:p w14:paraId="55ADE435" w14:textId="77777777" w:rsidR="0071362F" w:rsidRPr="003A6E2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0B18A923" w14:textId="0FFF0FC9" w:rsidR="0071362F" w:rsidRPr="003A6E2E" w:rsidRDefault="0071362F" w:rsidP="0005328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1F7088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F7088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6" w:type="dxa"/>
          </w:tcPr>
          <w:p w14:paraId="4C1D5C0F" w14:textId="77777777" w:rsidR="0071362F" w:rsidRPr="003A6E2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1D619C12" w14:textId="632FEACF" w:rsidR="0071362F" w:rsidRPr="003A6E2E" w:rsidRDefault="0071362F" w:rsidP="0005328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C5659E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  <w:lang w:bidi="th-TH"/>
              </w:rPr>
              <w:t>987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AD123D" w14:textId="77777777" w:rsidR="0071362F" w:rsidRPr="003A6E2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A194BD" w14:textId="5367CF14" w:rsidR="0071362F" w:rsidRPr="003A6E2E" w:rsidRDefault="0071362F" w:rsidP="0005328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659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71362F" w:rsidRPr="003A6E2E" w14:paraId="228AFE65" w14:textId="77777777" w:rsidTr="00053284">
        <w:tc>
          <w:tcPr>
            <w:tcW w:w="4320" w:type="dxa"/>
          </w:tcPr>
          <w:p w14:paraId="76D2A649" w14:textId="77777777" w:rsidR="0071362F" w:rsidRPr="003A6E2E" w:rsidRDefault="0071362F" w:rsidP="007136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A422613" w14:textId="77777777" w:rsidR="0071362F" w:rsidRPr="003A6E2E" w:rsidRDefault="0071362F" w:rsidP="0071362F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BB5B94" w14:textId="77777777" w:rsidR="0071362F" w:rsidRPr="003A6E2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7CB50AD6" w14:textId="77777777" w:rsidR="0071362F" w:rsidRPr="003A6E2E" w:rsidRDefault="0071362F" w:rsidP="0071362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86DBE49" w14:textId="77777777" w:rsidR="0071362F" w:rsidRPr="003A6E2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3529CAD1" w14:textId="77777777" w:rsidR="0071362F" w:rsidRPr="003A6E2E" w:rsidRDefault="0071362F" w:rsidP="0071362F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674AB" w14:textId="77777777" w:rsidR="0071362F" w:rsidRPr="003A6E2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C67533" w14:textId="77777777" w:rsidR="0071362F" w:rsidRPr="003A6E2E" w:rsidRDefault="0071362F" w:rsidP="0071362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C8631E" w14:paraId="2EFD7365" w14:textId="77777777" w:rsidTr="00053284">
        <w:tc>
          <w:tcPr>
            <w:tcW w:w="4320" w:type="dxa"/>
          </w:tcPr>
          <w:p w14:paraId="494E2C80" w14:textId="76427F06" w:rsidR="0071362F" w:rsidRPr="00C8631E" w:rsidRDefault="0071362F" w:rsidP="007136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6E2E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A6E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570E1319" w14:textId="5F008F94" w:rsidR="0071362F" w:rsidRPr="00C8631E" w:rsidRDefault="0071362F" w:rsidP="0005328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67A4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267A4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76" w:type="dxa"/>
          </w:tcPr>
          <w:p w14:paraId="51FF95CD" w14:textId="77777777" w:rsidR="0071362F" w:rsidRPr="00C8631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5522ACA4" w14:textId="5CF911D3" w:rsidR="0071362F" w:rsidRPr="00C8631E" w:rsidRDefault="0071362F" w:rsidP="0005328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10F1B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0F1B">
              <w:rPr>
                <w:rFonts w:ascii="Angsana New" w:hAnsi="Angsana New"/>
                <w:sz w:val="30"/>
                <w:szCs w:val="30"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6" w:type="dxa"/>
          </w:tcPr>
          <w:p w14:paraId="2E46013F" w14:textId="77777777" w:rsidR="0071362F" w:rsidRPr="00C8631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4EAA966B" w14:textId="2391ABB1" w:rsidR="0071362F" w:rsidRPr="00C8631E" w:rsidRDefault="0071362F" w:rsidP="00053284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C5659E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01595A1F" w14:textId="77777777" w:rsidR="0071362F" w:rsidRPr="00C8631E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E3032B" w14:textId="58845BB4" w:rsidR="0071362F" w:rsidRPr="00C8631E" w:rsidRDefault="0071362F" w:rsidP="0005328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5659E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5659E">
              <w:rPr>
                <w:rFonts w:ascii="Angsana New" w:hAnsi="Angsana New"/>
                <w:sz w:val="30"/>
                <w:szCs w:val="30"/>
              </w:rPr>
              <w:t>688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1AE22DC" w14:textId="1B3F668C" w:rsidR="0013653C" w:rsidRDefault="0013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D595B5" w14:textId="783F6B6F" w:rsidR="00E64F07" w:rsidRPr="00C1266B" w:rsidRDefault="004B3A3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6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F70B49" w:rsidRPr="00C1266B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7BDD3783" w14:textId="77777777" w:rsidR="00C74EE3" w:rsidRPr="00B71D08" w:rsidRDefault="00C74EE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29B4730" w14:textId="77777777" w:rsidR="00E64F07" w:rsidRPr="00C1266B" w:rsidRDefault="00E64F07" w:rsidP="0078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1266B">
        <w:rPr>
          <w:rFonts w:ascii="Angsana New" w:hAnsi="Angsana New"/>
          <w:sz w:val="30"/>
          <w:szCs w:val="30"/>
        </w:rPr>
        <w:t>2535</w:t>
      </w:r>
      <w:r w:rsidRPr="00C1266B">
        <w:rPr>
          <w:rFonts w:ascii="Angsana New" w:hAnsi="Angsana New"/>
          <w:sz w:val="30"/>
          <w:szCs w:val="30"/>
          <w:cs/>
        </w:rPr>
        <w:t xml:space="preserve"> มาตรา </w:t>
      </w:r>
      <w:r w:rsidRPr="00C1266B">
        <w:rPr>
          <w:rFonts w:ascii="Angsana New" w:hAnsi="Angsana New"/>
          <w:sz w:val="30"/>
          <w:szCs w:val="30"/>
        </w:rPr>
        <w:t>116</w:t>
      </w:r>
      <w:r w:rsidRPr="00C1266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A475DB" w:rsidRPr="00C1266B">
        <w:rPr>
          <w:rFonts w:ascii="Angsana New" w:hAnsi="Angsana New"/>
          <w:sz w:val="30"/>
          <w:szCs w:val="30"/>
        </w:rPr>
        <w:br/>
      </w:r>
      <w:r w:rsidRPr="00C1266B">
        <w:rPr>
          <w:rFonts w:ascii="Angsana New" w:hAnsi="Angsana New"/>
          <w:sz w:val="30"/>
          <w:szCs w:val="30"/>
          <w:cs/>
        </w:rPr>
        <w:t>(</w:t>
      </w:r>
      <w:r w:rsidRPr="00C1266B">
        <w:rPr>
          <w:rFonts w:ascii="Angsana New" w:hAnsi="Angsana New"/>
          <w:sz w:val="30"/>
          <w:szCs w:val="30"/>
        </w:rPr>
        <w:t>“</w:t>
      </w:r>
      <w:r w:rsidRPr="00C1266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1266B">
        <w:rPr>
          <w:rFonts w:ascii="Angsana New" w:hAnsi="Angsana New"/>
          <w:sz w:val="30"/>
          <w:szCs w:val="30"/>
        </w:rPr>
        <w:t>”</w:t>
      </w:r>
      <w:r w:rsidRPr="00C1266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C1266B">
        <w:rPr>
          <w:rFonts w:ascii="Angsana New" w:hAnsi="Angsana New"/>
          <w:sz w:val="30"/>
          <w:szCs w:val="30"/>
        </w:rPr>
        <w:t xml:space="preserve">5 </w:t>
      </w:r>
      <w:r w:rsidRPr="00C1266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1266B">
        <w:rPr>
          <w:rFonts w:ascii="Angsana New" w:hAnsi="Angsana New"/>
          <w:sz w:val="30"/>
          <w:szCs w:val="30"/>
        </w:rPr>
        <w:t xml:space="preserve">10 </w:t>
      </w:r>
      <w:r w:rsidRPr="00C1266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37B0929" w14:textId="6A4DC3D3" w:rsidR="00A84074" w:rsidRDefault="00A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9813352" w14:textId="69DDBF41" w:rsidR="00E64F07" w:rsidRPr="00C1266B" w:rsidRDefault="00E9335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D6E08">
        <w:rPr>
          <w:rFonts w:ascii="Angsana New" w:hAnsi="Angsana New"/>
          <w:b/>
          <w:bCs/>
          <w:sz w:val="30"/>
          <w:szCs w:val="30"/>
        </w:rPr>
        <w:t>7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7B97" w:rsidRPr="00C1266B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</w:p>
    <w:p w14:paraId="6C9AB7AA" w14:textId="77777777" w:rsidR="00AB68D3" w:rsidRPr="00C1266B" w:rsidRDefault="00AB68D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84DDBC" w14:textId="0C3BDE28" w:rsidR="00AB68D3" w:rsidRPr="00C1266B" w:rsidRDefault="007905B3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7905B3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AB68D3" w:rsidRPr="00C1266B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AB68D3" w:rsidRPr="00C1266B">
        <w:rPr>
          <w:rFonts w:ascii="Angsana New" w:hAnsi="Angsana New"/>
          <w:sz w:val="30"/>
          <w:szCs w:val="30"/>
        </w:rPr>
        <w:t xml:space="preserve">2 </w:t>
      </w:r>
      <w:r w:rsidR="00AB68D3" w:rsidRPr="00C1266B">
        <w:rPr>
          <w:rFonts w:ascii="Angsana New" w:hAnsi="Angsana New"/>
          <w:sz w:val="30"/>
          <w:szCs w:val="30"/>
          <w:cs/>
        </w:rPr>
        <w:t xml:space="preserve"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23B3B35" w14:textId="77777777" w:rsidR="00C15F4A" w:rsidRPr="00C1266B" w:rsidRDefault="00C15F4A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255B25CA" w14:textId="42593E45" w:rsidR="00AB68D3" w:rsidRPr="00C1266B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1266B">
        <w:rPr>
          <w:rFonts w:ascii="Angsana New" w:hAnsi="Angsana New"/>
          <w:sz w:val="30"/>
          <w:szCs w:val="30"/>
        </w:rPr>
        <w:t>1</w:t>
      </w:r>
      <w:r w:rsidR="00F61973" w:rsidRPr="00C1266B">
        <w:rPr>
          <w:rFonts w:ascii="Angsana New" w:hAnsi="Angsana New"/>
          <w:sz w:val="30"/>
          <w:szCs w:val="30"/>
          <w:cs/>
        </w:rPr>
        <w:tab/>
      </w:r>
      <w:r w:rsidRPr="00C1266B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ผลิตและจำหน่ายเครื่องดื่มน้ำอัดลม</w:t>
      </w:r>
      <w:r w:rsidR="00383AD8" w:rsidRPr="00C1266B">
        <w:rPr>
          <w:rFonts w:ascii="Angsana New" w:hAnsi="Angsana New" w:hint="cs"/>
          <w:sz w:val="30"/>
          <w:szCs w:val="30"/>
          <w:cs/>
        </w:rPr>
        <w:t xml:space="preserve"> และเครื่องดื่มเกลือแร่</w:t>
      </w:r>
      <w:r w:rsidR="00262DCC" w:rsidRPr="00C1266B">
        <w:rPr>
          <w:rFonts w:ascii="Angsana New" w:hAnsi="Angsana New"/>
          <w:sz w:val="30"/>
          <w:szCs w:val="30"/>
          <w:cs/>
        </w:rPr>
        <w:br/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   รวมถึงเป็นผู้จัดจำหน่ายโซดา</w:t>
      </w:r>
    </w:p>
    <w:p w14:paraId="34C57F70" w14:textId="74B6BFAB" w:rsidR="00AB68D3" w:rsidRPr="00C1266B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2520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1266B">
        <w:rPr>
          <w:rFonts w:ascii="Angsana New" w:hAnsi="Angsana New"/>
          <w:sz w:val="30"/>
          <w:szCs w:val="30"/>
        </w:rPr>
        <w:t>2</w:t>
      </w:r>
      <w:r w:rsidR="00F61973" w:rsidRPr="00C1266B">
        <w:rPr>
          <w:rFonts w:ascii="Angsana New" w:hAnsi="Angsana New"/>
          <w:sz w:val="30"/>
          <w:szCs w:val="30"/>
          <w:cs/>
        </w:rPr>
        <w:tab/>
      </w:r>
      <w:r w:rsidRPr="00C1266B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C1266B">
        <w:rPr>
          <w:rFonts w:ascii="Angsana New" w:hAnsi="Angsana New"/>
          <w:sz w:val="30"/>
          <w:szCs w:val="30"/>
        </w:rPr>
        <w:t xml:space="preserve"> </w:t>
      </w:r>
      <w:r w:rsidRPr="00C1266B">
        <w:rPr>
          <w:rFonts w:ascii="Angsana New" w:hAnsi="Angsana New"/>
          <w:sz w:val="30"/>
          <w:szCs w:val="30"/>
          <w:cs/>
        </w:rPr>
        <w:t>ผลิตแล</w:t>
      </w:r>
      <w:r w:rsidR="00383AD8" w:rsidRPr="00C1266B">
        <w:rPr>
          <w:rFonts w:ascii="Angsana New" w:hAnsi="Angsana New"/>
          <w:sz w:val="30"/>
          <w:szCs w:val="30"/>
          <w:cs/>
        </w:rPr>
        <w:t xml:space="preserve">ะจำหน่ายน้ำดื่ม </w:t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เครื่องดื่มบำรุงกำลัง </w:t>
      </w:r>
      <w:r w:rsidRPr="00C1266B">
        <w:rPr>
          <w:rFonts w:ascii="Angsana New" w:hAnsi="Angsana New"/>
          <w:sz w:val="30"/>
          <w:szCs w:val="30"/>
          <w:cs/>
        </w:rPr>
        <w:t>และเครื่องดื่ม</w:t>
      </w:r>
      <w:r w:rsidR="00262DCC" w:rsidRPr="00C1266B">
        <w:rPr>
          <w:rFonts w:ascii="Angsana New" w:hAnsi="Angsana New"/>
          <w:sz w:val="30"/>
          <w:szCs w:val="30"/>
          <w:cs/>
        </w:rPr>
        <w:br/>
      </w:r>
      <w:r w:rsidR="00262DCC" w:rsidRPr="00C1266B">
        <w:rPr>
          <w:rFonts w:ascii="Angsana New" w:hAnsi="Angsana New" w:hint="cs"/>
          <w:sz w:val="30"/>
          <w:szCs w:val="30"/>
          <w:cs/>
        </w:rPr>
        <w:t xml:space="preserve">   </w:t>
      </w:r>
      <w:r w:rsidRPr="00C1266B">
        <w:rPr>
          <w:rFonts w:ascii="Angsana New" w:hAnsi="Angsana New"/>
          <w:sz w:val="30"/>
          <w:szCs w:val="30"/>
          <w:cs/>
        </w:rPr>
        <w:t>ชนิดอื่น รวมถึง</w:t>
      </w:r>
      <w:r w:rsidR="0097207C" w:rsidRPr="00C1266B">
        <w:rPr>
          <w:rFonts w:ascii="Angsana New" w:hAnsi="Angsana New"/>
          <w:sz w:val="30"/>
          <w:szCs w:val="30"/>
          <w:cs/>
        </w:rPr>
        <w:t>เป็น</w:t>
      </w:r>
      <w:r w:rsidRPr="00C1266B">
        <w:rPr>
          <w:rFonts w:ascii="Angsana New" w:hAnsi="Angsana New"/>
          <w:sz w:val="30"/>
          <w:szCs w:val="30"/>
          <w:cs/>
        </w:rPr>
        <w:t>ผู้จัดจำหน่ายชา</w:t>
      </w:r>
    </w:p>
    <w:p w14:paraId="17B6C95A" w14:textId="77777777" w:rsidR="009661F5" w:rsidRPr="00C1266B" w:rsidRDefault="009661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57371E" w14:textId="7C25E43A" w:rsidR="002A011F" w:rsidRPr="001A27FB" w:rsidRDefault="00C15F4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1266B">
        <w:rPr>
          <w:rFonts w:ascii="Angsana New" w:hAnsi="Angsana New"/>
          <w:sz w:val="30"/>
          <w:szCs w:val="30"/>
          <w:cs/>
        </w:rPr>
        <w:t>ไม่มีส่วนงานการดำเนินงานอื่น</w:t>
      </w:r>
      <w:r w:rsidR="00AB68D3" w:rsidRPr="00C1266B">
        <w:rPr>
          <w:rFonts w:ascii="Angsana New" w:hAnsi="Angsana New"/>
          <w:sz w:val="30"/>
          <w:szCs w:val="30"/>
          <w:cs/>
        </w:rPr>
        <w:t>ใดที่</w:t>
      </w:r>
      <w:r w:rsidR="00AB68D3" w:rsidRPr="001A27FB">
        <w:rPr>
          <w:rFonts w:ascii="Angsana New" w:hAnsi="Angsana New"/>
          <w:sz w:val="30"/>
          <w:szCs w:val="30"/>
          <w:cs/>
        </w:rPr>
        <w:t>เข้าเกณฑ์เชิงปริมาณเพื่อกำหนดส่วนงานที่</w:t>
      </w:r>
      <w:r w:rsidR="00AB68D3" w:rsidRPr="006811C9">
        <w:rPr>
          <w:rFonts w:ascii="Angsana New" w:hAnsi="Angsana New"/>
          <w:sz w:val="30"/>
          <w:szCs w:val="30"/>
          <w:cs/>
        </w:rPr>
        <w:t xml:space="preserve">รายงานในปี </w:t>
      </w:r>
      <w:r w:rsidR="00AB68D3" w:rsidRPr="006811C9">
        <w:rPr>
          <w:rFonts w:ascii="Angsana New" w:hAnsi="Angsana New"/>
          <w:sz w:val="30"/>
          <w:szCs w:val="30"/>
        </w:rPr>
        <w:t>25</w:t>
      </w:r>
      <w:r w:rsidR="002138AF" w:rsidRPr="006811C9">
        <w:rPr>
          <w:rFonts w:ascii="Angsana New" w:hAnsi="Angsana New"/>
          <w:sz w:val="30"/>
          <w:szCs w:val="30"/>
        </w:rPr>
        <w:t>6</w:t>
      </w:r>
      <w:r w:rsidR="00B458C6">
        <w:rPr>
          <w:rFonts w:ascii="Angsana New" w:hAnsi="Angsana New"/>
          <w:sz w:val="30"/>
          <w:szCs w:val="30"/>
        </w:rPr>
        <w:t>5</w:t>
      </w:r>
      <w:r w:rsidR="00AB68D3" w:rsidRPr="006811C9">
        <w:rPr>
          <w:rFonts w:ascii="Angsana New" w:hAnsi="Angsana New"/>
          <w:sz w:val="30"/>
          <w:szCs w:val="30"/>
        </w:rPr>
        <w:t xml:space="preserve"> </w:t>
      </w:r>
      <w:r w:rsidR="00AB68D3" w:rsidRPr="006811C9">
        <w:rPr>
          <w:rFonts w:ascii="Angsana New" w:hAnsi="Angsana New"/>
          <w:sz w:val="30"/>
          <w:szCs w:val="30"/>
          <w:cs/>
        </w:rPr>
        <w:t xml:space="preserve">หรือ </w:t>
      </w:r>
      <w:r w:rsidR="002138AF" w:rsidRPr="006811C9">
        <w:rPr>
          <w:rFonts w:ascii="Angsana New" w:hAnsi="Angsana New"/>
          <w:sz w:val="30"/>
          <w:szCs w:val="30"/>
        </w:rPr>
        <w:t>256</w:t>
      </w:r>
      <w:r w:rsidR="00B458C6">
        <w:rPr>
          <w:rFonts w:ascii="Angsana New" w:hAnsi="Angsana New"/>
          <w:sz w:val="30"/>
          <w:szCs w:val="30"/>
        </w:rPr>
        <w:t>4</w:t>
      </w:r>
    </w:p>
    <w:p w14:paraId="5EEA674B" w14:textId="77777777" w:rsidR="00AB68D3" w:rsidRPr="001A27FB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898994" w14:textId="77777777" w:rsidR="00AB68D3" w:rsidRPr="00C1266B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A27FB">
        <w:rPr>
          <w:rFonts w:ascii="Angsana New" w:hAnsi="Angsana New"/>
          <w:sz w:val="30"/>
          <w:szCs w:val="30"/>
          <w:cs/>
        </w:rPr>
        <w:t>ผลการดำเนินงาน</w:t>
      </w:r>
      <w:r w:rsidR="00CB7A42" w:rsidRPr="006811C9">
        <w:rPr>
          <w:rFonts w:ascii="Angsana New" w:hAnsi="Angsana New"/>
          <w:sz w:val="30"/>
          <w:szCs w:val="30"/>
          <w:cs/>
        </w:rPr>
        <w:t>ของแต่ละส่วนงาน</w:t>
      </w:r>
      <w:r w:rsidRPr="006811C9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6811C9">
        <w:rPr>
          <w:rFonts w:ascii="Angsana New" w:hAnsi="Angsana New"/>
          <w:sz w:val="30"/>
          <w:szCs w:val="30"/>
        </w:rPr>
        <w:t xml:space="preserve"> </w:t>
      </w:r>
      <w:r w:rsidRPr="006811C9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7A42" w:rsidRPr="006811C9">
        <w:rPr>
          <w:rFonts w:ascii="Angsana New" w:hAnsi="Angsana New" w:hint="cs"/>
          <w:sz w:val="30"/>
          <w:szCs w:val="30"/>
          <w:cs/>
        </w:rPr>
        <w:t xml:space="preserve"> </w:t>
      </w:r>
      <w:r w:rsidR="00CB7A42" w:rsidRPr="006811C9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FC14B36" w14:textId="7602EBB4" w:rsidR="00A84074" w:rsidRDefault="00A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0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810"/>
        <w:gridCol w:w="270"/>
        <w:gridCol w:w="720"/>
        <w:gridCol w:w="22"/>
        <w:gridCol w:w="15"/>
        <w:gridCol w:w="199"/>
        <w:gridCol w:w="22"/>
        <w:gridCol w:w="49"/>
        <w:gridCol w:w="654"/>
        <w:gridCol w:w="119"/>
        <w:gridCol w:w="201"/>
        <w:gridCol w:w="35"/>
        <w:gridCol w:w="686"/>
        <w:gridCol w:w="29"/>
        <w:gridCol w:w="241"/>
        <w:gridCol w:w="29"/>
        <w:gridCol w:w="691"/>
        <w:gridCol w:w="29"/>
        <w:gridCol w:w="241"/>
        <w:gridCol w:w="29"/>
        <w:gridCol w:w="691"/>
        <w:gridCol w:w="29"/>
      </w:tblGrid>
      <w:tr w:rsidR="00CB7A42" w:rsidRPr="00BF2D92" w14:paraId="5C60F7C7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6F4A62" w14:textId="77777777" w:rsidR="00CB7A42" w:rsidRPr="00356084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22"/>
            <w:tcBorders>
              <w:top w:val="nil"/>
              <w:left w:val="nil"/>
              <w:bottom w:val="nil"/>
            </w:tcBorders>
          </w:tcPr>
          <w:p w14:paraId="09855D82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7A42" w:rsidRPr="00BF2D92" w14:paraId="27CAAF28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E65F0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95718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023F0253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CC05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  <w:gridSpan w:val="7"/>
            <w:tcBorders>
              <w:top w:val="nil"/>
              <w:left w:val="nil"/>
              <w:bottom w:val="nil"/>
            </w:tcBorders>
          </w:tcPr>
          <w:p w14:paraId="71C7B98D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16264FFC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</w:tcBorders>
          </w:tcPr>
          <w:p w14:paraId="56D73077" w14:textId="77777777" w:rsidR="00CB7A42" w:rsidRPr="00BF2D92" w:rsidRDefault="00CB7A42" w:rsidP="001E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gridSpan w:val="6"/>
          </w:tcPr>
          <w:p w14:paraId="186B2EBB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2EC8C2E" w14:textId="77777777" w:rsidR="00CB7A42" w:rsidRPr="00BF2D92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71362F" w:rsidRPr="00BF2D92" w14:paraId="14938FB0" w14:textId="77777777" w:rsidTr="00B458C6">
        <w:trPr>
          <w:gridAfter w:val="1"/>
          <w:wAfter w:w="29" w:type="dxa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E6155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BF2D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D8BE84" w14:textId="737B2E30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1901D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D2914A" w14:textId="5DADE480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C74F7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FDA3C" w14:textId="13184818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F39B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69E8" w14:textId="7FC54538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6CFCD8FF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3B1DA82C" w14:textId="749EBB46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7BC96B6F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792B7E27" w14:textId="3607E7DF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362F" w:rsidRPr="00BF2D92" w14:paraId="74EF8DC0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BFC0D9A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811" w:type="dxa"/>
            <w:gridSpan w:val="22"/>
            <w:tcBorders>
              <w:top w:val="nil"/>
              <w:left w:val="nil"/>
            </w:tcBorders>
            <w:vAlign w:val="bottom"/>
          </w:tcPr>
          <w:p w14:paraId="0FA2D5C5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BF2D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BF2D9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ล้าน</w:t>
            </w:r>
            <w:r w:rsidRPr="00BF2D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1362F" w:rsidRPr="00BF2D92" w14:paraId="35B2305D" w14:textId="77777777" w:rsidTr="00B458C6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DFEE1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7C898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7344E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E59F1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68F0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0F98BA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2F3BC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D36CE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9C6FED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97EB0F0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56B8DB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5FEA950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1362F" w:rsidRPr="00BF2D92" w14:paraId="6B47C09D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63282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C6D14" w14:textId="24895382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19FE2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989D" w14:textId="38A6D39C" w:rsidR="0071362F" w:rsidRPr="00BF2D92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E8E02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ACDCD" w14:textId="7A12D09F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6,932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FA9B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BCA93" w14:textId="57BC159B" w:rsidR="0071362F" w:rsidRPr="00B940AF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774112" w14:textId="77777777" w:rsidR="0071362F" w:rsidRPr="00B940A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816F3" w14:textId="619DB9D5" w:rsidR="0071362F" w:rsidRPr="00B940AF" w:rsidRDefault="00FB1995" w:rsidP="0071362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651FB9" w14:textId="77777777" w:rsidR="0071362F" w:rsidRPr="00B940A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EE5EE" w14:textId="05C286CA" w:rsidR="0071362F" w:rsidRPr="00B940AF" w:rsidRDefault="0071362F" w:rsidP="007136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9,618</w:t>
            </w:r>
          </w:p>
        </w:tc>
      </w:tr>
      <w:tr w:rsidR="0071362F" w:rsidRPr="00BF2D92" w14:paraId="33A58DF4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291E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734E5" w14:textId="01D12496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1C97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6C02B" w14:textId="671E8D7D" w:rsidR="0071362F" w:rsidRPr="003B6A6B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3,708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2070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45B68" w14:textId="14BDA891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6,932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35BC7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C793" w14:textId="3BAF4057" w:rsidR="0071362F" w:rsidRPr="00B940AF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79038F" w14:textId="77777777" w:rsidR="0071362F" w:rsidRPr="00B940A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3E6C" w14:textId="0F107FFE" w:rsidR="0071362F" w:rsidRPr="00B940AF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10,905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8974EC" w14:textId="77777777" w:rsidR="0071362F" w:rsidRPr="00B940A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6AB6" w14:textId="78E3E4D7" w:rsidR="0071362F" w:rsidRPr="00B940AF" w:rsidRDefault="0071362F" w:rsidP="007136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9,618</w:t>
            </w:r>
          </w:p>
        </w:tc>
      </w:tr>
      <w:tr w:rsidR="0071362F" w:rsidRPr="003B6A6B" w14:paraId="398E415D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38834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CD266E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2765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C3AF0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DDC94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42056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65C6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2314C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5A1EAE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57CC88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4E56A5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5EDE99" w14:textId="77777777" w:rsidR="0071362F" w:rsidRPr="003B6A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BF2D92" w14:paraId="7CB365F4" w14:textId="77777777" w:rsidTr="00B458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DCCF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EAD5E" w14:textId="3502BF62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DC384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28D06" w14:textId="3918B646" w:rsidR="0071362F" w:rsidRPr="00BF2D92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8F293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ED19D" w14:textId="49BC78B3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035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20F42" w14:textId="4261FE72" w:rsidR="0071362F" w:rsidRPr="00AE73C4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50450D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75B0AF" w14:textId="3456BFBE" w:rsidR="0071362F" w:rsidRPr="00AE73C4" w:rsidRDefault="00053637" w:rsidP="0071362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3,081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07DC73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A10E6E" w14:textId="2D356E15" w:rsidR="0071362F" w:rsidRPr="00AE73C4" w:rsidRDefault="0071362F" w:rsidP="007136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2,974</w:t>
            </w:r>
          </w:p>
        </w:tc>
      </w:tr>
      <w:tr w:rsidR="0071362F" w:rsidRPr="00BF2D92" w14:paraId="32680501" w14:textId="77777777" w:rsidTr="00B458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333C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465D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D0EC9" w14:textId="77777777" w:rsidR="0071362F" w:rsidRPr="00BF2D92" w:rsidRDefault="0071362F" w:rsidP="0071362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D2D48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EB16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D9337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59838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D8446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58226F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DCE38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4D28A3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1CDD71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362F" w:rsidRPr="00BF2D92" w14:paraId="43E036B1" w14:textId="77777777" w:rsidTr="00B458C6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4BFBE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CC7B1" w14:textId="5279D1D3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5D22D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CF25F" w14:textId="45521479" w:rsidR="0071362F" w:rsidRPr="00BF2D92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B012C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8ECF1" w14:textId="24A409D1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6D256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FF96" w14:textId="61CC9A6D" w:rsidR="0071362F" w:rsidRPr="00AE73C4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AD0F3B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72E404C" w14:textId="06D458CA" w:rsidR="0071362F" w:rsidRPr="00AE73C4" w:rsidRDefault="00FB1995" w:rsidP="0071362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6572CF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2F248D1" w14:textId="4E9F200E" w:rsidR="0071362F" w:rsidRPr="00AE73C4" w:rsidRDefault="0071362F" w:rsidP="007136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</w:t>
            </w:r>
          </w:p>
        </w:tc>
      </w:tr>
      <w:tr w:rsidR="0071362F" w:rsidRPr="00E8777E" w14:paraId="70CAFA83" w14:textId="77777777" w:rsidTr="00B458C6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F0A0F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F2D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51882F" w14:textId="31DF16BA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26FC2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AE6228A" w14:textId="00576D1F" w:rsidR="0071362F" w:rsidRPr="00BF2D92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809C2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B3A9B" w14:textId="0CB2FE13" w:rsidR="0071362F" w:rsidRPr="00BF2D92" w:rsidRDefault="00FB1995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3210" w14:textId="77777777" w:rsidR="0071362F" w:rsidRPr="00BF2D9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B15CEA" w14:textId="0BD40024" w:rsidR="0071362F" w:rsidRPr="00AE73C4" w:rsidRDefault="0071362F" w:rsidP="0071362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65353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EF77A96" w14:textId="1C3B32AC" w:rsidR="0071362F" w:rsidRPr="00FB1995" w:rsidRDefault="00FB1995" w:rsidP="0071362F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268165" w14:textId="77777777" w:rsidR="0071362F" w:rsidRPr="00AE73C4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3EBC4F" w14:textId="3F1A08C0" w:rsidR="0071362F" w:rsidRPr="00AE73C4" w:rsidRDefault="0071362F" w:rsidP="0071362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2,267</w:t>
            </w:r>
          </w:p>
        </w:tc>
      </w:tr>
    </w:tbl>
    <w:p w14:paraId="4184B75A" w14:textId="71CE0734" w:rsidR="00EC7C23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07F738F3" w14:textId="77777777" w:rsidR="00EC7C23" w:rsidRDefault="00EC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1825A193" w14:textId="5AAEBEA8" w:rsidR="00EC7C23" w:rsidRPr="00F978B8" w:rsidRDefault="00EC7C23" w:rsidP="0049176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978B8">
        <w:rPr>
          <w:rFonts w:asciiTheme="majorBidi" w:hAnsiTheme="majorBidi" w:cstheme="majorBidi"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7AED431D" w14:textId="77777777" w:rsidR="00EC7C23" w:rsidRPr="006811C9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350"/>
        <w:gridCol w:w="269"/>
        <w:gridCol w:w="1351"/>
      </w:tblGrid>
      <w:tr w:rsidR="0049176F" w:rsidRPr="001A27FB" w14:paraId="6DB5620A" w14:textId="77777777" w:rsidTr="007945A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70D74EB" w14:textId="77777777" w:rsidR="0049176F" w:rsidRPr="001A27FB" w:rsidRDefault="0049176F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711DF" w14:textId="6684A756" w:rsidR="0049176F" w:rsidRDefault="0049176F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D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50C2" w:rsidRPr="001A27FB" w14:paraId="0E0D6AB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337B44A" w14:textId="77777777" w:rsidR="006550C2" w:rsidRPr="001A27FB" w:rsidRDefault="006550C2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C5A7D" w14:textId="34CB47AA" w:rsidR="006550C2" w:rsidRPr="001A27FB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F864EB" w14:textId="77777777" w:rsidR="006550C2" w:rsidRPr="001A27FB" w:rsidRDefault="006550C2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480C8" w14:textId="24FAECB3" w:rsidR="006550C2" w:rsidRPr="001A27FB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E1CA0" w:rsidRPr="001A27FB" w14:paraId="7D66155A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3C31A30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07003" w14:textId="77777777" w:rsidR="009E1CA0" w:rsidRPr="001A27FB" w:rsidRDefault="009E1CA0" w:rsidP="009E1CA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27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362F" w:rsidRPr="001A27FB" w14:paraId="55414A74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5CCDD8" w14:textId="77777777" w:rsidR="0071362F" w:rsidRPr="001A27FB" w:rsidRDefault="0071362F" w:rsidP="0049176F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93DC" w14:textId="4BF05E24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3,081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4833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7DF" w14:textId="56A0FD2F" w:rsidR="0071362F" w:rsidRPr="00CC43A3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2,974</w:t>
            </w:r>
          </w:p>
        </w:tc>
      </w:tr>
      <w:tr w:rsidR="0071362F" w:rsidRPr="001A27FB" w14:paraId="2680E991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F8B8C39" w14:textId="77777777" w:rsidR="0071362F" w:rsidRDefault="0071362F" w:rsidP="0049176F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4FE868E9" w14:textId="786A6991" w:rsidR="0071362F" w:rsidRPr="00EE380C" w:rsidRDefault="0071362F" w:rsidP="0049176F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</w:t>
            </w:r>
            <w:r w:rsidRPr="001A27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8C43" w14:textId="6704D6D9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(183)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CAA31A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2891" w14:textId="0B1D5165" w:rsidR="0071362F" w:rsidRPr="00CC43A3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(216)</w:t>
            </w:r>
          </w:p>
        </w:tc>
      </w:tr>
      <w:tr w:rsidR="0071362F" w:rsidRPr="001A27FB" w14:paraId="69EA92D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8D1D91" w14:textId="77777777" w:rsidR="0071362F" w:rsidRPr="001A27FB" w:rsidRDefault="0071362F" w:rsidP="0049176F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41EDD" w14:textId="6902C55A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(2,443)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10E04C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99F8D" w14:textId="62FC6358" w:rsidR="0071362F" w:rsidRPr="00CC43A3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(2,267)</w:t>
            </w:r>
          </w:p>
        </w:tc>
      </w:tr>
      <w:tr w:rsidR="0071362F" w:rsidRPr="001A27FB" w14:paraId="5FA4DCCD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70FA81A" w14:textId="77777777" w:rsidR="0071362F" w:rsidRPr="001A27FB" w:rsidRDefault="0071362F" w:rsidP="0071362F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EC86" w14:textId="1CB93C52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6EACEB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C7DD9" w14:textId="3E23353F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</w:tr>
      <w:tr w:rsidR="0071362F" w:rsidRPr="001A27FB" w14:paraId="0F18D2DC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2B77EAF" w14:textId="1B626C36" w:rsidR="0071362F" w:rsidRPr="001A27FB" w:rsidRDefault="0071362F" w:rsidP="0049176F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EC7C23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3F416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37DB24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EC42D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1A27FB" w14:paraId="3171801E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5DF399" w14:textId="2FD77614" w:rsidR="0071362F" w:rsidRPr="001A27FB" w:rsidRDefault="0071362F" w:rsidP="0049176F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1ED5" w14:textId="3E794986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469A96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A531BA" w14:textId="14596C5E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71362F" w:rsidRPr="001A27FB" w14:paraId="44FA8C12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A4CC6AD" w14:textId="77777777" w:rsidR="0071362F" w:rsidRPr="001A27FB" w:rsidRDefault="0071362F" w:rsidP="0049176F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</w:rPr>
            </w:pPr>
            <w:r w:rsidRPr="001A27F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B80" w14:textId="46EB6711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E7929F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F09E6C" w14:textId="7F4EAC50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(604)</w:t>
            </w:r>
          </w:p>
        </w:tc>
      </w:tr>
      <w:tr w:rsidR="0071362F" w:rsidRPr="001A27FB" w14:paraId="64BFBC3D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DAA7A51" w14:textId="1E73EE07" w:rsidR="0071362F" w:rsidRPr="001A27FB" w:rsidRDefault="0071362F" w:rsidP="0049176F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EC7C2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6299" w14:textId="6F7D1C79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A5403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C5B50E" w14:textId="05C7BF79" w:rsidR="0071362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2" w:right="-3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71362F" w:rsidRPr="001A27FB" w14:paraId="47EB20E2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2C0E99" w14:textId="040C8ABC" w:rsidR="0071362F" w:rsidRPr="00EC7C23" w:rsidRDefault="0071362F" w:rsidP="0049176F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CC7C" w14:textId="506ADD6D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92383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09A723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5DA761" w14:textId="0ACCB740" w:rsidR="0071362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71362F" w:rsidRPr="00C1266B" w14:paraId="30524760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C4CCF3" w14:textId="78F6ACB7" w:rsidR="0071362F" w:rsidRPr="001A27FB" w:rsidRDefault="0071362F" w:rsidP="0049176F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7013" w14:textId="79B4E870" w:rsidR="0071362F" w:rsidRPr="001A27FB" w:rsidRDefault="00FB199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3833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37506" w14:textId="77777777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4525" w14:textId="69FFCC20" w:rsidR="0071362F" w:rsidRPr="001A27F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</w:tbl>
    <w:p w14:paraId="62ACDD26" w14:textId="77777777" w:rsidR="00EC7C23" w:rsidRPr="00C33C21" w:rsidRDefault="00EC7C23" w:rsidP="00C33C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F890AC9" w14:textId="5FF361A8" w:rsidR="00C45DED" w:rsidRPr="00F978B8" w:rsidRDefault="00A24EBC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78B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0EDAC14" w14:textId="0CA31E23" w:rsidR="00A24EBC" w:rsidRDefault="00A24EBC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C1266B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ไม่มีรายได้จากต่างประเทศหรือสินทรัพย์ในต่างประเทศที่มีสาระสำคัญ</w:t>
      </w:r>
    </w:p>
    <w:p w14:paraId="68C7E228" w14:textId="77777777" w:rsidR="00F978B8" w:rsidRPr="00C1266B" w:rsidRDefault="00F978B8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16C57" w14:textId="01E92C38" w:rsidR="00F978B8" w:rsidRPr="00F978B8" w:rsidRDefault="00F978B8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78B8">
        <w:rPr>
          <w:rFonts w:asciiTheme="majorBidi" w:hAnsiTheme="majorBidi"/>
          <w:i/>
          <w:iCs/>
          <w:sz w:val="30"/>
          <w:szCs w:val="30"/>
          <w:cs/>
        </w:rPr>
        <w:t>ลูกค้ารายใหญ่</w:t>
      </w:r>
    </w:p>
    <w:p w14:paraId="64970BA9" w14:textId="50FCA363" w:rsidR="008A1D46" w:rsidRPr="00F978B8" w:rsidRDefault="008A1D46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รายได้จากลูกค้ารายหนึ่งจากส่วนงานที่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6C2D"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9D3FA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B199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2,783.98</w:t>
      </w:r>
      <w:r w:rsidR="007C628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97652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F7994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49176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4</w:t>
      </w:r>
      <w:r w:rsidR="0064702E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71362F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2,687.47</w:t>
      </w:r>
      <w:r w:rsidR="00B86731"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F978B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 w:rsidRPr="00F978B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7ECC7B30" w14:textId="777F1BDD" w:rsidR="00F978B8" w:rsidRDefault="00F9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6CE53DC" w14:textId="289DA378" w:rsidR="00E64F07" w:rsidRPr="00C1266B" w:rsidRDefault="00AD7803" w:rsidP="00BC34B5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1</w:t>
      </w:r>
      <w:r w:rsidR="005D6E08">
        <w:rPr>
          <w:rFonts w:ascii="Angsana New" w:hAnsi="Angsana New" w:cs="Angsana New"/>
          <w:b/>
          <w:bCs/>
          <w:lang w:val="en-US"/>
        </w:rPr>
        <w:t>8</w:t>
      </w:r>
      <w:r w:rsidR="00E64F07" w:rsidRPr="00C1266B">
        <w:rPr>
          <w:rFonts w:ascii="Angsana New" w:hAnsi="Angsana New" w:cs="Angsana New"/>
          <w:b/>
          <w:bCs/>
          <w:cs/>
        </w:rPr>
        <w:tab/>
      </w:r>
      <w:r w:rsidR="00E64F07" w:rsidRPr="006B138A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473C4C3" w14:textId="77777777" w:rsidR="00E64F07" w:rsidRPr="00714A94" w:rsidRDefault="00E64F07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70"/>
        <w:gridCol w:w="1170"/>
        <w:gridCol w:w="250"/>
        <w:gridCol w:w="1190"/>
        <w:gridCol w:w="250"/>
        <w:gridCol w:w="1190"/>
      </w:tblGrid>
      <w:tr w:rsidR="00E64F07" w:rsidRPr="00C1266B" w14:paraId="7C52D818" w14:textId="77777777" w:rsidTr="00107258">
        <w:tc>
          <w:tcPr>
            <w:tcW w:w="2880" w:type="dxa"/>
          </w:tcPr>
          <w:p w14:paraId="58503C43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24C4DD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A102B1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65F100D0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3"/>
          </w:tcPr>
          <w:p w14:paraId="69B91476" w14:textId="77777777" w:rsidR="00E64F07" w:rsidRPr="00C1266B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C1266B" w14:paraId="5897B49A" w14:textId="77777777" w:rsidTr="00107258">
        <w:tc>
          <w:tcPr>
            <w:tcW w:w="2880" w:type="dxa"/>
          </w:tcPr>
          <w:p w14:paraId="1138F9C5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D2C784" w14:textId="7DC12F44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3D01B3" w14:textId="2A73176C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76F557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EBEC1" w14:textId="3727D726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0" w:type="dxa"/>
          </w:tcPr>
          <w:p w14:paraId="4DD8DC23" w14:textId="77777777" w:rsidR="0071362F" w:rsidRPr="00C1266B" w:rsidRDefault="0071362F" w:rsidP="0071362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3820562" w14:textId="33442D9F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14:paraId="7E152BD5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F832B" w14:textId="1146FABC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362F" w:rsidRPr="00C1266B" w14:paraId="51AECD35" w14:textId="77777777" w:rsidTr="00107258">
        <w:tc>
          <w:tcPr>
            <w:tcW w:w="2880" w:type="dxa"/>
          </w:tcPr>
          <w:p w14:paraId="4EF869B0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B5470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6E31BD1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2F" w:rsidRPr="00C1266B" w14:paraId="44DF3A84" w14:textId="77777777" w:rsidTr="00107258">
        <w:tc>
          <w:tcPr>
            <w:tcW w:w="2880" w:type="dxa"/>
          </w:tcPr>
          <w:p w14:paraId="37743424" w14:textId="159AE081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55229134"/>
            <w:r w:rsidRPr="00834D2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0010E04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36720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80EE5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0277A" w14:textId="77777777" w:rsidR="0071362F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9F76DAE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4377783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F0CB7C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6BB274B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0"/>
      <w:tr w:rsidR="0071362F" w:rsidRPr="00C1266B" w14:paraId="18F52DF8" w14:textId="77777777" w:rsidTr="00107258">
        <w:tc>
          <w:tcPr>
            <w:tcW w:w="2880" w:type="dxa"/>
          </w:tcPr>
          <w:p w14:paraId="5BDCCDA4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10" w:type="dxa"/>
          </w:tcPr>
          <w:p w14:paraId="40C9FC85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96265" w14:textId="6D0A3441" w:rsidR="0071362F" w:rsidRPr="00834D2C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2,865,049</w:t>
            </w:r>
          </w:p>
        </w:tc>
        <w:tc>
          <w:tcPr>
            <w:tcW w:w="270" w:type="dxa"/>
            <w:shd w:val="clear" w:color="auto" w:fill="auto"/>
          </w:tcPr>
          <w:p w14:paraId="57707BA1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43BF82" w14:textId="01540D56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1,676,763</w:t>
            </w:r>
          </w:p>
        </w:tc>
        <w:tc>
          <w:tcPr>
            <w:tcW w:w="250" w:type="dxa"/>
            <w:shd w:val="clear" w:color="auto" w:fill="auto"/>
          </w:tcPr>
          <w:p w14:paraId="6F16A6E8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30DF376" w14:textId="6EEB5A4E" w:rsidR="0071362F" w:rsidRPr="00834D2C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3,211,858</w:t>
            </w:r>
          </w:p>
        </w:tc>
        <w:tc>
          <w:tcPr>
            <w:tcW w:w="250" w:type="dxa"/>
          </w:tcPr>
          <w:p w14:paraId="5941E655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02E3D5E" w14:textId="5943EF73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2,008,528</w:t>
            </w:r>
          </w:p>
        </w:tc>
      </w:tr>
      <w:tr w:rsidR="0071362F" w:rsidRPr="00C1266B" w14:paraId="51440B53" w14:textId="77777777" w:rsidTr="00107258">
        <w:tc>
          <w:tcPr>
            <w:tcW w:w="2880" w:type="dxa"/>
          </w:tcPr>
          <w:p w14:paraId="10F14F60" w14:textId="77777777" w:rsidR="0071362F" w:rsidRPr="00834D2C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4D2C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147EC5E8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B1951" w14:textId="4A4390CF" w:rsidR="0071362F" w:rsidRPr="00834D2C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4,016,798</w:t>
            </w:r>
          </w:p>
        </w:tc>
        <w:tc>
          <w:tcPr>
            <w:tcW w:w="270" w:type="dxa"/>
            <w:shd w:val="clear" w:color="auto" w:fill="auto"/>
          </w:tcPr>
          <w:p w14:paraId="33870F92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D1107" w14:textId="0C8B494B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3,940,505</w:t>
            </w:r>
          </w:p>
        </w:tc>
        <w:tc>
          <w:tcPr>
            <w:tcW w:w="250" w:type="dxa"/>
            <w:shd w:val="clear" w:color="auto" w:fill="auto"/>
          </w:tcPr>
          <w:p w14:paraId="76333433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5666FA1" w14:textId="6111ACA0" w:rsidR="0071362F" w:rsidRPr="00834D2C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3,770,639</w:t>
            </w:r>
          </w:p>
        </w:tc>
        <w:tc>
          <w:tcPr>
            <w:tcW w:w="250" w:type="dxa"/>
          </w:tcPr>
          <w:p w14:paraId="65D54AED" w14:textId="77777777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2A86553" w14:textId="7A16B149" w:rsidR="0071362F" w:rsidRPr="00834D2C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3,687,238</w:t>
            </w:r>
          </w:p>
        </w:tc>
      </w:tr>
      <w:tr w:rsidR="0071362F" w:rsidRPr="00C1266B" w14:paraId="2977A2AA" w14:textId="77777777" w:rsidTr="00107258">
        <w:tc>
          <w:tcPr>
            <w:tcW w:w="2880" w:type="dxa"/>
          </w:tcPr>
          <w:p w14:paraId="3A7357C1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</w:t>
            </w:r>
            <w:r w:rsidRPr="00987186">
              <w:rPr>
                <w:rFonts w:ascii="Angsana New" w:hAnsi="Angsana New"/>
                <w:sz w:val="30"/>
                <w:szCs w:val="30"/>
                <w:cs/>
              </w:rPr>
              <w:t>โยชน์</w:t>
            </w:r>
            <w:r w:rsidRPr="0098718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10" w:type="dxa"/>
          </w:tcPr>
          <w:p w14:paraId="75FA5077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DDEC4" w14:textId="77777777" w:rsidR="0071362F" w:rsidRPr="00C1266B" w:rsidRDefault="0071362F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7D0A8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C9380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1936081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DEA07E3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4CD5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B95826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C1266B" w14:paraId="1DAF85FB" w14:textId="77777777" w:rsidTr="00107258">
        <w:tc>
          <w:tcPr>
            <w:tcW w:w="2880" w:type="dxa"/>
          </w:tcPr>
          <w:p w14:paraId="6DA82D12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67D5F928" w14:textId="41DF86B6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C469D9" w14:textId="09BF393C" w:rsidR="0071362F" w:rsidRPr="00117E01" w:rsidRDefault="00F24903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432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901</w:t>
            </w:r>
            <w:r w:rsidR="00E432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081D560B" w14:textId="77777777" w:rsidR="0071362F" w:rsidRPr="00117E01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7A9DEA" w14:textId="28723CA6" w:rsidR="0071362F" w:rsidRPr="00117E01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1,852,372</w:t>
            </w:r>
          </w:p>
        </w:tc>
        <w:tc>
          <w:tcPr>
            <w:tcW w:w="250" w:type="dxa"/>
            <w:shd w:val="clear" w:color="auto" w:fill="auto"/>
          </w:tcPr>
          <w:p w14:paraId="43090382" w14:textId="77777777" w:rsidR="0071362F" w:rsidRPr="00117E01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BD86279" w14:textId="33D413C8" w:rsidR="0071362F" w:rsidRPr="00117E01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24903">
              <w:rPr>
                <w:rFonts w:ascii="Angsana New" w:hAnsi="Angsana New"/>
                <w:sz w:val="30"/>
                <w:szCs w:val="30"/>
              </w:rPr>
              <w:t>850,438</w:t>
            </w:r>
          </w:p>
        </w:tc>
        <w:tc>
          <w:tcPr>
            <w:tcW w:w="250" w:type="dxa"/>
          </w:tcPr>
          <w:p w14:paraId="4746AA67" w14:textId="77777777" w:rsidR="0071362F" w:rsidRPr="00117E01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D040137" w14:textId="28F376D2" w:rsidR="0071362F" w:rsidRPr="00117E01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1,805,785</w:t>
            </w:r>
          </w:p>
        </w:tc>
      </w:tr>
      <w:tr w:rsidR="0071362F" w:rsidRPr="00C1266B" w14:paraId="373B8339" w14:textId="77777777" w:rsidTr="00107258">
        <w:tc>
          <w:tcPr>
            <w:tcW w:w="2880" w:type="dxa"/>
          </w:tcPr>
          <w:p w14:paraId="71B3B058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58108B9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8524A" w14:textId="7517DF6F" w:rsidR="0071362F" w:rsidRPr="00F75BA2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497,481</w:t>
            </w:r>
          </w:p>
        </w:tc>
        <w:tc>
          <w:tcPr>
            <w:tcW w:w="270" w:type="dxa"/>
            <w:shd w:val="clear" w:color="auto" w:fill="auto"/>
          </w:tcPr>
          <w:p w14:paraId="15B99363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800C7" w14:textId="6AC2493E" w:rsidR="0071362F" w:rsidRPr="00F75BA2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580,957</w:t>
            </w:r>
          </w:p>
        </w:tc>
        <w:tc>
          <w:tcPr>
            <w:tcW w:w="250" w:type="dxa"/>
            <w:shd w:val="clear" w:color="auto" w:fill="auto"/>
          </w:tcPr>
          <w:p w14:paraId="4A229487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BA8EEC3" w14:textId="70C41463" w:rsidR="0071362F" w:rsidRPr="00C1266B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471,10</w:t>
            </w:r>
            <w:r w:rsidR="00102D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0ADC8204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8747865" w14:textId="794A8573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551,506</w:t>
            </w:r>
          </w:p>
        </w:tc>
      </w:tr>
      <w:tr w:rsidR="0071362F" w:rsidRPr="00C1266B" w14:paraId="44391474" w14:textId="77777777" w:rsidTr="00107258">
        <w:tc>
          <w:tcPr>
            <w:tcW w:w="2880" w:type="dxa"/>
          </w:tcPr>
          <w:p w14:paraId="0125F4F5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14:paraId="283306EA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9D036B" w14:textId="57D2106B" w:rsidR="0071362F" w:rsidRPr="00F24903" w:rsidRDefault="00F24903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287</w:t>
            </w:r>
            <w:r w:rsidR="00E43269" w:rsidRPr="00F24903">
              <w:rPr>
                <w:rFonts w:ascii="Angsana New" w:hAnsi="Angsana New"/>
                <w:sz w:val="30"/>
                <w:szCs w:val="30"/>
              </w:rPr>
              <w:t>,</w:t>
            </w:r>
            <w:r w:rsidRPr="00F24903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  <w:shd w:val="clear" w:color="auto" w:fill="auto"/>
          </w:tcPr>
          <w:p w14:paraId="4A98FEFE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B33A2" w14:textId="7AC7C313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293,012</w:t>
            </w:r>
          </w:p>
        </w:tc>
        <w:tc>
          <w:tcPr>
            <w:tcW w:w="250" w:type="dxa"/>
            <w:shd w:val="clear" w:color="auto" w:fill="auto"/>
          </w:tcPr>
          <w:p w14:paraId="1378B422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A32D82" w14:textId="374688C8" w:rsidR="0071362F" w:rsidRPr="00D408D7" w:rsidRDefault="00F24903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287,731</w:t>
            </w:r>
          </w:p>
        </w:tc>
        <w:tc>
          <w:tcPr>
            <w:tcW w:w="250" w:type="dxa"/>
          </w:tcPr>
          <w:p w14:paraId="47158DB2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0E9CBB8" w14:textId="68E0562D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291,720</w:t>
            </w:r>
          </w:p>
        </w:tc>
      </w:tr>
      <w:tr w:rsidR="0071362F" w:rsidRPr="00C1266B" w14:paraId="21CBB909" w14:textId="77777777" w:rsidTr="00107258">
        <w:tc>
          <w:tcPr>
            <w:tcW w:w="2880" w:type="dxa"/>
          </w:tcPr>
          <w:p w14:paraId="5CD29256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544D22C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FAF2A" w14:textId="36E5E016" w:rsidR="0071362F" w:rsidRPr="00F24903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489,879</w:t>
            </w:r>
          </w:p>
        </w:tc>
        <w:tc>
          <w:tcPr>
            <w:tcW w:w="270" w:type="dxa"/>
            <w:shd w:val="clear" w:color="auto" w:fill="auto"/>
          </w:tcPr>
          <w:p w14:paraId="022F952F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AE504" w14:textId="28F76C36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402,836</w:t>
            </w:r>
          </w:p>
        </w:tc>
        <w:tc>
          <w:tcPr>
            <w:tcW w:w="250" w:type="dxa"/>
            <w:shd w:val="clear" w:color="auto" w:fill="auto"/>
          </w:tcPr>
          <w:p w14:paraId="63B0CC74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0A0749B" w14:textId="2C60F3CF" w:rsidR="0071362F" w:rsidRPr="00D408D7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488,007</w:t>
            </w:r>
          </w:p>
        </w:tc>
        <w:tc>
          <w:tcPr>
            <w:tcW w:w="250" w:type="dxa"/>
          </w:tcPr>
          <w:p w14:paraId="76A61873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D04F22E" w14:textId="00FE2094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400,743</w:t>
            </w:r>
          </w:p>
        </w:tc>
      </w:tr>
      <w:tr w:rsidR="0071362F" w:rsidRPr="00C1266B" w14:paraId="6EEC4384" w14:textId="77777777" w:rsidTr="00107258">
        <w:tc>
          <w:tcPr>
            <w:tcW w:w="2880" w:type="dxa"/>
          </w:tcPr>
          <w:p w14:paraId="1F865E72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810" w:type="dxa"/>
          </w:tcPr>
          <w:p w14:paraId="00E1FC88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19AF6" w14:textId="16DDD358" w:rsidR="0071362F" w:rsidRPr="00F24903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260,055</w:t>
            </w:r>
          </w:p>
        </w:tc>
        <w:tc>
          <w:tcPr>
            <w:tcW w:w="270" w:type="dxa"/>
            <w:shd w:val="clear" w:color="auto" w:fill="auto"/>
          </w:tcPr>
          <w:p w14:paraId="6AC2B9FD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61692" w14:textId="71BA0A23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179,273</w:t>
            </w:r>
          </w:p>
        </w:tc>
        <w:tc>
          <w:tcPr>
            <w:tcW w:w="250" w:type="dxa"/>
            <w:shd w:val="clear" w:color="auto" w:fill="auto"/>
          </w:tcPr>
          <w:p w14:paraId="267CBBF4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A433C1C" w14:textId="09F0CA3D" w:rsidR="0071362F" w:rsidRPr="00D408D7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259,690</w:t>
            </w:r>
          </w:p>
        </w:tc>
        <w:tc>
          <w:tcPr>
            <w:tcW w:w="250" w:type="dxa"/>
          </w:tcPr>
          <w:p w14:paraId="2065C80E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BB8784E" w14:textId="6B854B3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179,019</w:t>
            </w:r>
          </w:p>
        </w:tc>
      </w:tr>
      <w:tr w:rsidR="0071362F" w:rsidRPr="00C1266B" w14:paraId="7C674073" w14:textId="77777777" w:rsidTr="007945AD">
        <w:tc>
          <w:tcPr>
            <w:tcW w:w="2880" w:type="dxa"/>
          </w:tcPr>
          <w:p w14:paraId="78E71077" w14:textId="1D59A05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sz w:val="30"/>
                <w:szCs w:val="30"/>
                <w:cs/>
              </w:rPr>
            </w:pPr>
            <w:r w:rsidRPr="006F6D1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536FACA0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3E58A7" w14:textId="7A4860B3" w:rsidR="0071362F" w:rsidRPr="00F24903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29,828</w:t>
            </w:r>
          </w:p>
        </w:tc>
        <w:tc>
          <w:tcPr>
            <w:tcW w:w="270" w:type="dxa"/>
            <w:shd w:val="clear" w:color="auto" w:fill="auto"/>
          </w:tcPr>
          <w:p w14:paraId="38DBF967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FBAC46" w14:textId="120CF266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32,598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70CDAAF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32E62EF" w14:textId="645ADFA3" w:rsidR="0071362F" w:rsidRPr="00D408D7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28,520</w:t>
            </w:r>
          </w:p>
        </w:tc>
        <w:tc>
          <w:tcPr>
            <w:tcW w:w="250" w:type="dxa"/>
            <w:vAlign w:val="bottom"/>
          </w:tcPr>
          <w:p w14:paraId="6596524C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2E027E4" w14:textId="478CEA94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30,671</w:t>
            </w:r>
          </w:p>
        </w:tc>
      </w:tr>
      <w:tr w:rsidR="0071362F" w:rsidRPr="00C1266B" w14:paraId="33C0891C" w14:textId="77777777" w:rsidTr="007945AD">
        <w:tc>
          <w:tcPr>
            <w:tcW w:w="2880" w:type="dxa"/>
          </w:tcPr>
          <w:p w14:paraId="202067D4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8A4D19">
              <w:rPr>
                <w:rFonts w:ascii="Angsana New" w:hAnsi="Angsana New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</w:tcPr>
          <w:p w14:paraId="163BE0CC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2BAF1B" w14:textId="2704BAAD" w:rsidR="0071362F" w:rsidRPr="00F24903" w:rsidRDefault="00E43269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102,802</w:t>
            </w:r>
          </w:p>
        </w:tc>
        <w:tc>
          <w:tcPr>
            <w:tcW w:w="270" w:type="dxa"/>
            <w:shd w:val="clear" w:color="auto" w:fill="auto"/>
          </w:tcPr>
          <w:p w14:paraId="30E94CBE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1D5C4" w14:textId="64038706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>95,400</w:t>
            </w:r>
          </w:p>
        </w:tc>
        <w:tc>
          <w:tcPr>
            <w:tcW w:w="250" w:type="dxa"/>
            <w:shd w:val="clear" w:color="auto" w:fill="auto"/>
          </w:tcPr>
          <w:p w14:paraId="6FE27147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D20B005" w14:textId="631E5067" w:rsidR="0071362F" w:rsidRPr="00D408D7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102,610</w:t>
            </w:r>
          </w:p>
        </w:tc>
        <w:tc>
          <w:tcPr>
            <w:tcW w:w="250" w:type="dxa"/>
          </w:tcPr>
          <w:p w14:paraId="4A0DA587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8941399" w14:textId="77CB9FC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95,062</w:t>
            </w:r>
          </w:p>
        </w:tc>
      </w:tr>
      <w:tr w:rsidR="0071362F" w:rsidRPr="00422285" w14:paraId="449CA127" w14:textId="77777777" w:rsidTr="007945AD">
        <w:tc>
          <w:tcPr>
            <w:tcW w:w="2880" w:type="dxa"/>
          </w:tcPr>
          <w:p w14:paraId="7C58B74F" w14:textId="77777777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27D3E1E" w14:textId="77777777" w:rsidR="0071362F" w:rsidRPr="00422285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C4FECE" w14:textId="2BDAC4CF" w:rsidR="0071362F" w:rsidRPr="00F24903" w:rsidRDefault="00F24903" w:rsidP="0024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590</w:t>
            </w:r>
            <w:r w:rsidR="00E43269" w:rsidRPr="00F24903">
              <w:rPr>
                <w:rFonts w:ascii="Angsana New" w:hAnsi="Angsana New"/>
                <w:sz w:val="30"/>
                <w:szCs w:val="30"/>
              </w:rPr>
              <w:t>,</w:t>
            </w:r>
            <w:r w:rsidRPr="00F24903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2570130F" w14:textId="77777777" w:rsidR="0071362F" w:rsidRPr="00422285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7E157" w14:textId="595492EE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7552AB">
              <w:rPr>
                <w:rFonts w:ascii="Angsana New" w:hAnsi="Angsana New"/>
                <w:sz w:val="30"/>
                <w:szCs w:val="30"/>
              </w:rPr>
              <w:t xml:space="preserve"> 677,61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0" w:type="dxa"/>
            <w:shd w:val="clear" w:color="auto" w:fill="auto"/>
          </w:tcPr>
          <w:p w14:paraId="78ACBDF7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16009422" w14:textId="46C2636D" w:rsidR="0071362F" w:rsidRPr="00D408D7" w:rsidRDefault="00F24903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F24903">
              <w:rPr>
                <w:rFonts w:ascii="Angsana New" w:hAnsi="Angsana New"/>
                <w:sz w:val="30"/>
                <w:szCs w:val="30"/>
              </w:rPr>
              <w:t>559</w:t>
            </w:r>
            <w:r w:rsidR="00E43269" w:rsidRPr="00F24903">
              <w:rPr>
                <w:rFonts w:ascii="Angsana New" w:hAnsi="Angsana New"/>
                <w:sz w:val="30"/>
                <w:szCs w:val="30"/>
              </w:rPr>
              <w:t>,</w:t>
            </w:r>
            <w:r w:rsidRPr="00F24903">
              <w:rPr>
                <w:rFonts w:ascii="Angsana New" w:hAnsi="Angsana New"/>
                <w:sz w:val="30"/>
                <w:szCs w:val="30"/>
              </w:rPr>
              <w:t>2</w:t>
            </w:r>
            <w:r w:rsidR="00102DF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50" w:type="dxa"/>
          </w:tcPr>
          <w:p w14:paraId="2F3FA94E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84EDDB8" w14:textId="57652EBF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7103">
              <w:rPr>
                <w:rFonts w:ascii="Angsana New" w:hAnsi="Angsana New"/>
                <w:sz w:val="30"/>
                <w:szCs w:val="30"/>
              </w:rPr>
              <w:t>635,451</w:t>
            </w:r>
          </w:p>
        </w:tc>
      </w:tr>
      <w:tr w:rsidR="0071362F" w:rsidRPr="00422285" w14:paraId="4551A8EE" w14:textId="77777777" w:rsidTr="00107258">
        <w:tc>
          <w:tcPr>
            <w:tcW w:w="2880" w:type="dxa"/>
          </w:tcPr>
          <w:p w14:paraId="47DF2FAE" w14:textId="245ECD1D" w:rsidR="0071362F" w:rsidRPr="00C1266B" w:rsidRDefault="0071362F" w:rsidP="007136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จัดจำหน่ายและค่าใช้จ่าย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C14B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5835103C" w14:textId="77777777" w:rsidR="0071362F" w:rsidRPr="00422285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A877" w14:textId="45EA385E" w:rsidR="0071362F" w:rsidRPr="00422285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11,041,095</w:t>
            </w:r>
          </w:p>
        </w:tc>
        <w:tc>
          <w:tcPr>
            <w:tcW w:w="270" w:type="dxa"/>
            <w:vAlign w:val="bottom"/>
          </w:tcPr>
          <w:p w14:paraId="0E978878" w14:textId="77777777" w:rsidR="0071362F" w:rsidRPr="00422285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0FA6" w14:textId="2FB1FAF5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9,731,335</w:t>
            </w:r>
          </w:p>
        </w:tc>
        <w:tc>
          <w:tcPr>
            <w:tcW w:w="250" w:type="dxa"/>
            <w:vAlign w:val="bottom"/>
          </w:tcPr>
          <w:p w14:paraId="4E744C03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00D4" w14:textId="6E315680" w:rsidR="0071362F" w:rsidRPr="00D408D7" w:rsidRDefault="00E43269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11,029,825</w:t>
            </w:r>
          </w:p>
        </w:tc>
        <w:tc>
          <w:tcPr>
            <w:tcW w:w="250" w:type="dxa"/>
            <w:vAlign w:val="bottom"/>
          </w:tcPr>
          <w:p w14:paraId="154DBAE1" w14:textId="7777777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18DC" w14:textId="434A43D7" w:rsidR="0071362F" w:rsidRPr="00D408D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9,685,723</w:t>
            </w:r>
          </w:p>
        </w:tc>
      </w:tr>
    </w:tbl>
    <w:p w14:paraId="290220F7" w14:textId="62B0EC68" w:rsidR="00185A7C" w:rsidRDefault="00185A7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86A2BEC" w14:textId="31975649" w:rsidR="00CA357B" w:rsidRDefault="007025BF" w:rsidP="007025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025BF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/>
          <w:sz w:val="30"/>
          <w:szCs w:val="30"/>
        </w:rPr>
        <w:t>2565</w:t>
      </w:r>
      <w:r w:rsidRPr="007025BF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25208C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Pr="0025208C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25208C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 </w:t>
      </w:r>
      <w:r w:rsidR="00C921E8" w:rsidRPr="0025208C">
        <w:rPr>
          <w:rFonts w:asciiTheme="majorBidi" w:hAnsiTheme="majorBidi"/>
          <w:spacing w:val="-2"/>
          <w:sz w:val="30"/>
          <w:szCs w:val="30"/>
        </w:rPr>
        <w:t>65.52</w:t>
      </w:r>
      <w:r w:rsidRPr="002520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5208C">
        <w:rPr>
          <w:rFonts w:asciiTheme="majorBidi" w:hAnsiTheme="majorBidi"/>
          <w:spacing w:val="-2"/>
          <w:sz w:val="30"/>
          <w:szCs w:val="30"/>
          <w:cs/>
        </w:rPr>
        <w:t xml:space="preserve">ล้านบาทและ </w:t>
      </w:r>
      <w:r w:rsidR="00246A5F" w:rsidRPr="0025208C">
        <w:rPr>
          <w:rFonts w:asciiTheme="majorBidi" w:hAnsiTheme="majorBidi"/>
          <w:spacing w:val="-2"/>
          <w:sz w:val="30"/>
          <w:szCs w:val="30"/>
        </w:rPr>
        <w:t>63.74</w:t>
      </w:r>
      <w:r w:rsidRPr="0025208C">
        <w:rPr>
          <w:rFonts w:asciiTheme="majorBidi" w:hAnsiTheme="majorBidi"/>
          <w:spacing w:val="-2"/>
          <w:sz w:val="30"/>
          <w:szCs w:val="30"/>
          <w:cs/>
        </w:rPr>
        <w:t xml:space="preserve"> ล้านบาท ตามลำดับ </w:t>
      </w:r>
      <w:r w:rsidRPr="0025208C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25208C">
        <w:rPr>
          <w:rFonts w:asciiTheme="majorBidi" w:hAnsiTheme="majorBidi"/>
          <w:i/>
          <w:iCs/>
          <w:spacing w:val="-2"/>
          <w:sz w:val="30"/>
          <w:szCs w:val="30"/>
        </w:rPr>
        <w:t>2564</w:t>
      </w:r>
      <w:r w:rsidRPr="0025208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จำนวน </w:t>
      </w:r>
      <w:r w:rsidR="00D218E0" w:rsidRPr="0025208C">
        <w:rPr>
          <w:rFonts w:asciiTheme="majorBidi" w:hAnsiTheme="majorBidi"/>
          <w:i/>
          <w:iCs/>
          <w:spacing w:val="-2"/>
          <w:sz w:val="30"/>
          <w:szCs w:val="30"/>
        </w:rPr>
        <w:t>80.15</w:t>
      </w:r>
      <w:r w:rsidRPr="0025208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ล้านบาทและ </w:t>
      </w:r>
      <w:r w:rsidR="00D218E0" w:rsidRPr="0025208C">
        <w:rPr>
          <w:rFonts w:asciiTheme="majorBidi" w:hAnsiTheme="majorBidi"/>
          <w:i/>
          <w:iCs/>
          <w:spacing w:val="-2"/>
          <w:sz w:val="30"/>
          <w:szCs w:val="30"/>
        </w:rPr>
        <w:t>77.20</w:t>
      </w:r>
      <w:r w:rsidRPr="0025208C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 </w:t>
      </w:r>
      <w:r w:rsidRPr="007025BF">
        <w:rPr>
          <w:rFonts w:asciiTheme="majorBidi" w:hAnsiTheme="majorBidi"/>
          <w:i/>
          <w:iCs/>
          <w:sz w:val="30"/>
          <w:szCs w:val="30"/>
          <w:cs/>
        </w:rPr>
        <w:t xml:space="preserve">ตามลำดับ) </w:t>
      </w:r>
      <w:r w:rsidRPr="007025BF">
        <w:rPr>
          <w:rFonts w:asciiTheme="majorBidi" w:hAnsiTheme="majorBidi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631FD746" w14:textId="77777777" w:rsidR="00CA357B" w:rsidRDefault="00CA357B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A1D4CD0" w14:textId="77777777" w:rsidR="00185A7C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287E07" w14:textId="4267659A" w:rsidR="00E64F07" w:rsidRPr="00987186" w:rsidRDefault="005D6E08" w:rsidP="00EA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E64F07" w:rsidRPr="00987186">
        <w:rPr>
          <w:rFonts w:ascii="Angsana New" w:hAnsi="Angsana New"/>
          <w:b/>
          <w:bCs/>
          <w:sz w:val="30"/>
          <w:szCs w:val="30"/>
        </w:rPr>
        <w:tab/>
      </w:r>
      <w:r w:rsidR="00233F7D" w:rsidRPr="0098718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D77CA5A" w14:textId="77777777" w:rsidR="00233F7D" w:rsidRPr="00987186" w:rsidRDefault="00233F7D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540"/>
        <w:gridCol w:w="1184"/>
        <w:gridCol w:w="242"/>
        <w:gridCol w:w="1175"/>
        <w:gridCol w:w="255"/>
        <w:gridCol w:w="1194"/>
        <w:gridCol w:w="236"/>
        <w:gridCol w:w="1204"/>
      </w:tblGrid>
      <w:tr w:rsidR="00233F7D" w:rsidRPr="00987186" w14:paraId="74230E61" w14:textId="77777777" w:rsidTr="00107258">
        <w:tc>
          <w:tcPr>
            <w:tcW w:w="3690" w:type="dxa"/>
            <w:gridSpan w:val="2"/>
          </w:tcPr>
          <w:p w14:paraId="579AC98B" w14:textId="77777777" w:rsidR="00233F7D" w:rsidRPr="00987186" w:rsidRDefault="00233F7D" w:rsidP="00233F7D">
            <w:pPr>
              <w:spacing w:line="240" w:lineRule="auto"/>
              <w:ind w:right="-5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01" w:type="dxa"/>
            <w:gridSpan w:val="3"/>
          </w:tcPr>
          <w:p w14:paraId="6832B415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C337A9E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DF3FC4D" w14:textId="77777777" w:rsidR="00233F7D" w:rsidRPr="00987186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987186" w14:paraId="1FFFD411" w14:textId="77777777" w:rsidTr="00107258">
        <w:tc>
          <w:tcPr>
            <w:tcW w:w="3150" w:type="dxa"/>
          </w:tcPr>
          <w:p w14:paraId="7FEB9B77" w14:textId="77777777" w:rsidR="0071362F" w:rsidRPr="00987186" w:rsidRDefault="0071362F" w:rsidP="0071362F">
            <w:pPr>
              <w:pStyle w:val="BodyText"/>
              <w:tabs>
                <w:tab w:val="clear" w:pos="227"/>
              </w:tabs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CB82ABB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04BFD36" w14:textId="03337704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4E3DB9B6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10A64B1" w14:textId="34D278A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</w:tcPr>
          <w:p w14:paraId="76C5B184" w14:textId="77777777" w:rsidR="0071362F" w:rsidRPr="00987186" w:rsidRDefault="0071362F" w:rsidP="0071362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37FF47" w14:textId="0AF57B51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449170B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05C914" w14:textId="3E6BE1C1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A141E" w:rsidRPr="00987186" w14:paraId="1344C44C" w14:textId="77777777" w:rsidTr="00107258">
        <w:tc>
          <w:tcPr>
            <w:tcW w:w="3150" w:type="dxa"/>
          </w:tcPr>
          <w:p w14:paraId="347754D0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0FD71B9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600AEF4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71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41E" w:rsidRPr="00987186" w14:paraId="04AE6197" w14:textId="77777777" w:rsidTr="00107258">
        <w:tc>
          <w:tcPr>
            <w:tcW w:w="3150" w:type="dxa"/>
          </w:tcPr>
          <w:p w14:paraId="502B629D" w14:textId="77777777" w:rsidR="002A141E" w:rsidRPr="00987186" w:rsidRDefault="002A141E" w:rsidP="002A141E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0" w:type="dxa"/>
          </w:tcPr>
          <w:p w14:paraId="2B72F40F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9A0D0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06B42B3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EA9FAD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FC70BC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B7DC1AE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BDA78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791885" w14:textId="77777777" w:rsidR="002A141E" w:rsidRPr="00987186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987186" w14:paraId="1E8A676F" w14:textId="77777777" w:rsidTr="00107258">
        <w:tc>
          <w:tcPr>
            <w:tcW w:w="3150" w:type="dxa"/>
          </w:tcPr>
          <w:p w14:paraId="30E284F8" w14:textId="77777777" w:rsidR="0071362F" w:rsidRPr="00987186" w:rsidRDefault="0071362F" w:rsidP="0071362F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40" w:type="dxa"/>
          </w:tcPr>
          <w:p w14:paraId="7D13F0E3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0D29A8" w14:textId="175D0090" w:rsidR="0071362F" w:rsidRPr="00987186" w:rsidRDefault="00166F13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42" w:type="dxa"/>
          </w:tcPr>
          <w:p w14:paraId="7103C8CD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93B5836" w14:textId="27345B80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</w:tcPr>
          <w:p w14:paraId="34B3D8AC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8C1C24" w14:textId="44B31FD5" w:rsidR="0071362F" w:rsidRPr="00987186" w:rsidRDefault="005707A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4" w:right="2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20933C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BD058A" w14:textId="4B2AFEA9" w:rsidR="0071362F" w:rsidRPr="00987186" w:rsidRDefault="0071362F" w:rsidP="0071362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62F" w:rsidRPr="00987186" w14:paraId="09468470" w14:textId="77777777" w:rsidTr="00107258">
        <w:tc>
          <w:tcPr>
            <w:tcW w:w="3150" w:type="dxa"/>
          </w:tcPr>
          <w:p w14:paraId="3EAEE12B" w14:textId="77777777" w:rsidR="0071362F" w:rsidRPr="00987186" w:rsidRDefault="0071362F" w:rsidP="0071362F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6011246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26F79A" w14:textId="623F9BD5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F57F33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41DA079" w14:textId="1511ADA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A1FD5F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82274B" w14:textId="1F442A26" w:rsidR="0071362F" w:rsidRPr="00842450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A0C71" w14:textId="77777777" w:rsidR="0071362F" w:rsidRPr="00842450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2BF443" w14:textId="4D99C5C0" w:rsidR="0071362F" w:rsidRPr="00987186" w:rsidRDefault="0071362F" w:rsidP="0071362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1362F" w:rsidRPr="00987186" w14:paraId="7E2D1A51" w14:textId="77777777" w:rsidTr="00107258">
        <w:tc>
          <w:tcPr>
            <w:tcW w:w="3150" w:type="dxa"/>
          </w:tcPr>
          <w:p w14:paraId="715364D9" w14:textId="77777777" w:rsidR="0071362F" w:rsidRPr="00987186" w:rsidRDefault="0071362F" w:rsidP="0071362F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750C076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F42A6F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50CCDAD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73B2829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807D38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509C65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C9A5F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0AF385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362F" w:rsidRPr="00987186" w14:paraId="59AAAE43" w14:textId="77777777" w:rsidTr="00107258">
        <w:tc>
          <w:tcPr>
            <w:tcW w:w="3150" w:type="dxa"/>
          </w:tcPr>
          <w:p w14:paraId="23578FF0" w14:textId="77777777" w:rsidR="0071362F" w:rsidRPr="00987186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98718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0" w:type="dxa"/>
          </w:tcPr>
          <w:p w14:paraId="71399D10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4B5577" w14:textId="4124DF3F" w:rsidR="0071362F" w:rsidRPr="00987186" w:rsidRDefault="00166F13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3A7BA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A7BA0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42" w:type="dxa"/>
          </w:tcPr>
          <w:p w14:paraId="471A8A60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03B5E0A" w14:textId="08E710EC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88,815</w:t>
            </w:r>
          </w:p>
        </w:tc>
        <w:tc>
          <w:tcPr>
            <w:tcW w:w="255" w:type="dxa"/>
          </w:tcPr>
          <w:p w14:paraId="60938551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66E4C8B" w14:textId="3FAFC21F" w:rsidR="0071362F" w:rsidRPr="00987186" w:rsidRDefault="005707A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97030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70309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236" w:type="dxa"/>
          </w:tcPr>
          <w:p w14:paraId="207B3B5A" w14:textId="77777777" w:rsidR="0071362F" w:rsidRPr="00987186" w:rsidRDefault="0071362F" w:rsidP="0071362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A0B0C8" w14:textId="65CD0345" w:rsidR="0071362F" w:rsidRPr="00987186" w:rsidRDefault="0071362F" w:rsidP="0071362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87,518</w:t>
            </w:r>
          </w:p>
        </w:tc>
      </w:tr>
      <w:tr w:rsidR="0071362F" w:rsidRPr="00C1266B" w14:paraId="1B0FEC85" w14:textId="77777777" w:rsidTr="00107258">
        <w:tc>
          <w:tcPr>
            <w:tcW w:w="3150" w:type="dxa"/>
          </w:tcPr>
          <w:p w14:paraId="03EC36BB" w14:textId="77777777" w:rsidR="0071362F" w:rsidRPr="00987186" w:rsidRDefault="0071362F" w:rsidP="0071362F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1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17FC571D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6A6A955" w14:textId="150A778F" w:rsidR="0071362F" w:rsidRPr="00987186" w:rsidRDefault="00D35A1C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BA0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A7BA0" w:rsidRPr="003A7BA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3A7B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A7BA0" w:rsidRPr="003A7BA0">
              <w:rPr>
                <w:rFonts w:ascii="Angsana New" w:hAnsi="Angsana New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242" w:type="dxa"/>
          </w:tcPr>
          <w:p w14:paraId="02BB0BC2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BEB7D7" w14:textId="22F91E88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88,825</w:t>
            </w:r>
          </w:p>
        </w:tc>
        <w:tc>
          <w:tcPr>
            <w:tcW w:w="255" w:type="dxa"/>
          </w:tcPr>
          <w:p w14:paraId="1B9F8CF3" w14:textId="77777777" w:rsidR="0071362F" w:rsidRPr="00987186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2EF0897" w14:textId="213EB1D5" w:rsidR="0071362F" w:rsidRPr="00987186" w:rsidRDefault="00D35A1C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309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70309" w:rsidRPr="0097030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703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0309" w:rsidRPr="00970309">
              <w:rPr>
                <w:rFonts w:ascii="Angsana New" w:hAnsi="Angsana New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36" w:type="dxa"/>
          </w:tcPr>
          <w:p w14:paraId="3729592E" w14:textId="77777777" w:rsidR="0071362F" w:rsidRPr="00987186" w:rsidRDefault="0071362F" w:rsidP="0071362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84F08C3" w14:textId="6D7F57B2" w:rsidR="0071362F" w:rsidRPr="007A1A7A" w:rsidRDefault="0071362F" w:rsidP="0071362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87,518</w:t>
            </w:r>
          </w:p>
        </w:tc>
      </w:tr>
    </w:tbl>
    <w:p w14:paraId="4CF16F53" w14:textId="77777777" w:rsidR="00233F7D" w:rsidRPr="00185A7C" w:rsidRDefault="00233F7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2"/>
        <w:gridCol w:w="902"/>
        <w:gridCol w:w="178"/>
        <w:gridCol w:w="902"/>
        <w:gridCol w:w="180"/>
        <w:gridCol w:w="900"/>
        <w:gridCol w:w="184"/>
        <w:gridCol w:w="896"/>
        <w:gridCol w:w="180"/>
        <w:gridCol w:w="900"/>
        <w:gridCol w:w="180"/>
        <w:gridCol w:w="938"/>
      </w:tblGrid>
      <w:tr w:rsidR="00FA7CD6" w:rsidRPr="005E62D8" w14:paraId="3E3CF803" w14:textId="77777777" w:rsidTr="000A6196">
        <w:trPr>
          <w:cantSplit/>
          <w:trHeight w:val="68"/>
        </w:trPr>
        <w:tc>
          <w:tcPr>
            <w:tcW w:w="2902" w:type="dxa"/>
          </w:tcPr>
          <w:p w14:paraId="6548A827" w14:textId="77777777" w:rsidR="00FA7CD6" w:rsidRPr="005E62D8" w:rsidRDefault="00FA7CD6" w:rsidP="0001088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2F67DAAD" w14:textId="77777777" w:rsidR="00FA7CD6" w:rsidRPr="005E62D8" w:rsidRDefault="00FA7CD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429E4" w:rsidRPr="005E62D8" w14:paraId="6E7715C8" w14:textId="77777777" w:rsidTr="000A6196">
        <w:trPr>
          <w:cantSplit/>
          <w:trHeight w:val="68"/>
        </w:trPr>
        <w:tc>
          <w:tcPr>
            <w:tcW w:w="2902" w:type="dxa"/>
          </w:tcPr>
          <w:p w14:paraId="44036AC6" w14:textId="77777777" w:rsidR="002429E4" w:rsidRPr="005E62D8" w:rsidRDefault="002429E4" w:rsidP="00010884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224060B" w14:textId="6AED8036" w:rsidR="002429E4" w:rsidRPr="005E62D8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4B08C536" w14:textId="77777777" w:rsidR="002429E4" w:rsidRPr="005E62D8" w:rsidRDefault="002429E4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829411" w14:textId="5BD22C25" w:rsidR="002429E4" w:rsidRPr="005E62D8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62F26" w:rsidRPr="005E62D8" w14:paraId="5F72E454" w14:textId="77777777" w:rsidTr="000A6196">
        <w:trPr>
          <w:cantSplit/>
          <w:trHeight w:val="58"/>
        </w:trPr>
        <w:tc>
          <w:tcPr>
            <w:tcW w:w="2902" w:type="dxa"/>
            <w:vAlign w:val="bottom"/>
          </w:tcPr>
          <w:p w14:paraId="698B900A" w14:textId="77777777" w:rsidR="00062F26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96EE" w14:textId="7524DE38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21255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D98CD" w14:textId="5054A154" w:rsidR="00062F26" w:rsidRPr="005E62D8" w:rsidRDefault="003F3F1E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5A2764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(ค่าใช้จ่าย)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062F26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BE464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E4782" w14:textId="731E9F87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54A1F9D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52BCCBE0" w14:textId="03AEF031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E642B8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9A475D" w14:textId="5A7308A2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010884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B08F4E" w14:textId="77777777" w:rsidR="00062F26" w:rsidRPr="005E62D8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  <w:hideMark/>
          </w:tcPr>
          <w:p w14:paraId="580C0043" w14:textId="086ECEBE" w:rsidR="00062F26" w:rsidRPr="005E62D8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62F26" w:rsidRPr="005E62D8" w14:paraId="363240E8" w14:textId="77777777" w:rsidTr="000A6196">
        <w:trPr>
          <w:cantSplit/>
          <w:trHeight w:val="68"/>
        </w:trPr>
        <w:tc>
          <w:tcPr>
            <w:tcW w:w="2902" w:type="dxa"/>
          </w:tcPr>
          <w:p w14:paraId="55AE4A20" w14:textId="77777777" w:rsidR="00062F26" w:rsidRPr="005E62D8" w:rsidRDefault="00062F26" w:rsidP="000108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1A5E7EC6" w14:textId="77777777" w:rsidR="00062F26" w:rsidRPr="005E62D8" w:rsidRDefault="00062F2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5E62D8" w14:paraId="705B8167" w14:textId="77777777" w:rsidTr="000A6196">
        <w:trPr>
          <w:cantSplit/>
          <w:trHeight w:val="68"/>
        </w:trPr>
        <w:tc>
          <w:tcPr>
            <w:tcW w:w="9242" w:type="dxa"/>
            <w:gridSpan w:val="12"/>
          </w:tcPr>
          <w:p w14:paraId="40F0C8FE" w14:textId="77777777" w:rsidR="00233F7D" w:rsidRPr="005E62D8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71362F" w:rsidRPr="005E62D8" w14:paraId="0B720B0F" w14:textId="77777777" w:rsidTr="000A6196">
        <w:trPr>
          <w:cantSplit/>
          <w:trHeight w:val="68"/>
        </w:trPr>
        <w:tc>
          <w:tcPr>
            <w:tcW w:w="2902" w:type="dxa"/>
          </w:tcPr>
          <w:p w14:paraId="6E082523" w14:textId="77777777" w:rsidR="0071362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75CB43E8" w14:textId="77777777" w:rsidR="0071362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87F97DA" w14:textId="6B070F78" w:rsidR="0071362F" w:rsidRPr="005E62D8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2" w:type="dxa"/>
            <w:vAlign w:val="bottom"/>
          </w:tcPr>
          <w:p w14:paraId="31F16F3F" w14:textId="0821BE0A" w:rsidR="0071362F" w:rsidRPr="005E62D8" w:rsidRDefault="00C6045C" w:rsidP="0071362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(972)</w:t>
            </w:r>
          </w:p>
        </w:tc>
        <w:tc>
          <w:tcPr>
            <w:tcW w:w="178" w:type="dxa"/>
            <w:vAlign w:val="bottom"/>
          </w:tcPr>
          <w:p w14:paraId="164590B1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2" w:type="dxa"/>
            <w:vAlign w:val="bottom"/>
          </w:tcPr>
          <w:p w14:paraId="05CC90C0" w14:textId="290FDA46" w:rsidR="0071362F" w:rsidRPr="005E62D8" w:rsidRDefault="00C6045C" w:rsidP="005A27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194</w:t>
            </w:r>
          </w:p>
        </w:tc>
        <w:tc>
          <w:tcPr>
            <w:tcW w:w="180" w:type="dxa"/>
            <w:vAlign w:val="bottom"/>
          </w:tcPr>
          <w:p w14:paraId="13D9BCF1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3321CF4" w14:textId="3DBC9C2C" w:rsidR="0071362F" w:rsidRPr="005E62D8" w:rsidRDefault="00C6045C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(778)</w:t>
            </w:r>
          </w:p>
        </w:tc>
        <w:tc>
          <w:tcPr>
            <w:tcW w:w="184" w:type="dxa"/>
            <w:vAlign w:val="bottom"/>
          </w:tcPr>
          <w:p w14:paraId="548D8758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548E187A" w14:textId="1EEBF344" w:rsidR="0071362F" w:rsidRPr="005E62D8" w:rsidRDefault="0071362F" w:rsidP="0071362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799</w:t>
            </w:r>
          </w:p>
        </w:tc>
        <w:tc>
          <w:tcPr>
            <w:tcW w:w="180" w:type="dxa"/>
            <w:vAlign w:val="bottom"/>
          </w:tcPr>
          <w:p w14:paraId="6A4DF488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BAAFB0B" w14:textId="2188D6FE" w:rsidR="0071362F" w:rsidRPr="005E62D8" w:rsidRDefault="0071362F" w:rsidP="00693C32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(160)</w:t>
            </w:r>
          </w:p>
        </w:tc>
        <w:tc>
          <w:tcPr>
            <w:tcW w:w="180" w:type="dxa"/>
            <w:vAlign w:val="bottom"/>
          </w:tcPr>
          <w:p w14:paraId="796DB593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DBCDC7" w14:textId="0E41A327" w:rsidR="0071362F" w:rsidRPr="005E62D8" w:rsidRDefault="0071362F" w:rsidP="0071362F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639</w:t>
            </w:r>
          </w:p>
        </w:tc>
      </w:tr>
      <w:tr w:rsidR="0071362F" w:rsidRPr="005E62D8" w14:paraId="0F05CFCE" w14:textId="77777777" w:rsidTr="000A6196">
        <w:trPr>
          <w:cantSplit/>
          <w:trHeight w:val="68"/>
        </w:trPr>
        <w:tc>
          <w:tcPr>
            <w:tcW w:w="3804" w:type="dxa"/>
            <w:gridSpan w:val="2"/>
          </w:tcPr>
          <w:p w14:paraId="6FF2F26C" w14:textId="311DEC30" w:rsidR="0071362F" w:rsidRPr="005E62D8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กำไรจากการประมาณการ</w:t>
            </w:r>
          </w:p>
        </w:tc>
        <w:tc>
          <w:tcPr>
            <w:tcW w:w="178" w:type="dxa"/>
            <w:vAlign w:val="bottom"/>
          </w:tcPr>
          <w:p w14:paraId="564B01FC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1697F7FE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F117DC6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D12FF1B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4" w:type="dxa"/>
            <w:vAlign w:val="bottom"/>
          </w:tcPr>
          <w:p w14:paraId="1CD1710C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9EAA2B7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7119A7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2F1E6F8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36A6FD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5CB10B27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71362F" w:rsidRPr="005E62D8" w14:paraId="61C42EDE" w14:textId="77777777" w:rsidTr="000A6196">
        <w:trPr>
          <w:cantSplit/>
          <w:trHeight w:val="68"/>
        </w:trPr>
        <w:tc>
          <w:tcPr>
            <w:tcW w:w="2902" w:type="dxa"/>
          </w:tcPr>
          <w:p w14:paraId="418A9D4D" w14:textId="2A609F55" w:rsidR="0071362F" w:rsidRPr="00EA43A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43AF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2" w:type="dxa"/>
          </w:tcPr>
          <w:p w14:paraId="6D01D63E" w14:textId="79C980A2" w:rsidR="0071362F" w:rsidRPr="005E62D8" w:rsidRDefault="00C6045C" w:rsidP="0071362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74,60</w:t>
            </w:r>
            <w:r w:rsidR="00E70D3E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78" w:type="dxa"/>
            <w:vAlign w:val="bottom"/>
          </w:tcPr>
          <w:p w14:paraId="7A850281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5BBE03FA" w14:textId="5EAB205B" w:rsidR="0071362F" w:rsidRPr="005E62D8" w:rsidRDefault="00C6045C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(14,</w:t>
            </w:r>
            <w:r w:rsidR="00AA29B2">
              <w:rPr>
                <w:rFonts w:ascii="Angsana New" w:hAnsi="Angsana New"/>
                <w:sz w:val="30"/>
                <w:szCs w:val="30"/>
                <w:lang w:val="en-US" w:eastAsia="en-GB"/>
              </w:rPr>
              <w:t>729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3AB6411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12A9647" w14:textId="3ECDCF2A" w:rsidR="0071362F" w:rsidRPr="00B329FE" w:rsidRDefault="00C6045C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59,</w:t>
            </w:r>
            <w:r w:rsidR="006716CC">
              <w:rPr>
                <w:rFonts w:ascii="Angsana New" w:hAnsi="Angsana New"/>
                <w:sz w:val="30"/>
                <w:szCs w:val="30"/>
                <w:lang w:eastAsia="en-GB" w:bidi="th-TH"/>
              </w:rPr>
              <w:t>87</w:t>
            </w:r>
            <w:r w:rsidR="00B329FE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59D3DAD0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</w:tcPr>
          <w:p w14:paraId="2F7E402C" w14:textId="369DB47B" w:rsidR="0071362F" w:rsidRPr="005E62D8" w:rsidRDefault="0071362F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65,058</w:t>
            </w:r>
          </w:p>
        </w:tc>
        <w:tc>
          <w:tcPr>
            <w:tcW w:w="180" w:type="dxa"/>
            <w:vAlign w:val="bottom"/>
          </w:tcPr>
          <w:p w14:paraId="1970986D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F94492B" w14:textId="36ECD674" w:rsidR="0071362F" w:rsidRPr="005E62D8" w:rsidRDefault="0071362F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(13,119)</w:t>
            </w:r>
          </w:p>
        </w:tc>
        <w:tc>
          <w:tcPr>
            <w:tcW w:w="180" w:type="dxa"/>
            <w:vAlign w:val="bottom"/>
          </w:tcPr>
          <w:p w14:paraId="46C7B99B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72857FB" w14:textId="167D1CE0" w:rsidR="0071362F" w:rsidRPr="005E62D8" w:rsidRDefault="0071362F" w:rsidP="005A27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51,939</w:t>
            </w:r>
          </w:p>
        </w:tc>
      </w:tr>
      <w:tr w:rsidR="006716CC" w:rsidRPr="005E62D8" w14:paraId="621C097D" w14:textId="77777777" w:rsidTr="007945AD">
        <w:trPr>
          <w:cantSplit/>
          <w:trHeight w:val="68"/>
        </w:trPr>
        <w:tc>
          <w:tcPr>
            <w:tcW w:w="2902" w:type="dxa"/>
          </w:tcPr>
          <w:p w14:paraId="6192804E" w14:textId="23E6A31C" w:rsidR="006716CC" w:rsidRDefault="006716CC" w:rsidP="006716CC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กำไรจากการตีมูลค่าที่ดิน</w:t>
            </w:r>
          </w:p>
        </w:tc>
        <w:tc>
          <w:tcPr>
            <w:tcW w:w="902" w:type="dxa"/>
          </w:tcPr>
          <w:p w14:paraId="4C511E55" w14:textId="60888D72" w:rsidR="006716CC" w:rsidRPr="005E62D8" w:rsidRDefault="006716CC" w:rsidP="006716CC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415,372</w:t>
            </w:r>
          </w:p>
        </w:tc>
        <w:tc>
          <w:tcPr>
            <w:tcW w:w="178" w:type="dxa"/>
            <w:vAlign w:val="bottom"/>
          </w:tcPr>
          <w:p w14:paraId="5F056F3B" w14:textId="77777777" w:rsidR="006716CC" w:rsidRPr="005E62D8" w:rsidRDefault="006716CC" w:rsidP="006716C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6E8907CB" w14:textId="0332FFBC" w:rsidR="006716CC" w:rsidRPr="005E62D8" w:rsidRDefault="006716CC" w:rsidP="006716C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(83,074)</w:t>
            </w:r>
          </w:p>
        </w:tc>
        <w:tc>
          <w:tcPr>
            <w:tcW w:w="180" w:type="dxa"/>
            <w:vAlign w:val="bottom"/>
          </w:tcPr>
          <w:p w14:paraId="19FCDD07" w14:textId="77777777" w:rsidR="006716CC" w:rsidRPr="005E62D8" w:rsidRDefault="006716CC" w:rsidP="006716C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4B806C6" w14:textId="2CD2FAA9" w:rsidR="006716CC" w:rsidRPr="005E62D8" w:rsidRDefault="006716CC" w:rsidP="006716C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332,298</w:t>
            </w:r>
          </w:p>
        </w:tc>
        <w:tc>
          <w:tcPr>
            <w:tcW w:w="184" w:type="dxa"/>
            <w:vAlign w:val="bottom"/>
          </w:tcPr>
          <w:p w14:paraId="72E89A5E" w14:textId="77777777" w:rsidR="006716CC" w:rsidRPr="005E62D8" w:rsidRDefault="006716CC" w:rsidP="006716C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6076EA14" w14:textId="472E7FD2" w:rsidR="006716CC" w:rsidRDefault="006716CC" w:rsidP="005A276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FEEAB0" w14:textId="77777777" w:rsidR="006716CC" w:rsidRPr="005E62D8" w:rsidRDefault="006716CC" w:rsidP="006716CC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A7E5194" w14:textId="267ED1B3" w:rsidR="006716CC" w:rsidRDefault="006716CC" w:rsidP="006716CC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C8D56" w14:textId="77777777" w:rsidR="006716CC" w:rsidRPr="005E62D8" w:rsidRDefault="006716CC" w:rsidP="006716CC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B96C54D" w14:textId="20642059" w:rsidR="006716CC" w:rsidRDefault="006716CC" w:rsidP="005A276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71362F" w:rsidRPr="005E62D8" w14:paraId="2E20AD69" w14:textId="77777777" w:rsidTr="000A6196">
        <w:trPr>
          <w:cantSplit/>
          <w:trHeight w:val="58"/>
        </w:trPr>
        <w:tc>
          <w:tcPr>
            <w:tcW w:w="2902" w:type="dxa"/>
          </w:tcPr>
          <w:p w14:paraId="5633B936" w14:textId="77777777" w:rsidR="0071362F" w:rsidRPr="005E62D8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53F2F" w14:textId="618C22D4" w:rsidR="0071362F" w:rsidRPr="00B30869" w:rsidRDefault="00C6045C" w:rsidP="0071362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3086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489,00</w:t>
            </w:r>
            <w:r w:rsidR="00A20E49" w:rsidRPr="00B3086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7665BD7F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9FA8" w14:textId="368AA5A5" w:rsidR="0071362F" w:rsidRPr="005E62D8" w:rsidRDefault="00C6045C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(97,</w:t>
            </w:r>
            <w:r w:rsidR="006E72C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0</w:t>
            </w:r>
            <w:r w:rsidR="006E72C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49B0C6DF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46DC" w14:textId="1CC601E1" w:rsidR="0071362F" w:rsidRPr="005E62D8" w:rsidRDefault="006E72CC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391,39</w:t>
            </w:r>
            <w:r w:rsidR="004C09B4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740D2456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7DCD9" w14:textId="440F2074" w:rsidR="0071362F" w:rsidRPr="005E62D8" w:rsidRDefault="0071362F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65,857</w:t>
            </w:r>
          </w:p>
        </w:tc>
        <w:tc>
          <w:tcPr>
            <w:tcW w:w="180" w:type="dxa"/>
            <w:vAlign w:val="bottom"/>
          </w:tcPr>
          <w:p w14:paraId="75202FFE" w14:textId="77777777" w:rsidR="0071362F" w:rsidRPr="005E62D8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E2832" w14:textId="6A92D352" w:rsidR="0071362F" w:rsidRPr="005E62D8" w:rsidRDefault="0071362F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(13,279)</w:t>
            </w:r>
          </w:p>
        </w:tc>
        <w:tc>
          <w:tcPr>
            <w:tcW w:w="180" w:type="dxa"/>
            <w:vAlign w:val="bottom"/>
          </w:tcPr>
          <w:p w14:paraId="5BB8E8FE" w14:textId="77777777" w:rsidR="0071362F" w:rsidRPr="005E62D8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F4897" w14:textId="333E9DD8" w:rsidR="0071362F" w:rsidRPr="005E62D8" w:rsidRDefault="0071362F" w:rsidP="005A276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52,578</w:t>
            </w:r>
          </w:p>
        </w:tc>
      </w:tr>
    </w:tbl>
    <w:p w14:paraId="5044E1CA" w14:textId="2999D171" w:rsidR="00185A7C" w:rsidRDefault="00185A7C">
      <w:pPr>
        <w:rPr>
          <w:rFonts w:ascii="Angsana New" w:hAnsi="Angsana New"/>
          <w:sz w:val="30"/>
          <w:szCs w:val="30"/>
        </w:rPr>
      </w:pPr>
    </w:p>
    <w:p w14:paraId="0D04B226" w14:textId="77777777" w:rsidR="00185A7C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E0FDDA" w14:textId="77777777" w:rsidR="00C33038" w:rsidRPr="00C1266B" w:rsidRDefault="00C33038" w:rsidP="00C33038">
      <w:pPr>
        <w:spacing w:line="240" w:lineRule="auto"/>
        <w:rPr>
          <w:sz w:val="2"/>
          <w:szCs w:val="2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4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30F2F" w:rsidRPr="00C1266B" w14:paraId="3246A16D" w14:textId="77777777" w:rsidTr="000A6196">
        <w:trPr>
          <w:cantSplit/>
          <w:trHeight w:val="68"/>
        </w:trPr>
        <w:tc>
          <w:tcPr>
            <w:tcW w:w="2904" w:type="dxa"/>
          </w:tcPr>
          <w:p w14:paraId="06776AF7" w14:textId="77777777" w:rsidR="00530F2F" w:rsidRPr="00C1266B" w:rsidRDefault="00DD0F0F" w:rsidP="00C010F2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sz w:val="28"/>
                <w:szCs w:val="28"/>
              </w:rPr>
              <w:br w:type="page"/>
            </w:r>
            <w:r w:rsidR="00D110C9" w:rsidRPr="00C1266B">
              <w:br w:type="page"/>
            </w:r>
            <w:r w:rsidR="00D110C9" w:rsidRPr="00C1266B">
              <w:br w:type="page"/>
            </w:r>
            <w:r w:rsidR="002429E4" w:rsidRPr="00C1266B">
              <w:br w:type="page"/>
            </w:r>
            <w:r w:rsidR="00530F2F" w:rsidRPr="00C1266B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11"/>
            <w:hideMark/>
          </w:tcPr>
          <w:p w14:paraId="2E4F463F" w14:textId="77777777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B723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เ</w:t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ฉพาะกิจการ</w:t>
            </w:r>
          </w:p>
        </w:tc>
      </w:tr>
      <w:tr w:rsidR="002429E4" w:rsidRPr="00C1266B" w14:paraId="2CAE604B" w14:textId="77777777" w:rsidTr="000A6196">
        <w:trPr>
          <w:cantSplit/>
          <w:trHeight w:val="68"/>
        </w:trPr>
        <w:tc>
          <w:tcPr>
            <w:tcW w:w="2904" w:type="dxa"/>
          </w:tcPr>
          <w:p w14:paraId="5AAB9176" w14:textId="77777777" w:rsidR="002429E4" w:rsidRPr="00C1266B" w:rsidRDefault="002429E4" w:rsidP="00C010F2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2F844EC" w14:textId="0D490CFE" w:rsidR="002429E4" w:rsidRPr="00C1266B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978B82D" w14:textId="77777777" w:rsidR="002429E4" w:rsidRPr="00C1266B" w:rsidRDefault="002429E4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3E50CB" w14:textId="5663D32E" w:rsidR="002429E4" w:rsidRPr="00C1266B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30F2F" w:rsidRPr="00C1266B" w14:paraId="57599EE9" w14:textId="77777777" w:rsidTr="000A6196">
        <w:trPr>
          <w:cantSplit/>
          <w:trHeight w:val="58"/>
        </w:trPr>
        <w:tc>
          <w:tcPr>
            <w:tcW w:w="2904" w:type="dxa"/>
            <w:vAlign w:val="bottom"/>
          </w:tcPr>
          <w:p w14:paraId="38B0DECF" w14:textId="77777777" w:rsidR="00530F2F" w:rsidRPr="00987186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DC693" w14:textId="66DD1CB4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BD69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729894" w14:textId="07E5BF66" w:rsidR="00530F2F" w:rsidRPr="00C1266B" w:rsidRDefault="000F7620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="002B0A79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91608E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(ค่าใช้จ่าย)</w:t>
            </w:r>
            <w:r w:rsidR="002B0A79"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2B0A79"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4278E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A25AB" w14:textId="6722633E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</w:t>
            </w:r>
            <w:r w:rsidR="00C010F2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ก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94008A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530C688" w14:textId="7AA21642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C1266B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3D3CCE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75265CF" w14:textId="1BC66947" w:rsidR="00530F2F" w:rsidRPr="00C1266B" w:rsidRDefault="002B0A79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Pr="005E62D8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5E62D8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1867CD" w14:textId="77777777" w:rsidR="00530F2F" w:rsidRPr="00C1266B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A36E770" w14:textId="0B81CF4E" w:rsidR="00530F2F" w:rsidRPr="00C1266B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Pr="00C010F2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</w:tr>
      <w:tr w:rsidR="00530F2F" w:rsidRPr="00C1266B" w14:paraId="78EC2647" w14:textId="77777777" w:rsidTr="000A6196">
        <w:trPr>
          <w:cantSplit/>
          <w:trHeight w:val="68"/>
        </w:trPr>
        <w:tc>
          <w:tcPr>
            <w:tcW w:w="2904" w:type="dxa"/>
          </w:tcPr>
          <w:p w14:paraId="243227B7" w14:textId="77777777" w:rsidR="00530F2F" w:rsidRPr="00987186" w:rsidRDefault="00530F2F" w:rsidP="00C010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14:paraId="332A4D81" w14:textId="77777777" w:rsidR="00530F2F" w:rsidRPr="00C1266B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C1266B" w14:paraId="14A1C15B" w14:textId="77777777" w:rsidTr="000A6196">
        <w:trPr>
          <w:cantSplit/>
          <w:trHeight w:val="68"/>
        </w:trPr>
        <w:tc>
          <w:tcPr>
            <w:tcW w:w="9204" w:type="dxa"/>
            <w:gridSpan w:val="12"/>
          </w:tcPr>
          <w:p w14:paraId="16855886" w14:textId="77777777" w:rsidR="00233F7D" w:rsidRPr="00987186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9871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71362F" w:rsidRPr="00C1266B" w14:paraId="1DAA7461" w14:textId="77777777" w:rsidTr="000A6196">
        <w:trPr>
          <w:cantSplit/>
          <w:trHeight w:val="68"/>
        </w:trPr>
        <w:tc>
          <w:tcPr>
            <w:tcW w:w="2904" w:type="dxa"/>
          </w:tcPr>
          <w:p w14:paraId="3D21EF3B" w14:textId="77777777" w:rsidR="0071362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59E37D3A" w14:textId="77777777" w:rsidR="0071362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C426315" w14:textId="07480F43" w:rsidR="0071362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F978B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59E00228" w14:textId="126C2223" w:rsidR="0071362F" w:rsidRPr="005E62D8" w:rsidRDefault="0074262E" w:rsidP="004E4E75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(972)</w:t>
            </w:r>
          </w:p>
        </w:tc>
        <w:tc>
          <w:tcPr>
            <w:tcW w:w="180" w:type="dxa"/>
            <w:vAlign w:val="bottom"/>
          </w:tcPr>
          <w:p w14:paraId="01BF9718" w14:textId="77777777" w:rsidR="0071362F" w:rsidRPr="00DE494A" w:rsidRDefault="0071362F" w:rsidP="0071362F">
            <w:pPr>
              <w:tabs>
                <w:tab w:val="clear" w:pos="227"/>
              </w:tabs>
              <w:spacing w:line="240" w:lineRule="auto"/>
              <w:ind w:left="-252" w:firstLine="24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E14300A" w14:textId="3EFED347" w:rsidR="0071362F" w:rsidRPr="0057083C" w:rsidRDefault="0074262E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194</w:t>
            </w:r>
          </w:p>
        </w:tc>
        <w:tc>
          <w:tcPr>
            <w:tcW w:w="180" w:type="dxa"/>
            <w:vAlign w:val="bottom"/>
          </w:tcPr>
          <w:p w14:paraId="5783AB94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15A233B" w14:textId="1045F313" w:rsidR="0071362F" w:rsidRPr="00C1266B" w:rsidRDefault="0074262E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(778)</w:t>
            </w:r>
          </w:p>
        </w:tc>
        <w:tc>
          <w:tcPr>
            <w:tcW w:w="180" w:type="dxa"/>
            <w:vAlign w:val="bottom"/>
          </w:tcPr>
          <w:p w14:paraId="2A067FCD" w14:textId="77777777" w:rsidR="0071362F" w:rsidRPr="00C1266B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61AE91" w14:textId="73706D91" w:rsidR="0071362F" w:rsidRPr="005E62D8" w:rsidRDefault="0071362F" w:rsidP="00693C3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799</w:t>
            </w:r>
          </w:p>
        </w:tc>
        <w:tc>
          <w:tcPr>
            <w:tcW w:w="180" w:type="dxa"/>
            <w:vAlign w:val="bottom"/>
          </w:tcPr>
          <w:p w14:paraId="7C72DB5F" w14:textId="77777777" w:rsidR="0071362F" w:rsidRPr="0057083C" w:rsidRDefault="0071362F" w:rsidP="007136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D56BE86" w14:textId="15886C17" w:rsidR="0071362F" w:rsidRDefault="0071362F" w:rsidP="00693C32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(160)</w:t>
            </w:r>
          </w:p>
        </w:tc>
        <w:tc>
          <w:tcPr>
            <w:tcW w:w="180" w:type="dxa"/>
            <w:vAlign w:val="bottom"/>
          </w:tcPr>
          <w:p w14:paraId="63D813FD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383ADAB" w14:textId="0C5AB7C8" w:rsidR="0071362F" w:rsidRDefault="0071362F" w:rsidP="00693C32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639</w:t>
            </w:r>
          </w:p>
        </w:tc>
      </w:tr>
      <w:tr w:rsidR="0071362F" w:rsidRPr="00C1266B" w14:paraId="60D2706A" w14:textId="77777777" w:rsidTr="000A6196">
        <w:trPr>
          <w:cantSplit/>
          <w:trHeight w:val="68"/>
        </w:trPr>
        <w:tc>
          <w:tcPr>
            <w:tcW w:w="2904" w:type="dxa"/>
          </w:tcPr>
          <w:p w14:paraId="55E279C5" w14:textId="74BE8D00" w:rsidR="0071362F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87186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กำไรจากการ</w:t>
            </w:r>
            <w:r w:rsidRPr="00987186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ประมาณการ</w:t>
            </w:r>
          </w:p>
        </w:tc>
        <w:tc>
          <w:tcPr>
            <w:tcW w:w="900" w:type="dxa"/>
          </w:tcPr>
          <w:p w14:paraId="6C666603" w14:textId="77777777" w:rsidR="0071362F" w:rsidRPr="00DE494A" w:rsidRDefault="0071362F" w:rsidP="0071362F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646D10" w14:textId="77777777" w:rsidR="0071362F" w:rsidRPr="0057083C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B8CEE9" w14:textId="77777777" w:rsidR="0071362F" w:rsidRPr="0057083C" w:rsidRDefault="0071362F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EE6A127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0C12D35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DF03481" w14:textId="77777777" w:rsidR="0071362F" w:rsidRPr="00C1266B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31B0212" w14:textId="77777777" w:rsidR="0071362F" w:rsidRDefault="0071362F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E2B31C5" w14:textId="77777777" w:rsidR="0071362F" w:rsidRPr="0057083C" w:rsidRDefault="0071362F" w:rsidP="007136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214C7A" w14:textId="77777777" w:rsidR="0071362F" w:rsidRDefault="0071362F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A7FAC1A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EFA3BBB" w14:textId="77777777" w:rsidR="0071362F" w:rsidRDefault="0071362F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71362F" w:rsidRPr="00C1266B" w14:paraId="4340D4D7" w14:textId="77777777" w:rsidTr="000A6196">
        <w:trPr>
          <w:cantSplit/>
          <w:trHeight w:val="68"/>
        </w:trPr>
        <w:tc>
          <w:tcPr>
            <w:tcW w:w="2904" w:type="dxa"/>
          </w:tcPr>
          <w:p w14:paraId="3463AAF1" w14:textId="621F1B67" w:rsidR="0071362F" w:rsidRPr="00DE494A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DE494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ตามหลักคณิตศาสตร์</w:t>
            </w:r>
            <w:r w:rsidRPr="00DE494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900" w:type="dxa"/>
          </w:tcPr>
          <w:p w14:paraId="2D6FF751" w14:textId="676F3277" w:rsidR="0071362F" w:rsidRPr="00DE494A" w:rsidRDefault="00F5713E" w:rsidP="0071362F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71,32</w:t>
            </w:r>
            <w:r w:rsidR="00754205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  <w:vAlign w:val="bottom"/>
          </w:tcPr>
          <w:p w14:paraId="3B6FAC80" w14:textId="77777777" w:rsidR="0071362F" w:rsidRPr="0057083C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398EAE" w14:textId="61116567" w:rsidR="0071362F" w:rsidRPr="0057083C" w:rsidRDefault="00F5713E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(14,2</w:t>
            </w:r>
            <w:r w:rsidR="00943D2B">
              <w:rPr>
                <w:rFonts w:ascii="Angsana New" w:hAnsi="Angsana New"/>
                <w:sz w:val="30"/>
                <w:szCs w:val="30"/>
                <w:lang w:val="en-US" w:eastAsia="en-GB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9237D6F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18FC518" w14:textId="23A8C833" w:rsidR="0071362F" w:rsidRPr="00943D2B" w:rsidRDefault="00F5713E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57,0</w:t>
            </w:r>
            <w:r w:rsidR="00EE4447">
              <w:rPr>
                <w:rFonts w:ascii="Angsana New" w:hAnsi="Angsana New"/>
                <w:sz w:val="30"/>
                <w:szCs w:val="30"/>
                <w:lang w:eastAsia="en-GB" w:bidi="th-TH"/>
              </w:rPr>
              <w:t>6</w:t>
            </w:r>
            <w:r w:rsidR="00754205">
              <w:rPr>
                <w:rFonts w:ascii="Angsana New" w:hAnsi="Angsana New"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3890549" w14:textId="77777777" w:rsidR="0071362F" w:rsidRPr="00C1266B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0A9C73A6" w14:textId="7A5D3BA9" w:rsidR="0071362F" w:rsidRPr="0057083C" w:rsidRDefault="0071362F" w:rsidP="0071362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65,409</w:t>
            </w:r>
          </w:p>
        </w:tc>
        <w:tc>
          <w:tcPr>
            <w:tcW w:w="180" w:type="dxa"/>
            <w:vAlign w:val="bottom"/>
          </w:tcPr>
          <w:p w14:paraId="2F0D6EA3" w14:textId="77777777" w:rsidR="0071362F" w:rsidRPr="0057083C" w:rsidRDefault="0071362F" w:rsidP="007136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15A3A0F" w14:textId="1446E35D" w:rsidR="0071362F" w:rsidRPr="0057083C" w:rsidRDefault="0071362F" w:rsidP="0071362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(13,082)</w:t>
            </w:r>
          </w:p>
        </w:tc>
        <w:tc>
          <w:tcPr>
            <w:tcW w:w="180" w:type="dxa"/>
            <w:vAlign w:val="bottom"/>
          </w:tcPr>
          <w:p w14:paraId="6D7218EE" w14:textId="77777777" w:rsidR="0071362F" w:rsidRPr="00C1266B" w:rsidRDefault="0071362F" w:rsidP="0071362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33473D" w14:textId="09CA44C3" w:rsidR="0071362F" w:rsidRPr="00C1266B" w:rsidRDefault="0071362F" w:rsidP="00693C3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52,327</w:t>
            </w:r>
          </w:p>
        </w:tc>
      </w:tr>
      <w:tr w:rsidR="00AE7D36" w:rsidRPr="00C1266B" w14:paraId="6CDAAC4A" w14:textId="77777777" w:rsidTr="007945AD">
        <w:trPr>
          <w:cantSplit/>
          <w:trHeight w:val="68"/>
        </w:trPr>
        <w:tc>
          <w:tcPr>
            <w:tcW w:w="2904" w:type="dxa"/>
          </w:tcPr>
          <w:p w14:paraId="26EE559B" w14:textId="30EFB4BE" w:rsidR="00AE7D36" w:rsidRDefault="00AE7D36" w:rsidP="00AE7D36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กำไรจากการตีมูลค่าที่ดิน</w:t>
            </w:r>
          </w:p>
        </w:tc>
        <w:tc>
          <w:tcPr>
            <w:tcW w:w="900" w:type="dxa"/>
          </w:tcPr>
          <w:p w14:paraId="2056CFFC" w14:textId="4B2CEF1F" w:rsidR="00AE7D36" w:rsidRPr="00943D2B" w:rsidRDefault="00AE7D36" w:rsidP="00AE7D36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411,066</w:t>
            </w:r>
          </w:p>
        </w:tc>
        <w:tc>
          <w:tcPr>
            <w:tcW w:w="180" w:type="dxa"/>
            <w:vAlign w:val="bottom"/>
          </w:tcPr>
          <w:p w14:paraId="3D75C49F" w14:textId="77777777" w:rsidR="00AE7D36" w:rsidRPr="0057083C" w:rsidRDefault="00AE7D36" w:rsidP="00AE7D36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A04EBF0" w14:textId="382AAAA0" w:rsidR="00AE7D36" w:rsidRDefault="00AE7D36" w:rsidP="00AE7D3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(82,213)</w:t>
            </w:r>
          </w:p>
        </w:tc>
        <w:tc>
          <w:tcPr>
            <w:tcW w:w="180" w:type="dxa"/>
            <w:vAlign w:val="bottom"/>
          </w:tcPr>
          <w:p w14:paraId="59DC50C5" w14:textId="77777777" w:rsidR="00AE7D36" w:rsidRPr="00C1266B" w:rsidRDefault="00AE7D36" w:rsidP="00AE7D3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41375B2" w14:textId="6BA50710" w:rsidR="00AE7D36" w:rsidRDefault="00AE7D36" w:rsidP="00AE7D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328,853</w:t>
            </w:r>
          </w:p>
        </w:tc>
        <w:tc>
          <w:tcPr>
            <w:tcW w:w="180" w:type="dxa"/>
            <w:vAlign w:val="bottom"/>
          </w:tcPr>
          <w:p w14:paraId="29972F97" w14:textId="77777777" w:rsidR="00AE7D36" w:rsidRPr="00C1266B" w:rsidRDefault="00AE7D36" w:rsidP="00AE7D36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8098C7F" w14:textId="7173BF8A" w:rsidR="00AE7D36" w:rsidRDefault="00AE7D36" w:rsidP="0056774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5FB969" w14:textId="77777777" w:rsidR="00AE7D36" w:rsidRPr="0057083C" w:rsidRDefault="00AE7D36" w:rsidP="00AE7D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0589962" w14:textId="0087F910" w:rsidR="00AE7D36" w:rsidRDefault="00AE7D36" w:rsidP="0056774A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2010CD6" w14:textId="77777777" w:rsidR="00AE7D36" w:rsidRPr="00C1266B" w:rsidRDefault="00AE7D36" w:rsidP="00AE7D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D56251C" w14:textId="7B6A8BE3" w:rsidR="00AE7D36" w:rsidRDefault="00AE7D36" w:rsidP="0056774A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AE7D36" w:rsidRPr="00C1266B" w14:paraId="5A64A508" w14:textId="77777777" w:rsidTr="000A6196">
        <w:trPr>
          <w:cantSplit/>
          <w:trHeight w:val="58"/>
        </w:trPr>
        <w:tc>
          <w:tcPr>
            <w:tcW w:w="2904" w:type="dxa"/>
          </w:tcPr>
          <w:p w14:paraId="419B15F1" w14:textId="77777777" w:rsidR="00AE7D36" w:rsidRPr="00987186" w:rsidRDefault="00AE7D36" w:rsidP="00AE7D36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9871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58DF9" w14:textId="2D723036" w:rsidR="00AE7D36" w:rsidRPr="0057083C" w:rsidRDefault="00AE7D36" w:rsidP="00AE7D36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481,42</w:t>
            </w:r>
            <w:r w:rsidR="0075420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B4477F9" w14:textId="77777777" w:rsidR="00AE7D36" w:rsidRPr="0057083C" w:rsidRDefault="00AE7D36" w:rsidP="00AE7D36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88AA" w14:textId="28C31BD6" w:rsidR="00AE7D36" w:rsidRPr="0057083C" w:rsidRDefault="00AE7D36" w:rsidP="00AE7D3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(96,284)</w:t>
            </w:r>
          </w:p>
        </w:tc>
        <w:tc>
          <w:tcPr>
            <w:tcW w:w="180" w:type="dxa"/>
            <w:vAlign w:val="bottom"/>
          </w:tcPr>
          <w:p w14:paraId="0176A952" w14:textId="77777777" w:rsidR="00AE7D36" w:rsidRPr="00C1266B" w:rsidRDefault="00AE7D36" w:rsidP="00AE7D3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A4DCF" w14:textId="4B4345CD" w:rsidR="00AE7D36" w:rsidRPr="003E0966" w:rsidRDefault="00AE7D36" w:rsidP="00AE7D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385,13</w:t>
            </w:r>
            <w:r w:rsidR="0075420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D97DFAE" w14:textId="77777777" w:rsidR="00AE7D36" w:rsidRPr="00C1266B" w:rsidRDefault="00AE7D36" w:rsidP="00AE7D36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D0794" w14:textId="70C6E776" w:rsidR="00AE7D36" w:rsidRPr="0057083C" w:rsidRDefault="00AE7D36" w:rsidP="00AE7D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66,208</w:t>
            </w:r>
          </w:p>
        </w:tc>
        <w:tc>
          <w:tcPr>
            <w:tcW w:w="180" w:type="dxa"/>
            <w:vAlign w:val="bottom"/>
          </w:tcPr>
          <w:p w14:paraId="5FC88BDC" w14:textId="77777777" w:rsidR="00AE7D36" w:rsidRPr="0057083C" w:rsidRDefault="00AE7D36" w:rsidP="00AE7D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619F" w14:textId="3C8A2877" w:rsidR="00AE7D36" w:rsidRPr="0057083C" w:rsidRDefault="00AE7D36" w:rsidP="00AE7D3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(13,242)</w:t>
            </w:r>
          </w:p>
        </w:tc>
        <w:tc>
          <w:tcPr>
            <w:tcW w:w="180" w:type="dxa"/>
            <w:vAlign w:val="bottom"/>
          </w:tcPr>
          <w:p w14:paraId="426FDD6A" w14:textId="77777777" w:rsidR="00AE7D36" w:rsidRPr="00C1266B" w:rsidRDefault="00AE7D36" w:rsidP="00AE7D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DFE61" w14:textId="6253292B" w:rsidR="00AE7D36" w:rsidRPr="00C1266B" w:rsidRDefault="00AE7D36" w:rsidP="00AE7D3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52,966</w:t>
            </w:r>
          </w:p>
        </w:tc>
      </w:tr>
    </w:tbl>
    <w:p w14:paraId="110C5954" w14:textId="59FC614F" w:rsidR="00BF0DFE" w:rsidRPr="00693C32" w:rsidRDefault="00BF0DFE" w:rsidP="00693C3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2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0"/>
        <w:gridCol w:w="1141"/>
        <w:gridCol w:w="236"/>
        <w:gridCol w:w="1178"/>
        <w:gridCol w:w="238"/>
        <w:gridCol w:w="1174"/>
        <w:gridCol w:w="238"/>
        <w:gridCol w:w="1178"/>
      </w:tblGrid>
      <w:tr w:rsidR="00FA7CD6" w:rsidRPr="00C1266B" w14:paraId="131BF61A" w14:textId="77777777" w:rsidTr="002D7798">
        <w:trPr>
          <w:trHeight w:val="68"/>
        </w:trPr>
        <w:tc>
          <w:tcPr>
            <w:tcW w:w="2034" w:type="pct"/>
          </w:tcPr>
          <w:p w14:paraId="66C2BB7B" w14:textId="415C67F1" w:rsidR="00FA7CD6" w:rsidRPr="00C1266B" w:rsidRDefault="00B54021" w:rsidP="00EA43A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  <w:r w:rsidR="00867F7C" w:rsidRPr="0098718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66" w:type="pct"/>
            <w:gridSpan w:val="7"/>
            <w:tcBorders>
              <w:bottom w:val="nil"/>
            </w:tcBorders>
          </w:tcPr>
          <w:p w14:paraId="579F3E0A" w14:textId="77777777" w:rsidR="00FA7CD6" w:rsidRPr="00C1266B" w:rsidRDefault="00FA7CD6" w:rsidP="00EA43AF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3D67" w:rsidRPr="00C1266B" w14:paraId="0C27A1C6" w14:textId="77777777" w:rsidTr="00693C32">
        <w:trPr>
          <w:trHeight w:val="68"/>
        </w:trPr>
        <w:tc>
          <w:tcPr>
            <w:tcW w:w="2034" w:type="pct"/>
          </w:tcPr>
          <w:p w14:paraId="32BD0F93" w14:textId="77777777" w:rsidR="00FC3D67" w:rsidRPr="00C1266B" w:rsidRDefault="00FC3D67" w:rsidP="00EA43AF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  <w:tcBorders>
              <w:bottom w:val="nil"/>
            </w:tcBorders>
          </w:tcPr>
          <w:p w14:paraId="1A0B42DC" w14:textId="58458237" w:rsidR="00FC3D67" w:rsidRPr="00C1266B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1" w:type="pct"/>
            <w:tcBorders>
              <w:bottom w:val="nil"/>
            </w:tcBorders>
          </w:tcPr>
          <w:p w14:paraId="3D10BE33" w14:textId="77777777" w:rsidR="00FC3D67" w:rsidRPr="00C1266B" w:rsidRDefault="00FC3D67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tcBorders>
              <w:bottom w:val="nil"/>
            </w:tcBorders>
          </w:tcPr>
          <w:p w14:paraId="465D80EB" w14:textId="34EE875F" w:rsidR="00FC3D67" w:rsidRPr="00C1266B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30F2F" w:rsidRPr="00C1266B" w14:paraId="7AAACD8A" w14:textId="77777777" w:rsidTr="00693C32">
        <w:trPr>
          <w:trHeight w:val="68"/>
        </w:trPr>
        <w:tc>
          <w:tcPr>
            <w:tcW w:w="2034" w:type="pct"/>
          </w:tcPr>
          <w:p w14:paraId="6775D9B5" w14:textId="77777777" w:rsidR="00530F2F" w:rsidRPr="00C1266B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14:paraId="2F2DD81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CC87E78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2A88256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9CCE53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3BA3F8A8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C871FD9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6DD8102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2F" w:rsidRPr="00C1266B" w14:paraId="07BCF4A2" w14:textId="77777777" w:rsidTr="00693C32">
        <w:trPr>
          <w:trHeight w:val="68"/>
        </w:trPr>
        <w:tc>
          <w:tcPr>
            <w:tcW w:w="2034" w:type="pct"/>
          </w:tcPr>
          <w:p w14:paraId="059C2098" w14:textId="77777777" w:rsidR="00530F2F" w:rsidRPr="00C1266B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519B2BA1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0" w:type="pct"/>
            <w:tcBorders>
              <w:top w:val="nil"/>
            </w:tcBorders>
          </w:tcPr>
          <w:p w14:paraId="48E5931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2A4967EC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D249EE7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0F0D969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2D174A7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874E68A" w14:textId="77777777" w:rsidR="00530F2F" w:rsidRPr="00C1266B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1362F" w:rsidRPr="00C1266B" w14:paraId="42E15792" w14:textId="77777777" w:rsidTr="00693C32">
        <w:trPr>
          <w:trHeight w:val="68"/>
        </w:trPr>
        <w:tc>
          <w:tcPr>
            <w:tcW w:w="2034" w:type="pct"/>
          </w:tcPr>
          <w:p w14:paraId="77019CAD" w14:textId="51731FD4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29" w:type="pct"/>
          </w:tcPr>
          <w:p w14:paraId="13E49109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9CC73C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</w:tcPr>
          <w:p w14:paraId="13940EC8" w14:textId="414B06EE" w:rsidR="0071362F" w:rsidRPr="00C1266B" w:rsidRDefault="00BB5BD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65145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65145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3207DB29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726F78D3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397B3B0D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</w:tcPr>
          <w:p w14:paraId="47953A10" w14:textId="2BB67148" w:rsidR="0071362F" w:rsidRPr="00C1266B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,060</w:t>
            </w:r>
          </w:p>
        </w:tc>
      </w:tr>
      <w:tr w:rsidR="0071362F" w:rsidRPr="00C1266B" w14:paraId="1DDF74C7" w14:textId="77777777" w:rsidTr="00693C32">
        <w:trPr>
          <w:trHeight w:val="38"/>
        </w:trPr>
        <w:tc>
          <w:tcPr>
            <w:tcW w:w="2034" w:type="pct"/>
          </w:tcPr>
          <w:p w14:paraId="59E95B1F" w14:textId="77777777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</w:tcPr>
          <w:p w14:paraId="6859A15B" w14:textId="0CF7B241" w:rsidR="0071362F" w:rsidRPr="00C1266B" w:rsidRDefault="00BB5BD9" w:rsidP="0071362F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0" w:type="pct"/>
          </w:tcPr>
          <w:p w14:paraId="51900BE1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1E249F31" w14:textId="550F8A90" w:rsidR="0071362F" w:rsidRPr="00C1266B" w:rsidRDefault="00BB5BD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B6514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65145">
              <w:rPr>
                <w:rFonts w:ascii="Angsana New" w:hAnsi="Angsana New"/>
                <w:sz w:val="30"/>
                <w:szCs w:val="30"/>
                <w:lang w:bidi="th-TH"/>
              </w:rPr>
              <w:t>439</w:t>
            </w:r>
          </w:p>
        </w:tc>
        <w:tc>
          <w:tcPr>
            <w:tcW w:w="131" w:type="pct"/>
            <w:tcBorders>
              <w:top w:val="nil"/>
            </w:tcBorders>
          </w:tcPr>
          <w:p w14:paraId="7DFBD637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4155FDC2" w14:textId="464E07D4" w:rsidR="0071362F" w:rsidRPr="00C1266B" w:rsidRDefault="0071362F" w:rsidP="0071362F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  <w:tcBorders>
              <w:top w:val="nil"/>
            </w:tcBorders>
          </w:tcPr>
          <w:p w14:paraId="1AF4C608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3B5DF07B" w14:textId="20935040" w:rsidR="0071362F" w:rsidRPr="00C1266B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34,412</w:t>
            </w:r>
          </w:p>
        </w:tc>
      </w:tr>
      <w:tr w:rsidR="0071362F" w:rsidRPr="00C1266B" w14:paraId="61C0A5B4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208FC4D2" w14:textId="77777777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tcBorders>
              <w:bottom w:val="nil"/>
            </w:tcBorders>
          </w:tcPr>
          <w:p w14:paraId="467E6D8D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B3D9C13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05998DA6" w14:textId="6409CD60" w:rsidR="0071362F" w:rsidRPr="00C1266B" w:rsidRDefault="00BB5BD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B6514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65145">
              <w:rPr>
                <w:rFonts w:ascii="Angsana New" w:hAnsi="Angsana New"/>
                <w:sz w:val="30"/>
                <w:szCs w:val="30"/>
                <w:lang w:val="en-US" w:bidi="th-TH"/>
              </w:rPr>
              <w:t>854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1" w:type="pct"/>
            <w:tcBorders>
              <w:bottom w:val="nil"/>
            </w:tcBorders>
          </w:tcPr>
          <w:p w14:paraId="6EDBDFCF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0426057C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41AD0E22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27040F03" w14:textId="4AB1B84E" w:rsidR="0071362F" w:rsidRPr="00C1266B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(30,274)</w:t>
            </w:r>
          </w:p>
        </w:tc>
      </w:tr>
      <w:tr w:rsidR="0071362F" w:rsidRPr="00C1266B" w14:paraId="1536534F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36A1CC66" w14:textId="77777777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tcBorders>
              <w:bottom w:val="nil"/>
            </w:tcBorders>
          </w:tcPr>
          <w:p w14:paraId="782B2F01" w14:textId="77777777" w:rsidR="0071362F" w:rsidRPr="00C1266B" w:rsidRDefault="0071362F" w:rsidP="0071362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B74448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30C34F01" w14:textId="166A885C" w:rsidR="0071362F" w:rsidRPr="00C1266B" w:rsidRDefault="00211AC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B5BD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370</w:t>
            </w:r>
          </w:p>
        </w:tc>
        <w:tc>
          <w:tcPr>
            <w:tcW w:w="131" w:type="pct"/>
            <w:tcBorders>
              <w:bottom w:val="nil"/>
            </w:tcBorders>
          </w:tcPr>
          <w:p w14:paraId="4FBAB2D4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486B4435" w14:textId="77777777" w:rsidR="0071362F" w:rsidRPr="00C1266B" w:rsidRDefault="0071362F" w:rsidP="0071362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624933F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5431CA9A" w14:textId="3BB8548D" w:rsidR="0071362F" w:rsidRPr="00C1266B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1,515</w:t>
            </w:r>
          </w:p>
        </w:tc>
      </w:tr>
      <w:tr w:rsidR="0071362F" w:rsidRPr="00C1266B" w14:paraId="4D8EAEAF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6026BD9D" w14:textId="77777777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29" w:type="pct"/>
            <w:tcBorders>
              <w:top w:val="nil"/>
            </w:tcBorders>
          </w:tcPr>
          <w:p w14:paraId="4945078D" w14:textId="77777777" w:rsidR="0071362F" w:rsidRPr="00C1266B" w:rsidRDefault="0071362F" w:rsidP="0071362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83F8C0E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38ECDB24" w14:textId="6808F4CF" w:rsidR="0071362F" w:rsidRPr="00C1266B" w:rsidRDefault="00BB5BD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(5,885)</w:t>
            </w:r>
          </w:p>
        </w:tc>
        <w:tc>
          <w:tcPr>
            <w:tcW w:w="131" w:type="pct"/>
            <w:tcBorders>
              <w:top w:val="nil"/>
            </w:tcBorders>
          </w:tcPr>
          <w:p w14:paraId="719FB6D6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173629E1" w14:textId="77777777" w:rsidR="0071362F" w:rsidRPr="00C1266B" w:rsidRDefault="0071362F" w:rsidP="0071362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13F15337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C121A7B" w14:textId="284D5024" w:rsidR="0071362F" w:rsidRPr="00C1266B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(6,585)</w:t>
            </w:r>
          </w:p>
        </w:tc>
      </w:tr>
      <w:tr w:rsidR="0071362F" w:rsidRPr="00C1266B" w14:paraId="6689D559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75D04CC8" w14:textId="77777777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597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29" w:type="pct"/>
            <w:tcBorders>
              <w:top w:val="nil"/>
            </w:tcBorders>
          </w:tcPr>
          <w:p w14:paraId="531E935C" w14:textId="77777777" w:rsidR="0071362F" w:rsidRPr="00C1266B" w:rsidRDefault="0071362F" w:rsidP="0071362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57081041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6B6473AA" w14:textId="448D0B15" w:rsidR="0071362F" w:rsidRPr="002F2324" w:rsidRDefault="00BB5BD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156,465</w:t>
            </w:r>
          </w:p>
        </w:tc>
        <w:tc>
          <w:tcPr>
            <w:tcW w:w="131" w:type="pct"/>
            <w:tcBorders>
              <w:top w:val="nil"/>
            </w:tcBorders>
          </w:tcPr>
          <w:p w14:paraId="07B629BC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726BD734" w14:textId="77777777" w:rsidR="0071362F" w:rsidRPr="00C1266B" w:rsidRDefault="0071362F" w:rsidP="0071362F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2E2BD1CA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621BFB70" w14:textId="0B4D4723" w:rsidR="0071362F" w:rsidRPr="002F2324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89,757</w:t>
            </w:r>
          </w:p>
        </w:tc>
      </w:tr>
      <w:tr w:rsidR="0071362F" w:rsidRPr="00C1266B" w14:paraId="467FAB3C" w14:textId="77777777" w:rsidTr="00693C32">
        <w:trPr>
          <w:cantSplit/>
          <w:trHeight w:val="58"/>
        </w:trPr>
        <w:tc>
          <w:tcPr>
            <w:tcW w:w="2034" w:type="pct"/>
            <w:tcBorders>
              <w:bottom w:val="nil"/>
            </w:tcBorders>
            <w:vAlign w:val="bottom"/>
          </w:tcPr>
          <w:p w14:paraId="738E1508" w14:textId="77777777" w:rsidR="0071362F" w:rsidRPr="00C1266B" w:rsidRDefault="0071362F" w:rsidP="0071362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C9C859" w14:textId="740CDAA1" w:rsidR="0071362F" w:rsidRPr="00B30869" w:rsidRDefault="00BB5BD9" w:rsidP="0071362F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08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AF7E3F" w:rsidRPr="00B308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B308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537D9B" w:rsidRPr="00B3086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417BC4C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D9F91C4" w14:textId="609C0AE0" w:rsidR="0071362F" w:rsidRPr="00C1266B" w:rsidRDefault="00BB5BD9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7B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</w:t>
            </w:r>
            <w:r w:rsidR="003A7BA0" w:rsidRPr="003A7B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Pr="003A7B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3A7BA0" w:rsidRPr="003A7BA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535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5DA7E418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CE64909" w14:textId="36B81451" w:rsidR="0071362F" w:rsidRPr="00C1266B" w:rsidRDefault="0071362F" w:rsidP="0071362F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51.62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98C895A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F7E2C8C" w14:textId="71806552" w:rsidR="0071362F" w:rsidRPr="00C1266B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88,825</w:t>
            </w:r>
          </w:p>
        </w:tc>
      </w:tr>
    </w:tbl>
    <w:p w14:paraId="61611156" w14:textId="5F580449" w:rsidR="00185A7C" w:rsidRDefault="00185A7C">
      <w:pPr>
        <w:rPr>
          <w:rFonts w:ascii="Angsana New" w:hAnsi="Angsana New"/>
          <w:sz w:val="30"/>
          <w:szCs w:val="30"/>
        </w:rPr>
      </w:pPr>
    </w:p>
    <w:p w14:paraId="4EA95B21" w14:textId="77777777" w:rsidR="00185A7C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473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172"/>
        <w:gridCol w:w="238"/>
        <w:gridCol w:w="1182"/>
        <w:gridCol w:w="240"/>
        <w:gridCol w:w="1132"/>
        <w:gridCol w:w="267"/>
        <w:gridCol w:w="1179"/>
      </w:tblGrid>
      <w:tr w:rsidR="00FA7CD6" w:rsidRPr="00C1266B" w14:paraId="4E172673" w14:textId="77777777" w:rsidTr="00693C32">
        <w:trPr>
          <w:trHeight w:val="420"/>
        </w:trPr>
        <w:tc>
          <w:tcPr>
            <w:tcW w:w="2026" w:type="pct"/>
            <w:tcBorders>
              <w:top w:val="nil"/>
            </w:tcBorders>
          </w:tcPr>
          <w:p w14:paraId="7DB5CB89" w14:textId="77777777" w:rsidR="00FA7CD6" w:rsidRPr="00E814DA" w:rsidRDefault="00C33038" w:rsidP="00BC34B5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814DA">
              <w:br w:type="page"/>
            </w:r>
            <w:r w:rsidR="00FA7CD6" w:rsidRPr="00E814D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A7CD6" w:rsidRPr="00E814DA">
              <w:rPr>
                <w:rFonts w:ascii="Angsana New" w:hAnsi="Angsana New"/>
              </w:rPr>
              <w:br w:type="page"/>
            </w:r>
            <w:r w:rsidR="00CC1BEA" w:rsidRPr="00E814D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71" w:type="pct"/>
            <w:gridSpan w:val="7"/>
            <w:tcBorders>
              <w:top w:val="nil"/>
              <w:bottom w:val="nil"/>
            </w:tcBorders>
          </w:tcPr>
          <w:p w14:paraId="424E3A16" w14:textId="77777777" w:rsidR="00FA7CD6" w:rsidRPr="00C1266B" w:rsidRDefault="00FA7CD6" w:rsidP="00BC34B5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D67" w:rsidRPr="00C1266B" w14:paraId="20F46EE7" w14:textId="77777777" w:rsidTr="00693C32">
        <w:trPr>
          <w:trHeight w:val="420"/>
        </w:trPr>
        <w:tc>
          <w:tcPr>
            <w:tcW w:w="2026" w:type="pct"/>
          </w:tcPr>
          <w:p w14:paraId="692AD60D" w14:textId="77777777" w:rsidR="00FC3D67" w:rsidRPr="00E814DA" w:rsidRDefault="00FC3D67" w:rsidP="00FC3D67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tcBorders>
              <w:bottom w:val="nil"/>
            </w:tcBorders>
          </w:tcPr>
          <w:p w14:paraId="2B62AD7B" w14:textId="42414982" w:rsidR="00FC3D67" w:rsidRPr="00C1266B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" w:type="pct"/>
            <w:tcBorders>
              <w:bottom w:val="nil"/>
            </w:tcBorders>
          </w:tcPr>
          <w:p w14:paraId="03A60BB9" w14:textId="77777777" w:rsidR="00FC3D67" w:rsidRPr="00C1266B" w:rsidRDefault="00FC3D67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  <w:tcBorders>
              <w:bottom w:val="nil"/>
            </w:tcBorders>
          </w:tcPr>
          <w:p w14:paraId="141C68FD" w14:textId="70C1B949" w:rsidR="00FC3D67" w:rsidRPr="00C1266B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1362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3C32" w:rsidRPr="00C1266B" w14:paraId="6498514C" w14:textId="77777777" w:rsidTr="00693C32">
        <w:trPr>
          <w:trHeight w:val="420"/>
        </w:trPr>
        <w:tc>
          <w:tcPr>
            <w:tcW w:w="2026" w:type="pct"/>
          </w:tcPr>
          <w:p w14:paraId="5C4F6836" w14:textId="77777777" w:rsidR="00530F2F" w:rsidRPr="00C1266B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14:paraId="6D5DC6B7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</w:tcBorders>
          </w:tcPr>
          <w:p w14:paraId="419D5849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14:paraId="4C50C176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11A96A5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4121C6D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5D924F7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366BE761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C32" w:rsidRPr="00C1266B" w14:paraId="6705EFDD" w14:textId="77777777" w:rsidTr="00693C32">
        <w:trPr>
          <w:trHeight w:val="420"/>
        </w:trPr>
        <w:tc>
          <w:tcPr>
            <w:tcW w:w="2026" w:type="pct"/>
          </w:tcPr>
          <w:p w14:paraId="4273C160" w14:textId="77777777" w:rsidR="00530F2F" w:rsidRPr="00C1266B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DCE67DF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</w:tcPr>
          <w:p w14:paraId="2273DAB6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519A45F8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2" w:type="pct"/>
            <w:tcBorders>
              <w:bottom w:val="nil"/>
            </w:tcBorders>
          </w:tcPr>
          <w:p w14:paraId="267B0A5F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594998BB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77751CF1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62E42FAD" w14:textId="77777777" w:rsidR="00530F2F" w:rsidRPr="00C1266B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3C32" w:rsidRPr="00C1266B" w14:paraId="39EE8C69" w14:textId="77777777" w:rsidTr="00693C32">
        <w:trPr>
          <w:trHeight w:val="420"/>
        </w:trPr>
        <w:tc>
          <w:tcPr>
            <w:tcW w:w="2026" w:type="pct"/>
          </w:tcPr>
          <w:p w14:paraId="69CFE054" w14:textId="28687EEB" w:rsidR="0071362F" w:rsidRPr="0057083C" w:rsidRDefault="0071362F" w:rsidP="0071362F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44" w:type="pct"/>
          </w:tcPr>
          <w:p w14:paraId="66DDD7B2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</w:tcPr>
          <w:p w14:paraId="67A8B80E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double" w:sz="4" w:space="0" w:color="auto"/>
            </w:tcBorders>
          </w:tcPr>
          <w:p w14:paraId="4EA9DC9C" w14:textId="09828751" w:rsidR="0071362F" w:rsidRPr="00DC169D" w:rsidRDefault="007A202D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828,294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6581193F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4B27828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DB84A14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double" w:sz="4" w:space="0" w:color="auto"/>
            </w:tcBorders>
          </w:tcPr>
          <w:p w14:paraId="51FEE045" w14:textId="04EEC26D" w:rsidR="0071362F" w:rsidRPr="00AD1D0B" w:rsidRDefault="0071362F" w:rsidP="0032405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552,401</w:t>
            </w:r>
          </w:p>
        </w:tc>
      </w:tr>
      <w:tr w:rsidR="00693C32" w:rsidRPr="00C1266B" w14:paraId="4618E96F" w14:textId="77777777" w:rsidTr="00693C32">
        <w:trPr>
          <w:trHeight w:val="420"/>
        </w:trPr>
        <w:tc>
          <w:tcPr>
            <w:tcW w:w="2026" w:type="pct"/>
          </w:tcPr>
          <w:p w14:paraId="0F8D6DB7" w14:textId="77777777" w:rsidR="0071362F" w:rsidRPr="0057083C" w:rsidRDefault="0071362F" w:rsidP="0071362F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44" w:type="pct"/>
          </w:tcPr>
          <w:p w14:paraId="3FB6C997" w14:textId="09165D54" w:rsidR="0071362F" w:rsidRPr="0057083C" w:rsidRDefault="007A202D" w:rsidP="0071362F">
            <w:pPr>
              <w:pStyle w:val="BodyText"/>
              <w:spacing w:after="0" w:line="240" w:lineRule="auto"/>
              <w:ind w:left="-99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</w:tcPr>
          <w:p w14:paraId="626083F7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  <w:bottom w:val="nil"/>
            </w:tcBorders>
          </w:tcPr>
          <w:p w14:paraId="2BB379F7" w14:textId="67D36F09" w:rsidR="0071362F" w:rsidRPr="00DC169D" w:rsidRDefault="007A202D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165,659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F5ACD67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7986A5A2" w14:textId="24521C38" w:rsidR="0071362F" w:rsidRPr="0057083C" w:rsidRDefault="0071362F" w:rsidP="0071362F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D8D210D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</w:tcPr>
          <w:p w14:paraId="6A39CA75" w14:textId="1B101934" w:rsidR="0071362F" w:rsidRPr="00AD1D0B" w:rsidRDefault="0071362F" w:rsidP="0032405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110,480</w:t>
            </w:r>
          </w:p>
        </w:tc>
      </w:tr>
      <w:tr w:rsidR="00693C32" w:rsidRPr="00C1266B" w14:paraId="3C92D2F9" w14:textId="77777777" w:rsidTr="00693C32">
        <w:trPr>
          <w:trHeight w:val="420"/>
        </w:trPr>
        <w:tc>
          <w:tcPr>
            <w:tcW w:w="2026" w:type="pct"/>
          </w:tcPr>
          <w:p w14:paraId="44C015A0" w14:textId="77777777" w:rsidR="0071362F" w:rsidRPr="0057083C" w:rsidRDefault="0071362F" w:rsidP="0071362F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44" w:type="pct"/>
          </w:tcPr>
          <w:p w14:paraId="180A6DD9" w14:textId="77777777" w:rsidR="0071362F" w:rsidRPr="0057083C" w:rsidRDefault="0071362F" w:rsidP="0071362F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324E5B0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14:paraId="198C7232" w14:textId="45A8AF2B" w:rsidR="0071362F" w:rsidRPr="00DC169D" w:rsidRDefault="007A202D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(7,512)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C05B92A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29D414C" w14:textId="77777777" w:rsidR="0071362F" w:rsidRPr="0057083C" w:rsidRDefault="0071362F" w:rsidP="0071362F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5DECD90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6F80D5B1" w14:textId="487E2A9C" w:rsidR="0071362F" w:rsidRPr="00AD1D0B" w:rsidRDefault="0071362F" w:rsidP="0032405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(18,169)</w:t>
            </w:r>
          </w:p>
        </w:tc>
      </w:tr>
      <w:tr w:rsidR="00693C32" w:rsidRPr="00C1266B" w14:paraId="7EB50232" w14:textId="77777777" w:rsidTr="00693C32">
        <w:trPr>
          <w:trHeight w:val="420"/>
        </w:trPr>
        <w:tc>
          <w:tcPr>
            <w:tcW w:w="2026" w:type="pct"/>
          </w:tcPr>
          <w:p w14:paraId="67B4750B" w14:textId="77777777" w:rsidR="0071362F" w:rsidRPr="0057083C" w:rsidRDefault="0071362F" w:rsidP="0071362F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44" w:type="pct"/>
          </w:tcPr>
          <w:p w14:paraId="10FB17FE" w14:textId="77777777" w:rsidR="0071362F" w:rsidRPr="0057083C" w:rsidRDefault="0071362F" w:rsidP="0071362F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BD41B75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14:paraId="632E031C" w14:textId="65F123A5" w:rsidR="0071362F" w:rsidRPr="00DC169D" w:rsidRDefault="003A7BA0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A20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773A3E6E" w14:textId="77777777" w:rsidR="0071362F" w:rsidRPr="00C1266B" w:rsidRDefault="0071362F" w:rsidP="0071362F">
            <w:pPr>
              <w:tabs>
                <w:tab w:val="clear" w:pos="907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07A0C6F" w14:textId="77777777" w:rsidR="0071362F" w:rsidRPr="0057083C" w:rsidRDefault="0071362F" w:rsidP="0071362F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53BA537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4C3DECDF" w14:textId="3D724536" w:rsidR="0071362F" w:rsidRPr="00AD1D0B" w:rsidRDefault="0071362F" w:rsidP="0032405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</w:t>
            </w:r>
          </w:p>
        </w:tc>
      </w:tr>
      <w:tr w:rsidR="00693C32" w:rsidRPr="00C1266B" w14:paraId="2DF51981" w14:textId="77777777" w:rsidTr="00693C32">
        <w:trPr>
          <w:trHeight w:val="420"/>
        </w:trPr>
        <w:tc>
          <w:tcPr>
            <w:tcW w:w="2026" w:type="pct"/>
          </w:tcPr>
          <w:p w14:paraId="01223A8B" w14:textId="77777777" w:rsidR="0071362F" w:rsidRPr="0057083C" w:rsidRDefault="0071362F" w:rsidP="0071362F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44" w:type="pct"/>
          </w:tcPr>
          <w:p w14:paraId="192C9C13" w14:textId="77777777" w:rsidR="0071362F" w:rsidRPr="0057083C" w:rsidRDefault="0071362F" w:rsidP="0071362F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F6C3382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14:paraId="5500E6D1" w14:textId="3B780D07" w:rsidR="0071362F" w:rsidRPr="00DC169D" w:rsidRDefault="007A202D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(5,442)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EA3C754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C22AE78" w14:textId="77777777" w:rsidR="0071362F" w:rsidRPr="0057083C" w:rsidRDefault="0071362F" w:rsidP="0071362F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98BF9FA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7A01B120" w14:textId="23C198D5" w:rsidR="0071362F" w:rsidRPr="00AD1D0B" w:rsidRDefault="0071362F" w:rsidP="0032405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(6,136)</w:t>
            </w:r>
          </w:p>
        </w:tc>
      </w:tr>
      <w:tr w:rsidR="00693C32" w:rsidRPr="00C1266B" w14:paraId="1AB25382" w14:textId="77777777" w:rsidTr="00693C32">
        <w:trPr>
          <w:cantSplit/>
        </w:trPr>
        <w:tc>
          <w:tcPr>
            <w:tcW w:w="2026" w:type="pct"/>
            <w:tcBorders>
              <w:bottom w:val="nil"/>
            </w:tcBorders>
            <w:vAlign w:val="bottom"/>
          </w:tcPr>
          <w:p w14:paraId="05B0520E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708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84889F9" w14:textId="1B9AED7D" w:rsidR="0071362F" w:rsidRPr="0057083C" w:rsidRDefault="007A202D" w:rsidP="0071362F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</w:t>
            </w:r>
            <w:r w:rsidR="0028385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9A7E7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1E1F9B5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0535964F" w14:textId="17E2C2B8" w:rsidR="0071362F" w:rsidRPr="00DC169D" w:rsidRDefault="007A202D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7B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3A7BA0" w:rsidRPr="003A7B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3A7B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A7BA0" w:rsidRPr="003A7B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73D40A6C" w14:textId="77777777" w:rsidR="0071362F" w:rsidRPr="00C1266B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8A0B424" w14:textId="06FA6897" w:rsidR="0071362F" w:rsidRPr="0057083C" w:rsidRDefault="0071362F" w:rsidP="0071362F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15.84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82B99ED" w14:textId="77777777" w:rsidR="0071362F" w:rsidRPr="0057083C" w:rsidRDefault="0071362F" w:rsidP="0071362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BBCF28F" w14:textId="266EBEB1" w:rsidR="0071362F" w:rsidRPr="00E01AB3" w:rsidRDefault="0071362F" w:rsidP="00324055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87,518</w:t>
            </w:r>
          </w:p>
        </w:tc>
      </w:tr>
    </w:tbl>
    <w:p w14:paraId="438112B1" w14:textId="77777777" w:rsidR="00BF0DFE" w:rsidRDefault="00BF0DFE"/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36"/>
        <w:gridCol w:w="1204"/>
        <w:gridCol w:w="270"/>
        <w:gridCol w:w="1080"/>
        <w:gridCol w:w="270"/>
        <w:gridCol w:w="1170"/>
      </w:tblGrid>
      <w:tr w:rsidR="000F2BDE" w:rsidRPr="00C1266B" w14:paraId="561E1EDD" w14:textId="77777777" w:rsidTr="005D6E08">
        <w:tc>
          <w:tcPr>
            <w:tcW w:w="3690" w:type="dxa"/>
          </w:tcPr>
          <w:p w14:paraId="49FEC925" w14:textId="21CB97A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E7769AE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0FF" w:rsidRPr="00C1266B" w14:paraId="1A98E80B" w14:textId="77777777" w:rsidTr="005D6E08">
        <w:tc>
          <w:tcPr>
            <w:tcW w:w="3690" w:type="dxa"/>
          </w:tcPr>
          <w:p w14:paraId="5C92D847" w14:textId="77777777" w:rsidR="004B3A38" w:rsidRPr="00E814DA" w:rsidRDefault="00CC1BE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8800D63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38E5087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5B4226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1362F" w:rsidRPr="00C1266B" w14:paraId="58240AEC" w14:textId="77777777" w:rsidTr="005D6E08">
        <w:tc>
          <w:tcPr>
            <w:tcW w:w="3690" w:type="dxa"/>
          </w:tcPr>
          <w:p w14:paraId="770AB600" w14:textId="3CABB7BC" w:rsidR="0071362F" w:rsidRPr="00E814DA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0F50D31" w14:textId="373B2EC6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407FFEC" w14:textId="77777777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F1C299" w14:textId="27FBDAEF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2C33475" w14:textId="77777777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05448" w14:textId="128B7444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6E17A8" w14:textId="77777777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E8F80" w14:textId="67BAC5C1" w:rsidR="0071362F" w:rsidRPr="00C1266B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F2BDE" w:rsidRPr="00C1266B" w14:paraId="15F3468D" w14:textId="77777777" w:rsidTr="005D6E08">
        <w:tc>
          <w:tcPr>
            <w:tcW w:w="3690" w:type="dxa"/>
          </w:tcPr>
          <w:p w14:paraId="79C3EF60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CC32870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2F" w:rsidRPr="00C1266B" w14:paraId="0AA0E033" w14:textId="77777777" w:rsidTr="005D6E08">
        <w:tc>
          <w:tcPr>
            <w:tcW w:w="3690" w:type="dxa"/>
          </w:tcPr>
          <w:p w14:paraId="30E65E6C" w14:textId="77777777" w:rsidR="0071362F" w:rsidRPr="00E814DA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C12EDA" w14:textId="73682126" w:rsidR="0071362F" w:rsidRPr="009F3390" w:rsidRDefault="008505E5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293,177</w:t>
            </w:r>
          </w:p>
        </w:tc>
        <w:tc>
          <w:tcPr>
            <w:tcW w:w="236" w:type="dxa"/>
            <w:vAlign w:val="bottom"/>
          </w:tcPr>
          <w:p w14:paraId="5E2F1DF6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9D4C1E" w14:textId="18C0EF6E" w:rsidR="0071362F" w:rsidRPr="00DB1929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473,132</w:t>
            </w:r>
          </w:p>
        </w:tc>
        <w:tc>
          <w:tcPr>
            <w:tcW w:w="270" w:type="dxa"/>
            <w:vAlign w:val="bottom"/>
          </w:tcPr>
          <w:p w14:paraId="3D7E0E5D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F9DC1B" w14:textId="3CCC2F1E" w:rsidR="0071362F" w:rsidRPr="00C1266B" w:rsidRDefault="008505E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(1,133,604)</w:t>
            </w:r>
          </w:p>
        </w:tc>
        <w:tc>
          <w:tcPr>
            <w:tcW w:w="270" w:type="dxa"/>
            <w:vAlign w:val="bottom"/>
          </w:tcPr>
          <w:p w14:paraId="377DB4E0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90D0A3" w14:textId="42ADB8C8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(1,056,826)</w:t>
            </w:r>
          </w:p>
        </w:tc>
      </w:tr>
      <w:tr w:rsidR="0071362F" w:rsidRPr="00C1266B" w14:paraId="338DFE50" w14:textId="77777777" w:rsidTr="005D6E08">
        <w:tc>
          <w:tcPr>
            <w:tcW w:w="3690" w:type="dxa"/>
          </w:tcPr>
          <w:p w14:paraId="58C5B60E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E61366" w14:textId="58389F8B" w:rsidR="0071362F" w:rsidRPr="007C4C54" w:rsidRDefault="008505E5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(293,156)</w:t>
            </w:r>
          </w:p>
        </w:tc>
        <w:tc>
          <w:tcPr>
            <w:tcW w:w="236" w:type="dxa"/>
            <w:vAlign w:val="bottom"/>
          </w:tcPr>
          <w:p w14:paraId="1C830181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8DD7658" w14:textId="7DD94F3D" w:rsidR="0071362F" w:rsidRPr="00DB1929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(473,111)</w:t>
            </w:r>
          </w:p>
        </w:tc>
        <w:tc>
          <w:tcPr>
            <w:tcW w:w="270" w:type="dxa"/>
            <w:vAlign w:val="bottom"/>
          </w:tcPr>
          <w:p w14:paraId="13120EEC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33E5D" w14:textId="34B09202" w:rsidR="0071362F" w:rsidRPr="00E471A2" w:rsidRDefault="008505E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293,156</w:t>
            </w:r>
          </w:p>
        </w:tc>
        <w:tc>
          <w:tcPr>
            <w:tcW w:w="270" w:type="dxa"/>
            <w:vAlign w:val="bottom"/>
          </w:tcPr>
          <w:p w14:paraId="610C4C53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D9047D" w14:textId="36EF8921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473,111</w:t>
            </w:r>
          </w:p>
        </w:tc>
      </w:tr>
      <w:tr w:rsidR="0071362F" w:rsidRPr="00C1266B" w14:paraId="2D8D9EF7" w14:textId="77777777" w:rsidTr="005D6E08">
        <w:tc>
          <w:tcPr>
            <w:tcW w:w="3690" w:type="dxa"/>
          </w:tcPr>
          <w:p w14:paraId="696200CD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  <w:p w14:paraId="6FC5AC16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C40" w14:textId="28B14589" w:rsidR="0071362F" w:rsidRPr="007C4C54" w:rsidRDefault="008505E5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vAlign w:val="bottom"/>
          </w:tcPr>
          <w:p w14:paraId="5D47C839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1CA8" w14:textId="6C58B1FB" w:rsidR="0071362F" w:rsidRPr="00DB1929" w:rsidRDefault="0071362F" w:rsidP="0071362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52D2CBB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9B14B" w14:textId="359B4A9C" w:rsidR="0071362F" w:rsidRPr="00E471A2" w:rsidRDefault="008505E5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(840,448)</w:t>
            </w:r>
          </w:p>
        </w:tc>
        <w:tc>
          <w:tcPr>
            <w:tcW w:w="270" w:type="dxa"/>
            <w:vAlign w:val="bottom"/>
          </w:tcPr>
          <w:p w14:paraId="51B335EE" w14:textId="77777777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C154" w14:textId="464A8332" w:rsidR="0071362F" w:rsidRPr="00C1266B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(583,715)</w:t>
            </w:r>
          </w:p>
        </w:tc>
      </w:tr>
    </w:tbl>
    <w:p w14:paraId="2D182F57" w14:textId="77777777" w:rsidR="004B3A38" w:rsidRPr="00C1266B" w:rsidRDefault="004B3A38" w:rsidP="004B3A3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67"/>
        <w:gridCol w:w="1170"/>
        <w:gridCol w:w="237"/>
        <w:gridCol w:w="1116"/>
        <w:gridCol w:w="270"/>
        <w:gridCol w:w="1170"/>
      </w:tblGrid>
      <w:tr w:rsidR="004B3A38" w:rsidRPr="00C1266B" w14:paraId="3B4A06B5" w14:textId="77777777" w:rsidTr="005D6E08">
        <w:tc>
          <w:tcPr>
            <w:tcW w:w="3690" w:type="dxa"/>
          </w:tcPr>
          <w:p w14:paraId="13DCECA2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D6EB608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361" w:rsidRPr="00C1266B" w14:paraId="3D1815FB" w14:textId="77777777" w:rsidTr="005D6E08">
        <w:tc>
          <w:tcPr>
            <w:tcW w:w="3690" w:type="dxa"/>
          </w:tcPr>
          <w:p w14:paraId="21F01144" w14:textId="77777777" w:rsidR="009A7361" w:rsidRPr="00E814DA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11D32A6F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D0F97CC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A3F6526" w14:textId="77777777" w:rsidR="009A7361" w:rsidRPr="00C1266B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45346" w:rsidRPr="00C1266B" w14:paraId="73C4C3ED" w14:textId="77777777" w:rsidTr="005D6E08">
        <w:tc>
          <w:tcPr>
            <w:tcW w:w="3690" w:type="dxa"/>
          </w:tcPr>
          <w:p w14:paraId="60101A58" w14:textId="77430E88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64CF8BD7" w14:textId="53451DD4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0934AA33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21A01" w14:textId="275B0D83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685C6A08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5CB4A9" w14:textId="46A7624E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B8B859F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1F084" w14:textId="43ACB398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45346" w:rsidRPr="00C1266B" w14:paraId="6919D6EC" w14:textId="77777777" w:rsidTr="005D6E08">
        <w:tc>
          <w:tcPr>
            <w:tcW w:w="3690" w:type="dxa"/>
          </w:tcPr>
          <w:p w14:paraId="5E9D6257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6D29E90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C1266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346" w:rsidRPr="00C1266B" w14:paraId="6E63B84F" w14:textId="77777777" w:rsidTr="005D6E08">
        <w:tc>
          <w:tcPr>
            <w:tcW w:w="3690" w:type="dxa"/>
          </w:tcPr>
          <w:p w14:paraId="1F57090F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033873" w14:textId="1FA73833" w:rsidR="00445346" w:rsidRPr="009F3390" w:rsidRDefault="00A572F5" w:rsidP="004453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289,354</w:t>
            </w:r>
          </w:p>
        </w:tc>
        <w:tc>
          <w:tcPr>
            <w:tcW w:w="267" w:type="dxa"/>
            <w:vAlign w:val="bottom"/>
          </w:tcPr>
          <w:p w14:paraId="3B996FDD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655432" w14:textId="6EDC8D52" w:rsidR="00445346" w:rsidRPr="00C1266B" w:rsidRDefault="00445346" w:rsidP="004453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,802</w:t>
            </w:r>
          </w:p>
        </w:tc>
        <w:tc>
          <w:tcPr>
            <w:tcW w:w="237" w:type="dxa"/>
            <w:vAlign w:val="bottom"/>
          </w:tcPr>
          <w:p w14:paraId="325BACA6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FB35C6" w14:textId="2C4B852D" w:rsidR="00445346" w:rsidRPr="005D2778" w:rsidRDefault="00A572F5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D2778">
              <w:rPr>
                <w:rFonts w:ascii="Angsana New" w:hAnsi="Angsana New"/>
                <w:sz w:val="30"/>
                <w:szCs w:val="30"/>
              </w:rPr>
              <w:t>(1,0</w:t>
            </w:r>
            <w:r w:rsidR="005D2778" w:rsidRPr="005D2778">
              <w:rPr>
                <w:rFonts w:ascii="Angsana New" w:hAnsi="Angsana New"/>
                <w:sz w:val="30"/>
                <w:szCs w:val="30"/>
              </w:rPr>
              <w:t>91</w:t>
            </w:r>
            <w:r w:rsidRPr="005D2778">
              <w:rPr>
                <w:rFonts w:ascii="Angsana New" w:hAnsi="Angsana New"/>
                <w:sz w:val="30"/>
                <w:szCs w:val="30"/>
              </w:rPr>
              <w:t>,377)</w:t>
            </w:r>
          </w:p>
        </w:tc>
        <w:tc>
          <w:tcPr>
            <w:tcW w:w="270" w:type="dxa"/>
            <w:vAlign w:val="bottom"/>
          </w:tcPr>
          <w:p w14:paraId="1D4A9BC3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64F79" w14:textId="1C746DD9" w:rsidR="00445346" w:rsidRPr="00C1266B" w:rsidRDefault="00445346" w:rsidP="00324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(1,015,460)</w:t>
            </w:r>
          </w:p>
        </w:tc>
      </w:tr>
      <w:tr w:rsidR="00445346" w:rsidRPr="00C1266B" w14:paraId="37607811" w14:textId="77777777" w:rsidTr="005D6E08">
        <w:tc>
          <w:tcPr>
            <w:tcW w:w="3690" w:type="dxa"/>
          </w:tcPr>
          <w:p w14:paraId="02A2A95C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7EF3C" w14:textId="1E2C63C2" w:rsidR="00445346" w:rsidRPr="009F3390" w:rsidRDefault="00A572F5" w:rsidP="004453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(289,354)</w:t>
            </w:r>
          </w:p>
        </w:tc>
        <w:tc>
          <w:tcPr>
            <w:tcW w:w="267" w:type="dxa"/>
            <w:vAlign w:val="bottom"/>
          </w:tcPr>
          <w:p w14:paraId="23B1AF36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B6FFF" w14:textId="45B8A4D0" w:rsidR="00445346" w:rsidRPr="00C1266B" w:rsidRDefault="00445346" w:rsidP="0044534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(466,802)</w:t>
            </w:r>
          </w:p>
        </w:tc>
        <w:tc>
          <w:tcPr>
            <w:tcW w:w="237" w:type="dxa"/>
            <w:vAlign w:val="bottom"/>
          </w:tcPr>
          <w:p w14:paraId="5024917B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5EE01AA" w14:textId="15855E55" w:rsidR="00445346" w:rsidRPr="005D2778" w:rsidRDefault="00A572F5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D2778">
              <w:rPr>
                <w:rFonts w:ascii="Angsana New" w:hAnsi="Angsana New"/>
                <w:sz w:val="30"/>
                <w:szCs w:val="30"/>
              </w:rPr>
              <w:t>289,354</w:t>
            </w:r>
          </w:p>
        </w:tc>
        <w:tc>
          <w:tcPr>
            <w:tcW w:w="270" w:type="dxa"/>
            <w:vAlign w:val="bottom"/>
          </w:tcPr>
          <w:p w14:paraId="36C29267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7435F" w14:textId="542AE228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466,802</w:t>
            </w:r>
          </w:p>
        </w:tc>
      </w:tr>
      <w:tr w:rsidR="00445346" w:rsidRPr="00C1266B" w14:paraId="104D7BE2" w14:textId="77777777" w:rsidTr="005D6E08">
        <w:tc>
          <w:tcPr>
            <w:tcW w:w="3690" w:type="dxa"/>
          </w:tcPr>
          <w:p w14:paraId="0AEAF4E1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100E6" w14:textId="27FBD53B" w:rsidR="00445346" w:rsidRPr="00C1266B" w:rsidRDefault="00A572F5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14C7B5A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51905" w14:textId="709F56A9" w:rsidR="00445346" w:rsidRPr="002A7179" w:rsidRDefault="00445346" w:rsidP="0044534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03D88E5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975E3" w14:textId="1CF5B8E1" w:rsidR="00445346" w:rsidRPr="00E471A2" w:rsidRDefault="00A572F5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(802,023)</w:t>
            </w:r>
          </w:p>
        </w:tc>
        <w:tc>
          <w:tcPr>
            <w:tcW w:w="270" w:type="dxa"/>
            <w:vAlign w:val="bottom"/>
          </w:tcPr>
          <w:p w14:paraId="1CEC3DE3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FEB0" w14:textId="1C1E1A71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(548,658)</w:t>
            </w:r>
          </w:p>
        </w:tc>
      </w:tr>
    </w:tbl>
    <w:p w14:paraId="2D08E7F2" w14:textId="071F1153" w:rsidR="004B3A38" w:rsidRDefault="004B3A38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04"/>
      </w:tblGrid>
      <w:tr w:rsidR="004B3A38" w:rsidRPr="005E62D8" w14:paraId="31622AA6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9B6F1F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0A6DCD1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A38" w:rsidRPr="005E62D8" w14:paraId="088A1B9F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1E0AF1B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24E85B17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B5820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E62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E62D8">
              <w:rPr>
                <w:rFonts w:ascii="Angsana New" w:hAnsi="Angsana New"/>
                <w:sz w:val="30"/>
                <w:szCs w:val="30"/>
              </w:rPr>
              <w:t>)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2D8">
              <w:rPr>
                <w:rFonts w:ascii="Angsana New" w:hAnsi="Angsana New"/>
                <w:sz w:val="30"/>
                <w:szCs w:val="30"/>
              </w:rPr>
              <w:t>/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708423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5E62D8" w14:paraId="7FF79895" w14:textId="77777777" w:rsidTr="008B1A8C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355246BA" w14:textId="77777777" w:rsidR="004B3A38" w:rsidRPr="005E62D8" w:rsidRDefault="00C006D8" w:rsidP="00C0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702E9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5AB8AC66" w14:textId="0D156BFD" w:rsidR="004B3A38" w:rsidRPr="005E62D8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BAB8D1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11C1F" w14:textId="77777777" w:rsidR="004B3A38" w:rsidRPr="005E62D8" w:rsidRDefault="004B3A38" w:rsidP="00FF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07DD8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AD8A43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1405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ADA8A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32B520E" w14:textId="494296B2" w:rsidR="004B3A38" w:rsidRPr="005E62D8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4B3A38" w:rsidRPr="005E62D8" w14:paraId="756301C1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58A5807E" w14:textId="77777777" w:rsidR="004B3A38" w:rsidRPr="005E62D8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603F3F0F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75" w:rsidRPr="005E62D8" w14:paraId="4DBF3097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2474B1C" w14:textId="04F02086" w:rsidR="00ED3A75" w:rsidRPr="005E62D8" w:rsidRDefault="00ED3A75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53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14:paraId="34197712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FF9B7CB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CC0D0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4DABC7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CC3BE52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91F23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DC6944" w14:textId="77777777" w:rsidR="00ED3A75" w:rsidRPr="005E62D8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3A38" w:rsidRPr="005E62D8" w14:paraId="44F142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AB7F75C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3E994A7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9CB2428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36D359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56B561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C791EF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A66DBB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CC8403" w14:textId="77777777" w:rsidR="004B3A38" w:rsidRPr="005E62D8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719" w:rsidRPr="005E62D8" w14:paraId="4FBF645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F4B4F6A" w14:textId="591C3F4B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47326EE6" w14:textId="00144B4E" w:rsidR="00C90719" w:rsidRPr="005E62D8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10,796</w:t>
            </w:r>
          </w:p>
        </w:tc>
        <w:tc>
          <w:tcPr>
            <w:tcW w:w="273" w:type="dxa"/>
            <w:shd w:val="clear" w:color="auto" w:fill="auto"/>
          </w:tcPr>
          <w:p w14:paraId="74D53BC7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33369" w14:textId="6A3F3230" w:rsidR="00C90719" w:rsidRPr="005E62D8" w:rsidRDefault="0068520D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D6D6A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280)</w:t>
            </w:r>
          </w:p>
        </w:tc>
        <w:tc>
          <w:tcPr>
            <w:tcW w:w="236" w:type="dxa"/>
            <w:shd w:val="clear" w:color="auto" w:fill="auto"/>
          </w:tcPr>
          <w:p w14:paraId="7FB80F3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32BD904" w14:textId="0069A83C" w:rsidR="00C90719" w:rsidRPr="005E62D8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13F00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AC6F5" w14:textId="48A5418F" w:rsidR="00C90719" w:rsidRPr="005E62D8" w:rsidRDefault="0068520D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F0F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</w:p>
        </w:tc>
      </w:tr>
      <w:tr w:rsidR="00C90719" w:rsidRPr="005E62D8" w14:paraId="39380EF6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F25D9B5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6A1DDE67" w14:textId="369A5717" w:rsidR="00C90719" w:rsidRPr="005E62D8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13,169</w:t>
            </w:r>
          </w:p>
        </w:tc>
        <w:tc>
          <w:tcPr>
            <w:tcW w:w="273" w:type="dxa"/>
            <w:shd w:val="clear" w:color="auto" w:fill="auto"/>
          </w:tcPr>
          <w:p w14:paraId="16E9F3C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3900E4" w14:textId="6A0B262B" w:rsidR="00C90719" w:rsidRPr="005E62D8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8520D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2DE3F323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CF3440F" w14:textId="7067B85F" w:rsidR="00C90719" w:rsidRPr="005E62D8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6ABB9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8769B7E" w14:textId="43371BC8" w:rsidR="00C90719" w:rsidRPr="005E62D8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68520D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C90719" w:rsidRPr="005E62D8" w14:paraId="525A78CD" w14:textId="77777777" w:rsidTr="00927F33">
        <w:trPr>
          <w:tblHeader/>
        </w:trPr>
        <w:tc>
          <w:tcPr>
            <w:tcW w:w="3123" w:type="dxa"/>
            <w:shd w:val="clear" w:color="auto" w:fill="auto"/>
          </w:tcPr>
          <w:p w14:paraId="36A2B335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70D89622" w14:textId="77777777" w:rsidR="00C90719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C1C8CE" w14:textId="77893320" w:rsidR="00DD6D6A" w:rsidRPr="005E62D8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200,935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41446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AEF47" w14:textId="791B144B" w:rsidR="00C90719" w:rsidRPr="005E62D8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(3,947)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A3CE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08DF6FBA" w14:textId="77777777" w:rsidR="00206C57" w:rsidRDefault="00206C57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302A89" w14:textId="44C62441" w:rsidR="009F0F31" w:rsidRPr="00E471A2" w:rsidRDefault="009F0F31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(14,729)</w:t>
            </w:r>
          </w:p>
        </w:tc>
        <w:tc>
          <w:tcPr>
            <w:tcW w:w="236" w:type="dxa"/>
            <w:shd w:val="clear" w:color="auto" w:fill="auto"/>
          </w:tcPr>
          <w:p w14:paraId="4BDCACE6" w14:textId="77777777" w:rsidR="00C90719" w:rsidRPr="00E471A2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A19AFC0" w14:textId="77777777" w:rsidR="00206C57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1D94E" w14:textId="7AE95C61" w:rsidR="009F0F31" w:rsidRPr="00E471A2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182,259</w:t>
            </w:r>
          </w:p>
        </w:tc>
      </w:tr>
      <w:tr w:rsidR="00C90719" w:rsidRPr="005E62D8" w14:paraId="5977B05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3D926DD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6CB4D6AE" w14:textId="23A6F9FB" w:rsidR="00C90719" w:rsidRPr="005E62D8" w:rsidRDefault="00DD6D6A" w:rsidP="00DD6D6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237,137</w:t>
            </w:r>
          </w:p>
        </w:tc>
        <w:tc>
          <w:tcPr>
            <w:tcW w:w="273" w:type="dxa"/>
            <w:shd w:val="clear" w:color="auto" w:fill="auto"/>
          </w:tcPr>
          <w:p w14:paraId="709CCEB7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B325E9" w14:textId="4CE89FE2" w:rsidR="00C90719" w:rsidRPr="005E62D8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</w:t>
            </w:r>
            <w:r w:rsidR="00BA66F9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A66F9">
              <w:rPr>
                <w:rFonts w:ascii="Angsana New" w:hAnsi="Angsana New"/>
                <w:sz w:val="30"/>
                <w:szCs w:val="30"/>
                <w:lang w:bidi="th-TH"/>
              </w:rPr>
              <w:t>029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C236F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6C42523" w14:textId="561905A7" w:rsidR="00C90719" w:rsidRPr="005E62D8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15D0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EB6B13" w14:textId="0C4EC216" w:rsidR="00C90719" w:rsidRPr="005E62D8" w:rsidRDefault="00BA66F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9F0F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</w:tr>
      <w:tr w:rsidR="00C90719" w:rsidRPr="005E62D8" w14:paraId="6201306A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FB3C2EE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0E4A0473" w14:textId="4EE889AC" w:rsidR="00C90719" w:rsidRPr="005E62D8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11,095</w:t>
            </w:r>
          </w:p>
        </w:tc>
        <w:tc>
          <w:tcPr>
            <w:tcW w:w="273" w:type="dxa"/>
            <w:shd w:val="clear" w:color="auto" w:fill="auto"/>
          </w:tcPr>
          <w:p w14:paraId="4899570A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CFB5E" w14:textId="792FF1FC" w:rsidR="00C90719" w:rsidRPr="00DD6D6A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1,854</w:t>
            </w:r>
          </w:p>
        </w:tc>
        <w:tc>
          <w:tcPr>
            <w:tcW w:w="236" w:type="dxa"/>
            <w:shd w:val="clear" w:color="auto" w:fill="auto"/>
          </w:tcPr>
          <w:p w14:paraId="30340BB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7B2E2D1" w14:textId="18FACA89" w:rsidR="00C90719" w:rsidRPr="005E62D8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45C9F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651FA6F" w14:textId="5950D4F3" w:rsidR="00C90719" w:rsidRPr="005E62D8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12,949</w:t>
            </w:r>
          </w:p>
        </w:tc>
      </w:tr>
      <w:tr w:rsidR="00C90719" w:rsidRPr="005E62D8" w14:paraId="089C6D7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2AB4645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3B741" w14:textId="784EE37B" w:rsidR="00C90719" w:rsidRPr="005E62D8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473,132</w:t>
            </w:r>
          </w:p>
        </w:tc>
        <w:tc>
          <w:tcPr>
            <w:tcW w:w="273" w:type="dxa"/>
            <w:shd w:val="clear" w:color="auto" w:fill="auto"/>
          </w:tcPr>
          <w:p w14:paraId="0C8A31E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077F" w14:textId="7995D742" w:rsidR="00C90719" w:rsidRPr="005E62D8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(165,226)</w:t>
            </w:r>
          </w:p>
        </w:tc>
        <w:tc>
          <w:tcPr>
            <w:tcW w:w="236" w:type="dxa"/>
            <w:shd w:val="clear" w:color="auto" w:fill="auto"/>
          </w:tcPr>
          <w:p w14:paraId="11EE6809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9CD08" w14:textId="0355CD32" w:rsidR="00C90719" w:rsidRPr="005356E4" w:rsidRDefault="009F0F31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(14,729)</w:t>
            </w:r>
          </w:p>
        </w:tc>
        <w:tc>
          <w:tcPr>
            <w:tcW w:w="236" w:type="dxa"/>
            <w:shd w:val="clear" w:color="auto" w:fill="auto"/>
          </w:tcPr>
          <w:p w14:paraId="32DB6261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9FF1B" w14:textId="3D4279C5" w:rsidR="00C90719" w:rsidRPr="005356E4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293,177</w:t>
            </w:r>
          </w:p>
        </w:tc>
      </w:tr>
      <w:tr w:rsidR="004B3A38" w:rsidRPr="005E62D8" w14:paraId="0B36706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41FA8EB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A03EE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799DD64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CF0518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03334D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6D3D2AF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668E0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32496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5E62D8" w14:paraId="732ABB7D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281CDB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08BCEFB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34444D2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111F3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E7E657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F7C4B3C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5EF60A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11D525" w14:textId="77777777" w:rsidR="004B3A38" w:rsidRPr="005E62D8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719" w:rsidRPr="005E62D8" w14:paraId="03F112B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9679C73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6E9D34D" w14:textId="00930C67" w:rsidR="00C90719" w:rsidRPr="005E62D8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3" w:type="dxa"/>
            <w:shd w:val="clear" w:color="auto" w:fill="auto"/>
          </w:tcPr>
          <w:p w14:paraId="735BFD8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1AD620" w14:textId="4803C943" w:rsidR="00C90719" w:rsidRPr="005E62D8" w:rsidRDefault="00685A89" w:rsidP="00C907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5639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11B5DA4" w14:textId="5D06CDEF" w:rsidR="00C90719" w:rsidRPr="005E62D8" w:rsidRDefault="00685A89" w:rsidP="005243B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(83,074)</w:t>
            </w:r>
          </w:p>
        </w:tc>
        <w:tc>
          <w:tcPr>
            <w:tcW w:w="236" w:type="dxa"/>
            <w:shd w:val="clear" w:color="auto" w:fill="auto"/>
          </w:tcPr>
          <w:p w14:paraId="71E45416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F7AC554" w14:textId="693A46E5" w:rsidR="00C90719" w:rsidRPr="005E62D8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</w:tr>
      <w:tr w:rsidR="00C90719" w:rsidRPr="005E62D8" w14:paraId="08F45469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268B3BA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5C3C2F6" w14:textId="7AE904D8" w:rsidR="00C90719" w:rsidRPr="005E62D8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(30,902)</w:t>
            </w:r>
          </w:p>
        </w:tc>
        <w:tc>
          <w:tcPr>
            <w:tcW w:w="273" w:type="dxa"/>
            <w:shd w:val="clear" w:color="auto" w:fill="auto"/>
          </w:tcPr>
          <w:p w14:paraId="121B096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53499" w14:textId="01BF83C4" w:rsidR="00C90719" w:rsidRPr="005E62D8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(692)</w:t>
            </w:r>
          </w:p>
        </w:tc>
        <w:tc>
          <w:tcPr>
            <w:tcW w:w="236" w:type="dxa"/>
            <w:shd w:val="clear" w:color="auto" w:fill="auto"/>
          </w:tcPr>
          <w:p w14:paraId="23FFAC8C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28B3DF8" w14:textId="40F08580" w:rsidR="00C90719" w:rsidRPr="005E62D8" w:rsidRDefault="00685A89" w:rsidP="00685A8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51508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94A7C0" w14:textId="59BDDA7C" w:rsidR="00C90719" w:rsidRPr="005E62D8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(31,594)</w:t>
            </w:r>
          </w:p>
        </w:tc>
      </w:tr>
      <w:tr w:rsidR="00C90719" w:rsidRPr="005E62D8" w14:paraId="37E70AB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056E396" w14:textId="72DAF53F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065C81C" w14:textId="22582611" w:rsidR="00C90719" w:rsidRPr="005E62D8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(16,631)</w:t>
            </w:r>
          </w:p>
        </w:tc>
        <w:tc>
          <w:tcPr>
            <w:tcW w:w="273" w:type="dxa"/>
            <w:shd w:val="clear" w:color="auto" w:fill="auto"/>
          </w:tcPr>
          <w:p w14:paraId="1BBAB31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762A50" w14:textId="5A9CE818" w:rsidR="00C90719" w:rsidRPr="005E62D8" w:rsidRDefault="00685A89" w:rsidP="005D277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(859)</w:t>
            </w:r>
          </w:p>
        </w:tc>
        <w:tc>
          <w:tcPr>
            <w:tcW w:w="236" w:type="dxa"/>
            <w:shd w:val="clear" w:color="auto" w:fill="auto"/>
          </w:tcPr>
          <w:p w14:paraId="2442238B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85A553A" w14:textId="18AC9413" w:rsidR="00C90719" w:rsidRPr="00E70738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5C8461B8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DA5ACE7" w14:textId="637D8EDF" w:rsidR="00C90719" w:rsidRPr="005E62D8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(17,296)</w:t>
            </w:r>
          </w:p>
        </w:tc>
      </w:tr>
      <w:tr w:rsidR="00C90719" w:rsidRPr="005E62D8" w14:paraId="742EF3E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591C393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408BCBD" w14:textId="17A69833" w:rsidR="00C90719" w:rsidRPr="005E62D8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(89,168)</w:t>
            </w:r>
          </w:p>
        </w:tc>
        <w:tc>
          <w:tcPr>
            <w:tcW w:w="273" w:type="dxa"/>
            <w:shd w:val="clear" w:color="auto" w:fill="auto"/>
          </w:tcPr>
          <w:p w14:paraId="4E3D6C6F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5CCFF" w14:textId="06825D35" w:rsidR="00C90719" w:rsidRPr="005E62D8" w:rsidRDefault="00685A8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7,653</w:t>
            </w:r>
          </w:p>
        </w:tc>
        <w:tc>
          <w:tcPr>
            <w:tcW w:w="236" w:type="dxa"/>
            <w:shd w:val="clear" w:color="auto" w:fill="auto"/>
          </w:tcPr>
          <w:p w14:paraId="334610FA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2062575" w14:textId="650D3E45" w:rsidR="00C90719" w:rsidRPr="005E62D8" w:rsidRDefault="00685A89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7BCCA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F726F91" w14:textId="19282D8A" w:rsidR="00C90719" w:rsidRPr="005E62D8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(81,515)</w:t>
            </w:r>
          </w:p>
        </w:tc>
      </w:tr>
      <w:tr w:rsidR="00C90719" w:rsidRPr="005E62D8" w14:paraId="122B8142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84ECF49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078D" w14:textId="2DEDC35C" w:rsidR="00C90719" w:rsidRPr="005E62D8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(1,056,826)</w:t>
            </w:r>
          </w:p>
        </w:tc>
        <w:tc>
          <w:tcPr>
            <w:tcW w:w="273" w:type="dxa"/>
            <w:shd w:val="clear" w:color="auto" w:fill="auto"/>
          </w:tcPr>
          <w:p w14:paraId="61F5728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6A73E" w14:textId="787EAE8D" w:rsidR="00C90719" w:rsidRPr="005E62D8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6,102</w:t>
            </w:r>
          </w:p>
        </w:tc>
        <w:tc>
          <w:tcPr>
            <w:tcW w:w="236" w:type="dxa"/>
            <w:shd w:val="clear" w:color="auto" w:fill="auto"/>
          </w:tcPr>
          <w:p w14:paraId="6BBAA9F9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794FD" w14:textId="78F925BE" w:rsidR="00C90719" w:rsidRPr="005E62D8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(82,880)</w:t>
            </w:r>
          </w:p>
        </w:tc>
        <w:tc>
          <w:tcPr>
            <w:tcW w:w="236" w:type="dxa"/>
            <w:shd w:val="clear" w:color="auto" w:fill="auto"/>
          </w:tcPr>
          <w:p w14:paraId="6ABB9E86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7B2F" w14:textId="52F015EE" w:rsidR="00C90719" w:rsidRPr="005E62D8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(1,133,604)</w:t>
            </w:r>
          </w:p>
        </w:tc>
      </w:tr>
      <w:tr w:rsidR="00C90719" w:rsidRPr="005E62D8" w14:paraId="3FFB7ED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A0A89E2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715872D3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939ECA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E39BBE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EB88CE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1EC1DAD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3B63B1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36C6215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719" w:rsidRPr="005E62D8" w14:paraId="7F72F77F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E3EF02D" w14:textId="77777777" w:rsidR="00C90719" w:rsidRPr="005E62D8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F90CCE8" w14:textId="47635013" w:rsidR="00C90719" w:rsidRPr="005E62D8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(583,694)</w:t>
            </w:r>
          </w:p>
        </w:tc>
        <w:tc>
          <w:tcPr>
            <w:tcW w:w="273" w:type="dxa"/>
            <w:shd w:val="clear" w:color="auto" w:fill="auto"/>
          </w:tcPr>
          <w:p w14:paraId="3111C2F7" w14:textId="77777777" w:rsidR="00C90719" w:rsidRPr="005E62D8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17139AD" w14:textId="5362CEBD" w:rsidR="00C90719" w:rsidRPr="005356E4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(159,124)</w:t>
            </w:r>
          </w:p>
        </w:tc>
        <w:tc>
          <w:tcPr>
            <w:tcW w:w="236" w:type="dxa"/>
            <w:shd w:val="clear" w:color="auto" w:fill="auto"/>
          </w:tcPr>
          <w:p w14:paraId="3FBE6150" w14:textId="37C838D1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5A80E23" w14:textId="2887DE38" w:rsidR="00C90719" w:rsidRPr="005356E4" w:rsidRDefault="00685A89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(97,609)</w:t>
            </w:r>
          </w:p>
        </w:tc>
        <w:tc>
          <w:tcPr>
            <w:tcW w:w="236" w:type="dxa"/>
            <w:shd w:val="clear" w:color="auto" w:fill="auto"/>
          </w:tcPr>
          <w:p w14:paraId="1B33008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EA8DEAB" w14:textId="4652F0EB" w:rsidR="00C90719" w:rsidRPr="005356E4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(840,427)</w:t>
            </w:r>
          </w:p>
        </w:tc>
      </w:tr>
    </w:tbl>
    <w:p w14:paraId="788DB7DF" w14:textId="5CEAAE23" w:rsidR="004B3A38" w:rsidRDefault="004B3A38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53"/>
      </w:tblGrid>
      <w:tr w:rsidR="008B1A8C" w:rsidRPr="005E62D8" w14:paraId="652B32D3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C72C76D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</w:tcPr>
          <w:p w14:paraId="4A5976B1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1A8C" w:rsidRPr="005E62D8" w14:paraId="742D7575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549B047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36FC75A6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3A43B0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E62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5E62D8">
              <w:rPr>
                <w:rFonts w:ascii="Angsana New" w:hAnsi="Angsana New"/>
                <w:sz w:val="30"/>
                <w:szCs w:val="30"/>
              </w:rPr>
              <w:t>)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2D8">
              <w:rPr>
                <w:rFonts w:ascii="Angsana New" w:hAnsi="Angsana New"/>
                <w:sz w:val="30"/>
                <w:szCs w:val="30"/>
              </w:rPr>
              <w:t>/</w:t>
            </w:r>
            <w:r w:rsidRPr="005E62D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89" w:type="dxa"/>
            <w:gridSpan w:val="2"/>
            <w:shd w:val="clear" w:color="auto" w:fill="auto"/>
          </w:tcPr>
          <w:p w14:paraId="6C437D5E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A8C" w:rsidRPr="005E62D8" w14:paraId="2A915855" w14:textId="77777777" w:rsidTr="008B1A8C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0F000284" w14:textId="77777777" w:rsidR="008B1A8C" w:rsidRPr="005E62D8" w:rsidRDefault="008B1A8C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6D42EB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0ACF75B" w14:textId="6FEF68D1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69A2A8F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F9B3E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39DEC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25E3F1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69BA9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6AE817A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2FAA126B" w14:textId="44E8060C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8B1A8C" w:rsidRPr="005E62D8" w14:paraId="68DF540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4F676F8" w14:textId="77777777" w:rsidR="008B1A8C" w:rsidRPr="005E62D8" w:rsidRDefault="008B1A8C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92" w:type="dxa"/>
            <w:gridSpan w:val="7"/>
            <w:shd w:val="clear" w:color="auto" w:fill="auto"/>
          </w:tcPr>
          <w:p w14:paraId="1E3EC384" w14:textId="77777777" w:rsidR="008B1A8C" w:rsidRPr="005E62D8" w:rsidRDefault="008B1A8C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346" w:rsidRPr="005E62D8" w14:paraId="4BAEBA5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AA674EA" w14:textId="096A8429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0" w:type="dxa"/>
            <w:shd w:val="clear" w:color="auto" w:fill="auto"/>
          </w:tcPr>
          <w:p w14:paraId="3EE02AF2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8DC5C02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C28740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CB89E0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7075384E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FDF1AF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382DAF66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45346" w:rsidRPr="005E62D8" w14:paraId="5BAC3D8A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092E7C3D" w14:textId="43860E40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5760D639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9072D09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57946C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E5F17D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D6E24B8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839EA7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056A5785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45346" w:rsidRPr="005E62D8" w14:paraId="0C35F772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9C1C81F" w14:textId="34581D41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1A274A2B" w14:textId="153560BF" w:rsidR="00445346" w:rsidRPr="005E62D8" w:rsidRDefault="00445346" w:rsidP="001D4E11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8,751</w:t>
            </w:r>
          </w:p>
        </w:tc>
        <w:tc>
          <w:tcPr>
            <w:tcW w:w="273" w:type="dxa"/>
            <w:shd w:val="clear" w:color="auto" w:fill="auto"/>
          </w:tcPr>
          <w:p w14:paraId="705525AA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92E6FE" w14:textId="4E58299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2,045</w:t>
            </w:r>
          </w:p>
        </w:tc>
        <w:tc>
          <w:tcPr>
            <w:tcW w:w="236" w:type="dxa"/>
            <w:shd w:val="clear" w:color="auto" w:fill="auto"/>
          </w:tcPr>
          <w:p w14:paraId="57B4580B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CA2798F" w14:textId="6A900DC0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E3B71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62DB2561" w14:textId="604A169C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10,796</w:t>
            </w:r>
          </w:p>
        </w:tc>
      </w:tr>
      <w:tr w:rsidR="00445346" w:rsidRPr="005E62D8" w14:paraId="5E109A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0D6297E6" w14:textId="10DE2DC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1A6A10F9" w14:textId="24DF1C64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19,170</w:t>
            </w:r>
          </w:p>
        </w:tc>
        <w:tc>
          <w:tcPr>
            <w:tcW w:w="273" w:type="dxa"/>
            <w:shd w:val="clear" w:color="auto" w:fill="auto"/>
          </w:tcPr>
          <w:p w14:paraId="7219DFB2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A79531" w14:textId="231810F4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(6,001)</w:t>
            </w:r>
          </w:p>
        </w:tc>
        <w:tc>
          <w:tcPr>
            <w:tcW w:w="236" w:type="dxa"/>
            <w:shd w:val="clear" w:color="auto" w:fill="auto"/>
          </w:tcPr>
          <w:p w14:paraId="6913576F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260E26FA" w14:textId="0F953F9F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F9FCA5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1C5E05C8" w14:textId="5374D109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13,169</w:t>
            </w:r>
          </w:p>
        </w:tc>
      </w:tr>
      <w:tr w:rsidR="00445346" w:rsidRPr="00E471A2" w14:paraId="0AC2BF55" w14:textId="77777777" w:rsidTr="007945AD">
        <w:trPr>
          <w:tblHeader/>
        </w:trPr>
        <w:tc>
          <w:tcPr>
            <w:tcW w:w="3123" w:type="dxa"/>
            <w:shd w:val="clear" w:color="auto" w:fill="auto"/>
          </w:tcPr>
          <w:p w14:paraId="3DF8A0D8" w14:textId="3D77B35D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1C2623D1" w14:textId="77777777" w:rsidR="00445346" w:rsidRPr="00E471A2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63F6426" w14:textId="7E38D546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1A2">
              <w:rPr>
                <w:rFonts w:ascii="Angsana New" w:hAnsi="Angsana New"/>
                <w:sz w:val="30"/>
                <w:szCs w:val="30"/>
                <w:lang w:val="en-US" w:bidi="th-TH"/>
              </w:rPr>
              <w:t>225,47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F1CBF0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9909F" w14:textId="6AA2D898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(11,416)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9E2D2D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DF7B213" w14:textId="77777777" w:rsidR="00445346" w:rsidRDefault="00445346" w:rsidP="0044534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AFC52C" w14:textId="027769B5" w:rsidR="00445346" w:rsidRPr="00E471A2" w:rsidRDefault="00445346" w:rsidP="0044534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(13,119)</w:t>
            </w:r>
          </w:p>
        </w:tc>
        <w:tc>
          <w:tcPr>
            <w:tcW w:w="236" w:type="dxa"/>
            <w:shd w:val="clear" w:color="auto" w:fill="auto"/>
          </w:tcPr>
          <w:p w14:paraId="682C2404" w14:textId="77777777" w:rsidR="00445346" w:rsidRPr="00E471A2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25C3324" w14:textId="77777777" w:rsidR="00445346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C488D9" w14:textId="3622C565" w:rsidR="00445346" w:rsidRPr="00E471A2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200,935</w:t>
            </w:r>
          </w:p>
        </w:tc>
      </w:tr>
      <w:tr w:rsidR="00445346" w:rsidRPr="005E62D8" w14:paraId="3C6EC71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C32DE54" w14:textId="40A88C2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768838C8" w14:textId="5CD94CB6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5,820</w:t>
            </w:r>
          </w:p>
        </w:tc>
        <w:tc>
          <w:tcPr>
            <w:tcW w:w="273" w:type="dxa"/>
            <w:shd w:val="clear" w:color="auto" w:fill="auto"/>
          </w:tcPr>
          <w:p w14:paraId="62F7476A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37BA9F7" w14:textId="7625AB84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(78,683)</w:t>
            </w:r>
          </w:p>
        </w:tc>
        <w:tc>
          <w:tcPr>
            <w:tcW w:w="236" w:type="dxa"/>
            <w:shd w:val="clear" w:color="auto" w:fill="auto"/>
          </w:tcPr>
          <w:p w14:paraId="7A343741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038A03D" w14:textId="7ADCC284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682617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518A29B4" w14:textId="054ADE12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237,137</w:t>
            </w:r>
          </w:p>
        </w:tc>
      </w:tr>
      <w:tr w:rsidR="00445346" w:rsidRPr="005E62D8" w14:paraId="70DEB7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00D7A781" w14:textId="494F746B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6C41A88C" w14:textId="03EEA209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9,361</w:t>
            </w:r>
          </w:p>
        </w:tc>
        <w:tc>
          <w:tcPr>
            <w:tcW w:w="273" w:type="dxa"/>
            <w:shd w:val="clear" w:color="auto" w:fill="auto"/>
          </w:tcPr>
          <w:p w14:paraId="2DEBF4E7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1F1277" w14:textId="243A1F22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1,734</w:t>
            </w:r>
          </w:p>
        </w:tc>
        <w:tc>
          <w:tcPr>
            <w:tcW w:w="236" w:type="dxa"/>
            <w:shd w:val="clear" w:color="auto" w:fill="auto"/>
          </w:tcPr>
          <w:p w14:paraId="5314432F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B6247C0" w14:textId="13EE02CA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677D40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613CB453" w14:textId="3701A770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11,095</w:t>
            </w:r>
          </w:p>
        </w:tc>
      </w:tr>
      <w:tr w:rsidR="00445346" w:rsidRPr="005356E4" w14:paraId="7C836EFC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B274B0A" w14:textId="5BE70CF5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68FEF" w14:textId="07D8ABE3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73" w:type="dxa"/>
            <w:shd w:val="clear" w:color="auto" w:fill="auto"/>
          </w:tcPr>
          <w:p w14:paraId="687C7A5F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F7159" w14:textId="1D633C3A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(92,321)</w:t>
            </w:r>
          </w:p>
        </w:tc>
        <w:tc>
          <w:tcPr>
            <w:tcW w:w="236" w:type="dxa"/>
            <w:shd w:val="clear" w:color="auto" w:fill="auto"/>
          </w:tcPr>
          <w:p w14:paraId="705C06D8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F906C" w14:textId="3B8A5EC9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(13,119)</w:t>
            </w:r>
          </w:p>
        </w:tc>
        <w:tc>
          <w:tcPr>
            <w:tcW w:w="236" w:type="dxa"/>
            <w:shd w:val="clear" w:color="auto" w:fill="auto"/>
          </w:tcPr>
          <w:p w14:paraId="59D42DC3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C8A53" w14:textId="6541B3F9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473,132</w:t>
            </w:r>
          </w:p>
        </w:tc>
      </w:tr>
      <w:tr w:rsidR="00445346" w:rsidRPr="005E62D8" w14:paraId="634A2C8F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945BBC5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3416914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F690F69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81259B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8C8BD1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7DCA8F7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4AF5FB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1CB6764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346" w:rsidRPr="005E62D8" w14:paraId="7B0E07E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F9C63DC" w14:textId="7EEACF8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1DAFB6B5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7900F1AD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447555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5FE8B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B12EAF9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CD0915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37E22E11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346" w:rsidRPr="005E62D8" w14:paraId="3A1C171B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45339C8" w14:textId="53B8FFA2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67DCA577" w14:textId="0FD82195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(920,125)</w:t>
            </w:r>
          </w:p>
        </w:tc>
        <w:tc>
          <w:tcPr>
            <w:tcW w:w="273" w:type="dxa"/>
            <w:shd w:val="clear" w:color="auto" w:fill="auto"/>
          </w:tcPr>
          <w:p w14:paraId="16C4B115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CA26DB" w14:textId="4B9A2D19" w:rsidR="00445346" w:rsidRPr="005E62D8" w:rsidRDefault="00445346" w:rsidP="0044534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416A2F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89389FB" w14:textId="2ACE283C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1343A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67DD914D" w14:textId="52FCF495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(920,125)</w:t>
            </w:r>
          </w:p>
        </w:tc>
      </w:tr>
      <w:tr w:rsidR="00445346" w:rsidRPr="005E62D8" w14:paraId="20DD222D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2AF425F" w14:textId="24F6A24D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78920F00" w14:textId="08C5BF96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(27,343)</w:t>
            </w:r>
          </w:p>
        </w:tc>
        <w:tc>
          <w:tcPr>
            <w:tcW w:w="273" w:type="dxa"/>
            <w:shd w:val="clear" w:color="auto" w:fill="auto"/>
          </w:tcPr>
          <w:p w14:paraId="165660B3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AC86382" w14:textId="122C88EC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(3,559)</w:t>
            </w:r>
          </w:p>
        </w:tc>
        <w:tc>
          <w:tcPr>
            <w:tcW w:w="236" w:type="dxa"/>
            <w:shd w:val="clear" w:color="auto" w:fill="auto"/>
          </w:tcPr>
          <w:p w14:paraId="449E39B5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0518B989" w14:textId="3F07B4E8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927C03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14:paraId="2EAC3E41" w14:textId="03890A8B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(30,902)</w:t>
            </w:r>
          </w:p>
        </w:tc>
      </w:tr>
      <w:tr w:rsidR="00445346" w:rsidRPr="005E62D8" w14:paraId="05A5E845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E74D4AA" w14:textId="5AE0760E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30F6010" w14:textId="478AF03A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16,471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3FE52BA4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5C806A6" w14:textId="76BC2C2C" w:rsidR="00445346" w:rsidRPr="005E62D8" w:rsidRDefault="00445346" w:rsidP="0044534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B3E080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0B8724F" w14:textId="51DA9FC1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36" w:type="dxa"/>
            <w:shd w:val="clear" w:color="auto" w:fill="auto"/>
          </w:tcPr>
          <w:p w14:paraId="0F05F215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shd w:val="clear" w:color="auto" w:fill="auto"/>
          </w:tcPr>
          <w:p w14:paraId="7224B7A3" w14:textId="7CFB83E6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(16,631)</w:t>
            </w:r>
          </w:p>
        </w:tc>
      </w:tr>
      <w:tr w:rsidR="00445346" w:rsidRPr="005E62D8" w14:paraId="629EA5C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8CC62E0" w14:textId="15BE94BD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3FA13F9" w14:textId="45F961E4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(96,23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BDD272E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4BC85" w14:textId="608B0252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7,064</w:t>
            </w:r>
          </w:p>
        </w:tc>
        <w:tc>
          <w:tcPr>
            <w:tcW w:w="236" w:type="dxa"/>
            <w:shd w:val="clear" w:color="auto" w:fill="auto"/>
          </w:tcPr>
          <w:p w14:paraId="083105A0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BB16D4A" w14:textId="1B4ACD53" w:rsidR="00445346" w:rsidRPr="005E62D8" w:rsidRDefault="00445346" w:rsidP="0044534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BAA97E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405190B" w14:textId="4B63DD71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(89,168)</w:t>
            </w:r>
          </w:p>
        </w:tc>
      </w:tr>
      <w:tr w:rsidR="00445346" w:rsidRPr="005E62D8" w14:paraId="036A019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B4A4A2F" w14:textId="2E2B560C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CE22F" w14:textId="01285164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,060,171</w:t>
            </w:r>
            <w:r w:rsidRPr="005E62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454E21AE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EECBF" w14:textId="28FF9B29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3,505</w:t>
            </w:r>
          </w:p>
        </w:tc>
        <w:tc>
          <w:tcPr>
            <w:tcW w:w="236" w:type="dxa"/>
            <w:shd w:val="clear" w:color="auto" w:fill="auto"/>
          </w:tcPr>
          <w:p w14:paraId="777D41BC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FCE26" w14:textId="4C6EA0B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36" w:type="dxa"/>
            <w:shd w:val="clear" w:color="auto" w:fill="auto"/>
          </w:tcPr>
          <w:p w14:paraId="5FA43D3A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DC777" w14:textId="00038185" w:rsidR="00445346" w:rsidRPr="005E62D8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(1,056,826)</w:t>
            </w:r>
          </w:p>
        </w:tc>
      </w:tr>
      <w:tr w:rsidR="00445346" w:rsidRPr="005E62D8" w14:paraId="1C1DB64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14CAC948" w14:textId="77777777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42988C13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7142823A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F8AD64C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4BD264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3D30351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333516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shd w:val="clear" w:color="auto" w:fill="auto"/>
          </w:tcPr>
          <w:p w14:paraId="24884DCF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45346" w:rsidRPr="005356E4" w14:paraId="5CD4F109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AE56F22" w14:textId="25BB057E" w:rsidR="00445346" w:rsidRPr="005E62D8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62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0EE53E30" w14:textId="1398A2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599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</w:tcPr>
          <w:p w14:paraId="0B8F7688" w14:textId="77777777" w:rsidR="00445346" w:rsidRPr="005E62D8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9C2F0A3" w14:textId="6CA009D8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(88,816)</w:t>
            </w:r>
          </w:p>
        </w:tc>
        <w:tc>
          <w:tcPr>
            <w:tcW w:w="236" w:type="dxa"/>
            <w:shd w:val="clear" w:color="auto" w:fill="auto"/>
          </w:tcPr>
          <w:p w14:paraId="66965DA7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3193B19A" w14:textId="5AD1129C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(13,279)</w:t>
            </w:r>
          </w:p>
        </w:tc>
        <w:tc>
          <w:tcPr>
            <w:tcW w:w="236" w:type="dxa"/>
            <w:shd w:val="clear" w:color="auto" w:fill="auto"/>
          </w:tcPr>
          <w:p w14:paraId="0A1123EF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  <w:shd w:val="clear" w:color="auto" w:fill="auto"/>
          </w:tcPr>
          <w:p w14:paraId="4E9C4A23" w14:textId="723C1A62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(583,694)</w:t>
            </w:r>
          </w:p>
        </w:tc>
      </w:tr>
    </w:tbl>
    <w:p w14:paraId="322765A2" w14:textId="77777777" w:rsidR="008B1A8C" w:rsidRPr="00C1266B" w:rsidRDefault="008B1A8C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6FD3E636" w14:textId="77777777" w:rsidR="004B3A38" w:rsidRPr="00C1266B" w:rsidRDefault="004B3A38" w:rsidP="004B3A38">
      <w:pPr>
        <w:spacing w:line="240" w:lineRule="auto"/>
        <w:rPr>
          <w:sz w:val="2"/>
          <w:szCs w:val="2"/>
        </w:rPr>
      </w:pPr>
      <w:r w:rsidRPr="00C1266B"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4B3A38" w:rsidRPr="00C1266B" w14:paraId="2F1D0153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239CE7FE" w14:textId="77777777" w:rsidR="004B3A38" w:rsidRPr="00C1266B" w:rsidRDefault="00E814D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4B3A38" w:rsidRPr="00C1266B">
              <w:br w:type="page"/>
            </w:r>
            <w:r w:rsidR="004B3A38" w:rsidRPr="00C1266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4B3A38"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557CC84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A38" w:rsidRPr="00C1266B" w14:paraId="0F600DAB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06C88E5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97A7E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AD1A47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E814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E814DA">
              <w:rPr>
                <w:rFonts w:ascii="Angsana New" w:hAnsi="Angsana New"/>
                <w:sz w:val="30"/>
                <w:szCs w:val="30"/>
              </w:rPr>
              <w:t>)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/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08D5DBDB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CC6" w:rsidRPr="00C1266B" w14:paraId="65117309" w14:textId="77777777" w:rsidTr="00772C4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2F919EE" w14:textId="77777777" w:rsidR="00CD5CC6" w:rsidRPr="00E814DA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4C43C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9C9068B" w14:textId="7F0F7E64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CC6A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EE64B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457FFF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4C4C3C56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389D5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BB7B02" w14:textId="77777777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86AD244" w14:textId="50459431" w:rsidR="00CD5CC6" w:rsidRPr="00E814DA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4B3A38" w:rsidRPr="00C1266B" w14:paraId="4A74FCD7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69771588" w14:textId="77777777" w:rsidR="004B3A38" w:rsidRPr="00E814DA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881E683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CC6" w:rsidRPr="00C1266B" w14:paraId="7D79E6E2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0514A85D" w14:textId="6C710270" w:rsidR="00CD5CC6" w:rsidRPr="00E814DA" w:rsidRDefault="00CD5CC6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53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48BAC9D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9B8AE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DEED83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24A8FA3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17519E9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46FD43E" w14:textId="77777777" w:rsidR="00CD5CC6" w:rsidRPr="00E814DA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12E04C6" w14:textId="77777777" w:rsidR="00CD5CC6" w:rsidRPr="00E814DA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C1266B" w14:paraId="1B942B48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489B6CD4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DAADD41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F6D117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C04E54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589A071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BDCE42C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2A2CA6" w14:textId="77777777" w:rsidR="004B3A38" w:rsidRPr="00E814DA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0FFACC6" w14:textId="77777777" w:rsidR="004B3A38" w:rsidRPr="00E814DA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90719" w:rsidRPr="000359B2" w14:paraId="4967932E" w14:textId="77777777" w:rsidTr="00772C49">
        <w:tc>
          <w:tcPr>
            <w:tcW w:w="3060" w:type="dxa"/>
            <w:shd w:val="clear" w:color="auto" w:fill="auto"/>
          </w:tcPr>
          <w:p w14:paraId="435B71C6" w14:textId="7C665F75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6288968" w14:textId="54347AA5" w:rsidR="00C90719" w:rsidRPr="00772C49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10,796</w:t>
            </w:r>
          </w:p>
        </w:tc>
        <w:tc>
          <w:tcPr>
            <w:tcW w:w="270" w:type="dxa"/>
            <w:shd w:val="clear" w:color="auto" w:fill="auto"/>
          </w:tcPr>
          <w:p w14:paraId="7C2C1167" w14:textId="77777777" w:rsidR="00C90719" w:rsidRPr="00E814DA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A48638" w14:textId="05A5A65C" w:rsidR="00C90719" w:rsidRPr="006615A9" w:rsidRDefault="004640A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</w:t>
            </w:r>
            <w:r w:rsidR="00F47AE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400)</w:t>
            </w:r>
          </w:p>
        </w:tc>
        <w:tc>
          <w:tcPr>
            <w:tcW w:w="238" w:type="dxa"/>
            <w:shd w:val="clear" w:color="auto" w:fill="auto"/>
          </w:tcPr>
          <w:p w14:paraId="5FBDD81A" w14:textId="77777777" w:rsidR="00C90719" w:rsidRPr="006615A9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1183B69" w14:textId="40B31C70" w:rsidR="00C90719" w:rsidRPr="006615A9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BD614" w14:textId="77777777" w:rsidR="00C90719" w:rsidRPr="006615A9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09A2E" w14:textId="0F1A4958" w:rsidR="00C90719" w:rsidRPr="000359B2" w:rsidRDefault="003F5ADF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59B2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F47AEC" w:rsidRPr="000359B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59B2">
              <w:rPr>
                <w:rFonts w:ascii="Angsana New" w:hAnsi="Angsana New"/>
                <w:sz w:val="30"/>
                <w:szCs w:val="30"/>
                <w:lang w:bidi="th-TH"/>
              </w:rPr>
              <w:t>396</w:t>
            </w:r>
          </w:p>
        </w:tc>
      </w:tr>
      <w:tr w:rsidR="00C90719" w:rsidRPr="000359B2" w14:paraId="7CAC8F0A" w14:textId="77777777" w:rsidTr="00772C49">
        <w:tc>
          <w:tcPr>
            <w:tcW w:w="3060" w:type="dxa"/>
            <w:shd w:val="clear" w:color="auto" w:fill="auto"/>
          </w:tcPr>
          <w:p w14:paraId="1E4D2CAB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1B768DA" w14:textId="41CD3A8C" w:rsidR="00C90719" w:rsidRPr="005356E4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13,141</w:t>
            </w:r>
          </w:p>
        </w:tc>
        <w:tc>
          <w:tcPr>
            <w:tcW w:w="270" w:type="dxa"/>
            <w:shd w:val="clear" w:color="auto" w:fill="auto"/>
          </w:tcPr>
          <w:p w14:paraId="443E26A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5E6629" w14:textId="74BD0347" w:rsidR="00C90719" w:rsidRPr="005356E4" w:rsidRDefault="004640A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F47AEC">
              <w:rPr>
                <w:rFonts w:ascii="Angsana New" w:hAnsi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38" w:type="dxa"/>
            <w:shd w:val="clear" w:color="auto" w:fill="auto"/>
          </w:tcPr>
          <w:p w14:paraId="0381E5E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95E5CF6" w14:textId="3256BE58" w:rsidR="00C90719" w:rsidRPr="005356E4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1151F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34123E" w14:textId="3F1DAC70" w:rsidR="00C90719" w:rsidRPr="000359B2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59B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F5ADF" w:rsidRPr="000359B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0359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5ADF" w:rsidRPr="000359B2">
              <w:rPr>
                <w:rFonts w:ascii="Angsana New" w:hAnsi="Angsana New"/>
                <w:sz w:val="30"/>
                <w:szCs w:val="30"/>
                <w:lang w:val="en-US" w:bidi="th-TH"/>
              </w:rPr>
              <w:t>028</w:t>
            </w:r>
          </w:p>
        </w:tc>
      </w:tr>
      <w:tr w:rsidR="00C90719" w:rsidRPr="000359B2" w14:paraId="54740DA4" w14:textId="77777777" w:rsidTr="00772C49">
        <w:tc>
          <w:tcPr>
            <w:tcW w:w="3060" w:type="dxa"/>
            <w:shd w:val="clear" w:color="auto" w:fill="auto"/>
          </w:tcPr>
          <w:p w14:paraId="02F86D85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E3699" w14:textId="6360D66A" w:rsidR="00C90719" w:rsidRPr="005356E4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201,838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156A9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68263" w14:textId="21E97D41" w:rsidR="00C90719" w:rsidRPr="005356E4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(4,206)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F4E683" w14:textId="77777777" w:rsidR="00C90719" w:rsidRPr="006716CC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1F3BDB33" w14:textId="647A409E" w:rsidR="00C90719" w:rsidRPr="005356E4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(14,265)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5026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4AF3B4" w14:textId="76A3EEF7" w:rsidR="00C90719" w:rsidRPr="000359B2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59B2">
              <w:rPr>
                <w:rFonts w:ascii="Angsana New" w:hAnsi="Angsana New"/>
                <w:sz w:val="30"/>
                <w:szCs w:val="30"/>
                <w:lang w:bidi="th-TH"/>
              </w:rPr>
              <w:t>183,367</w:t>
            </w:r>
          </w:p>
        </w:tc>
      </w:tr>
      <w:tr w:rsidR="00C90719" w:rsidRPr="000359B2" w14:paraId="148F37E5" w14:textId="77777777" w:rsidTr="00772C49">
        <w:tc>
          <w:tcPr>
            <w:tcW w:w="3060" w:type="dxa"/>
            <w:shd w:val="clear" w:color="auto" w:fill="auto"/>
          </w:tcPr>
          <w:p w14:paraId="033C30D6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372A3691" w14:textId="224F7203" w:rsidR="00C90719" w:rsidRPr="005356E4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229,938</w:t>
            </w:r>
          </w:p>
        </w:tc>
        <w:tc>
          <w:tcPr>
            <w:tcW w:w="270" w:type="dxa"/>
            <w:shd w:val="clear" w:color="auto" w:fill="auto"/>
          </w:tcPr>
          <w:p w14:paraId="697C34B0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FE36E0" w14:textId="77132F9A" w:rsidR="00C90719" w:rsidRPr="005356E4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BC14F4">
              <w:rPr>
                <w:rFonts w:ascii="Angsana New" w:hAnsi="Angsana New"/>
                <w:sz w:val="30"/>
                <w:szCs w:val="30"/>
                <w:lang w:bidi="th-TH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A4AAA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="00CD2455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F8C21A5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DF36A7E" w14:textId="410DD76C" w:rsidR="00C90719" w:rsidRPr="005356E4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93C69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A9F83C7" w14:textId="14602D3E" w:rsidR="00C90719" w:rsidRPr="000359B2" w:rsidRDefault="0055149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9B2">
              <w:rPr>
                <w:rFonts w:ascii="Angsana New" w:hAnsi="Angsana New"/>
                <w:sz w:val="30"/>
                <w:szCs w:val="30"/>
                <w:lang w:bidi="th-TH"/>
              </w:rPr>
              <w:t>71</w:t>
            </w:r>
            <w:r w:rsidR="00F47AEC" w:rsidRPr="000359B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359B2">
              <w:rPr>
                <w:rFonts w:ascii="Angsana New" w:hAnsi="Angsana New"/>
                <w:sz w:val="30"/>
                <w:szCs w:val="30"/>
                <w:lang w:bidi="th-TH"/>
              </w:rPr>
              <w:t>624</w:t>
            </w:r>
          </w:p>
        </w:tc>
      </w:tr>
      <w:tr w:rsidR="00C90719" w:rsidRPr="00C1266B" w14:paraId="0163C6BB" w14:textId="77777777" w:rsidTr="00772C49">
        <w:tc>
          <w:tcPr>
            <w:tcW w:w="3060" w:type="dxa"/>
            <w:shd w:val="clear" w:color="auto" w:fill="auto"/>
          </w:tcPr>
          <w:p w14:paraId="5560146C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C50F8" w14:textId="63704964" w:rsidR="00C90719" w:rsidRPr="005356E4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11,089</w:t>
            </w:r>
          </w:p>
        </w:tc>
        <w:tc>
          <w:tcPr>
            <w:tcW w:w="270" w:type="dxa"/>
            <w:shd w:val="clear" w:color="auto" w:fill="auto"/>
          </w:tcPr>
          <w:p w14:paraId="27BB1CDA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4E9A1B" w14:textId="753B22EA" w:rsidR="00C90719" w:rsidRPr="005356E4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1,850</w:t>
            </w:r>
          </w:p>
        </w:tc>
        <w:tc>
          <w:tcPr>
            <w:tcW w:w="238" w:type="dxa"/>
            <w:shd w:val="clear" w:color="auto" w:fill="auto"/>
          </w:tcPr>
          <w:p w14:paraId="727ADF8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EDD9F65" w14:textId="4B0E24E6" w:rsidR="00C90719" w:rsidRPr="005356E4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8DACE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2EE713" w14:textId="0E34A04D" w:rsidR="00C90719" w:rsidRPr="005356E4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12,939</w:t>
            </w:r>
          </w:p>
        </w:tc>
      </w:tr>
      <w:tr w:rsidR="00C90719" w:rsidRPr="00C1266B" w14:paraId="0DEF5932" w14:textId="77777777" w:rsidTr="00772C49">
        <w:tc>
          <w:tcPr>
            <w:tcW w:w="3060" w:type="dxa"/>
            <w:shd w:val="clear" w:color="auto" w:fill="auto"/>
          </w:tcPr>
          <w:p w14:paraId="6BCBAD1A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CAEFC" w14:textId="55D1AF0B" w:rsidR="00C90719" w:rsidRPr="005356E4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466,802</w:t>
            </w:r>
          </w:p>
        </w:tc>
        <w:tc>
          <w:tcPr>
            <w:tcW w:w="270" w:type="dxa"/>
            <w:shd w:val="clear" w:color="auto" w:fill="auto"/>
          </w:tcPr>
          <w:p w14:paraId="0491FE8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F0438" w14:textId="008D1D8B" w:rsidR="00C90719" w:rsidRPr="005356E4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(163,183)</w:t>
            </w:r>
          </w:p>
        </w:tc>
        <w:tc>
          <w:tcPr>
            <w:tcW w:w="238" w:type="dxa"/>
            <w:shd w:val="clear" w:color="auto" w:fill="auto"/>
          </w:tcPr>
          <w:p w14:paraId="59B1BD7F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935F" w14:textId="73F85C26" w:rsidR="00C90719" w:rsidRPr="005356E4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(14,265)</w:t>
            </w:r>
          </w:p>
        </w:tc>
        <w:tc>
          <w:tcPr>
            <w:tcW w:w="236" w:type="dxa"/>
            <w:shd w:val="clear" w:color="auto" w:fill="auto"/>
          </w:tcPr>
          <w:p w14:paraId="5A855C0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790EB" w14:textId="26506B76" w:rsidR="00C90719" w:rsidRPr="005356E4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289,354</w:t>
            </w:r>
          </w:p>
        </w:tc>
      </w:tr>
      <w:tr w:rsidR="004B3A38" w:rsidRPr="00E814DA" w14:paraId="0512A816" w14:textId="77777777" w:rsidTr="00772C49">
        <w:tc>
          <w:tcPr>
            <w:tcW w:w="3060" w:type="dxa"/>
            <w:shd w:val="clear" w:color="auto" w:fill="auto"/>
          </w:tcPr>
          <w:p w14:paraId="323D9421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87BF8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8CBF5" w14:textId="77777777" w:rsidR="004B3A38" w:rsidRPr="00E814DA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656160" w14:textId="77777777" w:rsidR="004B3A38" w:rsidRPr="00EE2783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155584E2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0CD77FE3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251DA44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592F4263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B3A38" w:rsidRPr="00C1266B" w14:paraId="6535031B" w14:textId="77777777" w:rsidTr="00772C49">
        <w:tc>
          <w:tcPr>
            <w:tcW w:w="3060" w:type="dxa"/>
            <w:shd w:val="clear" w:color="auto" w:fill="auto"/>
          </w:tcPr>
          <w:p w14:paraId="37C6F87C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377221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2247F5" w14:textId="77777777" w:rsidR="004B3A38" w:rsidRPr="00C1266B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2F7865" w14:textId="77777777" w:rsidR="004B3A38" w:rsidRPr="00EE2783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7B2A6DDD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25C5B9D0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D762439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858795F" w14:textId="77777777" w:rsidR="004B3A38" w:rsidRPr="00EE2783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90719" w:rsidRPr="00C1266B" w14:paraId="27F4DD38" w14:textId="77777777" w:rsidTr="00772C49">
        <w:tc>
          <w:tcPr>
            <w:tcW w:w="3060" w:type="dxa"/>
            <w:shd w:val="clear" w:color="auto" w:fill="auto"/>
          </w:tcPr>
          <w:p w14:paraId="3DC51B98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DC06890" w14:textId="5D37CEAD" w:rsidR="00C90719" w:rsidRPr="005356E4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69784E0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73E96" w14:textId="0C809054" w:rsidR="00C90719" w:rsidRPr="005356E4" w:rsidRDefault="001163CA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908CF9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11B30B" w14:textId="3CF8527E" w:rsidR="00C90719" w:rsidRPr="005356E4" w:rsidRDefault="001163CA" w:rsidP="001163C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(82,213)</w:t>
            </w:r>
          </w:p>
        </w:tc>
        <w:tc>
          <w:tcPr>
            <w:tcW w:w="236" w:type="dxa"/>
            <w:shd w:val="clear" w:color="auto" w:fill="auto"/>
          </w:tcPr>
          <w:p w14:paraId="5C0E945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65CFA23" w14:textId="3B909801" w:rsidR="00C90719" w:rsidRPr="005356E4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</w:tr>
      <w:tr w:rsidR="00C90719" w:rsidRPr="00C1266B" w14:paraId="44D3BF8B" w14:textId="77777777" w:rsidTr="00772C49">
        <w:tc>
          <w:tcPr>
            <w:tcW w:w="3060" w:type="dxa"/>
            <w:shd w:val="clear" w:color="auto" w:fill="auto"/>
          </w:tcPr>
          <w:p w14:paraId="77D77246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F47EBD5" w14:textId="0D3D8619" w:rsidR="00C90719" w:rsidRPr="005356E4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(30,902)</w:t>
            </w:r>
          </w:p>
        </w:tc>
        <w:tc>
          <w:tcPr>
            <w:tcW w:w="270" w:type="dxa"/>
            <w:shd w:val="clear" w:color="auto" w:fill="auto"/>
          </w:tcPr>
          <w:p w14:paraId="252EFC5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940ED2" w14:textId="79686DFB" w:rsidR="00C90719" w:rsidRPr="005356E4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(692)</w:t>
            </w:r>
          </w:p>
        </w:tc>
        <w:tc>
          <w:tcPr>
            <w:tcW w:w="238" w:type="dxa"/>
            <w:shd w:val="clear" w:color="auto" w:fill="auto"/>
          </w:tcPr>
          <w:p w14:paraId="4909470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3F604D3" w14:textId="6EDDBFC2" w:rsidR="00C90719" w:rsidRPr="005356E4" w:rsidRDefault="001163CA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23D81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26929F" w14:textId="3B217BE7" w:rsidR="00C90719" w:rsidRPr="005356E4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(31,594)</w:t>
            </w:r>
          </w:p>
        </w:tc>
      </w:tr>
      <w:tr w:rsidR="004550AB" w:rsidRPr="00C1266B" w14:paraId="30D98699" w14:textId="77777777" w:rsidTr="00772C49">
        <w:tc>
          <w:tcPr>
            <w:tcW w:w="3060" w:type="dxa"/>
            <w:shd w:val="clear" w:color="auto" w:fill="auto"/>
          </w:tcPr>
          <w:p w14:paraId="0A6812EA" w14:textId="77777777" w:rsidR="004550AB" w:rsidRPr="00C1266B" w:rsidRDefault="004550AB" w:rsidP="0045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5AA3F32" w14:textId="01CAB84B" w:rsidR="004550AB" w:rsidRPr="005356E4" w:rsidRDefault="001163CA" w:rsidP="004550A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(16,631)</w:t>
            </w:r>
          </w:p>
        </w:tc>
        <w:tc>
          <w:tcPr>
            <w:tcW w:w="270" w:type="dxa"/>
            <w:shd w:val="clear" w:color="auto" w:fill="auto"/>
          </w:tcPr>
          <w:p w14:paraId="7F475719" w14:textId="77777777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E55689" w14:textId="44BD1582" w:rsidR="004550AB" w:rsidRPr="005356E4" w:rsidRDefault="001163CA" w:rsidP="002A717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(859)</w:t>
            </w:r>
          </w:p>
        </w:tc>
        <w:tc>
          <w:tcPr>
            <w:tcW w:w="238" w:type="dxa"/>
            <w:shd w:val="clear" w:color="auto" w:fill="auto"/>
          </w:tcPr>
          <w:p w14:paraId="6F35BABB" w14:textId="77777777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B498699" w14:textId="0D4D5E03" w:rsidR="004550AB" w:rsidRPr="005356E4" w:rsidRDefault="001163CA" w:rsidP="004550A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4EBDA6B9" w14:textId="77777777" w:rsidR="004550AB" w:rsidRPr="005356E4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CB1ECE2" w14:textId="21DD3A88" w:rsidR="004550AB" w:rsidRPr="005356E4" w:rsidRDefault="001163CA" w:rsidP="004550A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(17,296)</w:t>
            </w:r>
          </w:p>
        </w:tc>
      </w:tr>
      <w:tr w:rsidR="00C90719" w:rsidRPr="00C1266B" w14:paraId="3E4069F2" w14:textId="77777777" w:rsidTr="00772C49">
        <w:tc>
          <w:tcPr>
            <w:tcW w:w="3060" w:type="dxa"/>
            <w:shd w:val="clear" w:color="auto" w:fill="auto"/>
          </w:tcPr>
          <w:p w14:paraId="240D7606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7580DF" w14:textId="5D793A71" w:rsidR="00C90719" w:rsidRPr="005356E4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(89,165)</w:t>
            </w:r>
          </w:p>
        </w:tc>
        <w:tc>
          <w:tcPr>
            <w:tcW w:w="270" w:type="dxa"/>
            <w:shd w:val="clear" w:color="auto" w:fill="auto"/>
          </w:tcPr>
          <w:p w14:paraId="3DDDC9C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936856" w14:textId="417D9012" w:rsidR="00C90719" w:rsidRPr="005356E4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7,653</w:t>
            </w:r>
          </w:p>
        </w:tc>
        <w:tc>
          <w:tcPr>
            <w:tcW w:w="238" w:type="dxa"/>
            <w:shd w:val="clear" w:color="auto" w:fill="auto"/>
          </w:tcPr>
          <w:p w14:paraId="32165AD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EA7113E" w14:textId="6C1C5076" w:rsidR="00C90719" w:rsidRPr="005356E4" w:rsidRDefault="001163CA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D4C88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7DC6CC" w14:textId="5FB1FF05" w:rsidR="00C90719" w:rsidRPr="005356E4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(81,512)</w:t>
            </w:r>
          </w:p>
        </w:tc>
      </w:tr>
      <w:tr w:rsidR="00C90719" w:rsidRPr="00C1266B" w14:paraId="59E76C9E" w14:textId="77777777" w:rsidTr="00772C49">
        <w:tc>
          <w:tcPr>
            <w:tcW w:w="3060" w:type="dxa"/>
            <w:shd w:val="clear" w:color="auto" w:fill="auto"/>
          </w:tcPr>
          <w:p w14:paraId="482D4560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5343" w14:textId="37EFFB18" w:rsidR="00C90719" w:rsidRPr="005356E4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(1,015,460)</w:t>
            </w:r>
          </w:p>
        </w:tc>
        <w:tc>
          <w:tcPr>
            <w:tcW w:w="270" w:type="dxa"/>
            <w:shd w:val="clear" w:color="auto" w:fill="auto"/>
          </w:tcPr>
          <w:p w14:paraId="1245ED96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4878" w14:textId="18F5C84D" w:rsidR="00C90719" w:rsidRPr="005356E4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6,102</w:t>
            </w:r>
          </w:p>
        </w:tc>
        <w:tc>
          <w:tcPr>
            <w:tcW w:w="238" w:type="dxa"/>
            <w:shd w:val="clear" w:color="auto" w:fill="auto"/>
          </w:tcPr>
          <w:p w14:paraId="7BC0E72D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A368" w14:textId="6B715EC8" w:rsidR="00C90719" w:rsidRPr="005356E4" w:rsidRDefault="001163C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(82,019)</w:t>
            </w:r>
          </w:p>
        </w:tc>
        <w:tc>
          <w:tcPr>
            <w:tcW w:w="236" w:type="dxa"/>
            <w:shd w:val="clear" w:color="auto" w:fill="auto"/>
          </w:tcPr>
          <w:p w14:paraId="4C96A29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BA6B" w14:textId="0CC25C41" w:rsidR="00C90719" w:rsidRPr="005356E4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</w:t>
            </w:r>
            <w:r w:rsidR="002A717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,377)</w:t>
            </w:r>
          </w:p>
        </w:tc>
      </w:tr>
      <w:tr w:rsidR="00C90719" w:rsidRPr="00E814DA" w14:paraId="73061E45" w14:textId="77777777" w:rsidTr="00772C49">
        <w:tc>
          <w:tcPr>
            <w:tcW w:w="3060" w:type="dxa"/>
            <w:shd w:val="clear" w:color="auto" w:fill="auto"/>
          </w:tcPr>
          <w:p w14:paraId="1E3EC9C2" w14:textId="77777777" w:rsidR="00C90719" w:rsidRPr="00E814DA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CEE194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B0DD42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C24F56E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0E86F9B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E3D57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53F6A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929C8B9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0719" w:rsidRPr="00C1266B" w14:paraId="5628ECD3" w14:textId="77777777" w:rsidTr="00772C49">
        <w:tc>
          <w:tcPr>
            <w:tcW w:w="3060" w:type="dxa"/>
            <w:shd w:val="clear" w:color="auto" w:fill="auto"/>
          </w:tcPr>
          <w:p w14:paraId="4CC43EB1" w14:textId="77777777" w:rsidR="00C90719" w:rsidRPr="00C1266B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A5EF6F" w14:textId="259FE197" w:rsidR="00C90719" w:rsidRPr="005356E4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(548,658)</w:t>
            </w:r>
          </w:p>
        </w:tc>
        <w:tc>
          <w:tcPr>
            <w:tcW w:w="270" w:type="dxa"/>
            <w:shd w:val="clear" w:color="auto" w:fill="auto"/>
          </w:tcPr>
          <w:p w14:paraId="3BDF34B7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CF61D94" w14:textId="71734084" w:rsidR="00C90719" w:rsidRPr="005356E4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(157,081)</w:t>
            </w:r>
          </w:p>
        </w:tc>
        <w:tc>
          <w:tcPr>
            <w:tcW w:w="238" w:type="dxa"/>
            <w:shd w:val="clear" w:color="auto" w:fill="auto"/>
          </w:tcPr>
          <w:p w14:paraId="08D9B373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22C5FFD9" w14:textId="4001DE0C" w:rsidR="00C90719" w:rsidRPr="005356E4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(96,284)</w:t>
            </w:r>
          </w:p>
        </w:tc>
        <w:tc>
          <w:tcPr>
            <w:tcW w:w="236" w:type="dxa"/>
            <w:shd w:val="clear" w:color="auto" w:fill="auto"/>
          </w:tcPr>
          <w:p w14:paraId="20F4DCBC" w14:textId="77777777" w:rsidR="00C90719" w:rsidRPr="005356E4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CC4D4E9" w14:textId="22629BBD" w:rsidR="00C90719" w:rsidRPr="00EE08CA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08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(802,023)</w:t>
            </w:r>
          </w:p>
        </w:tc>
      </w:tr>
    </w:tbl>
    <w:p w14:paraId="7B122FFE" w14:textId="1C38A627" w:rsidR="00E814DA" w:rsidRPr="0026231D" w:rsidRDefault="00E814DA" w:rsidP="004B3A3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FCC065" w14:textId="77777777" w:rsidR="00482669" w:rsidRDefault="00482669">
      <w:r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26231D" w:rsidRPr="00C1266B" w14:paraId="0E8835D0" w14:textId="77777777" w:rsidTr="009156F2">
        <w:trPr>
          <w:tblHeader/>
        </w:trPr>
        <w:tc>
          <w:tcPr>
            <w:tcW w:w="3060" w:type="dxa"/>
            <w:shd w:val="clear" w:color="auto" w:fill="auto"/>
          </w:tcPr>
          <w:p w14:paraId="33B41ED4" w14:textId="1A9165D8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C1266B">
              <w:br w:type="page"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200F85AE" w14:textId="77777777" w:rsidR="0026231D" w:rsidRPr="00C1266B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36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31D" w:rsidRPr="00E814DA" w14:paraId="3CF9F313" w14:textId="77777777" w:rsidTr="009156F2">
        <w:trPr>
          <w:tblHeader/>
        </w:trPr>
        <w:tc>
          <w:tcPr>
            <w:tcW w:w="3060" w:type="dxa"/>
            <w:shd w:val="clear" w:color="auto" w:fill="auto"/>
          </w:tcPr>
          <w:p w14:paraId="1A85189F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E5E1B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3D238C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E814D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E814DA">
              <w:rPr>
                <w:rFonts w:ascii="Angsana New" w:hAnsi="Angsana New"/>
                <w:sz w:val="30"/>
                <w:szCs w:val="30"/>
              </w:rPr>
              <w:t>)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814DA">
              <w:rPr>
                <w:rFonts w:ascii="Angsana New" w:hAnsi="Angsana New"/>
                <w:sz w:val="30"/>
                <w:szCs w:val="30"/>
              </w:rPr>
              <w:t>/</w:t>
            </w:r>
            <w:r w:rsidRPr="00E814DA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7589A7DE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231D" w:rsidRPr="00E814DA" w14:paraId="184CAACF" w14:textId="77777777" w:rsidTr="009156F2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BEEEA74" w14:textId="77777777" w:rsidR="0026231D" w:rsidRPr="00E814DA" w:rsidRDefault="0026231D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A55A13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D7D875C" w14:textId="410E0D1B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EA305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80E568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EDCAE2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678CFC91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236EC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C1B2F6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38FB35D3" w14:textId="17138D0F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26231D" w:rsidRPr="00E814DA" w14:paraId="0503E353" w14:textId="77777777" w:rsidTr="009156F2">
        <w:trPr>
          <w:tblHeader/>
        </w:trPr>
        <w:tc>
          <w:tcPr>
            <w:tcW w:w="3060" w:type="dxa"/>
            <w:shd w:val="clear" w:color="auto" w:fill="auto"/>
          </w:tcPr>
          <w:p w14:paraId="504181CB" w14:textId="77777777" w:rsidR="0026231D" w:rsidRPr="00E814DA" w:rsidRDefault="0026231D" w:rsidP="009156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7C1D243B" w14:textId="77777777" w:rsidR="0026231D" w:rsidRPr="00E814DA" w:rsidRDefault="0026231D" w:rsidP="00915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346" w:rsidRPr="00E814DA" w14:paraId="5CEFA6C0" w14:textId="77777777" w:rsidTr="009156F2">
        <w:trPr>
          <w:trHeight w:val="70"/>
        </w:trPr>
        <w:tc>
          <w:tcPr>
            <w:tcW w:w="3060" w:type="dxa"/>
            <w:shd w:val="clear" w:color="auto" w:fill="auto"/>
          </w:tcPr>
          <w:p w14:paraId="01348C3F" w14:textId="51A0B982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57F4FCFD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C9A6747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A78ED46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0C339895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271533D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0930D19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46A4BED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45346" w:rsidRPr="00E814DA" w14:paraId="10161825" w14:textId="77777777" w:rsidTr="009156F2">
        <w:trPr>
          <w:trHeight w:val="70"/>
        </w:trPr>
        <w:tc>
          <w:tcPr>
            <w:tcW w:w="3060" w:type="dxa"/>
            <w:shd w:val="clear" w:color="auto" w:fill="auto"/>
          </w:tcPr>
          <w:p w14:paraId="70DD03EA" w14:textId="0B0FAA62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9EC24FC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353D6DA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26633F9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05E4BBF1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30AAFEB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C0B9A05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208EE1" w14:textId="77777777" w:rsidR="00445346" w:rsidRPr="00E814DA" w:rsidRDefault="00445346" w:rsidP="00445346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45346" w:rsidRPr="006615A9" w14:paraId="255A05AB" w14:textId="77777777" w:rsidTr="009156F2">
        <w:tc>
          <w:tcPr>
            <w:tcW w:w="3060" w:type="dxa"/>
            <w:shd w:val="clear" w:color="auto" w:fill="auto"/>
          </w:tcPr>
          <w:p w14:paraId="3AA90514" w14:textId="1B693798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15A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134AE9B" w14:textId="79A864F3" w:rsidR="00445346" w:rsidRPr="00772C49" w:rsidRDefault="00445346" w:rsidP="0044534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15A9">
              <w:rPr>
                <w:rFonts w:ascii="Angsana New" w:hAnsi="Angsana New"/>
                <w:sz w:val="30"/>
                <w:szCs w:val="30"/>
                <w:lang w:val="en-US" w:bidi="th-TH"/>
              </w:rPr>
              <w:t>8,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5D1B17B8" w14:textId="77777777" w:rsidR="00445346" w:rsidRPr="00E814DA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69DC83" w14:textId="45468184" w:rsidR="00445346" w:rsidRPr="006615A9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2,045</w:t>
            </w:r>
          </w:p>
        </w:tc>
        <w:tc>
          <w:tcPr>
            <w:tcW w:w="238" w:type="dxa"/>
            <w:shd w:val="clear" w:color="auto" w:fill="auto"/>
          </w:tcPr>
          <w:p w14:paraId="3F3D7DC2" w14:textId="77777777" w:rsidR="00445346" w:rsidRPr="006615A9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350E522B" w14:textId="7F055D98" w:rsidR="00445346" w:rsidRPr="006615A9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731B89" w14:textId="77777777" w:rsidR="00445346" w:rsidRPr="006615A9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7F3F710" w14:textId="5B6866D7" w:rsidR="00445346" w:rsidRPr="006615A9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10,796</w:t>
            </w:r>
          </w:p>
        </w:tc>
      </w:tr>
      <w:tr w:rsidR="00445346" w:rsidRPr="005356E4" w14:paraId="7009A12B" w14:textId="77777777" w:rsidTr="009156F2">
        <w:tc>
          <w:tcPr>
            <w:tcW w:w="3060" w:type="dxa"/>
            <w:shd w:val="clear" w:color="auto" w:fill="auto"/>
          </w:tcPr>
          <w:p w14:paraId="099842CC" w14:textId="1C960183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1473F23" w14:textId="343D4D56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19,171</w:t>
            </w:r>
          </w:p>
        </w:tc>
        <w:tc>
          <w:tcPr>
            <w:tcW w:w="270" w:type="dxa"/>
            <w:shd w:val="clear" w:color="auto" w:fill="auto"/>
          </w:tcPr>
          <w:p w14:paraId="154DEFF1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FABC4D" w14:textId="7E41377F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(6,030)</w:t>
            </w:r>
          </w:p>
        </w:tc>
        <w:tc>
          <w:tcPr>
            <w:tcW w:w="238" w:type="dxa"/>
            <w:shd w:val="clear" w:color="auto" w:fill="auto"/>
          </w:tcPr>
          <w:p w14:paraId="5316C850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C0F85F2" w14:textId="05AADE91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2696E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DE39CF8" w14:textId="4F138109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13,141</w:t>
            </w:r>
          </w:p>
        </w:tc>
      </w:tr>
      <w:tr w:rsidR="00445346" w:rsidRPr="005356E4" w14:paraId="0FBF77A5" w14:textId="77777777" w:rsidTr="009156F2">
        <w:tc>
          <w:tcPr>
            <w:tcW w:w="3060" w:type="dxa"/>
            <w:shd w:val="clear" w:color="auto" w:fill="auto"/>
          </w:tcPr>
          <w:p w14:paraId="3C78EEF9" w14:textId="48611C6F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74A625" w14:textId="423E20D9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226,595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68B32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6C805" w14:textId="7716BCFD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(11,675)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942CE7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268B5F87" w14:textId="191166F0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(13,082)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C8E11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742FBB7" w14:textId="5701382D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201,838</w:t>
            </w:r>
          </w:p>
        </w:tc>
      </w:tr>
      <w:tr w:rsidR="00445346" w:rsidRPr="005356E4" w14:paraId="2DE9F053" w14:textId="77777777" w:rsidTr="009156F2">
        <w:tc>
          <w:tcPr>
            <w:tcW w:w="3060" w:type="dxa"/>
            <w:shd w:val="clear" w:color="auto" w:fill="auto"/>
          </w:tcPr>
          <w:p w14:paraId="3F5DB874" w14:textId="5BC0E88F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097A06DF" w14:textId="1E9E7F40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307,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29664C7D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4912915" w14:textId="12ED8DAA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(77,092)</w:t>
            </w:r>
          </w:p>
        </w:tc>
        <w:tc>
          <w:tcPr>
            <w:tcW w:w="238" w:type="dxa"/>
            <w:shd w:val="clear" w:color="auto" w:fill="auto"/>
          </w:tcPr>
          <w:p w14:paraId="5FE1E404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77F5620A" w14:textId="14ABED0C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F0BC0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B3290CE" w14:textId="143DE487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229,938</w:t>
            </w:r>
          </w:p>
        </w:tc>
      </w:tr>
      <w:tr w:rsidR="00445346" w:rsidRPr="005356E4" w14:paraId="3E0BB9C8" w14:textId="77777777" w:rsidTr="009156F2">
        <w:tc>
          <w:tcPr>
            <w:tcW w:w="3060" w:type="dxa"/>
            <w:shd w:val="clear" w:color="auto" w:fill="auto"/>
          </w:tcPr>
          <w:p w14:paraId="02B5708E" w14:textId="0B31DBAC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BA73F" w14:textId="2E2BDD90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9,361</w:t>
            </w:r>
          </w:p>
        </w:tc>
        <w:tc>
          <w:tcPr>
            <w:tcW w:w="270" w:type="dxa"/>
            <w:shd w:val="clear" w:color="auto" w:fill="auto"/>
          </w:tcPr>
          <w:p w14:paraId="253BBD16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1AB01" w14:textId="1782505A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1,728</w:t>
            </w:r>
          </w:p>
        </w:tc>
        <w:tc>
          <w:tcPr>
            <w:tcW w:w="238" w:type="dxa"/>
            <w:shd w:val="clear" w:color="auto" w:fill="auto"/>
          </w:tcPr>
          <w:p w14:paraId="299A34E5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BEC0A3D" w14:textId="343F6551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517FDB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6A2C927" w14:textId="55F0C54E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11,089</w:t>
            </w:r>
          </w:p>
        </w:tc>
      </w:tr>
      <w:tr w:rsidR="00445346" w:rsidRPr="005356E4" w14:paraId="2DDA6E3E" w14:textId="77777777" w:rsidTr="009156F2">
        <w:tc>
          <w:tcPr>
            <w:tcW w:w="3060" w:type="dxa"/>
            <w:shd w:val="clear" w:color="auto" w:fill="auto"/>
          </w:tcPr>
          <w:p w14:paraId="62E2F49D" w14:textId="522E2E64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F0566" w14:textId="099BB7B9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570,908</w:t>
            </w:r>
          </w:p>
        </w:tc>
        <w:tc>
          <w:tcPr>
            <w:tcW w:w="270" w:type="dxa"/>
            <w:shd w:val="clear" w:color="auto" w:fill="auto"/>
          </w:tcPr>
          <w:p w14:paraId="1C0EF625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5A5FD" w14:textId="03E86E7E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(91,024)</w:t>
            </w:r>
          </w:p>
        </w:tc>
        <w:tc>
          <w:tcPr>
            <w:tcW w:w="238" w:type="dxa"/>
            <w:shd w:val="clear" w:color="auto" w:fill="auto"/>
          </w:tcPr>
          <w:p w14:paraId="44BD8565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34D28" w14:textId="5FC1462F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(13,082)</w:t>
            </w:r>
          </w:p>
        </w:tc>
        <w:tc>
          <w:tcPr>
            <w:tcW w:w="236" w:type="dxa"/>
            <w:shd w:val="clear" w:color="auto" w:fill="auto"/>
          </w:tcPr>
          <w:p w14:paraId="3AA3CCBA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1C334" w14:textId="7F67A466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466,802</w:t>
            </w:r>
          </w:p>
        </w:tc>
      </w:tr>
      <w:tr w:rsidR="00445346" w:rsidRPr="00EE2783" w14:paraId="434A4B2C" w14:textId="77777777" w:rsidTr="009156F2">
        <w:tc>
          <w:tcPr>
            <w:tcW w:w="3060" w:type="dxa"/>
            <w:shd w:val="clear" w:color="auto" w:fill="auto"/>
          </w:tcPr>
          <w:p w14:paraId="2FC41DE3" w14:textId="77777777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BB4D62" w14:textId="77777777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9459C1" w14:textId="77777777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4420F3" w14:textId="77777777" w:rsidR="00445346" w:rsidRPr="00EE2783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6FB0C9F7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6C40F1B4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28572AA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48CA95E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5346" w:rsidRPr="00EE2783" w14:paraId="5B0C8435" w14:textId="77777777" w:rsidTr="009156F2">
        <w:tc>
          <w:tcPr>
            <w:tcW w:w="3060" w:type="dxa"/>
            <w:shd w:val="clear" w:color="auto" w:fill="auto"/>
          </w:tcPr>
          <w:p w14:paraId="1432B087" w14:textId="104DB73A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7AAE0D7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8081FA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A0746FC" w14:textId="77777777" w:rsidR="00445346" w:rsidRPr="00EE2783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343B126E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</w:tcPr>
          <w:p w14:paraId="593EDA7B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B507653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38D83F98" w14:textId="77777777" w:rsidR="00445346" w:rsidRPr="00EE2783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445346" w:rsidRPr="005356E4" w14:paraId="6073E269" w14:textId="77777777" w:rsidTr="009156F2">
        <w:tc>
          <w:tcPr>
            <w:tcW w:w="3060" w:type="dxa"/>
            <w:shd w:val="clear" w:color="auto" w:fill="auto"/>
          </w:tcPr>
          <w:p w14:paraId="0A38C4DE" w14:textId="5485B38A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3EE5236F" w14:textId="115F430D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778D284C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D4FD6AE" w14:textId="140D9F84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AEBC0C7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414F7DF7" w14:textId="3A1AC746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A04752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CDCDF6C" w14:textId="473ED94C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(878,762)</w:t>
            </w:r>
          </w:p>
        </w:tc>
      </w:tr>
      <w:tr w:rsidR="00445346" w:rsidRPr="005356E4" w14:paraId="2142C9C6" w14:textId="77777777" w:rsidTr="009156F2">
        <w:tc>
          <w:tcPr>
            <w:tcW w:w="3060" w:type="dxa"/>
            <w:shd w:val="clear" w:color="auto" w:fill="auto"/>
          </w:tcPr>
          <w:p w14:paraId="58C1CE7A" w14:textId="4A5F2DC0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E1B1396" w14:textId="626AEF0D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(27,343)</w:t>
            </w:r>
          </w:p>
        </w:tc>
        <w:tc>
          <w:tcPr>
            <w:tcW w:w="270" w:type="dxa"/>
            <w:shd w:val="clear" w:color="auto" w:fill="auto"/>
          </w:tcPr>
          <w:p w14:paraId="0FCB1F3D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7A0E0B" w14:textId="2F801774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(3,559)</w:t>
            </w:r>
          </w:p>
        </w:tc>
        <w:tc>
          <w:tcPr>
            <w:tcW w:w="238" w:type="dxa"/>
            <w:shd w:val="clear" w:color="auto" w:fill="auto"/>
          </w:tcPr>
          <w:p w14:paraId="2B79C69D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79C5505F" w14:textId="7699D712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A93676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9B20B6" w14:textId="5CC886A2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(30,902)</w:t>
            </w:r>
          </w:p>
        </w:tc>
      </w:tr>
      <w:tr w:rsidR="00445346" w:rsidRPr="005356E4" w14:paraId="4DBCAF46" w14:textId="77777777" w:rsidTr="009156F2">
        <w:tc>
          <w:tcPr>
            <w:tcW w:w="3060" w:type="dxa"/>
            <w:shd w:val="clear" w:color="auto" w:fill="auto"/>
          </w:tcPr>
          <w:p w14:paraId="1A437AE3" w14:textId="5A303D8C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29CE14A8" w14:textId="6DCF56CE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16,471</w:t>
            </w:r>
            <w:r w:rsidRPr="005E62D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FB41BA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156E75" w14:textId="713B7C22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43B824D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A02B14B" w14:textId="75125E16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36" w:type="dxa"/>
            <w:shd w:val="clear" w:color="auto" w:fill="auto"/>
          </w:tcPr>
          <w:p w14:paraId="445864AF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E1B70A2" w14:textId="794D4C25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(16,631)</w:t>
            </w:r>
          </w:p>
        </w:tc>
      </w:tr>
      <w:tr w:rsidR="00445346" w:rsidRPr="005356E4" w14:paraId="3246EE70" w14:textId="77777777" w:rsidTr="009156F2">
        <w:tc>
          <w:tcPr>
            <w:tcW w:w="3060" w:type="dxa"/>
            <w:shd w:val="clear" w:color="auto" w:fill="auto"/>
          </w:tcPr>
          <w:p w14:paraId="5A9CE1A7" w14:textId="337EE034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89999C" w14:textId="3D1ADECD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sz w:val="30"/>
                <w:szCs w:val="30"/>
              </w:rPr>
              <w:t>(96,230)</w:t>
            </w:r>
          </w:p>
        </w:tc>
        <w:tc>
          <w:tcPr>
            <w:tcW w:w="270" w:type="dxa"/>
            <w:shd w:val="clear" w:color="auto" w:fill="auto"/>
          </w:tcPr>
          <w:p w14:paraId="6CD6DC9F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DAAFA2" w14:textId="659F6F53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7,065</w:t>
            </w:r>
          </w:p>
        </w:tc>
        <w:tc>
          <w:tcPr>
            <w:tcW w:w="238" w:type="dxa"/>
            <w:shd w:val="clear" w:color="auto" w:fill="auto"/>
          </w:tcPr>
          <w:p w14:paraId="259094AC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36A45484" w14:textId="077B89DE" w:rsidR="00445346" w:rsidRPr="005356E4" w:rsidRDefault="00445346" w:rsidP="0044534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B111C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FDC521D" w14:textId="18D22523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(89,165)</w:t>
            </w:r>
          </w:p>
        </w:tc>
      </w:tr>
      <w:tr w:rsidR="00445346" w:rsidRPr="005356E4" w14:paraId="5313BEDD" w14:textId="77777777" w:rsidTr="009156F2">
        <w:tc>
          <w:tcPr>
            <w:tcW w:w="3060" w:type="dxa"/>
            <w:shd w:val="clear" w:color="auto" w:fill="auto"/>
          </w:tcPr>
          <w:p w14:paraId="66361899" w14:textId="57F4BF0D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AA496" w14:textId="61DAE5C9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806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68E3C2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67E71" w14:textId="291DA55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3,506</w:t>
            </w:r>
          </w:p>
        </w:tc>
        <w:tc>
          <w:tcPr>
            <w:tcW w:w="238" w:type="dxa"/>
            <w:shd w:val="clear" w:color="auto" w:fill="auto"/>
          </w:tcPr>
          <w:p w14:paraId="595D7D48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C10E4" w14:textId="0FB3DD95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36" w:type="dxa"/>
            <w:shd w:val="clear" w:color="auto" w:fill="auto"/>
          </w:tcPr>
          <w:p w14:paraId="6840DD95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1868E" w14:textId="2D4E84B4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(1,015,460)</w:t>
            </w:r>
          </w:p>
        </w:tc>
      </w:tr>
      <w:tr w:rsidR="00445346" w:rsidRPr="005356E4" w14:paraId="4DA2CFD5" w14:textId="77777777" w:rsidTr="009156F2">
        <w:tc>
          <w:tcPr>
            <w:tcW w:w="3060" w:type="dxa"/>
            <w:shd w:val="clear" w:color="auto" w:fill="auto"/>
          </w:tcPr>
          <w:p w14:paraId="378E16DA" w14:textId="77777777" w:rsidR="00445346" w:rsidRPr="00E814DA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0F789E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9333EB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F3B9524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BD54697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1F7C1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8A8C58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C36CEA8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45346" w:rsidRPr="005356E4" w14:paraId="3499AB33" w14:textId="77777777" w:rsidTr="009156F2">
        <w:tc>
          <w:tcPr>
            <w:tcW w:w="3060" w:type="dxa"/>
            <w:shd w:val="clear" w:color="auto" w:fill="auto"/>
          </w:tcPr>
          <w:p w14:paraId="7A0BFF2F" w14:textId="65F96220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49A1FD" w14:textId="60327018" w:rsidR="00445346" w:rsidRPr="005356E4" w:rsidRDefault="00445346" w:rsidP="0044534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898</w:t>
            </w:r>
            <w:r w:rsidRPr="00535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D840BF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B38D76B" w14:textId="35267B90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(87,518)</w:t>
            </w:r>
          </w:p>
        </w:tc>
        <w:tc>
          <w:tcPr>
            <w:tcW w:w="238" w:type="dxa"/>
            <w:shd w:val="clear" w:color="auto" w:fill="auto"/>
          </w:tcPr>
          <w:p w14:paraId="4EAD23A0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633C7F6C" w14:textId="79A0ED59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(13,242)</w:t>
            </w:r>
          </w:p>
        </w:tc>
        <w:tc>
          <w:tcPr>
            <w:tcW w:w="236" w:type="dxa"/>
            <w:shd w:val="clear" w:color="auto" w:fill="auto"/>
          </w:tcPr>
          <w:p w14:paraId="22F14B52" w14:textId="77777777" w:rsidR="00445346" w:rsidRPr="005356E4" w:rsidRDefault="00445346" w:rsidP="0044534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DE350A6" w14:textId="7DD80BCB" w:rsidR="00445346" w:rsidRPr="005356E4" w:rsidRDefault="00445346" w:rsidP="0044534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(548,658)</w:t>
            </w:r>
          </w:p>
        </w:tc>
      </w:tr>
    </w:tbl>
    <w:p w14:paraId="03C81F35" w14:textId="77777777" w:rsidR="004B3A38" w:rsidRPr="0026231D" w:rsidRDefault="00E814DA" w:rsidP="004B3A38">
      <w:pPr>
        <w:spacing w:line="240" w:lineRule="auto"/>
        <w:rPr>
          <w:rFonts w:ascii="Angsana New" w:hAnsi="Angsana New"/>
          <w:sz w:val="30"/>
          <w:szCs w:val="30"/>
        </w:rPr>
      </w:pPr>
      <w:r w:rsidRPr="0026231D">
        <w:rPr>
          <w:rFonts w:ascii="Angsana New" w:hAnsi="Angsana New"/>
          <w:b/>
          <w:bCs/>
          <w:sz w:val="30"/>
          <w:szCs w:val="30"/>
        </w:rPr>
        <w:br w:type="page"/>
      </w:r>
    </w:p>
    <w:p w14:paraId="622F20BB" w14:textId="247CB729" w:rsidR="00B511B4" w:rsidRDefault="004B3A38" w:rsidP="0071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  <w:r w:rsidRPr="00907C79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ทบทวนและประเมินประโยชน์ที่จะได้รับจากสินทรัพย์ภาษีเงินได้รอการตัดบัญชีจากผลขาดทุนทางภาษีและผลแตกต่างชั่วคราวโดยใช้ประมาณการจากผลประกอบการจริงและการคาดการณ์ผลประกอบการในอนาคตซึ่งอาศัยการประมาณการสมมติฐานของผู้บริหารเกี่ยวกับการเติบโตของรายได้และการเพิ่มขึ้นของกำไรจากการดำเนินงานของกลุ่มบริษัท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บริษัทรับรู้ขาดทุนทางภาษี</w:t>
      </w:r>
      <w:r w:rsidRPr="00907C79">
        <w:rPr>
          <w:rFonts w:ascii="Angsana New" w:hAnsi="Angsana New"/>
          <w:color w:val="000000"/>
          <w:sz w:val="30"/>
          <w:szCs w:val="30"/>
          <w:cs/>
        </w:rPr>
        <w:t>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E50FEF">
        <w:rPr>
          <w:rFonts w:ascii="Angsana New" w:hAnsi="Angsana New"/>
          <w:color w:val="000000"/>
          <w:sz w:val="30"/>
          <w:szCs w:val="30"/>
          <w:cs/>
        </w:rPr>
        <w:t>ซึ่งเป็นไปตามแผนธุรกิจของกลุ่มบริษัทที่สามารถทำกำไรจากการดำเนินงาน</w:t>
      </w:r>
      <w:r w:rsidRPr="00C26907">
        <w:rPr>
          <w:rFonts w:ascii="Angsana New" w:hAnsi="Angsana New"/>
          <w:color w:val="000000"/>
          <w:sz w:val="30"/>
          <w:szCs w:val="30"/>
          <w:cs/>
        </w:rPr>
        <w:t>เพิ่มขึ้นในอนาคต</w:t>
      </w:r>
      <w:r w:rsidRPr="00907C79">
        <w:rPr>
          <w:rFonts w:ascii="Angsana New" w:hAnsi="Angsana New" w:hint="cs"/>
          <w:color w:val="000000"/>
          <w:sz w:val="30"/>
          <w:szCs w:val="30"/>
          <w:cs/>
        </w:rPr>
        <w:t xml:space="preserve"> การประมาณการดังกล่าวและสมมติฐานที่ส่งผลต่อมูลค่าของสินทรัพย์ภาษีเงินได้รอการตัดบัญชี ผลประกอบการจริงอาจ</w:t>
      </w:r>
      <w:r w:rsidRPr="00265E1A">
        <w:rPr>
          <w:rFonts w:ascii="Angsana New" w:hAnsi="Angsana New" w:hint="cs"/>
          <w:color w:val="000000"/>
          <w:sz w:val="30"/>
          <w:szCs w:val="30"/>
          <w:cs/>
        </w:rPr>
        <w:t>แตกต่างอย่างเป็นสาระสำคัญจากที่ได้ประมาณไว้โดยผู้บริหารของกลุ่มบริษัท ทั้งนี้ขาดทุนทางภา</w:t>
      </w:r>
      <w:r w:rsidR="000438CB" w:rsidRPr="00265E1A">
        <w:rPr>
          <w:rFonts w:ascii="Angsana New" w:hAnsi="Angsana New" w:hint="cs"/>
          <w:color w:val="000000"/>
          <w:sz w:val="30"/>
          <w:szCs w:val="30"/>
          <w:cs/>
        </w:rPr>
        <w:t>ษี</w:t>
      </w:r>
      <w:r w:rsidRPr="00265E1A">
        <w:rPr>
          <w:rFonts w:ascii="Angsana New" w:hAnsi="Angsana New"/>
          <w:color w:val="000000"/>
          <w:sz w:val="30"/>
          <w:szCs w:val="30"/>
          <w:cs/>
        </w:rPr>
        <w:t xml:space="preserve">จะสิ้นอายุในปี </w:t>
      </w:r>
      <w:r w:rsidRPr="00265E1A">
        <w:rPr>
          <w:rFonts w:ascii="Angsana New" w:hAnsi="Angsana New"/>
          <w:color w:val="000000"/>
          <w:sz w:val="30"/>
          <w:szCs w:val="30"/>
        </w:rPr>
        <w:t>256</w:t>
      </w:r>
      <w:r w:rsidR="00C1671A">
        <w:rPr>
          <w:rFonts w:ascii="Angsana New" w:hAnsi="Angsana New"/>
          <w:color w:val="000000"/>
          <w:sz w:val="30"/>
          <w:szCs w:val="30"/>
        </w:rPr>
        <w:t>6</w:t>
      </w:r>
      <w:r w:rsidRPr="00265E1A">
        <w:rPr>
          <w:rFonts w:ascii="Angsana New" w:hAnsi="Angsana New"/>
          <w:color w:val="000000"/>
          <w:sz w:val="30"/>
          <w:szCs w:val="30"/>
          <w:cs/>
        </w:rPr>
        <w:t xml:space="preserve"> ถึง </w:t>
      </w:r>
      <w:r w:rsidRPr="00265E1A">
        <w:rPr>
          <w:rFonts w:ascii="Angsana New" w:hAnsi="Angsana New"/>
          <w:color w:val="000000"/>
          <w:sz w:val="30"/>
          <w:szCs w:val="30"/>
        </w:rPr>
        <w:t>256</w:t>
      </w:r>
      <w:r w:rsidR="00265E1A" w:rsidRPr="00265E1A">
        <w:rPr>
          <w:rFonts w:ascii="Angsana New" w:hAnsi="Angsana New"/>
          <w:color w:val="000000"/>
          <w:sz w:val="30"/>
          <w:szCs w:val="30"/>
        </w:rPr>
        <w:t>8</w:t>
      </w:r>
    </w:p>
    <w:p w14:paraId="0BCB3226" w14:textId="77777777" w:rsidR="005D46CD" w:rsidRPr="0073593C" w:rsidRDefault="005D46CD" w:rsidP="00772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06"/>
          <w:tab w:val="left" w:pos="1412"/>
          <w:tab w:val="left" w:pos="2118"/>
        </w:tabs>
        <w:ind w:left="540" w:right="-9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0783BE" w14:textId="103D0EAF" w:rsidR="00E64F07" w:rsidRPr="0057083C" w:rsidRDefault="005E45C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1266B">
        <w:rPr>
          <w:rFonts w:ascii="Angsana New" w:hAnsi="Angsana New"/>
          <w:b/>
          <w:bCs/>
          <w:sz w:val="30"/>
          <w:szCs w:val="30"/>
          <w:cs/>
        </w:rPr>
        <w:t>2</w:t>
      </w:r>
      <w:r w:rsidR="005D6E08">
        <w:rPr>
          <w:rFonts w:ascii="Angsana New" w:hAnsi="Angsana New"/>
          <w:b/>
          <w:bCs/>
          <w:sz w:val="30"/>
          <w:szCs w:val="30"/>
        </w:rPr>
        <w:t>0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114B3D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E64F07" w:rsidRPr="0057083C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C55F9BF" w14:textId="77777777" w:rsidR="00E64F07" w:rsidRPr="0073593C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3"/>
        <w:gridCol w:w="236"/>
        <w:gridCol w:w="1181"/>
        <w:gridCol w:w="236"/>
        <w:gridCol w:w="1224"/>
        <w:gridCol w:w="241"/>
        <w:gridCol w:w="1276"/>
      </w:tblGrid>
      <w:tr w:rsidR="00767828" w:rsidRPr="0057083C" w14:paraId="26892AC5" w14:textId="77777777" w:rsidTr="007130AB">
        <w:tc>
          <w:tcPr>
            <w:tcW w:w="3600" w:type="dxa"/>
          </w:tcPr>
          <w:p w14:paraId="195AF98B" w14:textId="77777777" w:rsidR="00767828" w:rsidRPr="0057083C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52240537" w14:textId="77777777" w:rsidR="00767828" w:rsidRPr="0057083C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E8DFE7" w14:textId="77777777" w:rsidR="00767828" w:rsidRPr="0057083C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dxa"/>
            <w:gridSpan w:val="3"/>
          </w:tcPr>
          <w:p w14:paraId="62E28159" w14:textId="77777777" w:rsidR="00767828" w:rsidRPr="0057083C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346" w:rsidRPr="00E814DA" w14:paraId="70E462F2" w14:textId="77777777" w:rsidTr="007130AB">
        <w:tc>
          <w:tcPr>
            <w:tcW w:w="3600" w:type="dxa"/>
          </w:tcPr>
          <w:p w14:paraId="773A8F92" w14:textId="77777777" w:rsidR="00445346" w:rsidRPr="0057083C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CA2C33C" w14:textId="0A8C55A8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B289D8E" w14:textId="77777777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31125F" w14:textId="682046B8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59AB2C9" w14:textId="77777777" w:rsidR="00445346" w:rsidRPr="00E814DA" w:rsidRDefault="00445346" w:rsidP="007130A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C98E8E" w14:textId="6ECFF5E7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416EA6A4" w14:textId="77777777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FBBF3D" w14:textId="5E315A14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5346" w:rsidRPr="00E814DA" w14:paraId="3F2B45DF" w14:textId="77777777" w:rsidTr="007130AB">
        <w:tc>
          <w:tcPr>
            <w:tcW w:w="3600" w:type="dxa"/>
          </w:tcPr>
          <w:p w14:paraId="04B4CB50" w14:textId="77777777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26E87708" w14:textId="496F939A" w:rsidR="00445346" w:rsidRPr="00E814DA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604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A604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45346" w:rsidRPr="00E814DA" w14:paraId="260C0543" w14:textId="77777777" w:rsidTr="007130AB">
        <w:tc>
          <w:tcPr>
            <w:tcW w:w="9172" w:type="dxa"/>
            <w:gridSpan w:val="8"/>
          </w:tcPr>
          <w:p w14:paraId="60688D92" w14:textId="2B7A37CD" w:rsidR="00445346" w:rsidRPr="00EB45A9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3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4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</w:tr>
      <w:tr w:rsidR="00445346" w:rsidRPr="00E814DA" w14:paraId="5CFF2734" w14:textId="77777777" w:rsidTr="007130AB">
        <w:tc>
          <w:tcPr>
            <w:tcW w:w="3600" w:type="dxa"/>
          </w:tcPr>
          <w:p w14:paraId="5EF96F34" w14:textId="31FB74DC" w:rsidR="00445346" w:rsidRPr="0073593C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9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  <w:p w14:paraId="3632B268" w14:textId="4CE4DDAF" w:rsidR="00445346" w:rsidRPr="0073593C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9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359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51F31C2B" w14:textId="3B2A6D17" w:rsidR="00445346" w:rsidRPr="00650925" w:rsidRDefault="00A54E5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B509F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B509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68C7609" w14:textId="7777777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5991E00" w14:textId="3231A8A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>83,235</w:t>
            </w:r>
          </w:p>
        </w:tc>
        <w:tc>
          <w:tcPr>
            <w:tcW w:w="236" w:type="dxa"/>
            <w:vAlign w:val="bottom"/>
          </w:tcPr>
          <w:p w14:paraId="5E209AAC" w14:textId="7777777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3DAACED" w14:textId="2C0BA0C3" w:rsidR="00445346" w:rsidRPr="00650925" w:rsidRDefault="00A90B13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B509F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509F6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41" w:type="dxa"/>
            <w:vAlign w:val="bottom"/>
          </w:tcPr>
          <w:p w14:paraId="1728BDEB" w14:textId="7777777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10A8E3B" w14:textId="55CBC478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>464,883</w:t>
            </w:r>
          </w:p>
        </w:tc>
      </w:tr>
      <w:tr w:rsidR="00445346" w:rsidRPr="00E814DA" w14:paraId="501DD661" w14:textId="77777777" w:rsidTr="007130AB">
        <w:tc>
          <w:tcPr>
            <w:tcW w:w="3600" w:type="dxa"/>
          </w:tcPr>
          <w:p w14:paraId="438FD174" w14:textId="77777777" w:rsidR="00445346" w:rsidRPr="0073593C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9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</w:tcPr>
          <w:p w14:paraId="7F6327A1" w14:textId="5F1DF735" w:rsidR="00445346" w:rsidRPr="00650925" w:rsidRDefault="00A90B13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19F43930" w14:textId="7777777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494296EA" w14:textId="01DCACC1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36" w:type="dxa"/>
          </w:tcPr>
          <w:p w14:paraId="1AA47CDB" w14:textId="7777777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33569BFA" w14:textId="1BA18725" w:rsidR="00445346" w:rsidRPr="00650925" w:rsidRDefault="00A90B13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41" w:type="dxa"/>
          </w:tcPr>
          <w:p w14:paraId="1CAA8510" w14:textId="77777777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4BF75FA" w14:textId="13C1E06D" w:rsidR="00445346" w:rsidRPr="00650925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925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</w:tr>
      <w:tr w:rsidR="00445346" w:rsidRPr="00E814DA" w14:paraId="54692F28" w14:textId="77777777" w:rsidTr="007130AB">
        <w:tc>
          <w:tcPr>
            <w:tcW w:w="3600" w:type="dxa"/>
          </w:tcPr>
          <w:p w14:paraId="4A03DE94" w14:textId="2071C000" w:rsidR="00445346" w:rsidRPr="00843FFE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843F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843F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43F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</w:tcPr>
          <w:p w14:paraId="117EBF11" w14:textId="7591DB03" w:rsidR="00445346" w:rsidRPr="00843FFE" w:rsidRDefault="00A90B13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A54E5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674A6D9" w14:textId="77777777" w:rsidR="00445346" w:rsidRPr="00843FFE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0431AB1A" w14:textId="5D6012EA" w:rsidR="00445346" w:rsidRPr="00843FFE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36" w:type="dxa"/>
          </w:tcPr>
          <w:p w14:paraId="007DB6E0" w14:textId="77777777" w:rsidR="00445346" w:rsidRPr="00843FFE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1DD6C37" w14:textId="3D430999" w:rsidR="00445346" w:rsidRPr="00843FFE" w:rsidRDefault="00A90B13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</w:t>
            </w:r>
            <w:r w:rsidR="00B509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568D66B4" w14:textId="77777777" w:rsidR="00445346" w:rsidRPr="00843FFE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9A9DBFD" w14:textId="0CDDA94C" w:rsidR="00445346" w:rsidRPr="00843FFE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FE">
              <w:rPr>
                <w:rFonts w:ascii="Angsana New" w:hAnsi="Angsana New"/>
                <w:b/>
                <w:bCs/>
                <w:sz w:val="30"/>
                <w:szCs w:val="30"/>
              </w:rPr>
              <w:t>1.75</w:t>
            </w:r>
          </w:p>
        </w:tc>
      </w:tr>
    </w:tbl>
    <w:p w14:paraId="77E25B47" w14:textId="77777777" w:rsidR="00543DC7" w:rsidRPr="0073593C" w:rsidRDefault="00543DC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D4B28C" w14:textId="039007F1" w:rsidR="00BF5654" w:rsidRPr="00482669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82669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5D6E08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48266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82669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21D57B42" w14:textId="115B8DA9" w:rsidR="00BF5654" w:rsidRDefault="00BF5654" w:rsidP="00EB4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240"/>
        <w:gridCol w:w="1620"/>
        <w:gridCol w:w="1548"/>
        <w:gridCol w:w="1278"/>
        <w:gridCol w:w="236"/>
        <w:gridCol w:w="1276"/>
      </w:tblGrid>
      <w:tr w:rsidR="00995A70" w:rsidRPr="00E814DA" w14:paraId="43F7B71F" w14:textId="77777777" w:rsidTr="007E7635">
        <w:trPr>
          <w:trHeight w:val="380"/>
        </w:trPr>
        <w:tc>
          <w:tcPr>
            <w:tcW w:w="3240" w:type="dxa"/>
            <w:shd w:val="clear" w:color="auto" w:fill="auto"/>
            <w:vAlign w:val="bottom"/>
          </w:tcPr>
          <w:p w14:paraId="15E64DF3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4914E1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6229024" w14:textId="42FA1945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00A04D" w14:textId="5B980655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5E12811D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018E5" w14:textId="77777777" w:rsidR="00BF5654" w:rsidRPr="00E814DA" w:rsidDel="00D43E7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95A70" w:rsidRPr="00E814DA" w14:paraId="66737032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1139075E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3DC523A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464B53EF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2DFE1FF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71EDDC3C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26D984" w14:textId="77777777" w:rsidR="00BF5654" w:rsidRPr="00E814D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814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814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0495" w:rsidRPr="00E814DA" w14:paraId="6D044476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63BA8D8D" w14:textId="0BBDB44A" w:rsidR="00830495" w:rsidRPr="00830495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4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53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06D53B69" w14:textId="77777777" w:rsidR="00830495" w:rsidRPr="00E814DA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3D54CED0" w14:textId="77777777" w:rsidR="00830495" w:rsidRPr="00E814DA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98EC6B8" w14:textId="77777777" w:rsidR="00830495" w:rsidRPr="00E814DA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6A73C8" w14:textId="77777777" w:rsidR="00830495" w:rsidRPr="00E814DA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FE8B213" w14:textId="77777777" w:rsidR="00830495" w:rsidRPr="00E814DA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150" w:rsidRPr="00E814DA" w14:paraId="0878B621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57C36099" w14:textId="6773A989" w:rsidR="00654150" w:rsidRPr="00654150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671F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453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7D5D9FA0" w14:textId="49AA5C9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431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534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48" w:type="dxa"/>
            <w:shd w:val="clear" w:color="auto" w:fill="auto"/>
          </w:tcPr>
          <w:p w14:paraId="0BC1B95C" w14:textId="23DDB96C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534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</w:tcPr>
          <w:p w14:paraId="21F0B832" w14:textId="3C008D6E" w:rsidR="00654150" w:rsidRPr="00E814DA" w:rsidRDefault="004D22E1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36" w:type="dxa"/>
            <w:shd w:val="clear" w:color="auto" w:fill="auto"/>
          </w:tcPr>
          <w:p w14:paraId="2AD70B5D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6DBC747" w14:textId="54028466" w:rsidR="00654150" w:rsidRPr="00E814DA" w:rsidRDefault="004D22E1" w:rsidP="0061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90,404</w:t>
            </w:r>
          </w:p>
        </w:tc>
      </w:tr>
      <w:tr w:rsidR="00654150" w:rsidRPr="00E814DA" w14:paraId="01319ABC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23E2B54E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522962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2A0A6959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C783F84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99008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1875E18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4150" w:rsidRPr="00E814DA" w14:paraId="04CEF733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75A426CC" w14:textId="0F90CE91" w:rsidR="00654150" w:rsidRPr="00830495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4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53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35714AE2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565293CC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8FCCED4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76D10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D3FD4AF" w14:textId="77777777" w:rsidR="00654150" w:rsidRPr="00E814DA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346" w:rsidRPr="00E814DA" w14:paraId="04827E72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1A719340" w14:textId="52B37EEC" w:rsidR="00445346" w:rsidRPr="00830495" w:rsidRDefault="00445346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671F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740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22AC19D" w14:textId="67626D41" w:rsidR="00445346" w:rsidRPr="00E814DA" w:rsidRDefault="00445346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48" w:type="dxa"/>
            <w:shd w:val="clear" w:color="auto" w:fill="auto"/>
          </w:tcPr>
          <w:p w14:paraId="0D5262D4" w14:textId="76CE2030" w:rsidR="00445346" w:rsidRPr="00E814DA" w:rsidRDefault="00445346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2CA61ABC" w14:textId="461B939E" w:rsidR="00445346" w:rsidRPr="00E814DA" w:rsidRDefault="00445346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1FF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7B5C6F37" w14:textId="77777777" w:rsidR="00445346" w:rsidRPr="00E814DA" w:rsidRDefault="00445346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42397C7" w14:textId="78F9BBAA" w:rsidR="00445346" w:rsidRPr="00E814DA" w:rsidRDefault="00445346" w:rsidP="0061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85,087</w:t>
            </w:r>
          </w:p>
        </w:tc>
      </w:tr>
    </w:tbl>
    <w:p w14:paraId="341E421A" w14:textId="77777777" w:rsidR="007A33EA" w:rsidRDefault="007A33E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7A33EA" w:rsidSect="00E808BB">
          <w:headerReference w:type="default" r:id="rId34"/>
          <w:footerReference w:type="default" r:id="rId3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3A11660" w14:textId="17690F30" w:rsidR="00E64F07" w:rsidRDefault="00CF4D7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82669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5D6E08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E64F07" w:rsidRPr="00482669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เครื่องมือทางการเงิน</w:t>
      </w:r>
    </w:p>
    <w:p w14:paraId="2CA168B4" w14:textId="77777777" w:rsidR="00267233" w:rsidRPr="00482669" w:rsidRDefault="0026723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33EB3E" w14:textId="473A85F3" w:rsidR="000F1F5A" w:rsidRDefault="000F1F5A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3948D2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52A882A" w14:textId="016C6C6D" w:rsidR="000F1F5A" w:rsidRDefault="000F1F5A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45D9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345D95">
        <w:rPr>
          <w:rFonts w:ascii="Angsana New" w:hAnsi="Angsana New" w:hint="cs"/>
          <w:sz w:val="30"/>
          <w:szCs w:val="30"/>
          <w:cs/>
          <w:lang w:bidi="th-TH"/>
        </w:rPr>
        <w:t>และหนี้สินทางการเงิน</w:t>
      </w:r>
      <w:r w:rsidRPr="00345D95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0409D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345D95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090622C" w14:textId="06DE4E89" w:rsidR="00267233" w:rsidRDefault="00267233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5B6F22" w:rsidRPr="00292CE3" w14:paraId="51A504BE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C8CD05B" w14:textId="77777777" w:rsidR="005B6F22" w:rsidRPr="00C46A09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2122143E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36F588E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5D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6F22" w:rsidRPr="00292CE3" w14:paraId="28DFC922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2B3DFF7" w14:textId="77777777" w:rsidR="005B6F22" w:rsidRPr="00C46A09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  <w:vAlign w:val="bottom"/>
          </w:tcPr>
          <w:p w14:paraId="09A3D2A3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D46AC3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10B9D8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18B668D1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F22" w:rsidRPr="00292CE3" w14:paraId="203CEC51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33E177" w14:textId="092092FD" w:rsidR="005B6F22" w:rsidRPr="00292CE3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D5D49FA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EBDB0D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3F7CC2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3A1DBB2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375FE80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0B14F3D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92C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D39AFB9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91740DF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92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207DCE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5873D06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6F22" w:rsidRPr="00292CE3" w14:paraId="32949304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5C42B0CC" w14:textId="77777777" w:rsidR="005B6F22" w:rsidRPr="00292CE3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58565FE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69A6799E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92C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6F22" w:rsidRPr="00292CE3" w14:paraId="52C09E11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08D8DA85" w14:textId="77777777" w:rsidR="005B6F22" w:rsidRPr="00292CE3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243E089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1098E70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A07AC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55009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C27FD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6C9AA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32D71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301BF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6D0FA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C09CC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F22" w:rsidRPr="00292CE3" w14:paraId="59CF0212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427CCC8A" w14:textId="77777777" w:rsidR="005B6F22" w:rsidRPr="00292CE3" w:rsidRDefault="005B6F22" w:rsidP="007945A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8BFA638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B58953F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2891A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325D9F" w14:textId="77777777" w:rsidR="005B6F22" w:rsidRPr="006F6D92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3E78ED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1DF9D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C3067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3992E5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52CDD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56F3AD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0A1" w:rsidRPr="00292CE3" w14:paraId="1D2C631C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7E7CA746" w14:textId="288C4874" w:rsidR="000820A1" w:rsidRPr="00292CE3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F2A16A7" w14:textId="77777777" w:rsidR="000820A1" w:rsidRPr="00C46A09" w:rsidRDefault="000820A1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CB3BFA3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BA82D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FFCFFD" w14:textId="77777777" w:rsidR="000820A1" w:rsidRPr="006F6D92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DB10AC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1B88C0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A07A9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4DD65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E6766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189B3" w14:textId="77777777" w:rsidR="000820A1" w:rsidRPr="00292CE3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0A1" w:rsidRPr="00292CE3" w14:paraId="4AB6CB93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6D2E6E8F" w14:textId="168C0660" w:rsidR="000820A1" w:rsidRPr="00292CE3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29544FD9" w14:textId="77777777" w:rsidR="000820A1" w:rsidRPr="00C46A09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28800E4" w14:textId="14DD6120" w:rsidR="000820A1" w:rsidRPr="00292CE3" w:rsidRDefault="000820A1" w:rsidP="000820A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654,295</w:t>
            </w:r>
          </w:p>
        </w:tc>
        <w:tc>
          <w:tcPr>
            <w:tcW w:w="236" w:type="dxa"/>
          </w:tcPr>
          <w:p w14:paraId="5696E220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6DC169" w14:textId="0BE3D0B6" w:rsidR="000820A1" w:rsidRPr="006F6D92" w:rsidRDefault="000820A1" w:rsidP="000820A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A1C68B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A7D76" w14:textId="3DCA7F8E" w:rsidR="000820A1" w:rsidRPr="00292CE3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  <w:tc>
          <w:tcPr>
            <w:tcW w:w="270" w:type="dxa"/>
          </w:tcPr>
          <w:p w14:paraId="17BC1633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AC5F99" w14:textId="1C8C2F39" w:rsidR="000820A1" w:rsidRPr="00292CE3" w:rsidRDefault="000820A1" w:rsidP="000820A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C257B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6C2A9" w14:textId="48FC5FDE" w:rsidR="000820A1" w:rsidRPr="00292CE3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</w:tr>
      <w:tr w:rsidR="000820A1" w:rsidRPr="00292CE3" w14:paraId="29AA7A7D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2BC210B4" w14:textId="6A479244" w:rsidR="000820A1" w:rsidRDefault="000820A1" w:rsidP="000820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F07913F" w14:textId="77777777" w:rsidR="000820A1" w:rsidRPr="00C46A09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05BFF24" w14:textId="77777777" w:rsidR="000820A1" w:rsidRDefault="000820A1" w:rsidP="000820A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57FF71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EF532B" w14:textId="77777777" w:rsidR="000820A1" w:rsidRPr="00C46F0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56462E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F16F9" w14:textId="77777777" w:rsidR="000820A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425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5E8011" w14:textId="77777777" w:rsidR="000820A1" w:rsidRPr="00C46F0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6407F5" w14:textId="77777777" w:rsidR="000820A1" w:rsidRPr="00292CE3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21E8A" w14:textId="77777777" w:rsidR="000820A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0A1" w:rsidRPr="00C46F07" w14:paraId="4E75EB1A" w14:textId="77777777" w:rsidTr="007945AD">
        <w:trPr>
          <w:trHeight w:val="281"/>
        </w:trPr>
        <w:tc>
          <w:tcPr>
            <w:tcW w:w="2610" w:type="dxa"/>
            <w:shd w:val="clear" w:color="auto" w:fill="auto"/>
          </w:tcPr>
          <w:p w14:paraId="758F5EA7" w14:textId="77777777" w:rsidR="000820A1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82F1F03" w14:textId="77777777" w:rsidR="000820A1" w:rsidRPr="00C46A09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B83A4EF" w14:textId="77777777" w:rsidR="000820A1" w:rsidRPr="00C46F0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5B323A" w14:textId="77777777" w:rsidR="000820A1" w:rsidRPr="00F568B5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9A2A6E7" w14:textId="77777777" w:rsidR="000820A1" w:rsidRPr="00C46F0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E99880" w14:textId="77777777" w:rsidR="000820A1" w:rsidRPr="005248EA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F8C4342" w14:textId="77777777" w:rsidR="000820A1" w:rsidRPr="00C46F0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FD363C" w14:textId="77777777" w:rsidR="000820A1" w:rsidRPr="005248EA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166DFF" w14:textId="77777777" w:rsidR="000820A1" w:rsidRPr="00C46F0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868D15" w14:textId="77777777" w:rsidR="000820A1" w:rsidRPr="005248EA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F1001" w14:textId="77777777" w:rsidR="000820A1" w:rsidRPr="00C46F0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20A1" w:rsidRPr="00267AE1" w14:paraId="452FB7BA" w14:textId="77777777" w:rsidTr="007945AD">
        <w:trPr>
          <w:trHeight w:val="281"/>
        </w:trPr>
        <w:tc>
          <w:tcPr>
            <w:tcW w:w="2610" w:type="dxa"/>
            <w:shd w:val="clear" w:color="auto" w:fill="auto"/>
          </w:tcPr>
          <w:p w14:paraId="1CC93537" w14:textId="77777777" w:rsidR="000820A1" w:rsidRPr="00292CE3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6E0B409D" w14:textId="77777777" w:rsidR="000820A1" w:rsidRPr="00C46A09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0BACBBC" w14:textId="72627BAE" w:rsidR="000820A1" w:rsidRPr="00267AE1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195,711</w:t>
            </w:r>
          </w:p>
        </w:tc>
        <w:tc>
          <w:tcPr>
            <w:tcW w:w="236" w:type="dxa"/>
          </w:tcPr>
          <w:p w14:paraId="5926B925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99B614" w14:textId="1DAF4F5D" w:rsidR="000820A1" w:rsidRPr="00B84D1A" w:rsidRDefault="000820A1" w:rsidP="00B84D1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4D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51,036</w:t>
            </w:r>
          </w:p>
        </w:tc>
        <w:tc>
          <w:tcPr>
            <w:tcW w:w="270" w:type="dxa"/>
          </w:tcPr>
          <w:p w14:paraId="4CEAFDD9" w14:textId="77777777" w:rsidR="000820A1" w:rsidRPr="00267AE1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194CD7" w14:textId="205AE246" w:rsidR="000820A1" w:rsidRPr="00267AE1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A5BA3B" w14:textId="77777777" w:rsidR="000820A1" w:rsidRPr="00267AE1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FE65973" w14:textId="7FD4B137" w:rsidR="000820A1" w:rsidRPr="00267AE1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43027FD2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EE7C9F" w14:textId="5A6A417E" w:rsidR="000820A1" w:rsidRPr="00267AE1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</w:tr>
      <w:tr w:rsidR="000820A1" w:rsidRPr="00267AE1" w14:paraId="4FC1E43C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6C4892F0" w14:textId="77777777" w:rsidR="000820A1" w:rsidRPr="00292CE3" w:rsidRDefault="000820A1" w:rsidP="000820A1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739EAC3" w14:textId="77777777" w:rsidR="000820A1" w:rsidRPr="00C46A09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F01222" w14:textId="5E8C5FD8" w:rsidR="000820A1" w:rsidRPr="000452AA" w:rsidRDefault="000820A1" w:rsidP="000820A1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850,006</w:t>
            </w:r>
          </w:p>
        </w:tc>
        <w:tc>
          <w:tcPr>
            <w:tcW w:w="236" w:type="dxa"/>
            <w:tcBorders>
              <w:left w:val="nil"/>
            </w:tcBorders>
          </w:tcPr>
          <w:p w14:paraId="6BF46D47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112F36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CEC2D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D7815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46951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8F7ED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C4572" w14:textId="77777777" w:rsidR="000820A1" w:rsidRPr="00267AE1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A0F41E" w14:textId="29C988D7" w:rsidR="000820A1" w:rsidRPr="00267AE1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2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0,006</w:t>
            </w:r>
          </w:p>
        </w:tc>
      </w:tr>
    </w:tbl>
    <w:p w14:paraId="19779F7C" w14:textId="1D2E16FD" w:rsidR="005B6F22" w:rsidRDefault="005B6F22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5B6F22" w:rsidRPr="00292CE3" w14:paraId="027928D6" w14:textId="77777777" w:rsidTr="0061575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EA203FB" w14:textId="77777777" w:rsidR="005B6F22" w:rsidRPr="00292CE3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87FA0C1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46ED86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312E641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7180469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DFDD8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9B02F2C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70E6D73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F898CAD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E68FA7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A21EC74" w14:textId="77777777" w:rsidR="005B6F22" w:rsidRPr="00292CE3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B6F22" w:rsidRPr="00292CE3" w14:paraId="459655D2" w14:textId="77777777" w:rsidTr="0061575D">
        <w:trPr>
          <w:trHeight w:val="261"/>
        </w:trPr>
        <w:tc>
          <w:tcPr>
            <w:tcW w:w="2610" w:type="dxa"/>
            <w:shd w:val="clear" w:color="auto" w:fill="auto"/>
          </w:tcPr>
          <w:p w14:paraId="7D20559B" w14:textId="77777777" w:rsidR="005B6F22" w:rsidRPr="00292CE3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C812088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130" w:type="dxa"/>
            <w:gridSpan w:val="7"/>
          </w:tcPr>
          <w:p w14:paraId="60C9F0AC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E22EC92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CDA8111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B6F22" w:rsidRPr="00292CE3" w14:paraId="35D8B9AC" w14:textId="77777777" w:rsidTr="0061575D">
        <w:trPr>
          <w:trHeight w:val="261"/>
        </w:trPr>
        <w:tc>
          <w:tcPr>
            <w:tcW w:w="2610" w:type="dxa"/>
            <w:shd w:val="clear" w:color="auto" w:fill="auto"/>
          </w:tcPr>
          <w:p w14:paraId="336741AA" w14:textId="77777777" w:rsidR="005B6F22" w:rsidRPr="00292CE3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B4EF193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E964D93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2ACA95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AA893A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F3A68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50746F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F9932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4E8F6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9D805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010991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F22" w:rsidRPr="00292CE3" w14:paraId="0C03F554" w14:textId="77777777" w:rsidTr="0061575D">
        <w:trPr>
          <w:trHeight w:val="261"/>
        </w:trPr>
        <w:tc>
          <w:tcPr>
            <w:tcW w:w="2610" w:type="dxa"/>
            <w:shd w:val="clear" w:color="auto" w:fill="auto"/>
          </w:tcPr>
          <w:p w14:paraId="5657C596" w14:textId="77777777" w:rsidR="005B6F22" w:rsidRPr="00292CE3" w:rsidRDefault="005B6F22" w:rsidP="007945A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2C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043FDFD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B737501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5C73A5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CD3F5C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46BA8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317EC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975E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90DACD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6A24B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2CFD73" w14:textId="77777777" w:rsidR="005B6F22" w:rsidRPr="00292CE3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F22" w:rsidRPr="00C46F07" w14:paraId="2E3D45E5" w14:textId="77777777" w:rsidTr="0061575D">
        <w:trPr>
          <w:trHeight w:val="281"/>
        </w:trPr>
        <w:tc>
          <w:tcPr>
            <w:tcW w:w="2610" w:type="dxa"/>
            <w:shd w:val="clear" w:color="auto" w:fill="auto"/>
          </w:tcPr>
          <w:p w14:paraId="0EE7551C" w14:textId="77777777" w:rsidR="005B6F22" w:rsidRDefault="005B6F22" w:rsidP="007945A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F5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BB8D27C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C6FCB8B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7E06DEF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7E64CE2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203286" w14:textId="77777777" w:rsidR="005B6F22" w:rsidRPr="005248EA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33F0FE7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1E6DD" w14:textId="77777777" w:rsidR="005B6F22" w:rsidRPr="005248EA" w:rsidRDefault="005B6F22" w:rsidP="007945AD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2126CE0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E796E1" w14:textId="77777777" w:rsidR="005B6F22" w:rsidRPr="005248EA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416D8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B6F22" w:rsidRPr="00C46F07" w14:paraId="0004D7AB" w14:textId="77777777" w:rsidTr="0061575D">
        <w:trPr>
          <w:trHeight w:val="281"/>
        </w:trPr>
        <w:tc>
          <w:tcPr>
            <w:tcW w:w="2610" w:type="dxa"/>
            <w:shd w:val="clear" w:color="auto" w:fill="auto"/>
          </w:tcPr>
          <w:p w14:paraId="7FAF2B78" w14:textId="77777777" w:rsidR="005B6F22" w:rsidRPr="00292CE3" w:rsidRDefault="005B6F22" w:rsidP="007945A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7E238D28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4EB2D65" w14:textId="57D16B9C" w:rsidR="005B6F22" w:rsidRPr="00C46F07" w:rsidRDefault="005B6F22" w:rsidP="00B84D1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D394AE4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59FAE671" w14:textId="77777777" w:rsidR="005B6F22" w:rsidRPr="00C46F07" w:rsidRDefault="005B6F22" w:rsidP="00B84D1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51,300</w:t>
            </w:r>
          </w:p>
        </w:tc>
        <w:tc>
          <w:tcPr>
            <w:tcW w:w="270" w:type="dxa"/>
          </w:tcPr>
          <w:p w14:paraId="0967602F" w14:textId="77777777" w:rsidR="005B6F22" w:rsidRPr="005248EA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DE1AA76" w14:textId="77777777" w:rsidR="005B6F22" w:rsidRPr="005248EA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556455" w14:textId="77777777" w:rsidR="005B6F22" w:rsidRPr="005248EA" w:rsidRDefault="005B6F22" w:rsidP="007945AD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F6E733" w14:textId="4A4E98A8" w:rsidR="005B6F22" w:rsidRPr="005248EA" w:rsidRDefault="005B6F22" w:rsidP="00B84D1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143,53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6104C98" w14:textId="77777777" w:rsidR="005B6F22" w:rsidRPr="005248EA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73E7A" w14:textId="0B7682C4" w:rsidR="005B6F22" w:rsidRPr="00C46F07" w:rsidRDefault="005B6F22" w:rsidP="000820A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194,83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5B6F22" w:rsidRPr="00C46F07" w14:paraId="10E89C2B" w14:textId="77777777" w:rsidTr="0061575D">
        <w:trPr>
          <w:trHeight w:val="261"/>
        </w:trPr>
        <w:tc>
          <w:tcPr>
            <w:tcW w:w="2610" w:type="dxa"/>
            <w:shd w:val="clear" w:color="auto" w:fill="auto"/>
          </w:tcPr>
          <w:p w14:paraId="54D26CA6" w14:textId="77777777" w:rsidR="005B6F22" w:rsidRPr="00292CE3" w:rsidRDefault="005B6F22" w:rsidP="007945A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292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279EF89F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8B4A4B6" w14:textId="3C180AD9" w:rsidR="005B6F22" w:rsidRPr="00C46F07" w:rsidRDefault="005B6F22" w:rsidP="007945A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51F8F64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6CCCECA" w14:textId="77777777" w:rsidR="005B6F22" w:rsidRPr="005248EA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25DE97" w14:textId="77777777" w:rsidR="005B6F22" w:rsidRPr="005248EA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D94470" w14:textId="1BA0CF1B" w:rsidR="005B6F22" w:rsidRPr="00C46F07" w:rsidRDefault="005B6F22" w:rsidP="007945A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F2340A6" w14:textId="77777777" w:rsidR="005B6F22" w:rsidRPr="00C46F07" w:rsidRDefault="005B6F22" w:rsidP="007945AD">
            <w:pPr>
              <w:pStyle w:val="acctfourfigures"/>
              <w:tabs>
                <w:tab w:val="left" w:pos="720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673F07A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3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DD5FCB" w14:textId="77777777" w:rsidR="005B6F22" w:rsidRPr="005248EA" w:rsidRDefault="005B6F22" w:rsidP="007945AD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B0E908" w14:textId="33D6C43F" w:rsidR="005B6F22" w:rsidRPr="00C46F07" w:rsidRDefault="005B6F22" w:rsidP="007945A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651,84</w:t>
            </w:r>
            <w:r w:rsidR="007542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B6F22" w:rsidRPr="00884B5C" w14:paraId="6BC6470F" w14:textId="77777777" w:rsidTr="0061575D">
        <w:trPr>
          <w:trHeight w:val="261"/>
        </w:trPr>
        <w:tc>
          <w:tcPr>
            <w:tcW w:w="2610" w:type="dxa"/>
            <w:shd w:val="clear" w:color="auto" w:fill="auto"/>
          </w:tcPr>
          <w:p w14:paraId="46BBE34E" w14:textId="77777777" w:rsidR="005B6F22" w:rsidRPr="00292CE3" w:rsidRDefault="005B6F22" w:rsidP="007945AD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92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10BFE54" w14:textId="77777777" w:rsidR="005B6F22" w:rsidRPr="00C46A09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28B1EF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6F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83EFA5D" w14:textId="77777777" w:rsidR="005B6F22" w:rsidRPr="00C46F0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31781C6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7DA6769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0BE2939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402FC5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B757E05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5705D69" w14:textId="77777777" w:rsidR="005B6F22" w:rsidRPr="00F568B5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BC4595" w14:textId="77777777" w:rsidR="005B6F22" w:rsidRPr="00884B5C" w:rsidRDefault="005B6F22" w:rsidP="007945A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84B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846,68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703C7969" w14:textId="77777777" w:rsidR="00267233" w:rsidRPr="00B84D1A" w:rsidRDefault="00267233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cs/>
          <w:lang w:bidi="th-TH"/>
        </w:rPr>
      </w:pPr>
    </w:p>
    <w:p w14:paraId="7062CC86" w14:textId="77777777" w:rsidR="00267233" w:rsidRDefault="00267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  <w:sectPr w:rsidR="00267233" w:rsidSect="00267233">
          <w:pgSz w:w="11909" w:h="16834" w:code="9"/>
          <w:pgMar w:top="1264" w:right="1152" w:bottom="1170" w:left="1152" w:header="720" w:footer="720" w:gutter="0"/>
          <w:paperSrc w:first="7" w:other="7"/>
          <w:cols w:space="720"/>
          <w:docGrid w:linePitch="360"/>
        </w:sectPr>
      </w:pPr>
    </w:p>
    <w:p w14:paraId="040DF652" w14:textId="77777777" w:rsidR="005B6F22" w:rsidRPr="00E161CE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608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1C6084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Pr="001C6084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ของลำดับชั้น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6AF4F6E" w14:textId="77777777" w:rsidR="005B6F22" w:rsidRPr="005B6F22" w:rsidRDefault="005B6F22" w:rsidP="005B6F22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E86E5CF" w14:textId="77777777" w:rsidR="005B6F22" w:rsidRPr="00E161CE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82B0E8B" w14:textId="77777777" w:rsidR="005B6F22" w:rsidRPr="005B6F22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D9A3E3" w14:textId="77777777" w:rsidR="005B6F22" w:rsidRPr="00E161CE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E161C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E161CE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562918E1" w14:textId="77777777" w:rsidR="000F1F5A" w:rsidRDefault="000F1F5A" w:rsidP="000F1F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14E1D67" w14:textId="77777777" w:rsidR="00E64F07" w:rsidRPr="000F1F5A" w:rsidRDefault="00E64F07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0F1F5A">
        <w:rPr>
          <w:rFonts w:ascii="Angsana New" w:hAnsi="Angsana New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CCABBB4" w14:textId="158C7425" w:rsidR="00E64F0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505BCC" w14:textId="579C7A93" w:rsidR="0015375B" w:rsidRP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5375B">
        <w:rPr>
          <w:rFonts w:ascii="Angsana New" w:hAnsi="Angsana New"/>
          <w:i/>
          <w:iCs/>
          <w:color w:val="000000"/>
          <w:sz w:val="30"/>
          <w:szCs w:val="30"/>
          <w:cs/>
        </w:rPr>
        <w:t>กรอบการบริหารจัดการความเสี่ยง</w:t>
      </w:r>
    </w:p>
    <w:p w14:paraId="6E2D6AC5" w14:textId="0BCA0B2A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5375B">
        <w:rPr>
          <w:rFonts w:ascii="Angsana New" w:hAnsi="Angsana New"/>
          <w:color w:val="00000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15375B">
        <w:rPr>
          <w:rFonts w:ascii="Angsana New" w:hAnsi="Angsana New"/>
          <w:color w:val="000000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</w:t>
      </w:r>
      <w:r w:rsidR="00AA2D92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เสี่ยงซึ่งรับผิดชอบในการ</w:t>
      </w:r>
      <w:r w:rsidR="00AA2D92">
        <w:rPr>
          <w:rFonts w:ascii="Angsana New" w:hAnsi="Angsana New" w:hint="cs"/>
          <w:color w:val="000000"/>
          <w:sz w:val="30"/>
          <w:szCs w:val="30"/>
          <w:cs/>
        </w:rPr>
        <w:t>กำกับดูแล</w:t>
      </w:r>
      <w:r w:rsidRPr="0015375B">
        <w:rPr>
          <w:rFonts w:ascii="Angsana New" w:hAnsi="Angsana New"/>
          <w:color w:val="000000"/>
          <w:sz w:val="30"/>
          <w:szCs w:val="30"/>
          <w:cs/>
        </w:rPr>
        <w:t xml:space="preserve">และติดตามการบริหารความเสี่ยงของกลุ่มบริษัท </w:t>
      </w:r>
      <w:r w:rsidR="00F53491" w:rsidRPr="0015375B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 w:rsidR="00F53491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="00F53491" w:rsidRPr="0015375B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79E72ABC" w14:textId="2AF87417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8A5CB7" w14:textId="4C83DADB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5375B">
        <w:rPr>
          <w:rFonts w:ascii="Angsana New" w:hAnsi="Angsana New"/>
          <w:color w:val="000000"/>
          <w:sz w:val="30"/>
          <w:szCs w:val="30"/>
          <w:cs/>
        </w:rPr>
        <w:t>นโยบายการบริหารความเสี่ยงของกลุ่มบริษ</w:t>
      </w:r>
      <w:r w:rsidR="00221A11">
        <w:rPr>
          <w:rFonts w:ascii="Angsana New" w:hAnsi="Angsana New" w:hint="cs"/>
          <w:color w:val="000000"/>
          <w:sz w:val="30"/>
          <w:szCs w:val="30"/>
          <w:cs/>
        </w:rPr>
        <w:t>ัท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จัดทำขึ้นเพื่อระบุและวิเคราะห์ความเสี่ยงที่กลุ่มบริษั</w:t>
      </w:r>
      <w:r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26028E" w14:textId="4DAEC176" w:rsidR="0015375B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40ABDA" w14:textId="0342E7AA" w:rsidR="0015375B" w:rsidRDefault="00F9516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5375B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15375B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</w:t>
      </w:r>
      <w:r w:rsidR="00754205">
        <w:rPr>
          <w:rFonts w:ascii="Angsana New" w:hAnsi="Angsana New" w:hint="cs"/>
          <w:color w:val="000000"/>
          <w:sz w:val="30"/>
          <w:szCs w:val="30"/>
          <w:cs/>
        </w:rPr>
        <w:t>รวมทั้ง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</w:t>
      </w:r>
      <w:r>
        <w:rPr>
          <w:rFonts w:ascii="Angsana New" w:hAnsi="Angsana New" w:hint="cs"/>
          <w:color w:val="000000"/>
          <w:sz w:val="30"/>
          <w:szCs w:val="30"/>
          <w:cs/>
        </w:rPr>
        <w:t>สอบทานงานด้านต่างๆ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โดยผ่านทางผู้ตรวจสอบภายใน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="00754205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667020">
        <w:rPr>
          <w:rFonts w:ascii="Angsana New" w:hAnsi="Angsana New" w:hint="cs"/>
          <w:color w:val="000000"/>
          <w:sz w:val="30"/>
          <w:szCs w:val="30"/>
          <w:cs/>
        </w:rPr>
        <w:t>ผู้ตรวจสอบภายใน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</w:t>
      </w:r>
      <w:r w:rsidR="00754205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รายงานผล</w:t>
      </w:r>
      <w:r w:rsidR="00754205">
        <w:rPr>
          <w:rFonts w:ascii="Angsana New" w:hAnsi="Angsana New" w:hint="cs"/>
          <w:color w:val="000000"/>
          <w:sz w:val="30"/>
          <w:szCs w:val="30"/>
          <w:cs/>
        </w:rPr>
        <w:t>การตรวจสอบ</w:t>
      </w:r>
      <w:r w:rsidR="0015375B" w:rsidRPr="0015375B">
        <w:rPr>
          <w:rFonts w:ascii="Angsana New" w:hAnsi="Angsana New"/>
          <w:color w:val="000000"/>
          <w:sz w:val="30"/>
          <w:szCs w:val="30"/>
          <w:cs/>
        </w:rPr>
        <w:t>ต่อคณะกรรมการตรวจสอบ</w:t>
      </w:r>
    </w:p>
    <w:p w14:paraId="4F2F3DD6" w14:textId="0FD35AD7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322657A" w14:textId="7B094A1E" w:rsidR="006657EF" w:rsidRDefault="006657E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57EF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6657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5A7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657EF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6657EF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6E88F90C" w14:textId="635A681A" w:rsidR="006657EF" w:rsidRDefault="006657EF" w:rsidP="00665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6657EF">
        <w:rPr>
          <w:rFonts w:ascii="Angsana New" w:hAnsi="Angsana New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="00754205">
        <w:rPr>
          <w:rFonts w:ascii="Angsana New" w:hAnsi="Angsana New"/>
          <w:color w:val="000000"/>
          <w:sz w:val="30"/>
          <w:szCs w:val="30"/>
          <w:cs/>
        </w:rPr>
        <w:br/>
      </w:r>
      <w:r w:rsidRPr="006657EF">
        <w:rPr>
          <w:rFonts w:ascii="Angsana New" w:hAnsi="Angsana New"/>
          <w:color w:val="000000"/>
          <w:sz w:val="30"/>
          <w:szCs w:val="30"/>
          <w:cs/>
        </w:rPr>
        <w:t>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B8EDD2D" w14:textId="42300980" w:rsidR="007A33EA" w:rsidRDefault="007A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EC032BC" w14:textId="136B6DAD" w:rsidR="006657EF" w:rsidRPr="00A20639" w:rsidRDefault="006657EF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A2063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)  ลูกหนี้การค้า</w:t>
      </w:r>
    </w:p>
    <w:p w14:paraId="57D76C43" w14:textId="0B3930C8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A20639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กลุ่มบริษัทได้รับอิทธิพลมาจากลักษณะเฉพาะตัวของลูกค้าแต่ละราย</w:t>
      </w:r>
      <w:r w:rsidR="00A2063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43BAEB0" w14:textId="465CFA44" w:rsidR="00EA0682" w:rsidRDefault="00EA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D8EFB4A" w14:textId="17BF5733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A206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จะเสนอระยะเวลาและเงื่อนไขทางการค้า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592426">
        <w:rPr>
          <w:rFonts w:asciiTheme="majorBidi" w:hAnsiTheme="majorBidi" w:cstheme="majorBidi" w:hint="cs"/>
          <w:sz w:val="30"/>
          <w:szCs w:val="30"/>
          <w:cs/>
          <w:lang w:bidi="th-TH"/>
        </w:rPr>
        <w:t>อย่างสม่ำเสมอ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ยอดขายที่เกินกว่าวงเงิน</w:t>
      </w:r>
      <w:r w:rsidR="003C4873">
        <w:rPr>
          <w:rFonts w:asciiTheme="majorBidi" w:hAnsiTheme="majorBidi" w:cstheme="majorBidi" w:hint="cs"/>
          <w:sz w:val="30"/>
          <w:szCs w:val="30"/>
          <w:cs/>
          <w:lang w:bidi="th-TH"/>
        </w:rPr>
        <w:t>ที่กำหนด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ต้องได้รับการอนุมัติจากคณะกรรมการบริหาร</w:t>
      </w:r>
    </w:p>
    <w:p w14:paraId="714B4C9A" w14:textId="77777777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0C6A08F" w14:textId="0CFBEBB1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B5A7C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F0A8E74" w14:textId="77777777" w:rsidR="00EA0682" w:rsidRPr="00A20639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8C91B32" w14:textId="0AE7FA1E" w:rsidR="005B6F22" w:rsidRPr="003A60D9" w:rsidRDefault="005B6F22" w:rsidP="005B6F22">
      <w:pPr>
        <w:widowControl w:val="0"/>
        <w:spacing w:line="240" w:lineRule="auto"/>
        <w:ind w:left="1620" w:right="-2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A60D9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ข้อมูลเกี่ยวกับลูกหนี้การค้าเปิดเผยในหมายเหตุข้อ </w:t>
      </w:r>
      <w:r w:rsidR="005D6E08">
        <w:rPr>
          <w:rFonts w:asciiTheme="majorBidi" w:hAnsiTheme="majorBidi"/>
          <w:snapToGrid w:val="0"/>
          <w:sz w:val="30"/>
          <w:szCs w:val="30"/>
          <w:lang w:eastAsia="th-TH"/>
        </w:rPr>
        <w:t>6</w:t>
      </w:r>
    </w:p>
    <w:p w14:paraId="71B5DC16" w14:textId="77777777" w:rsidR="005B6F22" w:rsidRPr="005B6F22" w:rsidRDefault="005B6F2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7228517C" w14:textId="47E93D61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01C09DC" w14:textId="0CF0AE7B" w:rsidR="004B5A7C" w:rsidRPr="006716CC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A3EA6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F4239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1A3EA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1A3EA6">
        <w:rPr>
          <w:rFonts w:asciiTheme="majorBidi" w:hAnsiTheme="majorBidi" w:cstheme="majorBidi"/>
          <w:sz w:val="30"/>
          <w:szCs w:val="30"/>
          <w:lang w:bidi="th-TH"/>
        </w:rPr>
        <w:t xml:space="preserve">1.2) </w:t>
      </w:r>
      <w:r w:rsidRPr="001A3EA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</w:p>
    <w:p w14:paraId="3EA06BAD" w14:textId="5B113BA3" w:rsidR="001A3EA6" w:rsidRPr="001A3EA6" w:rsidRDefault="001A3EA6" w:rsidP="001A3EA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กลุ่มบริษัท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</w:t>
      </w:r>
      <w:r w:rsidR="00754205">
        <w:rPr>
          <w:rFonts w:asciiTheme="majorBidi" w:hAnsiTheme="majorBidi" w:hint="cs"/>
          <w:sz w:val="30"/>
          <w:szCs w:val="30"/>
          <w:cs/>
          <w:lang w:bidi="th-TH"/>
        </w:rPr>
        <w:t>หรือ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ขาดทุนมีความเสี่ยงด้านเครดิตต่ำ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ดังนั้น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ค่าเผื่อผลขาดทุน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ด้านเครดิตที่</w:t>
      </w:r>
      <w:r w:rsidRPr="001A3EA6">
        <w:rPr>
          <w:rFonts w:asciiTheme="majorBidi" w:hAnsiTheme="majorBidi" w:hint="cs"/>
          <w:sz w:val="30"/>
          <w:szCs w:val="30"/>
          <w:cs/>
        </w:rPr>
        <w:t xml:space="preserve"> 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คาดว่าจะเกิดขึ้นซึ่ง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ประเมินในระหว่างปีจำกัดอยู่ที่ผลขาดทุนด้านเครดิตที่คาดว่าจะเกิดขึ้นภายใน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12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เดือน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หรือ</w:t>
      </w:r>
      <w:r w:rsidRPr="001A3EA6">
        <w:rPr>
          <w:rFonts w:asciiTheme="majorBidi" w:hAnsiTheme="majorBidi" w:hint="cs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</w:rPr>
        <w:t>“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ความเสี่ยงด้านเครดิตต่ำ</w:t>
      </w:r>
      <w:r w:rsidRPr="001A3EA6">
        <w:rPr>
          <w:rFonts w:asciiTheme="majorBidi" w:hAnsiTheme="majorBidi"/>
          <w:sz w:val="30"/>
          <w:szCs w:val="30"/>
          <w:cs/>
        </w:rPr>
        <w:t xml:space="preserve">”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สำหรับตราสารหนี้ที่อยู่ในความต้องการของตลาด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พิจารณาจาก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อันดับเครดิต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ที่อยู่ในระดับ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น่า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ลงทุน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(Investment grade credit rating)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จากหน่วยงานจัด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อันดับเครดิตภายนอกที่มีการเผยแพร่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ตราสารอื่นๆ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จะพิจารณาว่ามีความเสี่ยงด้านเครดิตต่ำเมื่อความเสี่ยงจากการผิดนัดชำระ</w:t>
      </w:r>
      <w:r w:rsidRPr="001A3EA6">
        <w:rPr>
          <w:rFonts w:asciiTheme="majorBidi" w:hAnsiTheme="majorBidi" w:hint="cs"/>
          <w:sz w:val="30"/>
          <w:szCs w:val="30"/>
          <w:cs/>
          <w:lang w:bidi="th-TH"/>
        </w:rPr>
        <w:t>หนี้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อยู่ในระดับต่ำ</w:t>
      </w:r>
      <w:r w:rsidRPr="001A3EA6">
        <w:rPr>
          <w:rFonts w:asciiTheme="majorBidi" w:hAnsiTheme="majorBidi"/>
          <w:sz w:val="30"/>
          <w:szCs w:val="30"/>
          <w:cs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และ</w:t>
      </w:r>
      <w:r w:rsidRPr="001A3EA6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1A3EA6">
        <w:rPr>
          <w:rFonts w:asciiTheme="majorBidi" w:hAnsiTheme="majorBidi"/>
          <w:sz w:val="30"/>
          <w:szCs w:val="30"/>
          <w:cs/>
          <w:lang w:bidi="th-TH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1B911335" w14:textId="77777777" w:rsidR="001A3EA6" w:rsidRPr="004B5A7C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2EFB73" w14:textId="4E5B2BD8" w:rsidR="004B5A7C" w:rsidRPr="00A20639" w:rsidRDefault="004B5A7C" w:rsidP="004B5A7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A20639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A3EA6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A20639">
        <w:rPr>
          <w:rFonts w:asciiTheme="majorBidi" w:hAnsiTheme="majorBidi" w:cstheme="majorBidi"/>
          <w:sz w:val="30"/>
          <w:szCs w:val="30"/>
          <w:cs/>
          <w:lang w:bidi="th-TH"/>
        </w:rPr>
        <w:t xml:space="preserve">)  </w:t>
      </w:r>
      <w:r w:rsidRPr="004B5A7C">
        <w:rPr>
          <w:rFonts w:asciiTheme="majorBidi" w:hAnsi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0309C93" w14:textId="11F3CD2F" w:rsidR="004B5A7C" w:rsidRPr="004B5A7C" w:rsidRDefault="009A4DA2" w:rsidP="004B5A7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9A4DA2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9A4DA2">
        <w:rPr>
          <w:rFonts w:asciiTheme="majorBidi" w:hAnsiTheme="majorBidi"/>
          <w:sz w:val="30"/>
          <w:szCs w:val="30"/>
          <w:cs/>
          <w:lang w:bidi="th-TH"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B7C94A5" w14:textId="77F9D20D" w:rsidR="00B31FF5" w:rsidRDefault="00B31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A5F89A4" w14:textId="51132D5C" w:rsidR="00822533" w:rsidRPr="00822533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2533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822533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82253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E305734" w14:textId="4FF1C135" w:rsidR="00822533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822533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822533">
        <w:rPr>
          <w:rFonts w:ascii="Angsana New" w:hAnsi="Angsana New"/>
          <w:color w:val="000000"/>
          <w:sz w:val="30"/>
          <w:szCs w:val="30"/>
          <w:cs/>
        </w:rPr>
        <w:t>กำกับดูแลความเสี่ยง</w:t>
      </w:r>
      <w:r w:rsidRPr="00822533">
        <w:rPr>
          <w:rFonts w:ascii="Angsana New" w:hAnsi="Angsana New" w:hint="cs"/>
          <w:color w:val="000000"/>
          <w:sz w:val="30"/>
          <w:szCs w:val="30"/>
          <w:cs/>
        </w:rPr>
        <w:t>ด้าน</w:t>
      </w:r>
      <w:r w:rsidRPr="00822533">
        <w:rPr>
          <w:rFonts w:ascii="Angsana New" w:hAnsi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22533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 </w:t>
      </w:r>
      <w:r w:rsidRPr="00822533">
        <w:rPr>
          <w:rFonts w:ascii="Angsana New" w:hAnsi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</w:p>
    <w:p w14:paraId="088DF403" w14:textId="48D6BDD4" w:rsidR="005837DC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3D4455" w14:textId="1FA07B2D" w:rsidR="005837DC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837DC">
        <w:rPr>
          <w:rFonts w:ascii="Angsana New" w:hAnsi="Angsana New"/>
          <w:color w:val="00000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F743A4">
        <w:rPr>
          <w:rFonts w:ascii="Angsana New" w:hAnsi="Angsana New" w:hint="cs"/>
          <w:color w:val="000000"/>
          <w:sz w:val="30"/>
          <w:szCs w:val="30"/>
          <w:cs/>
        </w:rPr>
        <w:t>แสดง</w:t>
      </w:r>
      <w:r w:rsidRPr="005837DC">
        <w:rPr>
          <w:rFonts w:ascii="Angsana New" w:hAnsi="Angsana New"/>
          <w:color w:val="000000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C0E5DAB" w14:textId="306E6679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Style w:val="TableGrid"/>
        <w:tblW w:w="954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258"/>
        <w:gridCol w:w="272"/>
        <w:gridCol w:w="1169"/>
        <w:gridCol w:w="241"/>
        <w:gridCol w:w="1075"/>
        <w:gridCol w:w="263"/>
        <w:gridCol w:w="1031"/>
      </w:tblGrid>
      <w:tr w:rsidR="005837DC" w:rsidRPr="00A21D14" w14:paraId="2FA97267" w14:textId="77777777" w:rsidTr="00E33AE1">
        <w:trPr>
          <w:tblHeader/>
        </w:trPr>
        <w:tc>
          <w:tcPr>
            <w:tcW w:w="2885" w:type="dxa"/>
            <w:shd w:val="clear" w:color="auto" w:fill="auto"/>
            <w:vAlign w:val="bottom"/>
          </w:tcPr>
          <w:p w14:paraId="4AD1E0E0" w14:textId="0CF7ACC9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70ACC90A" w14:textId="59AD0863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37DC" w:rsidRPr="00A21D14" w14:paraId="0EA9A3A9" w14:textId="77777777" w:rsidTr="00E33AE1">
        <w:trPr>
          <w:tblHeader/>
        </w:trPr>
        <w:tc>
          <w:tcPr>
            <w:tcW w:w="2885" w:type="dxa"/>
            <w:shd w:val="clear" w:color="auto" w:fill="auto"/>
          </w:tcPr>
          <w:p w14:paraId="1296B74E" w14:textId="14AC6341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02F5AA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7B975BC9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  <w:shd w:val="clear" w:color="auto" w:fill="auto"/>
            <w:vAlign w:val="bottom"/>
          </w:tcPr>
          <w:p w14:paraId="78A936D6" w14:textId="42B4BE74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A21D14" w14:paraId="12F2BFAE" w14:textId="77777777" w:rsidTr="00E33AE1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1CF83DDF" w14:textId="776E754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6A65AE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ECBC3F6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4A29A90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B466AA1" w14:textId="77777777" w:rsidR="005837DC" w:rsidRPr="005837DC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7756A59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E7D933B" w14:textId="77777777" w:rsidR="005837DC" w:rsidRPr="005837DC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85E912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664B1893" w14:textId="77777777" w:rsidR="005837DC" w:rsidRPr="005837DC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9FAB2B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51A71C3A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407324" w14:paraId="03BC7DE1" w14:textId="77777777" w:rsidTr="00E33AE1">
        <w:trPr>
          <w:tblHeader/>
        </w:trPr>
        <w:tc>
          <w:tcPr>
            <w:tcW w:w="2885" w:type="dxa"/>
            <w:shd w:val="clear" w:color="auto" w:fill="auto"/>
          </w:tcPr>
          <w:p w14:paraId="05B02B30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</w:tcPr>
          <w:p w14:paraId="52759406" w14:textId="12D9E8DB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3AE1" w:rsidRPr="00A21D14" w14:paraId="66691F0B" w14:textId="77777777" w:rsidTr="00E33AE1">
        <w:tc>
          <w:tcPr>
            <w:tcW w:w="2885" w:type="dxa"/>
            <w:shd w:val="clear" w:color="auto" w:fill="auto"/>
          </w:tcPr>
          <w:p w14:paraId="23BAD467" w14:textId="00DB056B" w:rsidR="00E33AE1" w:rsidRPr="005837DC" w:rsidRDefault="00E33AE1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173355B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BD2B7E7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DE5FC92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B175D35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A5F90F2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F4873D2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902C50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00B7A1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59168A9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37DC" w:rsidRPr="00A21D14" w14:paraId="56A87F1A" w14:textId="77777777" w:rsidTr="00E33AE1">
        <w:tc>
          <w:tcPr>
            <w:tcW w:w="2885" w:type="dxa"/>
            <w:shd w:val="clear" w:color="auto" w:fill="auto"/>
            <w:hideMark/>
          </w:tcPr>
          <w:p w14:paraId="7135D017" w14:textId="0BA25870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87CFAC4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DAD0726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1F7FD64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1C0D533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FC045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40007F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25FC20E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EA47C96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74C56BE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A21D14" w14:paraId="3752CEDC" w14:textId="77777777" w:rsidTr="00E33AE1">
        <w:tc>
          <w:tcPr>
            <w:tcW w:w="2885" w:type="dxa"/>
            <w:shd w:val="clear" w:color="auto" w:fill="auto"/>
            <w:hideMark/>
          </w:tcPr>
          <w:p w14:paraId="36B8D47D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BBC9666" w14:textId="0EF9E76D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022B0" w:rsidRPr="00586E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6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301E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72" w:type="dxa"/>
            <w:shd w:val="clear" w:color="auto" w:fill="auto"/>
          </w:tcPr>
          <w:p w14:paraId="3CE2C2D6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2596847" w14:textId="3CAAF465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022B0" w:rsidRPr="00586E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6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22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34283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2" w:type="dxa"/>
            <w:shd w:val="clear" w:color="auto" w:fill="auto"/>
          </w:tcPr>
          <w:p w14:paraId="1B025226" w14:textId="40187AF8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1633ED" w14:textId="74BC34D2" w:rsidR="00B33A99" w:rsidRPr="00586E6F" w:rsidRDefault="00B33A99" w:rsidP="00B33A9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D2E6CF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6ED79A0" w14:textId="73434051" w:rsidR="00B33A99" w:rsidRPr="00586E6F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5FD495" w14:textId="59B08149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A6B095C" w14:textId="430C29B4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C022B0" w:rsidRPr="00586E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86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301E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B33A99" w:rsidRPr="00A21D14" w14:paraId="23C0403B" w14:textId="77777777" w:rsidTr="00E33AE1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1E5B2FFF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D0E33" w14:textId="1B4F4758" w:rsidR="00B33A99" w:rsidRPr="00586E6F" w:rsidRDefault="00E00618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B33A99" w:rsidRPr="00586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6E6F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2675B8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C7F00B7" w14:textId="43001FD6" w:rsidR="00B33A99" w:rsidRPr="00586E6F" w:rsidRDefault="00A75E50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99,007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4B4366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5656E81" w14:textId="03961465" w:rsidR="00B33A99" w:rsidRPr="00586E6F" w:rsidRDefault="00A75E50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="00B33A99" w:rsidRPr="00586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43D2" w:rsidRPr="00586E6F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4D2B85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8B734C" w14:textId="379AFA0F" w:rsidR="00B33A99" w:rsidRPr="00586E6F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D2E641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3D81591" w14:textId="52DEB47A" w:rsidR="00B33A99" w:rsidRPr="00586E6F" w:rsidRDefault="00586E6F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B33A99" w:rsidRPr="00586E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86E6F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B33A99" w:rsidRPr="00A21D14" w14:paraId="7B8960BB" w14:textId="77777777" w:rsidTr="00E33AE1">
        <w:tc>
          <w:tcPr>
            <w:tcW w:w="2885" w:type="dxa"/>
            <w:shd w:val="clear" w:color="auto" w:fill="auto"/>
          </w:tcPr>
          <w:p w14:paraId="06BAE42C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D01E1C" w14:textId="0362AC47" w:rsidR="00B33A99" w:rsidRPr="00586E6F" w:rsidRDefault="00E00618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1,201</w:t>
            </w:r>
            <w:r w:rsidR="00B33A99"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C7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2" w:type="dxa"/>
            <w:shd w:val="clear" w:color="auto" w:fill="auto"/>
          </w:tcPr>
          <w:p w14:paraId="2D2005DE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DEC7E" w14:textId="53015C46" w:rsidR="00B33A99" w:rsidRPr="00586E6F" w:rsidRDefault="00A75E50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="00B33A99"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C7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2" w:type="dxa"/>
            <w:shd w:val="clear" w:color="auto" w:fill="auto"/>
          </w:tcPr>
          <w:p w14:paraId="1FB66542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75365" w14:textId="5FE8D277" w:rsidR="00B33A99" w:rsidRPr="00586E6F" w:rsidRDefault="00F043D2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B33A99"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241" w:type="dxa"/>
            <w:shd w:val="clear" w:color="auto" w:fill="auto"/>
          </w:tcPr>
          <w:p w14:paraId="382708EF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8E77FD" w14:textId="4F77D063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09E0379" w14:textId="77777777" w:rsidR="00B33A99" w:rsidRPr="00586E6F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F547" w14:textId="29214A57" w:rsidR="00B33A99" w:rsidRPr="00586E6F" w:rsidRDefault="00586E6F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1,201</w:t>
            </w:r>
            <w:r w:rsidR="00B33A99"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86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C7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</w:tr>
      <w:tr w:rsidR="00B33A99" w:rsidRPr="005837DC" w14:paraId="3AE93A8F" w14:textId="77777777" w:rsidTr="00B33A99">
        <w:tc>
          <w:tcPr>
            <w:tcW w:w="2885" w:type="dxa"/>
            <w:shd w:val="clear" w:color="auto" w:fill="auto"/>
          </w:tcPr>
          <w:p w14:paraId="2FC467C9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E4584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04D94F9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B58DAE4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D22CC8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C0CA0DD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B841E91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6958A2D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E2B098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09DA5AB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5837DC" w14:paraId="65240A7D" w14:textId="77777777" w:rsidTr="00B33A99">
        <w:tc>
          <w:tcPr>
            <w:tcW w:w="2885" w:type="dxa"/>
            <w:shd w:val="clear" w:color="auto" w:fill="auto"/>
          </w:tcPr>
          <w:p w14:paraId="337CD691" w14:textId="075FA1B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57404FE4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945C826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51C5057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430116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78D568C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43E237C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EE411BB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E8909EC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A4E9E83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5837DC" w14:paraId="16546058" w14:textId="77777777" w:rsidTr="00B33A99">
        <w:tc>
          <w:tcPr>
            <w:tcW w:w="2885" w:type="dxa"/>
            <w:shd w:val="clear" w:color="auto" w:fill="auto"/>
            <w:hideMark/>
          </w:tcPr>
          <w:p w14:paraId="20784496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0EBFC1E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833EBA2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AE36C6F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1C3BC36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D182DF3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3A77DF2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B978F5E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063FD11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6F028A8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5837DC" w14:paraId="05C1B8F0" w14:textId="77777777" w:rsidTr="00B33A99">
        <w:tc>
          <w:tcPr>
            <w:tcW w:w="2885" w:type="dxa"/>
            <w:shd w:val="clear" w:color="auto" w:fill="auto"/>
            <w:hideMark/>
          </w:tcPr>
          <w:p w14:paraId="3E00D15D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6CAE10" w14:textId="7002EBAE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489,099</w:t>
            </w:r>
          </w:p>
        </w:tc>
        <w:tc>
          <w:tcPr>
            <w:tcW w:w="272" w:type="dxa"/>
            <w:shd w:val="clear" w:color="auto" w:fill="auto"/>
          </w:tcPr>
          <w:p w14:paraId="245E8098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8780675" w14:textId="45511E1F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489,099</w:t>
            </w:r>
          </w:p>
        </w:tc>
        <w:tc>
          <w:tcPr>
            <w:tcW w:w="272" w:type="dxa"/>
            <w:shd w:val="clear" w:color="auto" w:fill="auto"/>
          </w:tcPr>
          <w:p w14:paraId="0F9C9C09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61ABD78" w14:textId="5D98709E" w:rsidR="00B33A99" w:rsidRPr="005837DC" w:rsidRDefault="00B33A99" w:rsidP="00B33A9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E360E9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009ACF4" w14:textId="0F36067F" w:rsidR="00B33A99" w:rsidRPr="005837DC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3CCC1A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5D6EFBE0" w14:textId="1079F653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489,099</w:t>
            </w:r>
          </w:p>
        </w:tc>
      </w:tr>
      <w:tr w:rsidR="00B33A99" w:rsidRPr="005837DC" w14:paraId="10BD440D" w14:textId="77777777" w:rsidTr="00B33A99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73E08CA0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FD43C" w14:textId="1D5F1E9C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356,381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FDA9E3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06B23C2" w14:textId="1A30C864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98,151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47AF75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E22D726" w14:textId="5FD6E356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258,230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A496C2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387507" w14:textId="26A3F3F4" w:rsidR="00B33A99" w:rsidRPr="005837DC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EE849A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361F9E9" w14:textId="2582AC72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356,381</w:t>
            </w:r>
          </w:p>
        </w:tc>
      </w:tr>
      <w:tr w:rsidR="00B33A99" w:rsidRPr="005837DC" w14:paraId="0EC25277" w14:textId="77777777" w:rsidTr="00B33A99">
        <w:tc>
          <w:tcPr>
            <w:tcW w:w="2885" w:type="dxa"/>
            <w:shd w:val="clear" w:color="auto" w:fill="auto"/>
          </w:tcPr>
          <w:p w14:paraId="47E8697C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238DD1" w14:textId="7805D288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845,480</w:t>
            </w:r>
          </w:p>
        </w:tc>
        <w:tc>
          <w:tcPr>
            <w:tcW w:w="272" w:type="dxa"/>
            <w:shd w:val="clear" w:color="auto" w:fill="auto"/>
          </w:tcPr>
          <w:p w14:paraId="0104679E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7BFF6" w14:textId="213D4DAC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587,250</w:t>
            </w:r>
          </w:p>
        </w:tc>
        <w:tc>
          <w:tcPr>
            <w:tcW w:w="272" w:type="dxa"/>
            <w:shd w:val="clear" w:color="auto" w:fill="auto"/>
          </w:tcPr>
          <w:p w14:paraId="415C169C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DC46A4" w14:textId="08325D68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258,230</w:t>
            </w:r>
          </w:p>
        </w:tc>
        <w:tc>
          <w:tcPr>
            <w:tcW w:w="241" w:type="dxa"/>
            <w:shd w:val="clear" w:color="auto" w:fill="auto"/>
          </w:tcPr>
          <w:p w14:paraId="118EA2D9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A2B30" w14:textId="7AD2ABDB" w:rsidR="00B33A99" w:rsidRPr="00BC4F1F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9278770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39399" w14:textId="59D10FE5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845,480</w:t>
            </w:r>
          </w:p>
        </w:tc>
      </w:tr>
    </w:tbl>
    <w:p w14:paraId="58682E48" w14:textId="77777777" w:rsidR="00E33AE1" w:rsidRDefault="00E33AE1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258"/>
        <w:gridCol w:w="272"/>
        <w:gridCol w:w="1168"/>
        <w:gridCol w:w="241"/>
        <w:gridCol w:w="1075"/>
        <w:gridCol w:w="263"/>
        <w:gridCol w:w="1031"/>
      </w:tblGrid>
      <w:tr w:rsidR="005837DC" w:rsidRPr="005837DC" w14:paraId="718868D9" w14:textId="77777777" w:rsidTr="00F743A4">
        <w:trPr>
          <w:tblHeader/>
        </w:trPr>
        <w:tc>
          <w:tcPr>
            <w:tcW w:w="2885" w:type="dxa"/>
            <w:shd w:val="clear" w:color="auto" w:fill="auto"/>
            <w:vAlign w:val="bottom"/>
          </w:tcPr>
          <w:p w14:paraId="25DC5724" w14:textId="7777777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  <w:vAlign w:val="bottom"/>
          </w:tcPr>
          <w:p w14:paraId="1107C11E" w14:textId="1951F315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7DC" w:rsidRPr="005837DC" w14:paraId="14816D7A" w14:textId="77777777" w:rsidTr="00F743A4">
        <w:trPr>
          <w:tblHeader/>
        </w:trPr>
        <w:tc>
          <w:tcPr>
            <w:tcW w:w="2885" w:type="dxa"/>
            <w:shd w:val="clear" w:color="auto" w:fill="auto"/>
          </w:tcPr>
          <w:p w14:paraId="192B3B94" w14:textId="77777777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9623A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95A0D2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shd w:val="clear" w:color="auto" w:fill="auto"/>
            <w:vAlign w:val="bottom"/>
          </w:tcPr>
          <w:p w14:paraId="6EB7994F" w14:textId="77777777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5837DC" w14:paraId="4FE3E6B9" w14:textId="77777777" w:rsidTr="00F743A4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4451ABE0" w14:textId="4D7248AF" w:rsidR="005837DC" w:rsidRPr="005837DC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3B7FF4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1A8635E" w14:textId="77777777" w:rsidR="005837DC" w:rsidRPr="005837DC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3F9020A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52CFFAE5" w14:textId="77777777" w:rsidR="005837DC" w:rsidRPr="005837DC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D9050D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13A37FBE" w14:textId="77777777" w:rsidR="005837DC" w:rsidRPr="005837DC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686276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7995F273" w14:textId="77777777" w:rsidR="005837DC" w:rsidRPr="005837DC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831EB8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293E237B" w14:textId="77777777" w:rsidR="005837DC" w:rsidRPr="005837DC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5837DC" w14:paraId="25083641" w14:textId="77777777" w:rsidTr="00F743A4">
        <w:trPr>
          <w:tblHeader/>
        </w:trPr>
        <w:tc>
          <w:tcPr>
            <w:tcW w:w="2885" w:type="dxa"/>
            <w:shd w:val="clear" w:color="auto" w:fill="auto"/>
          </w:tcPr>
          <w:p w14:paraId="75171428" w14:textId="77777777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</w:tcPr>
          <w:p w14:paraId="116D3147" w14:textId="36B99444" w:rsidR="005837DC" w:rsidRPr="005837DC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3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3AE1" w:rsidRPr="005837DC" w14:paraId="6F3488F4" w14:textId="77777777" w:rsidTr="00F743A4">
        <w:tc>
          <w:tcPr>
            <w:tcW w:w="2885" w:type="dxa"/>
            <w:shd w:val="clear" w:color="auto" w:fill="auto"/>
          </w:tcPr>
          <w:p w14:paraId="0C142502" w14:textId="51DD27C4" w:rsidR="00E33AE1" w:rsidRPr="005837DC" w:rsidRDefault="00E33AE1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BDC66A2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15A5BCC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2808032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6C2C4E5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9087103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3E4688A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C8B57EA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8B8876B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A3004CB" w14:textId="77777777" w:rsidR="00E33AE1" w:rsidRPr="005837DC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37DC" w:rsidRPr="005837DC" w14:paraId="36DA0C2C" w14:textId="77777777" w:rsidTr="00F743A4">
        <w:tc>
          <w:tcPr>
            <w:tcW w:w="2885" w:type="dxa"/>
            <w:shd w:val="clear" w:color="auto" w:fill="auto"/>
            <w:hideMark/>
          </w:tcPr>
          <w:p w14:paraId="47161DB3" w14:textId="62B66DE2" w:rsidR="005837DC" w:rsidRPr="005837DC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67E3DCF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416099D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C7B9696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C4CEE6E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E63C835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5044F59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1650F14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D0054F2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0C7AA38" w14:textId="77777777" w:rsidR="005837DC" w:rsidRPr="005837DC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FA7D91" w14:paraId="58210904" w14:textId="77777777" w:rsidTr="00F743A4">
        <w:tc>
          <w:tcPr>
            <w:tcW w:w="2885" w:type="dxa"/>
            <w:shd w:val="clear" w:color="auto" w:fill="auto"/>
            <w:hideMark/>
          </w:tcPr>
          <w:p w14:paraId="1265E7BD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A77F122" w14:textId="662C3A7C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1,119,</w:t>
            </w:r>
            <w:r w:rsidR="00C16381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2" w:type="dxa"/>
            <w:shd w:val="clear" w:color="auto" w:fill="auto"/>
          </w:tcPr>
          <w:p w14:paraId="166A9D64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324B85B" w14:textId="495069E8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1,119,2</w:t>
            </w:r>
            <w:r w:rsidR="002B6ECE" w:rsidRPr="009142C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6E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02C1494A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C254146" w14:textId="2241E47E" w:rsidR="00B33A99" w:rsidRPr="009142C4" w:rsidRDefault="00B33A99" w:rsidP="00B33A9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C45E669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0A51BAB" w14:textId="54E771A4" w:rsidR="00B33A99" w:rsidRPr="009142C4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233A93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78AEFDE" w14:textId="755140B3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1,119,2</w:t>
            </w:r>
            <w:r w:rsidR="00776D5C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33A99" w:rsidRPr="00FA7D91" w14:paraId="3A2F12D0" w14:textId="77777777" w:rsidTr="00F743A4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272BA3B2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3B509" w14:textId="347F1408" w:rsidR="00B33A99" w:rsidRPr="009142C4" w:rsidRDefault="006405F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DB4A98" w:rsidRPr="00914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42C4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B4FE26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C86D684" w14:textId="56D4C417" w:rsidR="00B33A99" w:rsidRPr="009142C4" w:rsidRDefault="00753C1E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97,856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E05036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71DB52" w14:textId="6EDD68FB" w:rsidR="00B33A99" w:rsidRPr="009142C4" w:rsidRDefault="009142C4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="00B33A99" w:rsidRPr="00914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42C4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F79901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6B58863" w14:textId="5CB015E5" w:rsidR="00B33A99" w:rsidRPr="009142C4" w:rsidRDefault="00C32B2C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D3E33AE" w14:textId="77777777" w:rsidR="00B33A99" w:rsidRPr="009142C4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6515B79" w14:textId="38364E2B" w:rsidR="00B33A99" w:rsidRPr="009142C4" w:rsidRDefault="009142C4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C32B2C" w:rsidRPr="00914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142C4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B33A99" w:rsidRPr="005837DC" w14:paraId="49AF6F8F" w14:textId="77777777" w:rsidTr="00F743A4">
        <w:tc>
          <w:tcPr>
            <w:tcW w:w="2885" w:type="dxa"/>
            <w:shd w:val="clear" w:color="auto" w:fill="auto"/>
          </w:tcPr>
          <w:p w14:paraId="735B7868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271094" w14:textId="2E9CF99F" w:rsidR="00B33A99" w:rsidRPr="005837DC" w:rsidRDefault="00C32B2C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8D5F6B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D5F6B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73E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2" w:type="dxa"/>
            <w:shd w:val="clear" w:color="auto" w:fill="auto"/>
          </w:tcPr>
          <w:p w14:paraId="50B3B117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DA975" w14:textId="2402E8A5" w:rsidR="00B33A99" w:rsidRPr="005837DC" w:rsidRDefault="00C32B2C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142C4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05904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3E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2" w:type="dxa"/>
            <w:shd w:val="clear" w:color="auto" w:fill="auto"/>
          </w:tcPr>
          <w:p w14:paraId="737AA8C5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A98168" w14:textId="1CD359A6" w:rsidR="00B33A99" w:rsidRPr="005837DC" w:rsidRDefault="009142C4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  <w:r w:rsidR="00205904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41" w:type="dxa"/>
            <w:shd w:val="clear" w:color="auto" w:fill="auto"/>
          </w:tcPr>
          <w:p w14:paraId="58D645BA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3DCD55" w14:textId="6A44DED6" w:rsidR="00B33A99" w:rsidRPr="00BC4F1F" w:rsidRDefault="00C32B2C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FB0AC5" w14:textId="7ACA85DB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9200D" w14:textId="5A9DBCC6" w:rsidR="00B33A99" w:rsidRPr="005837DC" w:rsidRDefault="00C32B2C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142C4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</w:t>
            </w:r>
            <w:r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42C4" w:rsidRPr="00914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73E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B33A99" w:rsidRPr="00E33AE1" w14:paraId="2F509080" w14:textId="77777777" w:rsidTr="007945AD">
        <w:tc>
          <w:tcPr>
            <w:tcW w:w="2885" w:type="dxa"/>
            <w:shd w:val="clear" w:color="auto" w:fill="auto"/>
          </w:tcPr>
          <w:p w14:paraId="1E748416" w14:textId="77777777" w:rsidR="00B33A99" w:rsidRPr="00E33AE1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FBFF27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C788017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5D6D52F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DBD5C51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48B6D28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3E7A0A7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80AE9BC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5B57437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D382E2F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A99" w:rsidRPr="00E33AE1" w14:paraId="2A7604BD" w14:textId="77777777" w:rsidTr="007945AD">
        <w:tc>
          <w:tcPr>
            <w:tcW w:w="2885" w:type="dxa"/>
            <w:shd w:val="clear" w:color="auto" w:fill="auto"/>
          </w:tcPr>
          <w:p w14:paraId="252DAD40" w14:textId="77777777" w:rsidR="00B33A99" w:rsidRPr="00E33AE1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C3C9A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18DBD4E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5A43F9C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929418D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EC49E0D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7F06523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C64D8D7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3DF83E1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0D30510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A99" w:rsidRPr="00E33AE1" w14:paraId="6E4CD595" w14:textId="77777777" w:rsidTr="007945AD">
        <w:tc>
          <w:tcPr>
            <w:tcW w:w="2885" w:type="dxa"/>
            <w:shd w:val="clear" w:color="auto" w:fill="auto"/>
          </w:tcPr>
          <w:p w14:paraId="5F08EF0F" w14:textId="77777777" w:rsidR="00B33A99" w:rsidRPr="00E33AE1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7F14E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5813BE4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9E36BBA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4A88680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03CC4BA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653E073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AD65D30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CC1EA3C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643B394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A99" w:rsidRPr="00E33AE1" w14:paraId="781CA5AC" w14:textId="77777777" w:rsidTr="007945AD">
        <w:tc>
          <w:tcPr>
            <w:tcW w:w="2885" w:type="dxa"/>
            <w:shd w:val="clear" w:color="auto" w:fill="auto"/>
          </w:tcPr>
          <w:p w14:paraId="753DEF0A" w14:textId="77777777" w:rsidR="00B33A99" w:rsidRPr="00E33AE1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8469F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C8A227F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A5A28B8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FD8F8BA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1CAE843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3D3360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6E8A5F7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633E880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06B1BF8" w14:textId="77777777" w:rsidR="00B33A99" w:rsidRPr="00E33AE1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A99" w:rsidRPr="005837DC" w14:paraId="5410A785" w14:textId="77777777" w:rsidTr="007945AD">
        <w:tc>
          <w:tcPr>
            <w:tcW w:w="2885" w:type="dxa"/>
            <w:shd w:val="clear" w:color="auto" w:fill="auto"/>
          </w:tcPr>
          <w:p w14:paraId="11B31620" w14:textId="760881E3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E649288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3563B22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E274504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38F9719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6A4829B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0335D22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D88BF9C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2BB0D7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12C1AE5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5837DC" w14:paraId="4E580E12" w14:textId="77777777" w:rsidTr="007945AD">
        <w:tc>
          <w:tcPr>
            <w:tcW w:w="2885" w:type="dxa"/>
            <w:shd w:val="clear" w:color="auto" w:fill="auto"/>
            <w:hideMark/>
          </w:tcPr>
          <w:p w14:paraId="40C446A8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4D771CC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83585FD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861FD72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244E3A4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7DDF3A0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8D8344A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95ADBB1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AAE2DB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FCD9EF6" w14:textId="77777777" w:rsidR="00B33A99" w:rsidRPr="005837DC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3A99" w:rsidRPr="005837DC" w14:paraId="00940100" w14:textId="77777777" w:rsidTr="007945AD">
        <w:tc>
          <w:tcPr>
            <w:tcW w:w="2885" w:type="dxa"/>
            <w:shd w:val="clear" w:color="auto" w:fill="auto"/>
            <w:hideMark/>
          </w:tcPr>
          <w:p w14:paraId="2320A60D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37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8F0E93" w14:textId="79C6ED61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736,730</w:t>
            </w:r>
          </w:p>
        </w:tc>
        <w:tc>
          <w:tcPr>
            <w:tcW w:w="272" w:type="dxa"/>
            <w:shd w:val="clear" w:color="auto" w:fill="auto"/>
          </w:tcPr>
          <w:p w14:paraId="292EECAE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83A896F" w14:textId="79A04ED3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736,730</w:t>
            </w:r>
          </w:p>
        </w:tc>
        <w:tc>
          <w:tcPr>
            <w:tcW w:w="272" w:type="dxa"/>
            <w:shd w:val="clear" w:color="auto" w:fill="auto"/>
          </w:tcPr>
          <w:p w14:paraId="48B71FF8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4525339" w14:textId="7CE4C645" w:rsidR="00B33A99" w:rsidRPr="005837DC" w:rsidRDefault="00B33A99" w:rsidP="00B33A9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4F7B49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5398798" w14:textId="6F974DBC" w:rsidR="00B33A99" w:rsidRPr="005837DC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B13B785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E745955" w14:textId="75182591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736,730</w:t>
            </w:r>
          </w:p>
        </w:tc>
      </w:tr>
      <w:tr w:rsidR="00B33A99" w:rsidRPr="005837DC" w14:paraId="4314F31F" w14:textId="77777777" w:rsidTr="007945AD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48F71EDD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37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7D12A" w14:textId="2E4F6A56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352,606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8D00522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F61D121" w14:textId="67992062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96,996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6A0A86B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69EB02" w14:textId="6C88E561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255,610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699946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C29DB55" w14:textId="1A8E0B21" w:rsidR="00B33A99" w:rsidRPr="005837DC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D041F8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C7F84C2" w14:textId="2D3F5C18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352,606</w:t>
            </w:r>
          </w:p>
        </w:tc>
      </w:tr>
      <w:tr w:rsidR="00B33A99" w:rsidRPr="005837DC" w14:paraId="4A0515EC" w14:textId="77777777" w:rsidTr="007945AD">
        <w:tc>
          <w:tcPr>
            <w:tcW w:w="2885" w:type="dxa"/>
            <w:shd w:val="clear" w:color="auto" w:fill="auto"/>
          </w:tcPr>
          <w:p w14:paraId="15BFD4CA" w14:textId="77777777" w:rsidR="00B33A99" w:rsidRPr="005837DC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530BC4" w14:textId="45D51272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1,089,336</w:t>
            </w:r>
          </w:p>
        </w:tc>
        <w:tc>
          <w:tcPr>
            <w:tcW w:w="272" w:type="dxa"/>
            <w:shd w:val="clear" w:color="auto" w:fill="auto"/>
          </w:tcPr>
          <w:p w14:paraId="3BF75BDC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BD1ED" w14:textId="53AF0878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833,726</w:t>
            </w:r>
          </w:p>
        </w:tc>
        <w:tc>
          <w:tcPr>
            <w:tcW w:w="272" w:type="dxa"/>
            <w:shd w:val="clear" w:color="auto" w:fill="auto"/>
          </w:tcPr>
          <w:p w14:paraId="5E01441E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F16A0" w14:textId="6AA7A53F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255,610</w:t>
            </w:r>
          </w:p>
        </w:tc>
        <w:tc>
          <w:tcPr>
            <w:tcW w:w="241" w:type="dxa"/>
            <w:shd w:val="clear" w:color="auto" w:fill="auto"/>
          </w:tcPr>
          <w:p w14:paraId="7F33EF42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6EAFFD" w14:textId="564D9EC5" w:rsidR="00B33A99" w:rsidRPr="00BC4F1F" w:rsidRDefault="00B33A99" w:rsidP="00B33A9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623DDF" w14:textId="77777777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C805B" w14:textId="1A808A8C" w:rsidR="00B33A99" w:rsidRPr="005837DC" w:rsidRDefault="00B33A99" w:rsidP="00B33A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2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089,336</w:t>
            </w:r>
          </w:p>
        </w:tc>
      </w:tr>
    </w:tbl>
    <w:p w14:paraId="6115DAB7" w14:textId="77777777" w:rsidR="00E33AE1" w:rsidRDefault="00E33AE1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BED584" w14:textId="2C9291E1" w:rsidR="004A57CC" w:rsidRPr="004A57CC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57CC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A57CC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4A57C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0121394" w14:textId="73FFDE9F" w:rsidR="004A57CC" w:rsidRPr="004A57CC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A57CC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4A57CC">
        <w:rPr>
          <w:rFonts w:ascii="Angsana New" w:hAnsi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738B4">
        <w:rPr>
          <w:rFonts w:ascii="Angsana New" w:hAnsi="Angsana New"/>
          <w:color w:val="000000"/>
          <w:sz w:val="30"/>
          <w:szCs w:val="30"/>
        </w:rPr>
        <w:br/>
      </w:r>
      <w:r w:rsidRPr="004A57CC">
        <w:rPr>
          <w:rFonts w:ascii="Angsana New" w:hAnsi="Angsana New"/>
          <w:color w:val="00000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  <w:r w:rsidRPr="004A57C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085DA72" w14:textId="26E13E59" w:rsidR="00347ECB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41654C0" w14:textId="15031C1F" w:rsidR="004A57CC" w:rsidRPr="004A57CC" w:rsidRDefault="004A57CC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A57CC">
        <w:rPr>
          <w:rFonts w:asciiTheme="majorBidi" w:hAnsiTheme="majorBidi" w:cstheme="majorBidi"/>
          <w:sz w:val="30"/>
          <w:szCs w:val="30"/>
          <w:lang w:bidi="th-TH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4A57CC">
        <w:rPr>
          <w:rFonts w:asciiTheme="majorBidi" w:hAnsiTheme="majorBidi" w:cstheme="majorBidi"/>
          <w:sz w:val="30"/>
          <w:szCs w:val="30"/>
          <w:lang w:bidi="th-TH"/>
        </w:rPr>
        <w:t xml:space="preserve">.3.1) </w:t>
      </w:r>
      <w:r w:rsidRPr="004A57C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214F8B0" w14:textId="00066F91" w:rsidR="004A57CC" w:rsidRPr="004A57CC" w:rsidRDefault="004A57CC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A57C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4A57CC">
        <w:rPr>
          <w:rFonts w:asciiTheme="majorBidi" w:hAnsiTheme="majorBidi"/>
          <w:sz w:val="30"/>
          <w:szCs w:val="30"/>
          <w:cs/>
          <w:lang w:bidi="th-TH"/>
        </w:rPr>
        <w:t>ซึ่งกลุ่มบริษัทคาดว่าผลกระทบจากอัตราแลกเปลี่ยนเงินตราต่างประเทศที่เปลี่ยนแปลงสำหรับสินทรัพย์และหนี้สินที่เป็นเงินตราต่างประเทศในงบแสดงฐานะการเงินจะไม่มีสาระสำคัญต่อฐานะการเงินและผลการดำเนินงาน เนื่องจากกลุ่มบริษัทไม่มีเงินกู้หรือรายการค้าที่เป็นสกุลเงินตราต่างประเทศอย่างมีสาระสำคัญ นอกจากนี้การซื้อวัตถุดิบและบรรจุภัณฑ์ส่วนใหญ่ยังเป็นการซื้อจากแหล่งภายในประเทศ ความเสี่ยงจากอัตราแลกเปลี่ยนส่วนใหญ่จึงมีขอบเขตเพียงการซื้ออะไหล่และอุปกรณ์จากต่างประเทศ</w:t>
      </w:r>
    </w:p>
    <w:p w14:paraId="76806BED" w14:textId="77777777" w:rsidR="004A57CC" w:rsidRPr="00482669" w:rsidRDefault="004A57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630"/>
        <w:gridCol w:w="990"/>
        <w:gridCol w:w="180"/>
        <w:gridCol w:w="981"/>
        <w:gridCol w:w="180"/>
        <w:gridCol w:w="1010"/>
        <w:gridCol w:w="180"/>
        <w:gridCol w:w="1066"/>
      </w:tblGrid>
      <w:tr w:rsidR="00477C1E" w:rsidRPr="00C1266B" w14:paraId="30AD731A" w14:textId="77777777" w:rsidTr="00482669">
        <w:trPr>
          <w:cantSplit/>
          <w:tblHeader/>
        </w:trPr>
        <w:tc>
          <w:tcPr>
            <w:tcW w:w="4039" w:type="dxa"/>
            <w:hideMark/>
          </w:tcPr>
          <w:p w14:paraId="5EFE8AF9" w14:textId="40E21FBA" w:rsidR="00477C1E" w:rsidRPr="00C1266B" w:rsidRDefault="00477C1E" w:rsidP="00430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6626634C" w14:textId="77777777" w:rsidR="00477C1E" w:rsidRPr="00C1266B" w:rsidRDefault="00477C1E" w:rsidP="0043001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69BC4993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75F8CFA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56" w:type="dxa"/>
            <w:gridSpan w:val="3"/>
            <w:hideMark/>
          </w:tcPr>
          <w:p w14:paraId="27B04756" w14:textId="77777777" w:rsidR="00477C1E" w:rsidRPr="00C1266B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45346" w:rsidRPr="00C1266B" w14:paraId="70A1A8BD" w14:textId="77777777" w:rsidTr="00482669">
        <w:trPr>
          <w:cantSplit/>
          <w:tblHeader/>
        </w:trPr>
        <w:tc>
          <w:tcPr>
            <w:tcW w:w="4039" w:type="dxa"/>
          </w:tcPr>
          <w:p w14:paraId="09258384" w14:textId="77777777" w:rsidR="00445346" w:rsidRPr="00C1266B" w:rsidRDefault="00445346" w:rsidP="00445346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7F3314F9" w14:textId="19E61348" w:rsidR="00445346" w:rsidRPr="00C1266B" w:rsidRDefault="00445346" w:rsidP="004453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65B8933C" w14:textId="527597D9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4F54B85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15F2EA6" w14:textId="7207A340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B8D3733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38B6F67" w14:textId="33577F2C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73D997D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136066F" w14:textId="7C10E47D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45346" w:rsidRPr="00C1266B" w14:paraId="43810014" w14:textId="77777777" w:rsidTr="00482669">
        <w:trPr>
          <w:cantSplit/>
          <w:tblHeader/>
        </w:trPr>
        <w:tc>
          <w:tcPr>
            <w:tcW w:w="4039" w:type="dxa"/>
          </w:tcPr>
          <w:p w14:paraId="5935E8DB" w14:textId="77777777" w:rsidR="00445346" w:rsidRPr="00C1266B" w:rsidRDefault="00445346" w:rsidP="0044534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432F919" w14:textId="77777777" w:rsidR="00445346" w:rsidRPr="00C1266B" w:rsidRDefault="00445346" w:rsidP="004453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87" w:type="dxa"/>
            <w:gridSpan w:val="7"/>
          </w:tcPr>
          <w:p w14:paraId="3CE1F501" w14:textId="4B3E5EDA" w:rsidR="00445346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445346" w:rsidRPr="00C1266B" w14:paraId="5A5D8EDE" w14:textId="77777777" w:rsidTr="00482669">
        <w:trPr>
          <w:cantSplit/>
        </w:trPr>
        <w:tc>
          <w:tcPr>
            <w:tcW w:w="4039" w:type="dxa"/>
            <w:hideMark/>
          </w:tcPr>
          <w:p w14:paraId="04D34164" w14:textId="77777777" w:rsidR="00445346" w:rsidRPr="00C1266B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30" w:type="dxa"/>
          </w:tcPr>
          <w:p w14:paraId="37804E01" w14:textId="77777777" w:rsidR="00445346" w:rsidRPr="00C1266B" w:rsidRDefault="00445346" w:rsidP="00445346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87" w:type="dxa"/>
            <w:gridSpan w:val="7"/>
            <w:hideMark/>
          </w:tcPr>
          <w:p w14:paraId="503D4A70" w14:textId="485A4CBA" w:rsidR="00445346" w:rsidRPr="00C1266B" w:rsidRDefault="00445346" w:rsidP="0044534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45346" w:rsidRPr="00423A0E" w14:paraId="4D0708F6" w14:textId="77777777" w:rsidTr="00482669">
        <w:trPr>
          <w:cantSplit/>
        </w:trPr>
        <w:tc>
          <w:tcPr>
            <w:tcW w:w="4039" w:type="dxa"/>
            <w:hideMark/>
          </w:tcPr>
          <w:p w14:paraId="523EAEDE" w14:textId="34B4FE85" w:rsidR="00445346" w:rsidRPr="00423A0E" w:rsidRDefault="00445346" w:rsidP="00445346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49C75AC8" w14:textId="77777777" w:rsidR="00445346" w:rsidRPr="00423A0E" w:rsidRDefault="00445346" w:rsidP="00445346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FF28637" w14:textId="5AC40C46" w:rsidR="00445346" w:rsidRPr="00423A0E" w:rsidRDefault="006A0EE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E45D11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7,81</w:t>
            </w:r>
            <w:r w:rsidR="003E26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13EAD6" w14:textId="77777777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524DB27" w14:textId="71069820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(5,660)</w:t>
            </w:r>
          </w:p>
        </w:tc>
        <w:tc>
          <w:tcPr>
            <w:tcW w:w="180" w:type="dxa"/>
            <w:vAlign w:val="bottom"/>
          </w:tcPr>
          <w:p w14:paraId="41F81E9D" w14:textId="77777777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vAlign w:val="bottom"/>
          </w:tcPr>
          <w:p w14:paraId="66BB56C2" w14:textId="27D45C3C" w:rsidR="00445346" w:rsidRPr="00423A0E" w:rsidRDefault="006A0EE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3E26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3E267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768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FC35A1" w14:textId="77777777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vAlign w:val="bottom"/>
            <w:hideMark/>
          </w:tcPr>
          <w:p w14:paraId="55A24392" w14:textId="7E00CF3E" w:rsidR="00445346" w:rsidRPr="00423A0E" w:rsidRDefault="00445346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(5,615)</w:t>
            </w:r>
          </w:p>
        </w:tc>
      </w:tr>
      <w:tr w:rsidR="00445346" w:rsidRPr="00423A0E" w14:paraId="79974B22" w14:textId="77777777" w:rsidTr="00482669">
        <w:trPr>
          <w:cantSplit/>
        </w:trPr>
        <w:tc>
          <w:tcPr>
            <w:tcW w:w="4669" w:type="dxa"/>
            <w:gridSpan w:val="2"/>
            <w:hideMark/>
          </w:tcPr>
          <w:p w14:paraId="21EFA5CD" w14:textId="77777777" w:rsidR="00445346" w:rsidRPr="00423A0E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23A0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87A8D" w14:textId="4E94B8D5" w:rsidR="00445346" w:rsidRPr="00423A0E" w:rsidRDefault="006A0EE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3E267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3E267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4214DE" w14:textId="77777777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27517C" w14:textId="0202CB43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(5,660)</w:t>
            </w:r>
          </w:p>
        </w:tc>
        <w:tc>
          <w:tcPr>
            <w:tcW w:w="180" w:type="dxa"/>
            <w:vAlign w:val="bottom"/>
          </w:tcPr>
          <w:p w14:paraId="7E6DBB70" w14:textId="77777777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CBD22" w14:textId="077A78B6" w:rsidR="00445346" w:rsidRPr="00423A0E" w:rsidRDefault="006A0EE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3E267F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3E267F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768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B0AE86" w14:textId="77777777" w:rsidR="00445346" w:rsidRPr="00423A0E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4171B" w14:textId="21EE7012" w:rsidR="00445346" w:rsidRPr="00423A0E" w:rsidRDefault="00445346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(5,615)</w:t>
            </w:r>
          </w:p>
        </w:tc>
      </w:tr>
    </w:tbl>
    <w:p w14:paraId="3C2A5FF2" w14:textId="2A219248" w:rsidR="007A33EA" w:rsidRDefault="007A33EA" w:rsidP="008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F5A59A" w14:textId="3EDEEFCB" w:rsidR="00E33AE1" w:rsidRDefault="00E33AE1" w:rsidP="008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630"/>
        <w:gridCol w:w="990"/>
        <w:gridCol w:w="180"/>
        <w:gridCol w:w="981"/>
        <w:gridCol w:w="180"/>
        <w:gridCol w:w="999"/>
        <w:gridCol w:w="11"/>
        <w:gridCol w:w="169"/>
        <w:gridCol w:w="11"/>
        <w:gridCol w:w="1066"/>
        <w:gridCol w:w="10"/>
      </w:tblGrid>
      <w:tr w:rsidR="00E33AE1" w:rsidRPr="00C1266B" w14:paraId="4E69632A" w14:textId="77777777" w:rsidTr="00E33AE1">
        <w:trPr>
          <w:gridAfter w:val="1"/>
          <w:wAfter w:w="10" w:type="dxa"/>
          <w:cantSplit/>
          <w:tblHeader/>
        </w:trPr>
        <w:tc>
          <w:tcPr>
            <w:tcW w:w="4039" w:type="dxa"/>
            <w:hideMark/>
          </w:tcPr>
          <w:p w14:paraId="42C06E07" w14:textId="77777777" w:rsidR="00E33AE1" w:rsidRPr="00C1266B" w:rsidRDefault="00E33AE1" w:rsidP="007945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6B49D38A" w14:textId="77777777" w:rsidR="00E33AE1" w:rsidRPr="00C1266B" w:rsidRDefault="00E33AE1" w:rsidP="007945A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0A453C8A" w14:textId="77777777" w:rsidR="00E33AE1" w:rsidRPr="00C1266B" w:rsidRDefault="00E33AE1" w:rsidP="007945A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3020B9" w14:textId="77777777" w:rsidR="00E33AE1" w:rsidRPr="00C1266B" w:rsidRDefault="00E33AE1" w:rsidP="007945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56" w:type="dxa"/>
            <w:gridSpan w:val="5"/>
            <w:hideMark/>
          </w:tcPr>
          <w:p w14:paraId="5A642196" w14:textId="77777777" w:rsidR="00E33AE1" w:rsidRPr="00C1266B" w:rsidRDefault="00E33AE1" w:rsidP="007945A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C1266B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33AE1" w:rsidRPr="00C1266B" w14:paraId="008A655E" w14:textId="77777777" w:rsidTr="00E33AE1">
        <w:trPr>
          <w:gridAfter w:val="1"/>
          <w:wAfter w:w="10" w:type="dxa"/>
          <w:cantSplit/>
          <w:tblHeader/>
        </w:trPr>
        <w:tc>
          <w:tcPr>
            <w:tcW w:w="4039" w:type="dxa"/>
          </w:tcPr>
          <w:p w14:paraId="3C0E1CC6" w14:textId="77777777" w:rsidR="00E33AE1" w:rsidRPr="00C1266B" w:rsidRDefault="00E33AE1" w:rsidP="007945AD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4729B98" w14:textId="77777777" w:rsidR="00E33AE1" w:rsidRPr="00C1266B" w:rsidRDefault="00E33AE1" w:rsidP="007945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3BC7CA85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AB121E9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6EE06D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0A4AE4E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8BFD827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</w:tcPr>
          <w:p w14:paraId="52D426A2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FDB0638" w14:textId="77777777" w:rsidR="00E33AE1" w:rsidRPr="00C1266B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4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33AE1" w:rsidRPr="00C1266B" w14:paraId="6EC8C7B3" w14:textId="77777777" w:rsidTr="00E33AE1">
        <w:trPr>
          <w:gridAfter w:val="1"/>
          <w:wAfter w:w="10" w:type="dxa"/>
          <w:cantSplit/>
          <w:tblHeader/>
        </w:trPr>
        <w:tc>
          <w:tcPr>
            <w:tcW w:w="4039" w:type="dxa"/>
          </w:tcPr>
          <w:p w14:paraId="585F8483" w14:textId="77777777" w:rsidR="00E33AE1" w:rsidRPr="00C1266B" w:rsidRDefault="00E33AE1" w:rsidP="007945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636B8CBA" w14:textId="77777777" w:rsidR="00E33AE1" w:rsidRPr="00C1266B" w:rsidRDefault="00E33AE1" w:rsidP="007945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87" w:type="dxa"/>
            <w:gridSpan w:val="9"/>
          </w:tcPr>
          <w:p w14:paraId="30029988" w14:textId="77777777" w:rsidR="00E33AE1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423A0E" w:rsidRPr="00C1266B" w14:paraId="1A1D048B" w14:textId="77777777" w:rsidTr="00E33AE1">
        <w:trPr>
          <w:cantSplit/>
        </w:trPr>
        <w:tc>
          <w:tcPr>
            <w:tcW w:w="4039" w:type="dxa"/>
            <w:hideMark/>
          </w:tcPr>
          <w:p w14:paraId="23D55910" w14:textId="77777777" w:rsidR="00423A0E" w:rsidRPr="00C1266B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30" w:type="dxa"/>
          </w:tcPr>
          <w:p w14:paraId="4AC68F7B" w14:textId="77777777" w:rsidR="00423A0E" w:rsidRPr="00C1266B" w:rsidRDefault="00423A0E" w:rsidP="00423A0E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3E7B4544" w14:textId="7E9D1078" w:rsidR="00423A0E" w:rsidRPr="00C1266B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45346" w:rsidRPr="00C1266B" w14:paraId="6F508233" w14:textId="77777777" w:rsidTr="00E33AE1">
        <w:trPr>
          <w:cantSplit/>
        </w:trPr>
        <w:tc>
          <w:tcPr>
            <w:tcW w:w="4039" w:type="dxa"/>
            <w:hideMark/>
          </w:tcPr>
          <w:p w14:paraId="6643FCDE" w14:textId="0B9804C8" w:rsidR="00445346" w:rsidRPr="00C1266B" w:rsidRDefault="00445346" w:rsidP="00445346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5948CF93" w14:textId="77777777" w:rsidR="00445346" w:rsidRPr="00C1266B" w:rsidRDefault="00445346" w:rsidP="00445346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9502F11" w14:textId="2EF1AEAA" w:rsidR="00445346" w:rsidRPr="00C1266B" w:rsidRDefault="006A0EE4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5937E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="005937E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819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42A71E5" w14:textId="77777777" w:rsidR="00445346" w:rsidRPr="00C1266B" w:rsidRDefault="00445346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B604C6A" w14:textId="20F94A7A" w:rsidR="00445346" w:rsidRPr="00C1266B" w:rsidRDefault="00445346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(2,523)</w:t>
            </w:r>
          </w:p>
        </w:tc>
        <w:tc>
          <w:tcPr>
            <w:tcW w:w="180" w:type="dxa"/>
            <w:vAlign w:val="bottom"/>
          </w:tcPr>
          <w:p w14:paraId="5860397A" w14:textId="77777777" w:rsidR="00445346" w:rsidRPr="00C1266B" w:rsidRDefault="00445346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7E89D548" w14:textId="789EA342" w:rsidR="00445346" w:rsidRPr="006A0EE4" w:rsidRDefault="006A0EE4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5937E5">
              <w:rPr>
                <w:rFonts w:ascii="Angsana New" w:hAnsi="Angsana New"/>
                <w:sz w:val="30"/>
                <w:szCs w:val="30"/>
                <w:lang w:val="en-US" w:eastAsia="en-GB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="005937E5">
              <w:rPr>
                <w:rFonts w:ascii="Angsana New" w:hAnsi="Angsana New"/>
                <w:sz w:val="30"/>
                <w:szCs w:val="30"/>
                <w:lang w:val="en-US" w:eastAsia="en-GB"/>
              </w:rPr>
              <w:t>819</w:t>
            </w: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8C834CE" w14:textId="77777777" w:rsidR="00445346" w:rsidRPr="00C1266B" w:rsidRDefault="00445346" w:rsidP="004453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039E69E1" w14:textId="04F94F2F" w:rsidR="00445346" w:rsidRPr="00C1266B" w:rsidRDefault="00445346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(2,523)</w:t>
            </w:r>
          </w:p>
        </w:tc>
      </w:tr>
      <w:tr w:rsidR="00445346" w:rsidRPr="00C1266B" w14:paraId="1A8A2673" w14:textId="77777777" w:rsidTr="00E33AE1">
        <w:trPr>
          <w:cantSplit/>
        </w:trPr>
        <w:tc>
          <w:tcPr>
            <w:tcW w:w="4669" w:type="dxa"/>
            <w:gridSpan w:val="2"/>
            <w:hideMark/>
          </w:tcPr>
          <w:p w14:paraId="7E9FD7D5" w14:textId="77777777" w:rsidR="00445346" w:rsidRPr="00C1266B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80994" w14:textId="702A777E" w:rsidR="00445346" w:rsidRPr="00C1266B" w:rsidRDefault="006A0EE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</w:t>
            </w:r>
            <w:r w:rsidR="005937E5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,</w:t>
            </w:r>
            <w:r w:rsidR="005937E5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819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044EB3" w14:textId="77777777" w:rsidR="00445346" w:rsidRPr="00C1266B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4C245C" w14:textId="59660829" w:rsidR="00445346" w:rsidRPr="00C1266B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(2,523)</w:t>
            </w:r>
          </w:p>
        </w:tc>
        <w:tc>
          <w:tcPr>
            <w:tcW w:w="180" w:type="dxa"/>
            <w:vAlign w:val="bottom"/>
          </w:tcPr>
          <w:p w14:paraId="201BB6AA" w14:textId="77777777" w:rsidR="00445346" w:rsidRPr="00C1266B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B580B" w14:textId="66AC5E08" w:rsidR="00445346" w:rsidRPr="00C1266B" w:rsidRDefault="006A0EE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5937E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="005937E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9AD985B" w14:textId="77777777" w:rsidR="00445346" w:rsidRPr="00C1266B" w:rsidRDefault="00445346" w:rsidP="004453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A64A" w14:textId="592F590C" w:rsidR="00445346" w:rsidRPr="00944052" w:rsidRDefault="00445346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(2,523)</w:t>
            </w:r>
          </w:p>
        </w:tc>
      </w:tr>
      <w:tr w:rsidR="00445346" w:rsidRPr="008E60B8" w14:paraId="32A76CDE" w14:textId="77777777" w:rsidTr="00E33AE1">
        <w:trPr>
          <w:cantSplit/>
        </w:trPr>
        <w:tc>
          <w:tcPr>
            <w:tcW w:w="4669" w:type="dxa"/>
            <w:gridSpan w:val="2"/>
          </w:tcPr>
          <w:p w14:paraId="40F1BAC8" w14:textId="77777777" w:rsidR="00445346" w:rsidRPr="008E60B8" w:rsidRDefault="00445346" w:rsidP="00445346">
            <w:pPr>
              <w:tabs>
                <w:tab w:val="right" w:pos="3945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975C8E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DC67B85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7D5F2E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EB93496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234644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B8E93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A95826" w14:textId="77777777" w:rsidR="00445346" w:rsidRPr="008E60B8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45346" w:rsidRPr="00C1266B" w14:paraId="336E2A1C" w14:textId="77777777" w:rsidTr="00E33AE1">
        <w:trPr>
          <w:cantSplit/>
        </w:trPr>
        <w:tc>
          <w:tcPr>
            <w:tcW w:w="4039" w:type="dxa"/>
            <w:hideMark/>
          </w:tcPr>
          <w:p w14:paraId="2D214D25" w14:textId="77777777" w:rsidR="00445346" w:rsidRPr="00BB1918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B1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630" w:type="dxa"/>
          </w:tcPr>
          <w:p w14:paraId="7199452D" w14:textId="77777777" w:rsidR="00445346" w:rsidRPr="00BB1918" w:rsidRDefault="00445346" w:rsidP="00445346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1FFFCD28" w14:textId="5B82B1DB" w:rsidR="00445346" w:rsidRPr="00BB1918" w:rsidRDefault="00445346" w:rsidP="0044534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B1918" w:rsidRPr="00C1266B" w14:paraId="7B0FE4DB" w14:textId="77777777" w:rsidTr="00E33AE1">
        <w:trPr>
          <w:cantSplit/>
        </w:trPr>
        <w:tc>
          <w:tcPr>
            <w:tcW w:w="4039" w:type="dxa"/>
            <w:hideMark/>
          </w:tcPr>
          <w:p w14:paraId="24523EF4" w14:textId="7883588F" w:rsidR="00BB1918" w:rsidRPr="00BB1918" w:rsidRDefault="00BB1918" w:rsidP="00BB1918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B191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630" w:type="dxa"/>
            <w:hideMark/>
          </w:tcPr>
          <w:p w14:paraId="0245D4C3" w14:textId="26B2B355" w:rsidR="00BB1918" w:rsidRPr="00BB1918" w:rsidRDefault="00BB1918" w:rsidP="00BB1918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BFFE035" w14:textId="402B5F32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1918">
              <w:rPr>
                <w:rFonts w:ascii="Angsana New" w:hAnsi="Angsana New"/>
                <w:sz w:val="30"/>
                <w:szCs w:val="30"/>
                <w:lang w:eastAsia="en-GB"/>
              </w:rPr>
              <w:t>1,918</w:t>
            </w:r>
          </w:p>
        </w:tc>
        <w:tc>
          <w:tcPr>
            <w:tcW w:w="180" w:type="dxa"/>
            <w:vAlign w:val="bottom"/>
          </w:tcPr>
          <w:p w14:paraId="324920E8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3A8031FC" w14:textId="688C7F87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1918">
              <w:rPr>
                <w:rFonts w:ascii="Angsana New" w:hAnsi="Angsana New"/>
                <w:sz w:val="30"/>
                <w:szCs w:val="30"/>
                <w:lang w:eastAsia="en-GB"/>
              </w:rPr>
              <w:t>2,020</w:t>
            </w:r>
          </w:p>
        </w:tc>
        <w:tc>
          <w:tcPr>
            <w:tcW w:w="180" w:type="dxa"/>
            <w:vAlign w:val="bottom"/>
          </w:tcPr>
          <w:p w14:paraId="630A51E2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1DF433EE" w14:textId="2642CDFE" w:rsidR="00BB1918" w:rsidRPr="00BB1918" w:rsidRDefault="00BB1918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78E95C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059D353C" w14:textId="77777777" w:rsidR="00BB1918" w:rsidRPr="00BB1918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B1918" w:rsidRPr="00C1266B" w14:paraId="0C2BC540" w14:textId="77777777" w:rsidTr="00E33AE1">
        <w:trPr>
          <w:cantSplit/>
        </w:trPr>
        <w:tc>
          <w:tcPr>
            <w:tcW w:w="4039" w:type="dxa"/>
            <w:hideMark/>
          </w:tcPr>
          <w:p w14:paraId="2BCBB041" w14:textId="209D47B3" w:rsidR="00BB1918" w:rsidRPr="00BB1918" w:rsidRDefault="00BB1918" w:rsidP="00BB1918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B191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4035697B" w14:textId="77777777" w:rsidR="00BB1918" w:rsidRPr="00BB1918" w:rsidRDefault="00BB1918" w:rsidP="00BB1918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C1C728B" w14:textId="4E145415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C95E30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412</w:t>
            </w: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6316B0" w14:textId="77777777" w:rsidR="00BB1918" w:rsidRPr="00BB1918" w:rsidRDefault="00BB1918" w:rsidP="00BB1918">
            <w:pPr>
              <w:pStyle w:val="acctfourfigures"/>
              <w:tabs>
                <w:tab w:val="decimal" w:pos="4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1" w:type="dxa"/>
            <w:hideMark/>
          </w:tcPr>
          <w:p w14:paraId="566A2FC2" w14:textId="578DC4A1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3279F3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371</w:t>
            </w: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B70CCE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037300D3" w14:textId="6BE5516D" w:rsidR="00BB1918" w:rsidRPr="00BB1918" w:rsidRDefault="00BB1918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1918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F344CA" w14:textId="77777777" w:rsidR="00BB1918" w:rsidRPr="00BB1918" w:rsidRDefault="00BB1918" w:rsidP="00BB1918">
            <w:pPr>
              <w:pStyle w:val="acctfourfigures"/>
              <w:tabs>
                <w:tab w:val="decimal" w:pos="4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28A2E4AF" w14:textId="77777777" w:rsidR="00BB1918" w:rsidRPr="00BB1918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B1918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BB1918" w:rsidRPr="00C1266B" w14:paraId="731D6ACA" w14:textId="77777777" w:rsidTr="00E33AE1">
        <w:trPr>
          <w:cantSplit/>
          <w:trHeight w:val="276"/>
        </w:trPr>
        <w:tc>
          <w:tcPr>
            <w:tcW w:w="4669" w:type="dxa"/>
            <w:gridSpan w:val="2"/>
            <w:hideMark/>
          </w:tcPr>
          <w:p w14:paraId="063ADA28" w14:textId="77777777" w:rsidR="00BB1918" w:rsidRPr="00BB1918" w:rsidRDefault="00BB1918" w:rsidP="00BB1918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FE2F6" w14:textId="760D77E8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</w:t>
            </w:r>
            <w:r w:rsidR="00554C5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506</w:t>
            </w:r>
          </w:p>
        </w:tc>
        <w:tc>
          <w:tcPr>
            <w:tcW w:w="180" w:type="dxa"/>
            <w:vAlign w:val="bottom"/>
          </w:tcPr>
          <w:p w14:paraId="3442B436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E0841F9" w14:textId="644D84EB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</w:t>
            </w:r>
            <w:r w:rsidR="003279F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649</w:t>
            </w:r>
          </w:p>
        </w:tc>
        <w:tc>
          <w:tcPr>
            <w:tcW w:w="180" w:type="dxa"/>
            <w:vAlign w:val="bottom"/>
          </w:tcPr>
          <w:p w14:paraId="1DD7DCCE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E7B50" w14:textId="75B6E78A" w:rsidR="00BB1918" w:rsidRPr="00BB1918" w:rsidRDefault="00BB1918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10D99E8" w14:textId="7E0D1393" w:rsidR="00BB1918" w:rsidRPr="00BB1918" w:rsidRDefault="00BB1918" w:rsidP="00BB19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D63E35" w14:textId="77777777" w:rsidR="00BB1918" w:rsidRPr="00BB1918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B1918" w:rsidRPr="008E60B8" w14:paraId="6C79BFEF" w14:textId="77777777" w:rsidTr="00E33AE1">
        <w:trPr>
          <w:cantSplit/>
          <w:tblHeader/>
        </w:trPr>
        <w:tc>
          <w:tcPr>
            <w:tcW w:w="4039" w:type="dxa"/>
          </w:tcPr>
          <w:p w14:paraId="4A96CB08" w14:textId="77777777" w:rsidR="00BB1918" w:rsidRPr="008E60B8" w:rsidRDefault="00BB1918" w:rsidP="00BB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5F7D14B" w14:textId="77777777" w:rsidR="00BB1918" w:rsidRPr="008E60B8" w:rsidRDefault="00BB1918" w:rsidP="00BB1918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</w:tcPr>
          <w:p w14:paraId="5F24E67D" w14:textId="77777777" w:rsidR="00BB1918" w:rsidRPr="006A0EE4" w:rsidRDefault="00BB1918" w:rsidP="00BB19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5AB24C0" w14:textId="77777777" w:rsidR="00BB1918" w:rsidRPr="006A0EE4" w:rsidRDefault="00BB1918" w:rsidP="00BB19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266" w:type="dxa"/>
            <w:gridSpan w:val="6"/>
          </w:tcPr>
          <w:p w14:paraId="31AD9D56" w14:textId="77777777" w:rsidR="00BB1918" w:rsidRPr="006A0EE4" w:rsidRDefault="00BB1918" w:rsidP="00BB19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</w:tr>
      <w:tr w:rsidR="00BB1918" w:rsidRPr="00C1266B" w14:paraId="700C63BD" w14:textId="77777777" w:rsidTr="00E33AE1">
        <w:trPr>
          <w:cantSplit/>
        </w:trPr>
        <w:tc>
          <w:tcPr>
            <w:tcW w:w="4039" w:type="dxa"/>
            <w:hideMark/>
          </w:tcPr>
          <w:p w14:paraId="4B72455D" w14:textId="77777777" w:rsidR="00BB1918" w:rsidRPr="00C1266B" w:rsidRDefault="00BB1918" w:rsidP="00BB1918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เงินปอนด์สเตอร์ริง</w:t>
            </w:r>
          </w:p>
        </w:tc>
        <w:tc>
          <w:tcPr>
            <w:tcW w:w="630" w:type="dxa"/>
          </w:tcPr>
          <w:p w14:paraId="79DBCEDB" w14:textId="77777777" w:rsidR="00BB1918" w:rsidRPr="00C1266B" w:rsidRDefault="00BB1918" w:rsidP="00BB1918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009BB21B" w14:textId="3FEE109A" w:rsidR="00BB1918" w:rsidRPr="006A0EE4" w:rsidRDefault="00BB1918" w:rsidP="00BB191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eastAsia="en-GB" w:bidi="th-TH"/>
              </w:rPr>
            </w:pPr>
          </w:p>
        </w:tc>
      </w:tr>
      <w:tr w:rsidR="00BB1918" w:rsidRPr="00C1266B" w14:paraId="55BCD3DB" w14:textId="77777777" w:rsidTr="00E33AE1">
        <w:trPr>
          <w:cantSplit/>
        </w:trPr>
        <w:tc>
          <w:tcPr>
            <w:tcW w:w="4039" w:type="dxa"/>
            <w:hideMark/>
          </w:tcPr>
          <w:p w14:paraId="265B30C4" w14:textId="08980FEB" w:rsidR="00BB1918" w:rsidRPr="00C1266B" w:rsidRDefault="00BB1918" w:rsidP="00BB1918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136A8BD3" w14:textId="77777777" w:rsidR="00BB1918" w:rsidRPr="00C1266B" w:rsidRDefault="00BB1918" w:rsidP="00BB1918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82CF1A" w14:textId="04A33837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2A501427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5D21F1CF" w14:textId="06FCDB44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7A4683A3" w14:textId="77777777" w:rsidR="00BB1918" w:rsidRPr="00BB1918" w:rsidRDefault="00BB1918" w:rsidP="00BB191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</w:tcPr>
          <w:p w14:paraId="7E350490" w14:textId="47BADA34" w:rsidR="00BB1918" w:rsidRPr="00BB1918" w:rsidRDefault="00BB1918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FD0E5C" w14:textId="77777777" w:rsidR="00BB1918" w:rsidRPr="00BB1918" w:rsidRDefault="00BB1918" w:rsidP="00BB191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hideMark/>
          </w:tcPr>
          <w:p w14:paraId="511CB79D" w14:textId="0310B556" w:rsidR="00BB1918" w:rsidRPr="00BB1918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B1918" w:rsidRPr="00C1266B" w14:paraId="48310DF7" w14:textId="77777777" w:rsidTr="00E33AE1">
        <w:trPr>
          <w:cantSplit/>
        </w:trPr>
        <w:tc>
          <w:tcPr>
            <w:tcW w:w="4669" w:type="dxa"/>
            <w:gridSpan w:val="2"/>
            <w:hideMark/>
          </w:tcPr>
          <w:p w14:paraId="48185FE2" w14:textId="77777777" w:rsidR="00BB1918" w:rsidRPr="00C1266B" w:rsidRDefault="00BB1918" w:rsidP="00BB1918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34D72" w14:textId="4652B4F3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675F0147" w14:textId="77777777" w:rsidR="00BB1918" w:rsidRPr="00BB1918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C0EC17" w14:textId="4FBC5D01" w:rsidR="00BB1918" w:rsidRPr="00BB1918" w:rsidRDefault="00BB1918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7E2E0C63" w14:textId="77777777" w:rsidR="00BB1918" w:rsidRPr="00BB1918" w:rsidRDefault="00BB1918" w:rsidP="00BB1918">
            <w:pPr>
              <w:pStyle w:val="acctfourfigures"/>
              <w:tabs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E3098" w14:textId="0E13EC9A" w:rsidR="00BB1918" w:rsidRPr="00BB1918" w:rsidRDefault="00BB1918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ABB1029" w14:textId="77777777" w:rsidR="00BB1918" w:rsidRPr="00BB1918" w:rsidRDefault="00BB1918" w:rsidP="00BB19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7BFAD" w14:textId="77777777" w:rsidR="00BB1918" w:rsidRPr="00BB1918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191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1ADB172C" w14:textId="4EAC8A36" w:rsidR="00347ECB" w:rsidRDefault="00347ECB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CEC5627" w14:textId="57BA22EF" w:rsidR="00FC3052" w:rsidRPr="00FC3052" w:rsidRDefault="00FC3052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FC3052">
        <w:rPr>
          <w:rFonts w:asciiTheme="majorBidi" w:hAnsiTheme="majorBidi" w:cstheme="majorBidi"/>
          <w:sz w:val="30"/>
          <w:szCs w:val="30"/>
          <w:lang w:bidi="th-TH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FC3052">
        <w:rPr>
          <w:rFonts w:asciiTheme="majorBidi" w:hAnsiTheme="majorBidi" w:cstheme="majorBidi"/>
          <w:sz w:val="30"/>
          <w:szCs w:val="30"/>
          <w:lang w:bidi="th-TH"/>
        </w:rPr>
        <w:t xml:space="preserve">.3.2) </w:t>
      </w:r>
      <w:r w:rsidRPr="00FC305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FC305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1D46C6" w14:textId="0548B6D8" w:rsidR="00FC3052" w:rsidRPr="00FC3052" w:rsidRDefault="00FC3052" w:rsidP="00FC305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C305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C3052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เนื่องจากเงิน</w:t>
      </w:r>
      <w:r w:rsidR="000F096C">
        <w:rPr>
          <w:rFonts w:asciiTheme="majorBidi" w:hAnsiTheme="majorBidi" w:cstheme="majorBidi" w:hint="cs"/>
          <w:sz w:val="30"/>
          <w:szCs w:val="30"/>
          <w:cs/>
          <w:lang w:bidi="th-TH"/>
        </w:rPr>
        <w:t>ให้</w:t>
      </w:r>
      <w:r w:rsidRPr="00FC3052">
        <w:rPr>
          <w:rFonts w:asciiTheme="majorBidi" w:hAnsiTheme="majorBidi" w:cstheme="majorBidi"/>
          <w:sz w:val="30"/>
          <w:szCs w:val="30"/>
          <w:cs/>
          <w:lang w:bidi="th-TH"/>
        </w:rPr>
        <w:t>กู้ยืม</w:t>
      </w:r>
      <w:r w:rsidRPr="00FC3052">
        <w:rPr>
          <w:rFonts w:asciiTheme="majorBidi" w:hAnsiTheme="majorBidi"/>
          <w:sz w:val="30"/>
          <w:szCs w:val="30"/>
          <w:cs/>
          <w:lang w:val="en-US" w:bidi="th-TH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</w:t>
      </w:r>
      <w:r w:rsidR="008E60B8">
        <w:rPr>
          <w:rFonts w:asciiTheme="majorBidi" w:hAnsiTheme="majorBidi" w:hint="cs"/>
          <w:sz w:val="30"/>
          <w:szCs w:val="30"/>
          <w:cs/>
          <w:lang w:val="en-US" w:bidi="th-TH"/>
        </w:rPr>
        <w:t>ให้</w:t>
      </w:r>
      <w:r w:rsidRPr="00FC3052">
        <w:rPr>
          <w:rFonts w:asciiTheme="majorBidi" w:hAnsiTheme="majorBidi"/>
          <w:sz w:val="30"/>
          <w:szCs w:val="30"/>
          <w:cs/>
          <w:lang w:val="en-US" w:bidi="th-TH"/>
        </w:rPr>
        <w:t>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3E8E621" w14:textId="26DC0EE6" w:rsidR="005E62D7" w:rsidRPr="008E60B8" w:rsidRDefault="005E62D7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225BCBC" w14:textId="5A0DEAEE" w:rsidR="003F72B2" w:rsidRPr="00185A7C" w:rsidRDefault="003F72B2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185A7C">
        <w:rPr>
          <w:rFonts w:ascii="Angsana New" w:hAnsi="Angsana New"/>
          <w:b/>
          <w:bCs/>
          <w:sz w:val="30"/>
          <w:szCs w:val="30"/>
        </w:rPr>
        <w:t>2</w:t>
      </w:r>
      <w:r w:rsidR="005D6E08">
        <w:rPr>
          <w:rFonts w:ascii="Angsana New" w:hAnsi="Angsana New"/>
          <w:b/>
          <w:bCs/>
          <w:sz w:val="30"/>
          <w:szCs w:val="30"/>
        </w:rPr>
        <w:t>3</w:t>
      </w:r>
      <w:r w:rsidRPr="00185A7C">
        <w:rPr>
          <w:rFonts w:ascii="Angsana New" w:hAnsi="Angsana New"/>
          <w:b/>
          <w:bCs/>
          <w:sz w:val="30"/>
          <w:szCs w:val="30"/>
        </w:rPr>
        <w:tab/>
      </w:r>
      <w:r w:rsidRPr="00185A7C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37A638D" w14:textId="36FB52B4" w:rsidR="003F72B2" w:rsidRPr="008E60B8" w:rsidRDefault="003F72B2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2A09C07" w14:textId="4013E80D" w:rsidR="003F72B2" w:rsidRPr="003F72B2" w:rsidRDefault="003F72B2" w:rsidP="003F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5A7C">
        <w:rPr>
          <w:rFonts w:ascii="Angsana New" w:hAnsi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="0075420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85A7C">
        <w:rPr>
          <w:rFonts w:ascii="Angsana New" w:hAnsi="Angsana New"/>
          <w:color w:val="000000"/>
          <w:sz w:val="30"/>
          <w:szCs w:val="30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86D8968" w14:textId="519B35B7" w:rsidR="007A33EA" w:rsidRPr="008E60B8" w:rsidRDefault="007A33EA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4A687EA1" w14:textId="25CEB577" w:rsidR="008E60B8" w:rsidRPr="008E60B8" w:rsidRDefault="008E60B8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6145AF2" w14:textId="55F198AE" w:rsidR="008E60B8" w:rsidRPr="008E60B8" w:rsidRDefault="008E60B8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CF4CA30" w14:textId="423B1B5F" w:rsidR="00E64F07" w:rsidRPr="00C1266B" w:rsidRDefault="00E13B5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D6E08">
        <w:rPr>
          <w:rFonts w:ascii="Angsana New" w:hAnsi="Angsana New"/>
          <w:b/>
          <w:bCs/>
          <w:sz w:val="30"/>
          <w:szCs w:val="30"/>
        </w:rPr>
        <w:t>4</w:t>
      </w:r>
      <w:r w:rsidR="00E64F07" w:rsidRPr="00C1266B">
        <w:rPr>
          <w:rFonts w:ascii="Angsana New" w:hAnsi="Angsana New"/>
          <w:b/>
          <w:bCs/>
          <w:sz w:val="30"/>
          <w:szCs w:val="30"/>
        </w:rPr>
        <w:tab/>
      </w:r>
      <w:r w:rsidR="00E64F07" w:rsidRPr="00C1266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FD44D1" w14:textId="77777777" w:rsidR="00E64F07" w:rsidRPr="008E60B8" w:rsidRDefault="00E64F07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2"/>
        <w:gridCol w:w="242"/>
        <w:gridCol w:w="1112"/>
        <w:gridCol w:w="273"/>
        <w:gridCol w:w="1096"/>
        <w:gridCol w:w="240"/>
        <w:gridCol w:w="1194"/>
      </w:tblGrid>
      <w:tr w:rsidR="00E64F07" w:rsidRPr="00C1266B" w14:paraId="3CEE5176" w14:textId="77777777" w:rsidTr="00482669">
        <w:trPr>
          <w:trHeight w:val="68"/>
          <w:tblHeader/>
        </w:trPr>
        <w:tc>
          <w:tcPr>
            <w:tcW w:w="3780" w:type="dxa"/>
          </w:tcPr>
          <w:p w14:paraId="0045D44E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26" w:type="dxa"/>
            <w:gridSpan w:val="3"/>
          </w:tcPr>
          <w:p w14:paraId="11EE67AA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20BA880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</w:tcPr>
          <w:p w14:paraId="144BD9C7" w14:textId="77777777" w:rsidR="00E64F07" w:rsidRPr="00C1266B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346" w:rsidRPr="00C1266B" w14:paraId="2E5A1FF7" w14:textId="77777777" w:rsidTr="00482669">
        <w:trPr>
          <w:trHeight w:val="68"/>
          <w:tblHeader/>
        </w:trPr>
        <w:tc>
          <w:tcPr>
            <w:tcW w:w="3780" w:type="dxa"/>
          </w:tcPr>
          <w:p w14:paraId="1DB7F850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BDD5F4" w14:textId="387B8B38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4EC5B0A8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6EDA8" w14:textId="5D7BDBC9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37A80A97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4AB246A" w14:textId="08861D0B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74A0BD03" w14:textId="77777777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580195E" w14:textId="65D9E94D" w:rsidR="00445346" w:rsidRPr="00C1266B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45346" w:rsidRPr="00C1266B" w14:paraId="2DACC58A" w14:textId="77777777" w:rsidTr="00482669">
        <w:trPr>
          <w:trHeight w:val="68"/>
          <w:tblHeader/>
        </w:trPr>
        <w:tc>
          <w:tcPr>
            <w:tcW w:w="3780" w:type="dxa"/>
          </w:tcPr>
          <w:p w14:paraId="52890106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6CF92928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266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346" w:rsidRPr="00C1266B" w14:paraId="56A48EC2" w14:textId="77777777" w:rsidTr="009156F2">
        <w:trPr>
          <w:trHeight w:val="68"/>
        </w:trPr>
        <w:tc>
          <w:tcPr>
            <w:tcW w:w="3780" w:type="dxa"/>
          </w:tcPr>
          <w:p w14:paraId="58230916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C1266B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2" w:type="dxa"/>
          </w:tcPr>
          <w:p w14:paraId="5320758C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1F4A4C8F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67D57B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A7586C2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BF875B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3B8B634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032C461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346" w:rsidRPr="00C1266B" w14:paraId="7BD18961" w14:textId="77777777" w:rsidTr="009156F2">
        <w:trPr>
          <w:trHeight w:val="68"/>
        </w:trPr>
        <w:tc>
          <w:tcPr>
            <w:tcW w:w="3780" w:type="dxa"/>
          </w:tcPr>
          <w:p w14:paraId="02059A4C" w14:textId="25ABCAB9" w:rsidR="00445346" w:rsidRPr="00B20429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B2042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2" w:type="dxa"/>
          </w:tcPr>
          <w:p w14:paraId="2BFD05B7" w14:textId="46CCDE0F" w:rsidR="00445346" w:rsidRPr="00C1266B" w:rsidRDefault="00F02F40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242" w:type="dxa"/>
          </w:tcPr>
          <w:p w14:paraId="24D1087D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3F6713" w14:textId="754E7F73" w:rsidR="00445346" w:rsidRPr="00FC1972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73" w:type="dxa"/>
          </w:tcPr>
          <w:p w14:paraId="5561F834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A7BB47E" w14:textId="01A9C08D" w:rsidR="00445346" w:rsidRPr="00C1266B" w:rsidRDefault="00F02F40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240" w:type="dxa"/>
          </w:tcPr>
          <w:p w14:paraId="66C808D5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07C306" w14:textId="5F2D8C6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</w:tr>
      <w:tr w:rsidR="00445346" w:rsidRPr="0057083C" w14:paraId="74D96B55" w14:textId="77777777" w:rsidTr="009156F2">
        <w:trPr>
          <w:trHeight w:val="68"/>
        </w:trPr>
        <w:tc>
          <w:tcPr>
            <w:tcW w:w="3780" w:type="dxa"/>
          </w:tcPr>
          <w:p w14:paraId="30904407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</w:t>
            </w:r>
            <w:r w:rsidRPr="0057083C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8E88B3" w14:textId="6BDA7EBB" w:rsidR="00445346" w:rsidRPr="0057083C" w:rsidRDefault="00F02F40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DC1563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42" w:type="dxa"/>
          </w:tcPr>
          <w:p w14:paraId="5C1F11CB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EFA7FA0" w14:textId="41C4AFF6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  <w:tc>
          <w:tcPr>
            <w:tcW w:w="273" w:type="dxa"/>
          </w:tcPr>
          <w:p w14:paraId="5AFEDFA9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ED73B9F" w14:textId="33E2A5D4" w:rsidR="00445346" w:rsidRPr="0057083C" w:rsidRDefault="00F02F40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</w:t>
            </w:r>
            <w:r w:rsidR="00DC1563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0" w:type="dxa"/>
          </w:tcPr>
          <w:p w14:paraId="22172BD0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DF89783" w14:textId="78F88820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7,797</w:t>
            </w:r>
          </w:p>
        </w:tc>
      </w:tr>
      <w:tr w:rsidR="00445346" w:rsidRPr="0057083C" w14:paraId="5F23E949" w14:textId="77777777" w:rsidTr="009156F2">
        <w:trPr>
          <w:trHeight w:val="58"/>
        </w:trPr>
        <w:tc>
          <w:tcPr>
            <w:tcW w:w="3780" w:type="dxa"/>
          </w:tcPr>
          <w:p w14:paraId="53F787B3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57083C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A1DC68D" w14:textId="38F553F8" w:rsidR="00445346" w:rsidRPr="0057083C" w:rsidRDefault="00F02F40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DC1563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42" w:type="dxa"/>
          </w:tcPr>
          <w:p w14:paraId="4356F7F9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73E2BF" w14:textId="47DD3A31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9,866</w:t>
            </w:r>
          </w:p>
        </w:tc>
        <w:tc>
          <w:tcPr>
            <w:tcW w:w="273" w:type="dxa"/>
          </w:tcPr>
          <w:p w14:paraId="4ACEAAAE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576A143" w14:textId="4423FD61" w:rsidR="00445346" w:rsidRPr="0057083C" w:rsidRDefault="00F02F40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DC1563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40" w:type="dxa"/>
          </w:tcPr>
          <w:p w14:paraId="63156F30" w14:textId="77777777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8577B59" w14:textId="023F3590" w:rsidR="00445346" w:rsidRPr="0057083C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9,866</w:t>
            </w:r>
          </w:p>
        </w:tc>
      </w:tr>
      <w:tr w:rsidR="00445346" w:rsidRPr="00C1266B" w14:paraId="3F15179D" w14:textId="77777777" w:rsidTr="00460098">
        <w:trPr>
          <w:trHeight w:val="38"/>
        </w:trPr>
        <w:tc>
          <w:tcPr>
            <w:tcW w:w="3780" w:type="dxa"/>
          </w:tcPr>
          <w:p w14:paraId="158D852D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13ACAFD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8A3C39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561B4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3F1E7C4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2553EF2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5C7D3E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3D7743" w14:textId="77777777" w:rsidR="00445346" w:rsidRPr="00C1266B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441" w:rsidRPr="00C1266B" w14:paraId="09A27104" w14:textId="77777777" w:rsidTr="00460098">
        <w:trPr>
          <w:trHeight w:val="38"/>
        </w:trPr>
        <w:tc>
          <w:tcPr>
            <w:tcW w:w="3780" w:type="dxa"/>
          </w:tcPr>
          <w:p w14:paraId="0F0F52C1" w14:textId="4C0945EF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2" w:type="dxa"/>
          </w:tcPr>
          <w:p w14:paraId="59E6737A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8E90674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A98901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F99E63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3E308E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D98357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906C95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441" w:rsidRPr="00C1266B" w14:paraId="3BBA2733" w14:textId="77777777" w:rsidTr="00460098">
        <w:trPr>
          <w:trHeight w:val="38"/>
        </w:trPr>
        <w:tc>
          <w:tcPr>
            <w:tcW w:w="3780" w:type="dxa"/>
          </w:tcPr>
          <w:p w14:paraId="37D6549C" w14:textId="1ACCD032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016849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2" w:type="dxa"/>
          </w:tcPr>
          <w:p w14:paraId="3478BA51" w14:textId="1557843B" w:rsidR="000A4441" w:rsidRPr="00C1266B" w:rsidRDefault="00576335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282,623</w:t>
            </w:r>
          </w:p>
        </w:tc>
        <w:tc>
          <w:tcPr>
            <w:tcW w:w="242" w:type="dxa"/>
          </w:tcPr>
          <w:p w14:paraId="16908082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09EAEDA" w14:textId="3AD1E200" w:rsidR="000A4441" w:rsidRPr="00C1266B" w:rsidRDefault="00DC1563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8E3A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3" w:type="dxa"/>
          </w:tcPr>
          <w:p w14:paraId="22A6C0CE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23F6FFB" w14:textId="38A88016" w:rsidR="000A4441" w:rsidRPr="00C1266B" w:rsidRDefault="00576335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269,400</w:t>
            </w:r>
          </w:p>
        </w:tc>
        <w:tc>
          <w:tcPr>
            <w:tcW w:w="240" w:type="dxa"/>
          </w:tcPr>
          <w:p w14:paraId="06B7E586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7ED0A8A" w14:textId="4CD16C07" w:rsidR="000A4441" w:rsidRPr="00C1266B" w:rsidRDefault="00DC1563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8E3A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0A4441" w:rsidRPr="00C1266B" w14:paraId="2B410B5D" w14:textId="77777777" w:rsidTr="000A4441">
        <w:trPr>
          <w:trHeight w:val="38"/>
        </w:trPr>
        <w:tc>
          <w:tcPr>
            <w:tcW w:w="3780" w:type="dxa"/>
          </w:tcPr>
          <w:p w14:paraId="3156A718" w14:textId="7B958D7A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E161C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5505F4" w14:textId="65AD7BEB" w:rsidR="000A4441" w:rsidRPr="00C1266B" w:rsidRDefault="00DC1563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F02F40">
              <w:rPr>
                <w:rFonts w:ascii="Angsana New" w:hAnsi="Angsana New"/>
                <w:sz w:val="30"/>
                <w:szCs w:val="30"/>
              </w:rPr>
              <w:t>,77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2CD2515C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B880998" w14:textId="702F72DA" w:rsidR="000A4441" w:rsidRPr="00C1266B" w:rsidRDefault="00A80FEB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A80FEB">
              <w:rPr>
                <w:rFonts w:ascii="Angsana New" w:hAnsi="Angsana New"/>
                <w:sz w:val="30"/>
                <w:szCs w:val="30"/>
              </w:rPr>
              <w:t>29,075</w:t>
            </w:r>
          </w:p>
        </w:tc>
        <w:tc>
          <w:tcPr>
            <w:tcW w:w="273" w:type="dxa"/>
          </w:tcPr>
          <w:p w14:paraId="4CE4D785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22CF837" w14:textId="4AFA2C78" w:rsidR="000A4441" w:rsidRPr="00C1266B" w:rsidRDefault="00DC1563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02F40">
              <w:rPr>
                <w:rFonts w:ascii="Angsana New" w:hAnsi="Angsana New"/>
                <w:sz w:val="30"/>
                <w:szCs w:val="30"/>
              </w:rPr>
              <w:t>5,40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123B02DE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CE9AA8E" w14:textId="1E79F290" w:rsidR="000A4441" w:rsidRPr="00C1266B" w:rsidRDefault="00A80FEB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A80FEB">
              <w:rPr>
                <w:rFonts w:ascii="Angsana New" w:hAnsi="Angsana New"/>
                <w:sz w:val="30"/>
                <w:szCs w:val="30"/>
              </w:rPr>
              <w:t>25,845</w:t>
            </w:r>
          </w:p>
        </w:tc>
      </w:tr>
      <w:tr w:rsidR="000A4441" w:rsidRPr="00C1266B" w14:paraId="3B154902" w14:textId="77777777" w:rsidTr="000A4441">
        <w:trPr>
          <w:trHeight w:val="58"/>
        </w:trPr>
        <w:tc>
          <w:tcPr>
            <w:tcW w:w="3780" w:type="dxa"/>
          </w:tcPr>
          <w:p w14:paraId="244D7972" w14:textId="543CCE66" w:rsidR="000A4441" w:rsidRPr="00867A3D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B38CADA" w14:textId="648E6564" w:rsidR="000A4441" w:rsidRPr="00C1266B" w:rsidRDefault="00F97ABA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DC156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,39</w:t>
            </w:r>
            <w:r w:rsidR="00DC15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5CCAEF20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04487F9" w14:textId="2384CCA3" w:rsidR="000A4441" w:rsidRPr="00C1266B" w:rsidRDefault="00DC1563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8E3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3" w:type="dxa"/>
          </w:tcPr>
          <w:p w14:paraId="10214423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73F9CBF" w14:textId="16F45BF3" w:rsidR="000A4441" w:rsidRPr="00C1266B" w:rsidRDefault="00DC1563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8E3A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40" w:type="dxa"/>
          </w:tcPr>
          <w:p w14:paraId="0E6D47C5" w14:textId="77777777" w:rsidR="000A4441" w:rsidRPr="00C1266B" w:rsidRDefault="000A444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1671820" w14:textId="53305CB8" w:rsidR="000A4441" w:rsidRPr="00C1266B" w:rsidRDefault="008E3AB1" w:rsidP="000A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20C4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0C49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</w:tr>
    </w:tbl>
    <w:p w14:paraId="49CF0A7E" w14:textId="4CB650ED" w:rsidR="00347ECB" w:rsidRPr="008E60B8" w:rsidRDefault="00347ECB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CD2909B" w14:textId="43DCA4BA" w:rsidR="008D4625" w:rsidRPr="008D4625" w:rsidRDefault="009563B7" w:rsidP="008D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D6E08">
        <w:rPr>
          <w:rFonts w:ascii="Angsana New" w:hAnsi="Angsana New"/>
          <w:b/>
          <w:bCs/>
          <w:sz w:val="30"/>
          <w:szCs w:val="30"/>
        </w:rPr>
        <w:t>5</w:t>
      </w:r>
      <w:r w:rsidR="002072D6">
        <w:rPr>
          <w:rFonts w:ascii="Angsana New" w:hAnsi="Angsana New"/>
          <w:b/>
          <w:bCs/>
          <w:sz w:val="30"/>
          <w:szCs w:val="30"/>
        </w:rPr>
        <w:tab/>
      </w:r>
      <w:r w:rsidR="008D4625" w:rsidRPr="008D4625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3DFF9D71" w14:textId="52175514" w:rsidR="000F1CFE" w:rsidRPr="004A5D0D" w:rsidRDefault="00096CFD" w:rsidP="00B750D2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04CFB">
        <w:rPr>
          <w:rFonts w:ascii="Angsana New" w:hAnsi="Angsana New"/>
          <w:sz w:val="30"/>
          <w:szCs w:val="30"/>
          <w:cs/>
        </w:rPr>
        <w:tab/>
      </w:r>
    </w:p>
    <w:p w14:paraId="1247BFFD" w14:textId="77777777" w:rsidR="000F1CFE" w:rsidRPr="009C5865" w:rsidRDefault="000F1CFE" w:rsidP="000F1CF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4CFB">
        <w:rPr>
          <w:rFonts w:ascii="Angsana New" w:hAnsi="Angsana New"/>
          <w:sz w:val="30"/>
          <w:szCs w:val="30"/>
        </w:rPr>
        <w:t>(</w:t>
      </w:r>
      <w:r w:rsidRPr="00304CFB">
        <w:rPr>
          <w:rFonts w:ascii="Angsana New" w:hAnsi="Angsana New"/>
          <w:sz w:val="30"/>
          <w:szCs w:val="30"/>
          <w:cs/>
        </w:rPr>
        <w:t xml:space="preserve">ก) </w:t>
      </w:r>
      <w:r w:rsidRPr="00304CFB">
        <w:rPr>
          <w:rFonts w:ascii="Angsana New" w:hAnsi="Angsana New"/>
          <w:sz w:val="30"/>
          <w:szCs w:val="30"/>
          <w:cs/>
        </w:rPr>
        <w:tab/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9C5865">
        <w:rPr>
          <w:rFonts w:asciiTheme="majorBidi" w:hAnsiTheme="majorBidi" w:cstheme="majorBidi"/>
          <w:sz w:val="30"/>
          <w:szCs w:val="30"/>
        </w:rPr>
        <w:t>3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 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9C5865">
        <w:rPr>
          <w:rFonts w:asciiTheme="majorBidi" w:hAnsiTheme="majorBidi" w:cstheme="majorBidi"/>
          <w:sz w:val="30"/>
          <w:szCs w:val="30"/>
        </w:rPr>
        <w:t xml:space="preserve">30 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9C5865">
        <w:rPr>
          <w:rFonts w:asciiTheme="majorBidi" w:hAnsiTheme="majorBidi" w:cstheme="majorBidi"/>
          <w:sz w:val="30"/>
          <w:szCs w:val="30"/>
        </w:rPr>
        <w:t xml:space="preserve">2565 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9CFF69" w14:textId="77777777" w:rsidR="000F1CFE" w:rsidRPr="00C502CA" w:rsidRDefault="000F1CFE" w:rsidP="000F1CFE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2FF4951" w14:textId="0A962157" w:rsidR="000F1CFE" w:rsidRPr="009C5865" w:rsidRDefault="000F1CFE" w:rsidP="000F1CFE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C5865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9C5865">
        <w:rPr>
          <w:rFonts w:asciiTheme="majorBidi" w:hAnsiTheme="majorBidi" w:cstheme="majorBidi"/>
          <w:sz w:val="30"/>
          <w:szCs w:val="30"/>
        </w:rPr>
        <w:t xml:space="preserve"> </w:t>
      </w:r>
      <w:r w:rsidRPr="009C5865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เป็นจำนวนเงินรวมประมาณ </w:t>
      </w:r>
      <w:r w:rsidRPr="009C5865">
        <w:rPr>
          <w:rFonts w:asciiTheme="majorBidi" w:hAnsiTheme="majorBidi" w:cstheme="majorBidi"/>
          <w:sz w:val="30"/>
          <w:szCs w:val="30"/>
        </w:rPr>
        <w:t>1.45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="00A20C49">
        <w:rPr>
          <w:rFonts w:asciiTheme="majorBidi" w:hAnsiTheme="majorBidi" w:cstheme="majorBidi"/>
          <w:sz w:val="30"/>
          <w:szCs w:val="30"/>
          <w:cs/>
        </w:rPr>
        <w:br/>
      </w:r>
      <w:r w:rsidR="00A20C49">
        <w:rPr>
          <w:rFonts w:asciiTheme="majorBidi" w:hAnsiTheme="majorBidi" w:cstheme="majorBidi"/>
          <w:sz w:val="30"/>
          <w:szCs w:val="30"/>
        </w:rPr>
        <w:t>0.</w:t>
      </w:r>
      <w:r w:rsidR="005C2282">
        <w:rPr>
          <w:rFonts w:asciiTheme="majorBidi" w:hAnsiTheme="majorBidi" w:cstheme="majorBidi"/>
          <w:sz w:val="30"/>
          <w:szCs w:val="30"/>
        </w:rPr>
        <w:t>1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0C4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C5865">
        <w:rPr>
          <w:rFonts w:asciiTheme="majorBidi" w:hAnsiTheme="majorBidi" w:cstheme="majorBidi"/>
          <w:sz w:val="30"/>
          <w:szCs w:val="30"/>
          <w:cs/>
        </w:rPr>
        <w:t>บาท ปัจจุบันคดี</w:t>
      </w:r>
      <w:r w:rsidR="004543C6" w:rsidRPr="009C5865">
        <w:rPr>
          <w:rFonts w:asciiTheme="majorBidi" w:hAnsiTheme="majorBidi" w:cstheme="majorBidi"/>
          <w:sz w:val="30"/>
          <w:szCs w:val="30"/>
          <w:cs/>
        </w:rPr>
        <w:t>ความดังกล่าว</w:t>
      </w:r>
      <w:r w:rsidRPr="009C5865">
        <w:rPr>
          <w:rFonts w:asciiTheme="majorBidi" w:hAnsiTheme="majorBidi" w:cstheme="majorBidi"/>
          <w:sz w:val="30"/>
          <w:szCs w:val="30"/>
          <w:cs/>
        </w:rPr>
        <w:t>อยู่ในระหว่างยื่นอุทธรณ์ ทั้งนี้ บริษัทได้บันทึกประมาณการหนี้สินจากคดีความดังกล่าวในงบการเงินแล้ว</w:t>
      </w:r>
    </w:p>
    <w:p w14:paraId="26AC9107" w14:textId="77777777" w:rsidR="000F1CFE" w:rsidRPr="009C5865" w:rsidRDefault="000F1CFE" w:rsidP="000F1CFE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4482E6" w14:textId="4E178CFF" w:rsidR="000F1CFE" w:rsidRPr="009C5865" w:rsidRDefault="000F1CFE" w:rsidP="000F1CF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5865">
        <w:rPr>
          <w:rFonts w:asciiTheme="majorBidi" w:hAnsiTheme="majorBidi" w:cstheme="majorBidi" w:hint="cs"/>
          <w:sz w:val="30"/>
          <w:szCs w:val="30"/>
          <w:cs/>
        </w:rPr>
        <w:t>(ค)</w:t>
      </w:r>
      <w:r w:rsidRPr="009C5865">
        <w:rPr>
          <w:rFonts w:asciiTheme="majorBidi" w:hAnsiTheme="majorBidi" w:cstheme="majorBidi"/>
          <w:sz w:val="30"/>
          <w:szCs w:val="30"/>
          <w:cs/>
        </w:rPr>
        <w:tab/>
      </w:r>
      <w:r w:rsidRPr="002D0621">
        <w:rPr>
          <w:rFonts w:asciiTheme="majorBidi" w:hAnsiTheme="majorBidi" w:cstheme="majorBidi" w:hint="cs"/>
          <w:spacing w:val="-2"/>
          <w:sz w:val="30"/>
          <w:szCs w:val="30"/>
          <w:cs/>
        </w:rPr>
        <w:t>พนักงาน</w:t>
      </w:r>
      <w:r w:rsidRPr="002D0621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ที่บริษัทเลิกจ้างจำนวน </w:t>
      </w:r>
      <w:r w:rsidR="002D0621" w:rsidRPr="002D062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D062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</w:t>
      </w:r>
      <w:r w:rsidR="00F33C52" w:rsidRPr="002D0621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Pr="002D0621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52">
        <w:rPr>
          <w:rFonts w:asciiTheme="majorBidi" w:hAnsiTheme="majorBidi" w:cstheme="majorBidi"/>
          <w:sz w:val="30"/>
          <w:szCs w:val="30"/>
        </w:rPr>
        <w:t>1</w:t>
      </w:r>
      <w:r w:rsidR="00D035E4">
        <w:rPr>
          <w:rFonts w:asciiTheme="majorBidi" w:hAnsiTheme="majorBidi" w:cstheme="majorBidi"/>
          <w:sz w:val="30"/>
          <w:szCs w:val="30"/>
        </w:rPr>
        <w:t>.</w:t>
      </w:r>
      <w:r w:rsidR="00F33C52">
        <w:rPr>
          <w:rFonts w:asciiTheme="majorBidi" w:hAnsiTheme="majorBidi" w:cstheme="majorBidi"/>
          <w:sz w:val="30"/>
          <w:szCs w:val="30"/>
        </w:rPr>
        <w:t>14</w:t>
      </w:r>
      <w:r w:rsidR="00D035E4">
        <w:rPr>
          <w:rFonts w:asciiTheme="majorBidi" w:hAnsiTheme="majorBidi" w:cstheme="majorBidi"/>
          <w:sz w:val="30"/>
          <w:szCs w:val="30"/>
        </w:rPr>
        <w:t xml:space="preserve"> </w:t>
      </w:r>
      <w:r w:rsidR="00D035E4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C5865">
        <w:rPr>
          <w:rFonts w:asciiTheme="majorBidi" w:hAnsiTheme="majorBidi" w:cstheme="majorBidi"/>
          <w:sz w:val="30"/>
          <w:szCs w:val="30"/>
          <w:cs/>
        </w:rPr>
        <w:t>บาท</w:t>
      </w:r>
      <w:r w:rsidR="00527190" w:rsidRPr="009C58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C5865">
        <w:rPr>
          <w:rFonts w:asciiTheme="majorBidi" w:hAnsiTheme="majorBidi" w:cstheme="majorBidi"/>
          <w:sz w:val="30"/>
          <w:szCs w:val="30"/>
          <w:cs/>
        </w:rPr>
        <w:t>ปัจจุบันคดี</w:t>
      </w:r>
      <w:r w:rsidR="00527190" w:rsidRPr="009C5865">
        <w:rPr>
          <w:rFonts w:asciiTheme="majorBidi" w:hAnsiTheme="majorBidi" w:cstheme="majorBidi" w:hint="cs"/>
          <w:sz w:val="30"/>
          <w:szCs w:val="30"/>
          <w:cs/>
        </w:rPr>
        <w:t>ความดังกล่าว</w:t>
      </w:r>
      <w:r w:rsidRPr="009C5865">
        <w:rPr>
          <w:rFonts w:asciiTheme="majorBidi" w:hAnsiTheme="majorBidi" w:cstheme="majorBidi"/>
          <w:sz w:val="30"/>
          <w:szCs w:val="30"/>
          <w:cs/>
        </w:rPr>
        <w:t>อยู่ในระหว่างพิจารณาของศาลชั้นต้น</w:t>
      </w:r>
      <w:r w:rsidRPr="009C5865">
        <w:rPr>
          <w:rFonts w:asciiTheme="majorBidi" w:hAnsiTheme="majorBidi" w:cstheme="majorBidi"/>
          <w:sz w:val="30"/>
          <w:szCs w:val="30"/>
        </w:rPr>
        <w:t xml:space="preserve"> 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9C5865">
        <w:rPr>
          <w:rFonts w:asciiTheme="majorBidi" w:hAnsiTheme="majorBidi" w:cstheme="majorBidi"/>
          <w:sz w:val="30"/>
          <w:szCs w:val="30"/>
        </w:rPr>
        <w:t xml:space="preserve">30 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9C5865">
        <w:rPr>
          <w:rFonts w:asciiTheme="majorBidi" w:hAnsiTheme="majorBidi" w:cstheme="majorBidi"/>
          <w:sz w:val="30"/>
          <w:szCs w:val="30"/>
        </w:rPr>
        <w:t xml:space="preserve">2565 </w:t>
      </w:r>
      <w:r w:rsidRPr="009C5865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9C586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5169EDF" w14:textId="56993C2B" w:rsidR="000F1CFE" w:rsidRDefault="000F1CFE" w:rsidP="0052719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F7C0B27" w14:textId="7FD9BFFA" w:rsidR="0084215A" w:rsidRDefault="0084215A" w:rsidP="000F1CF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="Angsana New" w:hAnsi="Angsana New"/>
          <w:sz w:val="30"/>
          <w:szCs w:val="30"/>
        </w:rPr>
      </w:pPr>
    </w:p>
    <w:p w14:paraId="740C9EC6" w14:textId="0CDF9022" w:rsidR="002072D6" w:rsidRPr="00371CB5" w:rsidRDefault="00E93358" w:rsidP="00207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5D6E08">
        <w:rPr>
          <w:rFonts w:ascii="Angsana New" w:hAnsi="Angsana New"/>
          <w:b/>
          <w:bCs/>
          <w:sz w:val="30"/>
          <w:szCs w:val="30"/>
        </w:rPr>
        <w:t>6</w:t>
      </w:r>
      <w:r w:rsidR="002072D6" w:rsidRPr="00371CB5">
        <w:rPr>
          <w:rFonts w:ascii="Angsana New" w:hAnsi="Angsana New"/>
          <w:b/>
          <w:bCs/>
          <w:sz w:val="30"/>
          <w:szCs w:val="30"/>
        </w:rPr>
        <w:tab/>
      </w:r>
      <w:r w:rsidR="002072D6" w:rsidRPr="00371CB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3340339" w14:textId="77777777" w:rsidR="002072D6" w:rsidRPr="008E60B8" w:rsidRDefault="002072D6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D6C6DC3" w14:textId="271D2E89" w:rsidR="002072D6" w:rsidRPr="0052555D" w:rsidRDefault="00486F35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791113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791113">
        <w:rPr>
          <w:rFonts w:ascii="Angsana New" w:hAnsi="Angsana New"/>
          <w:spacing w:val="-2"/>
          <w:sz w:val="30"/>
          <w:szCs w:val="30"/>
        </w:rPr>
        <w:t>1</w:t>
      </w:r>
      <w:r w:rsidR="006235B7" w:rsidRPr="00791113">
        <w:rPr>
          <w:rFonts w:ascii="Angsana New" w:hAnsi="Angsana New"/>
          <w:spacing w:val="-2"/>
          <w:sz w:val="30"/>
          <w:szCs w:val="30"/>
        </w:rPr>
        <w:t>6</w:t>
      </w:r>
      <w:r w:rsidRPr="00791113">
        <w:rPr>
          <w:rFonts w:ascii="Angsana New" w:hAnsi="Angsana New"/>
          <w:spacing w:val="-2"/>
          <w:sz w:val="30"/>
          <w:szCs w:val="30"/>
        </w:rPr>
        <w:t xml:space="preserve"> </w:t>
      </w:r>
      <w:r w:rsidRPr="00791113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791113">
        <w:rPr>
          <w:rFonts w:ascii="Angsana New" w:hAnsi="Angsana New"/>
          <w:spacing w:val="-2"/>
          <w:sz w:val="30"/>
          <w:szCs w:val="30"/>
        </w:rPr>
        <w:t xml:space="preserve"> 256</w:t>
      </w:r>
      <w:r w:rsidR="006235B7" w:rsidRPr="00791113">
        <w:rPr>
          <w:rFonts w:ascii="Angsana New" w:hAnsi="Angsana New"/>
          <w:spacing w:val="-2"/>
          <w:sz w:val="30"/>
          <w:szCs w:val="30"/>
        </w:rPr>
        <w:t>5</w:t>
      </w:r>
      <w:r w:rsidRPr="00791113">
        <w:rPr>
          <w:rFonts w:ascii="Angsana New" w:hAnsi="Angsana New"/>
          <w:spacing w:val="-2"/>
          <w:sz w:val="30"/>
          <w:szCs w:val="30"/>
        </w:rPr>
        <w:t xml:space="preserve"> </w:t>
      </w:r>
      <w:r w:rsidRPr="00791113">
        <w:rPr>
          <w:rFonts w:ascii="Angsana New" w:hAnsi="Angsana New"/>
          <w:spacing w:val="-2"/>
          <w:sz w:val="30"/>
          <w:szCs w:val="30"/>
          <w:cs/>
        </w:rPr>
        <w:t>คณะกรรมการบริษัท</w:t>
      </w:r>
      <w:r w:rsidR="002C44F7" w:rsidRPr="00791113">
        <w:rPr>
          <w:rFonts w:ascii="Angsana New" w:hAnsi="Angsana New" w:hint="cs"/>
          <w:sz w:val="30"/>
          <w:szCs w:val="30"/>
          <w:cs/>
        </w:rPr>
        <w:t>มีมติ</w:t>
      </w:r>
      <w:r w:rsidRPr="00791113">
        <w:rPr>
          <w:rFonts w:ascii="Angsana New" w:hAnsi="Angsana New" w:hint="cs"/>
          <w:sz w:val="30"/>
          <w:szCs w:val="30"/>
          <w:cs/>
        </w:rPr>
        <w:t>ให้ความเห็นชอบ</w:t>
      </w:r>
      <w:r w:rsidR="00325CD6" w:rsidRPr="00791113">
        <w:rPr>
          <w:rFonts w:ascii="Angsana New" w:hAnsi="Angsana New"/>
          <w:sz w:val="30"/>
          <w:szCs w:val="30"/>
          <w:cs/>
        </w:rPr>
        <w:br/>
      </w:r>
      <w:r w:rsidRPr="00791113">
        <w:rPr>
          <w:rFonts w:ascii="Angsana New" w:hAnsi="Angsana New" w:hint="cs"/>
          <w:sz w:val="30"/>
          <w:szCs w:val="30"/>
          <w:cs/>
        </w:rPr>
        <w:t>การ</w:t>
      </w:r>
      <w:r w:rsidR="00E90DE7" w:rsidRPr="00791113">
        <w:rPr>
          <w:rFonts w:ascii="Angsana New" w:hAnsi="Angsana New" w:hint="cs"/>
          <w:sz w:val="30"/>
          <w:szCs w:val="30"/>
          <w:cs/>
        </w:rPr>
        <w:t>เสนอ</w:t>
      </w:r>
      <w:r w:rsidRPr="00791113">
        <w:rPr>
          <w:rFonts w:ascii="Angsana New" w:hAnsi="Angsana New" w:hint="cs"/>
          <w:sz w:val="30"/>
          <w:szCs w:val="30"/>
          <w:cs/>
        </w:rPr>
        <w:t>จ่ายเงินปันผลในอัตราหุ้นละ</w:t>
      </w:r>
      <w:r w:rsidR="00A71E11" w:rsidRPr="00791113">
        <w:rPr>
          <w:rFonts w:ascii="Angsana New" w:hAnsi="Angsana New"/>
          <w:sz w:val="30"/>
          <w:szCs w:val="30"/>
        </w:rPr>
        <w:t xml:space="preserve"> </w:t>
      </w:r>
      <w:r w:rsidR="00791113" w:rsidRPr="00791113">
        <w:rPr>
          <w:rFonts w:ascii="Angsana New" w:hAnsi="Angsana New"/>
          <w:sz w:val="30"/>
          <w:szCs w:val="30"/>
        </w:rPr>
        <w:t>0</w:t>
      </w:r>
      <w:r w:rsidR="00A71E11" w:rsidRPr="00791113">
        <w:rPr>
          <w:rFonts w:ascii="Angsana New" w:hAnsi="Angsana New"/>
          <w:sz w:val="30"/>
          <w:szCs w:val="30"/>
        </w:rPr>
        <w:t>.</w:t>
      </w:r>
      <w:r w:rsidR="00791113" w:rsidRPr="00791113">
        <w:rPr>
          <w:rFonts w:ascii="Angsana New" w:hAnsi="Angsana New"/>
          <w:sz w:val="30"/>
          <w:szCs w:val="30"/>
        </w:rPr>
        <w:t>34</w:t>
      </w:r>
      <w:r w:rsidR="00A71E11" w:rsidRPr="00791113">
        <w:rPr>
          <w:rFonts w:ascii="Angsana New" w:hAnsi="Angsana New"/>
          <w:sz w:val="30"/>
          <w:szCs w:val="30"/>
        </w:rPr>
        <w:t xml:space="preserve"> </w:t>
      </w:r>
      <w:r w:rsidRPr="00791113">
        <w:rPr>
          <w:rFonts w:ascii="Angsana New" w:hAnsi="Angsana New" w:hint="cs"/>
          <w:sz w:val="30"/>
          <w:szCs w:val="30"/>
          <w:cs/>
        </w:rPr>
        <w:t>บาท</w:t>
      </w:r>
      <w:r w:rsidRPr="00791113">
        <w:rPr>
          <w:rFonts w:ascii="Angsana New" w:hAnsi="Angsana New"/>
          <w:sz w:val="30"/>
          <w:szCs w:val="30"/>
          <w:cs/>
        </w:rPr>
        <w:t xml:space="preserve"> </w:t>
      </w:r>
      <w:r w:rsidR="00E90DE7" w:rsidRPr="00791113">
        <w:rPr>
          <w:rFonts w:ascii="Angsana New" w:hAnsi="Angsana New" w:hint="cs"/>
          <w:sz w:val="30"/>
          <w:szCs w:val="30"/>
          <w:cs/>
        </w:rPr>
        <w:t>รวม</w:t>
      </w:r>
      <w:r w:rsidRPr="0079111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91113">
        <w:rPr>
          <w:rFonts w:ascii="Angsana New" w:hAnsi="Angsana New"/>
          <w:sz w:val="30"/>
          <w:szCs w:val="30"/>
        </w:rPr>
        <w:t xml:space="preserve"> </w:t>
      </w:r>
      <w:r w:rsidR="00791113" w:rsidRPr="00791113">
        <w:rPr>
          <w:rFonts w:ascii="Angsana New" w:hAnsi="Angsana New"/>
          <w:sz w:val="30"/>
          <w:szCs w:val="30"/>
        </w:rPr>
        <w:t>90</w:t>
      </w:r>
      <w:r w:rsidR="00A71E11" w:rsidRPr="00791113">
        <w:rPr>
          <w:rFonts w:ascii="Angsana New" w:hAnsi="Angsana New"/>
          <w:sz w:val="30"/>
          <w:szCs w:val="30"/>
        </w:rPr>
        <w:t>.</w:t>
      </w:r>
      <w:r w:rsidR="00791113" w:rsidRPr="00791113">
        <w:rPr>
          <w:rFonts w:ascii="Angsana New" w:hAnsi="Angsana New"/>
          <w:sz w:val="30"/>
          <w:szCs w:val="30"/>
        </w:rPr>
        <w:t>41</w:t>
      </w:r>
      <w:r w:rsidR="003B20A1" w:rsidRPr="00791113">
        <w:rPr>
          <w:rFonts w:ascii="Angsana New" w:hAnsi="Angsana New"/>
          <w:sz w:val="30"/>
          <w:szCs w:val="30"/>
        </w:rPr>
        <w:t xml:space="preserve"> </w:t>
      </w:r>
      <w:r w:rsidRPr="00791113">
        <w:rPr>
          <w:rFonts w:ascii="Angsana New" w:hAnsi="Angsana New" w:hint="cs"/>
          <w:sz w:val="30"/>
          <w:szCs w:val="30"/>
          <w:cs/>
        </w:rPr>
        <w:t>ล้านบาท</w:t>
      </w:r>
      <w:r w:rsidRPr="00791113">
        <w:rPr>
          <w:rFonts w:ascii="Angsana New" w:hAnsi="Angsana New"/>
          <w:sz w:val="30"/>
          <w:szCs w:val="30"/>
          <w:cs/>
        </w:rPr>
        <w:t xml:space="preserve"> </w:t>
      </w:r>
      <w:r w:rsidR="00411718" w:rsidRPr="00791113">
        <w:rPr>
          <w:rFonts w:ascii="Angsana New" w:hAnsi="Angsana New"/>
          <w:sz w:val="30"/>
          <w:szCs w:val="30"/>
          <w:cs/>
        </w:rPr>
        <w:t>ทั้งนี้คณะกรรมการบริษัทให้นำเสนอต่อที่ประชุมผู้ถือหุ้นเพื่อพิจารณาอนุมัติต่อไป</w:t>
      </w:r>
    </w:p>
    <w:p w14:paraId="657BF58E" w14:textId="7D6E4CB5" w:rsidR="00482669" w:rsidRPr="008E60B8" w:rsidRDefault="00482669" w:rsidP="00E269E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cs/>
        </w:rPr>
      </w:pPr>
    </w:p>
    <w:sectPr w:rsidR="00482669" w:rsidRPr="008E60B8" w:rsidSect="00E808BB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CF4BE" w14:textId="77777777" w:rsidR="00DF565C" w:rsidRDefault="00DF565C" w:rsidP="004956B4">
      <w:r>
        <w:separator/>
      </w:r>
    </w:p>
  </w:endnote>
  <w:endnote w:type="continuationSeparator" w:id="0">
    <w:p w14:paraId="7CAE5006" w14:textId="77777777" w:rsidR="00DF565C" w:rsidRDefault="00DF565C" w:rsidP="004956B4">
      <w:r>
        <w:continuationSeparator/>
      </w:r>
    </w:p>
  </w:endnote>
  <w:endnote w:type="continuationNotice" w:id="1">
    <w:p w14:paraId="4389B2BF" w14:textId="77777777" w:rsidR="00DF565C" w:rsidRDefault="00DF56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2424" w14:textId="77777777" w:rsidR="00511AE3" w:rsidRPr="00192760" w:rsidRDefault="00511AE3" w:rsidP="0001408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E93027" w14:textId="77777777" w:rsidR="00511AE3" w:rsidRPr="001D246E" w:rsidRDefault="00511AE3" w:rsidP="00E5747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0ECD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57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7FE1" w14:textId="77777777" w:rsidR="00511AE3" w:rsidRPr="00907A32" w:rsidRDefault="00511AE3" w:rsidP="0071456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47B2C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3C8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66C5AD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854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FEC5B3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0AAC7" w14:textId="77777777" w:rsidR="00511AE3" w:rsidRPr="00360F7A" w:rsidRDefault="00511AE3" w:rsidP="00871D5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60F7A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60F7A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60</w: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8454A8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42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FBC4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0F493F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AF63" w14:textId="77777777" w:rsidR="00DF565C" w:rsidRDefault="00DF565C" w:rsidP="004956B4">
      <w:r>
        <w:separator/>
      </w:r>
    </w:p>
  </w:footnote>
  <w:footnote w:type="continuationSeparator" w:id="0">
    <w:p w14:paraId="3E86D816" w14:textId="77777777" w:rsidR="00DF565C" w:rsidRDefault="00DF565C" w:rsidP="004956B4">
      <w:r>
        <w:continuationSeparator/>
      </w:r>
    </w:p>
  </w:footnote>
  <w:footnote w:type="continuationNotice" w:id="1">
    <w:p w14:paraId="246C7435" w14:textId="77777777" w:rsidR="00DF565C" w:rsidRDefault="00DF56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6A6D" w14:textId="77777777" w:rsidR="00511AE3" w:rsidRDefault="00511AE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1156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53EB5A2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CAD3D5" w14:textId="32AC518A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7A67B3">
      <w:rPr>
        <w:rFonts w:ascii="Angsana New" w:hAnsi="Angsana New"/>
        <w:b/>
        <w:bCs/>
        <w:sz w:val="32"/>
        <w:szCs w:val="32"/>
      </w:rPr>
      <w:t>5</w:t>
    </w:r>
  </w:p>
  <w:p w14:paraId="7D2D4CE5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0090" w14:textId="77777777" w:rsidR="00511AE3" w:rsidRDefault="00511AE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9DC6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7ED72C0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57F49D" w14:textId="76DC7760" w:rsidR="00511AE3" w:rsidRPr="00B46D33" w:rsidRDefault="00511AE3" w:rsidP="00B46D33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46D33">
      <w:rPr>
        <w:rFonts w:ascii="Angsana New" w:hAnsi="Angsana New"/>
        <w:b/>
        <w:bCs/>
        <w:sz w:val="32"/>
        <w:szCs w:val="32"/>
      </w:rPr>
      <w:t xml:space="preserve">0 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B46D33">
      <w:rPr>
        <w:rFonts w:ascii="Angsana New" w:hAnsi="Angsana New"/>
        <w:b/>
        <w:bCs/>
        <w:sz w:val="32"/>
        <w:szCs w:val="32"/>
      </w:rPr>
      <w:t>256</w:t>
    </w:r>
    <w:r w:rsidR="007A67B3">
      <w:rPr>
        <w:rFonts w:ascii="Angsana New" w:hAnsi="Angsana New"/>
        <w:b/>
        <w:bCs/>
        <w:sz w:val="32"/>
        <w:szCs w:val="32"/>
      </w:rPr>
      <w:t>5</w:t>
    </w:r>
  </w:p>
  <w:p w14:paraId="484FDBBD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7CBD" w14:textId="77777777" w:rsidR="00511AE3" w:rsidRDefault="00511AE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DCFF" w14:textId="77777777" w:rsidR="00511AE3" w:rsidRDefault="00511AE3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8350D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DF80A6A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4646A" w14:textId="15CAA23B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 w:rsidR="007A67B3">
      <w:rPr>
        <w:rFonts w:ascii="Angsana New" w:hAnsi="Angsana New"/>
        <w:b/>
        <w:bCs/>
        <w:sz w:val="32"/>
        <w:szCs w:val="32"/>
      </w:rPr>
      <w:t>5</w:t>
    </w:r>
  </w:p>
  <w:p w14:paraId="267D2388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5B72" w14:textId="77777777" w:rsidR="00511AE3" w:rsidRDefault="00511AE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D6A2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09CD182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E14BB" w14:textId="634BC4FD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 w:rsidR="00851338">
      <w:rPr>
        <w:rFonts w:ascii="Angsana New" w:hAnsi="Angsana New"/>
        <w:b/>
        <w:bCs/>
        <w:sz w:val="32"/>
        <w:szCs w:val="32"/>
      </w:rPr>
      <w:t>5</w:t>
    </w:r>
  </w:p>
  <w:p w14:paraId="7C0E4616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9565" w14:textId="77777777" w:rsidR="00511AE3" w:rsidRPr="009B072F" w:rsidRDefault="00511AE3" w:rsidP="00982A9A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BAC4CE3" w14:textId="77777777" w:rsidR="00511AE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E6A6B" w14:textId="1016DAC4" w:rsidR="00511AE3" w:rsidRPr="00D03E7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D03E73">
      <w:rPr>
        <w:rFonts w:ascii="Angsana New" w:hAnsi="Angsana New"/>
        <w:b/>
        <w:bCs/>
        <w:sz w:val="32"/>
        <w:szCs w:val="32"/>
      </w:rPr>
      <w:t xml:space="preserve">0 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D03E73">
      <w:rPr>
        <w:rFonts w:ascii="Angsana New" w:hAnsi="Angsana New"/>
        <w:b/>
        <w:bCs/>
        <w:sz w:val="32"/>
        <w:szCs w:val="32"/>
      </w:rPr>
      <w:t>256</w:t>
    </w:r>
    <w:r w:rsidR="003D5591">
      <w:rPr>
        <w:rFonts w:ascii="Angsana New" w:hAnsi="Angsana New"/>
        <w:b/>
        <w:bCs/>
        <w:sz w:val="32"/>
        <w:szCs w:val="32"/>
      </w:rPr>
      <w:t>5</w:t>
    </w:r>
  </w:p>
  <w:p w14:paraId="10156F6E" w14:textId="77777777" w:rsidR="00511AE3" w:rsidRPr="00D03E73" w:rsidRDefault="00511AE3" w:rsidP="007F224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391F" w14:textId="77777777" w:rsidR="00511AE3" w:rsidRDefault="00511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3257" w14:textId="77777777" w:rsidR="00511AE3" w:rsidRDefault="00511AE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C987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FC1135E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D10B005" w14:textId="77777777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>ปีสิ้นสุดวันที่ 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14:paraId="043DBCD6" w14:textId="77777777" w:rsidR="00511AE3" w:rsidRPr="00E70AC9" w:rsidRDefault="00511AE3">
    <w:pPr>
      <w:pStyle w:val="Header"/>
      <w:rPr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8248" w14:textId="77777777" w:rsidR="00511AE3" w:rsidRPr="009B072F" w:rsidRDefault="00511AE3" w:rsidP="00C557B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9B1F55F" w14:textId="77777777" w:rsidR="00511AE3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F28F5" w14:textId="3F487465" w:rsidR="00511AE3" w:rsidRPr="009B072F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9C4B2B">
      <w:rPr>
        <w:rFonts w:ascii="Angsana New" w:hAnsi="Angsana New"/>
        <w:b/>
        <w:bCs/>
        <w:sz w:val="32"/>
        <w:szCs w:val="32"/>
      </w:rPr>
      <w:t>5</w:t>
    </w:r>
  </w:p>
  <w:p w14:paraId="25732AFA" w14:textId="77777777" w:rsidR="00511AE3" w:rsidRPr="007604E0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ABB4" w14:textId="77777777" w:rsidR="00511AE3" w:rsidRDefault="00511A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16AB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65C8C45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7DFDFF" w14:textId="537D471F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9C4B2B">
      <w:rPr>
        <w:rFonts w:ascii="Angsana New" w:hAnsi="Angsana New"/>
        <w:b/>
        <w:bCs/>
        <w:sz w:val="32"/>
        <w:szCs w:val="32"/>
      </w:rPr>
      <w:t>5</w:t>
    </w:r>
  </w:p>
  <w:p w14:paraId="5785EBB0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6C2A" w14:textId="77777777" w:rsidR="00511AE3" w:rsidRDefault="00511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3C4AD7"/>
    <w:multiLevelType w:val="hybridMultilevel"/>
    <w:tmpl w:val="0DCE0BFA"/>
    <w:lvl w:ilvl="0" w:tplc="03981B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F2B25"/>
    <w:multiLevelType w:val="hybridMultilevel"/>
    <w:tmpl w:val="FC8C499C"/>
    <w:lvl w:ilvl="0" w:tplc="3612C8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7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24"/>
  </w:num>
  <w:num w:numId="5">
    <w:abstractNumId w:val="40"/>
  </w:num>
  <w:num w:numId="6">
    <w:abstractNumId w:val="35"/>
  </w:num>
  <w:num w:numId="7">
    <w:abstractNumId w:val="2"/>
  </w:num>
  <w:num w:numId="8">
    <w:abstractNumId w:val="37"/>
  </w:num>
  <w:num w:numId="9">
    <w:abstractNumId w:val="18"/>
  </w:num>
  <w:num w:numId="10">
    <w:abstractNumId w:val="1"/>
  </w:num>
  <w:num w:numId="11">
    <w:abstractNumId w:val="26"/>
  </w:num>
  <w:num w:numId="12">
    <w:abstractNumId w:val="30"/>
  </w:num>
  <w:num w:numId="13">
    <w:abstractNumId w:val="38"/>
  </w:num>
  <w:num w:numId="14">
    <w:abstractNumId w:val="10"/>
  </w:num>
  <w:num w:numId="15">
    <w:abstractNumId w:val="32"/>
  </w:num>
  <w:num w:numId="16">
    <w:abstractNumId w:val="7"/>
  </w:num>
  <w:num w:numId="17">
    <w:abstractNumId w:val="39"/>
  </w:num>
  <w:num w:numId="18">
    <w:abstractNumId w:val="27"/>
  </w:num>
  <w:num w:numId="19">
    <w:abstractNumId w:val="44"/>
  </w:num>
  <w:num w:numId="20">
    <w:abstractNumId w:val="5"/>
  </w:num>
  <w:num w:numId="21">
    <w:abstractNumId w:val="9"/>
  </w:num>
  <w:num w:numId="22">
    <w:abstractNumId w:val="41"/>
  </w:num>
  <w:num w:numId="23">
    <w:abstractNumId w:val="22"/>
  </w:num>
  <w:num w:numId="24">
    <w:abstractNumId w:val="29"/>
  </w:num>
  <w:num w:numId="25">
    <w:abstractNumId w:val="36"/>
  </w:num>
  <w:num w:numId="26">
    <w:abstractNumId w:val="4"/>
  </w:num>
  <w:num w:numId="27">
    <w:abstractNumId w:val="0"/>
  </w:num>
  <w:num w:numId="28">
    <w:abstractNumId w:val="14"/>
  </w:num>
  <w:num w:numId="29">
    <w:abstractNumId w:val="12"/>
  </w:num>
  <w:num w:numId="30">
    <w:abstractNumId w:val="25"/>
  </w:num>
  <w:num w:numId="31">
    <w:abstractNumId w:val="20"/>
  </w:num>
  <w:num w:numId="32">
    <w:abstractNumId w:val="15"/>
  </w:num>
  <w:num w:numId="33">
    <w:abstractNumId w:val="21"/>
  </w:num>
  <w:num w:numId="34">
    <w:abstractNumId w:val="8"/>
  </w:num>
  <w:num w:numId="35">
    <w:abstractNumId w:val="34"/>
  </w:num>
  <w:num w:numId="36">
    <w:abstractNumId w:val="23"/>
  </w:num>
  <w:num w:numId="37">
    <w:abstractNumId w:val="11"/>
  </w:num>
  <w:num w:numId="38">
    <w:abstractNumId w:val="43"/>
  </w:num>
  <w:num w:numId="39">
    <w:abstractNumId w:val="33"/>
  </w:num>
  <w:num w:numId="40">
    <w:abstractNumId w:val="42"/>
  </w:num>
  <w:num w:numId="41">
    <w:abstractNumId w:val="28"/>
  </w:num>
  <w:num w:numId="42">
    <w:abstractNumId w:val="6"/>
  </w:num>
  <w:num w:numId="43">
    <w:abstractNumId w:val="16"/>
  </w:num>
  <w:num w:numId="44">
    <w:abstractNumId w:val="31"/>
  </w:num>
  <w:num w:numId="4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406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B34"/>
    <w:rsid w:val="00005D8D"/>
    <w:rsid w:val="00005D97"/>
    <w:rsid w:val="00005D99"/>
    <w:rsid w:val="00005DF0"/>
    <w:rsid w:val="000066D3"/>
    <w:rsid w:val="000067C7"/>
    <w:rsid w:val="00006B6B"/>
    <w:rsid w:val="00006B7B"/>
    <w:rsid w:val="00006C0B"/>
    <w:rsid w:val="000071A3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D3C"/>
    <w:rsid w:val="00012E85"/>
    <w:rsid w:val="000131B3"/>
    <w:rsid w:val="00013202"/>
    <w:rsid w:val="00013AB5"/>
    <w:rsid w:val="00013C76"/>
    <w:rsid w:val="00013EE7"/>
    <w:rsid w:val="00013F7F"/>
    <w:rsid w:val="0001400E"/>
    <w:rsid w:val="00014083"/>
    <w:rsid w:val="00014588"/>
    <w:rsid w:val="00014B3E"/>
    <w:rsid w:val="00014C53"/>
    <w:rsid w:val="00014F38"/>
    <w:rsid w:val="0001522F"/>
    <w:rsid w:val="000154EA"/>
    <w:rsid w:val="00015514"/>
    <w:rsid w:val="0001567F"/>
    <w:rsid w:val="00015777"/>
    <w:rsid w:val="00015A73"/>
    <w:rsid w:val="00015A7C"/>
    <w:rsid w:val="00015B65"/>
    <w:rsid w:val="00015FE1"/>
    <w:rsid w:val="00016A52"/>
    <w:rsid w:val="0001705E"/>
    <w:rsid w:val="0001723E"/>
    <w:rsid w:val="000176C3"/>
    <w:rsid w:val="0001783A"/>
    <w:rsid w:val="00017C5B"/>
    <w:rsid w:val="00017DE0"/>
    <w:rsid w:val="00017F17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19C3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7D0"/>
    <w:rsid w:val="00024A15"/>
    <w:rsid w:val="00024DA1"/>
    <w:rsid w:val="00025191"/>
    <w:rsid w:val="000252ED"/>
    <w:rsid w:val="0002594B"/>
    <w:rsid w:val="00025C68"/>
    <w:rsid w:val="00025E88"/>
    <w:rsid w:val="000261E2"/>
    <w:rsid w:val="00026402"/>
    <w:rsid w:val="000265EE"/>
    <w:rsid w:val="0002675A"/>
    <w:rsid w:val="000267A6"/>
    <w:rsid w:val="00026E8C"/>
    <w:rsid w:val="00027327"/>
    <w:rsid w:val="0002747C"/>
    <w:rsid w:val="0002768D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69B"/>
    <w:rsid w:val="000339B8"/>
    <w:rsid w:val="00033AC3"/>
    <w:rsid w:val="00033B82"/>
    <w:rsid w:val="00033D1B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6C9"/>
    <w:rsid w:val="000357BB"/>
    <w:rsid w:val="000359B2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404"/>
    <w:rsid w:val="000409AB"/>
    <w:rsid w:val="00040D9C"/>
    <w:rsid w:val="00040DBF"/>
    <w:rsid w:val="00040E7C"/>
    <w:rsid w:val="00040F92"/>
    <w:rsid w:val="0004114A"/>
    <w:rsid w:val="00041824"/>
    <w:rsid w:val="0004196B"/>
    <w:rsid w:val="00041C5A"/>
    <w:rsid w:val="00041D72"/>
    <w:rsid w:val="000420DD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D58"/>
    <w:rsid w:val="00044131"/>
    <w:rsid w:val="00044377"/>
    <w:rsid w:val="0004440D"/>
    <w:rsid w:val="0004478B"/>
    <w:rsid w:val="000448A7"/>
    <w:rsid w:val="00044AE2"/>
    <w:rsid w:val="00044CDE"/>
    <w:rsid w:val="00044DB5"/>
    <w:rsid w:val="00044E86"/>
    <w:rsid w:val="00044EAE"/>
    <w:rsid w:val="0004518F"/>
    <w:rsid w:val="000454D8"/>
    <w:rsid w:val="00045A0C"/>
    <w:rsid w:val="00045AC3"/>
    <w:rsid w:val="00045DDB"/>
    <w:rsid w:val="00045ECA"/>
    <w:rsid w:val="00046414"/>
    <w:rsid w:val="000465F9"/>
    <w:rsid w:val="00046BD7"/>
    <w:rsid w:val="000473B9"/>
    <w:rsid w:val="00047666"/>
    <w:rsid w:val="00047796"/>
    <w:rsid w:val="0004783B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6C8"/>
    <w:rsid w:val="000517E5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031"/>
    <w:rsid w:val="00053284"/>
    <w:rsid w:val="0005328F"/>
    <w:rsid w:val="00053637"/>
    <w:rsid w:val="00053C2F"/>
    <w:rsid w:val="00053DF2"/>
    <w:rsid w:val="00054009"/>
    <w:rsid w:val="00054150"/>
    <w:rsid w:val="0005461B"/>
    <w:rsid w:val="000549C7"/>
    <w:rsid w:val="00054EE8"/>
    <w:rsid w:val="00055248"/>
    <w:rsid w:val="000552E8"/>
    <w:rsid w:val="00055960"/>
    <w:rsid w:val="00055BBE"/>
    <w:rsid w:val="00055D43"/>
    <w:rsid w:val="00055D63"/>
    <w:rsid w:val="00056037"/>
    <w:rsid w:val="000568DC"/>
    <w:rsid w:val="00056E2E"/>
    <w:rsid w:val="00057244"/>
    <w:rsid w:val="00057300"/>
    <w:rsid w:val="0005742A"/>
    <w:rsid w:val="000574DA"/>
    <w:rsid w:val="000577DF"/>
    <w:rsid w:val="00057866"/>
    <w:rsid w:val="00057FE9"/>
    <w:rsid w:val="0006026D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564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41C"/>
    <w:rsid w:val="000646A7"/>
    <w:rsid w:val="0006498A"/>
    <w:rsid w:val="00064AF8"/>
    <w:rsid w:val="00064BA6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4B6"/>
    <w:rsid w:val="000665C9"/>
    <w:rsid w:val="00066642"/>
    <w:rsid w:val="000666B1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480"/>
    <w:rsid w:val="000705DB"/>
    <w:rsid w:val="00070705"/>
    <w:rsid w:val="00070A7B"/>
    <w:rsid w:val="00070AAB"/>
    <w:rsid w:val="00070BD7"/>
    <w:rsid w:val="00070C97"/>
    <w:rsid w:val="0007109D"/>
    <w:rsid w:val="000711C4"/>
    <w:rsid w:val="00071241"/>
    <w:rsid w:val="00071CC0"/>
    <w:rsid w:val="00071F58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3EED"/>
    <w:rsid w:val="00074012"/>
    <w:rsid w:val="000740D8"/>
    <w:rsid w:val="0007421C"/>
    <w:rsid w:val="0007431A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9D5"/>
    <w:rsid w:val="00080EFA"/>
    <w:rsid w:val="000810F6"/>
    <w:rsid w:val="000813D1"/>
    <w:rsid w:val="0008169D"/>
    <w:rsid w:val="0008171C"/>
    <w:rsid w:val="000817F5"/>
    <w:rsid w:val="0008207E"/>
    <w:rsid w:val="000820A1"/>
    <w:rsid w:val="00082840"/>
    <w:rsid w:val="00082A78"/>
    <w:rsid w:val="00082AFE"/>
    <w:rsid w:val="00082B2C"/>
    <w:rsid w:val="00082BD6"/>
    <w:rsid w:val="00082BE9"/>
    <w:rsid w:val="00082F02"/>
    <w:rsid w:val="000833C4"/>
    <w:rsid w:val="000833CF"/>
    <w:rsid w:val="0008356D"/>
    <w:rsid w:val="00083830"/>
    <w:rsid w:val="0008386B"/>
    <w:rsid w:val="00083A3E"/>
    <w:rsid w:val="00083A6A"/>
    <w:rsid w:val="00083C60"/>
    <w:rsid w:val="00083ED1"/>
    <w:rsid w:val="00084BEF"/>
    <w:rsid w:val="00084DCE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C7A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AD6"/>
    <w:rsid w:val="00095B41"/>
    <w:rsid w:val="00095F10"/>
    <w:rsid w:val="00096078"/>
    <w:rsid w:val="0009618A"/>
    <w:rsid w:val="000962A1"/>
    <w:rsid w:val="000962B1"/>
    <w:rsid w:val="0009640F"/>
    <w:rsid w:val="0009654D"/>
    <w:rsid w:val="000965FB"/>
    <w:rsid w:val="00096B6B"/>
    <w:rsid w:val="00096CFD"/>
    <w:rsid w:val="000970F2"/>
    <w:rsid w:val="0009737D"/>
    <w:rsid w:val="00097400"/>
    <w:rsid w:val="0009756E"/>
    <w:rsid w:val="0009793A"/>
    <w:rsid w:val="000A027F"/>
    <w:rsid w:val="000A0371"/>
    <w:rsid w:val="000A0717"/>
    <w:rsid w:val="000A0E54"/>
    <w:rsid w:val="000A106E"/>
    <w:rsid w:val="000A1188"/>
    <w:rsid w:val="000A12A8"/>
    <w:rsid w:val="000A1361"/>
    <w:rsid w:val="000A13B9"/>
    <w:rsid w:val="000A14AF"/>
    <w:rsid w:val="000A15DF"/>
    <w:rsid w:val="000A16D0"/>
    <w:rsid w:val="000A1B55"/>
    <w:rsid w:val="000A1B9B"/>
    <w:rsid w:val="000A1F60"/>
    <w:rsid w:val="000A20C7"/>
    <w:rsid w:val="000A21BB"/>
    <w:rsid w:val="000A2319"/>
    <w:rsid w:val="000A2452"/>
    <w:rsid w:val="000A26F1"/>
    <w:rsid w:val="000A2840"/>
    <w:rsid w:val="000A289F"/>
    <w:rsid w:val="000A2B19"/>
    <w:rsid w:val="000A3157"/>
    <w:rsid w:val="000A3273"/>
    <w:rsid w:val="000A3AB7"/>
    <w:rsid w:val="000A3AED"/>
    <w:rsid w:val="000A3CD2"/>
    <w:rsid w:val="000A4441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5E69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5A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E16"/>
    <w:rsid w:val="000B2FC3"/>
    <w:rsid w:val="000B306D"/>
    <w:rsid w:val="000B3132"/>
    <w:rsid w:val="000B32AF"/>
    <w:rsid w:val="000B37CE"/>
    <w:rsid w:val="000B3A1B"/>
    <w:rsid w:val="000B3BB0"/>
    <w:rsid w:val="000B3D38"/>
    <w:rsid w:val="000B3F81"/>
    <w:rsid w:val="000B3F84"/>
    <w:rsid w:val="000B402A"/>
    <w:rsid w:val="000B4107"/>
    <w:rsid w:val="000B49E5"/>
    <w:rsid w:val="000B4A22"/>
    <w:rsid w:val="000B4B74"/>
    <w:rsid w:val="000B4D83"/>
    <w:rsid w:val="000B508A"/>
    <w:rsid w:val="000B540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E51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4F94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477"/>
    <w:rsid w:val="000D07BB"/>
    <w:rsid w:val="000D0B85"/>
    <w:rsid w:val="000D0ECB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4B8"/>
    <w:rsid w:val="000D2758"/>
    <w:rsid w:val="000D2A14"/>
    <w:rsid w:val="000D2A6B"/>
    <w:rsid w:val="000D2D8E"/>
    <w:rsid w:val="000D3048"/>
    <w:rsid w:val="000D3454"/>
    <w:rsid w:val="000D36EC"/>
    <w:rsid w:val="000D3768"/>
    <w:rsid w:val="000D3CA6"/>
    <w:rsid w:val="000D3F49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5F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E00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C89"/>
    <w:rsid w:val="000E5F12"/>
    <w:rsid w:val="000E61D3"/>
    <w:rsid w:val="000E6297"/>
    <w:rsid w:val="000E630C"/>
    <w:rsid w:val="000E6939"/>
    <w:rsid w:val="000E69AC"/>
    <w:rsid w:val="000E69B1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F45"/>
    <w:rsid w:val="000F103D"/>
    <w:rsid w:val="000F10BE"/>
    <w:rsid w:val="000F133B"/>
    <w:rsid w:val="000F1440"/>
    <w:rsid w:val="000F1742"/>
    <w:rsid w:val="000F1762"/>
    <w:rsid w:val="000F1CAB"/>
    <w:rsid w:val="000F1CFE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FF4"/>
    <w:rsid w:val="000F60A5"/>
    <w:rsid w:val="000F60B2"/>
    <w:rsid w:val="000F60C7"/>
    <w:rsid w:val="000F66D3"/>
    <w:rsid w:val="000F6749"/>
    <w:rsid w:val="000F70FB"/>
    <w:rsid w:val="000F7620"/>
    <w:rsid w:val="000F76FB"/>
    <w:rsid w:val="000F77AA"/>
    <w:rsid w:val="000F7863"/>
    <w:rsid w:val="000F7A3E"/>
    <w:rsid w:val="000F7D99"/>
    <w:rsid w:val="00100012"/>
    <w:rsid w:val="001000A4"/>
    <w:rsid w:val="001000C0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8A1"/>
    <w:rsid w:val="00102C4B"/>
    <w:rsid w:val="00102CFD"/>
    <w:rsid w:val="00102DFE"/>
    <w:rsid w:val="0010306F"/>
    <w:rsid w:val="00103258"/>
    <w:rsid w:val="00103454"/>
    <w:rsid w:val="00103764"/>
    <w:rsid w:val="00103791"/>
    <w:rsid w:val="0010389B"/>
    <w:rsid w:val="00103A32"/>
    <w:rsid w:val="00103BB1"/>
    <w:rsid w:val="00103BCF"/>
    <w:rsid w:val="00103BEB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29BC"/>
    <w:rsid w:val="001130B6"/>
    <w:rsid w:val="001132D0"/>
    <w:rsid w:val="00113EA9"/>
    <w:rsid w:val="0011412D"/>
    <w:rsid w:val="00114741"/>
    <w:rsid w:val="001147B1"/>
    <w:rsid w:val="00114B3D"/>
    <w:rsid w:val="00114FD9"/>
    <w:rsid w:val="001151EB"/>
    <w:rsid w:val="00115279"/>
    <w:rsid w:val="00115357"/>
    <w:rsid w:val="001154D7"/>
    <w:rsid w:val="00115952"/>
    <w:rsid w:val="00115C74"/>
    <w:rsid w:val="00115D9D"/>
    <w:rsid w:val="0011615E"/>
    <w:rsid w:val="001161CC"/>
    <w:rsid w:val="001162A6"/>
    <w:rsid w:val="001163CA"/>
    <w:rsid w:val="0011641F"/>
    <w:rsid w:val="0011654F"/>
    <w:rsid w:val="001165B1"/>
    <w:rsid w:val="00116A51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0F"/>
    <w:rsid w:val="00121FCB"/>
    <w:rsid w:val="00122053"/>
    <w:rsid w:val="0012222E"/>
    <w:rsid w:val="00122321"/>
    <w:rsid w:val="00122B34"/>
    <w:rsid w:val="00123721"/>
    <w:rsid w:val="00123F45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110"/>
    <w:rsid w:val="00125212"/>
    <w:rsid w:val="00125489"/>
    <w:rsid w:val="00125586"/>
    <w:rsid w:val="00125733"/>
    <w:rsid w:val="00125B3B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0D0"/>
    <w:rsid w:val="00130409"/>
    <w:rsid w:val="0013064B"/>
    <w:rsid w:val="001306C7"/>
    <w:rsid w:val="00130F2E"/>
    <w:rsid w:val="00131308"/>
    <w:rsid w:val="001319AC"/>
    <w:rsid w:val="00131A65"/>
    <w:rsid w:val="00131A7A"/>
    <w:rsid w:val="00132190"/>
    <w:rsid w:val="001326A2"/>
    <w:rsid w:val="00132A16"/>
    <w:rsid w:val="00132C41"/>
    <w:rsid w:val="00132E9E"/>
    <w:rsid w:val="00132F1E"/>
    <w:rsid w:val="001338C4"/>
    <w:rsid w:val="00133DF5"/>
    <w:rsid w:val="00133EB9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0CF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1DD"/>
    <w:rsid w:val="0014422D"/>
    <w:rsid w:val="001443BB"/>
    <w:rsid w:val="00144450"/>
    <w:rsid w:val="00144AA7"/>
    <w:rsid w:val="00144BA7"/>
    <w:rsid w:val="001450AA"/>
    <w:rsid w:val="001452B8"/>
    <w:rsid w:val="0014541E"/>
    <w:rsid w:val="0014569C"/>
    <w:rsid w:val="001457E6"/>
    <w:rsid w:val="0014591C"/>
    <w:rsid w:val="00145E96"/>
    <w:rsid w:val="00145F3E"/>
    <w:rsid w:val="00146126"/>
    <w:rsid w:val="00146854"/>
    <w:rsid w:val="00146917"/>
    <w:rsid w:val="00146D3F"/>
    <w:rsid w:val="0014707B"/>
    <w:rsid w:val="0014710D"/>
    <w:rsid w:val="001471D0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3D2"/>
    <w:rsid w:val="001506EA"/>
    <w:rsid w:val="00150A2B"/>
    <w:rsid w:val="00150B22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5AB"/>
    <w:rsid w:val="001529D2"/>
    <w:rsid w:val="00152A8C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524E"/>
    <w:rsid w:val="00155694"/>
    <w:rsid w:val="00156514"/>
    <w:rsid w:val="001566D6"/>
    <w:rsid w:val="00156AC7"/>
    <w:rsid w:val="00156D04"/>
    <w:rsid w:val="001577B6"/>
    <w:rsid w:val="0015786C"/>
    <w:rsid w:val="00157EF2"/>
    <w:rsid w:val="00160389"/>
    <w:rsid w:val="001603E5"/>
    <w:rsid w:val="0016053E"/>
    <w:rsid w:val="00160680"/>
    <w:rsid w:val="00160F7B"/>
    <w:rsid w:val="00160FCF"/>
    <w:rsid w:val="00160FFB"/>
    <w:rsid w:val="00161013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320B"/>
    <w:rsid w:val="00163446"/>
    <w:rsid w:val="00163489"/>
    <w:rsid w:val="001635A5"/>
    <w:rsid w:val="0016367C"/>
    <w:rsid w:val="0016385C"/>
    <w:rsid w:val="00163EA1"/>
    <w:rsid w:val="00163F9D"/>
    <w:rsid w:val="00164772"/>
    <w:rsid w:val="00164CAD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96B"/>
    <w:rsid w:val="00166C21"/>
    <w:rsid w:val="00166C68"/>
    <w:rsid w:val="00166F13"/>
    <w:rsid w:val="0016706D"/>
    <w:rsid w:val="0016711F"/>
    <w:rsid w:val="00167269"/>
    <w:rsid w:val="001677D0"/>
    <w:rsid w:val="001677E6"/>
    <w:rsid w:val="00167F8B"/>
    <w:rsid w:val="0017027F"/>
    <w:rsid w:val="00170688"/>
    <w:rsid w:val="001708FE"/>
    <w:rsid w:val="00170A6D"/>
    <w:rsid w:val="001713E2"/>
    <w:rsid w:val="00171561"/>
    <w:rsid w:val="001715CF"/>
    <w:rsid w:val="001716C9"/>
    <w:rsid w:val="00171984"/>
    <w:rsid w:val="00171CB1"/>
    <w:rsid w:val="00171D05"/>
    <w:rsid w:val="00171D96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F11"/>
    <w:rsid w:val="00175F7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53"/>
    <w:rsid w:val="001823D2"/>
    <w:rsid w:val="00182465"/>
    <w:rsid w:val="0018279E"/>
    <w:rsid w:val="0018283C"/>
    <w:rsid w:val="001829C5"/>
    <w:rsid w:val="00182FE8"/>
    <w:rsid w:val="001833FE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908"/>
    <w:rsid w:val="0018693A"/>
    <w:rsid w:val="00186AEA"/>
    <w:rsid w:val="00186BD3"/>
    <w:rsid w:val="00186DF6"/>
    <w:rsid w:val="00186EC8"/>
    <w:rsid w:val="00187034"/>
    <w:rsid w:val="0018726B"/>
    <w:rsid w:val="001879C1"/>
    <w:rsid w:val="00187C73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95E"/>
    <w:rsid w:val="00194BD3"/>
    <w:rsid w:val="00194C70"/>
    <w:rsid w:val="00194D6B"/>
    <w:rsid w:val="00194E36"/>
    <w:rsid w:val="00194FF7"/>
    <w:rsid w:val="001957BD"/>
    <w:rsid w:val="00195B0D"/>
    <w:rsid w:val="00196617"/>
    <w:rsid w:val="0019672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7"/>
    <w:rsid w:val="001A2F48"/>
    <w:rsid w:val="001A3175"/>
    <w:rsid w:val="001A31C5"/>
    <w:rsid w:val="001A33C2"/>
    <w:rsid w:val="001A3431"/>
    <w:rsid w:val="001A377E"/>
    <w:rsid w:val="001A38D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947"/>
    <w:rsid w:val="001B0A6C"/>
    <w:rsid w:val="001B0DFF"/>
    <w:rsid w:val="001B0FA8"/>
    <w:rsid w:val="001B1127"/>
    <w:rsid w:val="001B1303"/>
    <w:rsid w:val="001B1A7B"/>
    <w:rsid w:val="001B1C98"/>
    <w:rsid w:val="001B1F9D"/>
    <w:rsid w:val="001B2138"/>
    <w:rsid w:val="001B2516"/>
    <w:rsid w:val="001B2607"/>
    <w:rsid w:val="001B2685"/>
    <w:rsid w:val="001B27E4"/>
    <w:rsid w:val="001B2C4B"/>
    <w:rsid w:val="001B2D5A"/>
    <w:rsid w:val="001B2D6E"/>
    <w:rsid w:val="001B30C2"/>
    <w:rsid w:val="001B3339"/>
    <w:rsid w:val="001B353F"/>
    <w:rsid w:val="001B3558"/>
    <w:rsid w:val="001B37F0"/>
    <w:rsid w:val="001B3DDE"/>
    <w:rsid w:val="001B3F43"/>
    <w:rsid w:val="001B41B7"/>
    <w:rsid w:val="001B4679"/>
    <w:rsid w:val="001B4751"/>
    <w:rsid w:val="001B4BD4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915"/>
    <w:rsid w:val="001C4BC8"/>
    <w:rsid w:val="001C4D57"/>
    <w:rsid w:val="001C4F81"/>
    <w:rsid w:val="001C52F3"/>
    <w:rsid w:val="001C5875"/>
    <w:rsid w:val="001C5F24"/>
    <w:rsid w:val="001C608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6F68"/>
    <w:rsid w:val="001C729A"/>
    <w:rsid w:val="001C78DE"/>
    <w:rsid w:val="001C7991"/>
    <w:rsid w:val="001C7CB7"/>
    <w:rsid w:val="001C7E5D"/>
    <w:rsid w:val="001D0132"/>
    <w:rsid w:val="001D0200"/>
    <w:rsid w:val="001D0FB5"/>
    <w:rsid w:val="001D0FEE"/>
    <w:rsid w:val="001D12FD"/>
    <w:rsid w:val="001D1318"/>
    <w:rsid w:val="001D1401"/>
    <w:rsid w:val="001D159C"/>
    <w:rsid w:val="001D1639"/>
    <w:rsid w:val="001D1816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E35"/>
    <w:rsid w:val="001D3F5C"/>
    <w:rsid w:val="001D470E"/>
    <w:rsid w:val="001D479D"/>
    <w:rsid w:val="001D4829"/>
    <w:rsid w:val="001D4E11"/>
    <w:rsid w:val="001D590F"/>
    <w:rsid w:val="001D5A78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68"/>
    <w:rsid w:val="001E2BE0"/>
    <w:rsid w:val="001E2DA6"/>
    <w:rsid w:val="001E31CF"/>
    <w:rsid w:val="001E369C"/>
    <w:rsid w:val="001E3885"/>
    <w:rsid w:val="001E3A72"/>
    <w:rsid w:val="001E3C77"/>
    <w:rsid w:val="001E4190"/>
    <w:rsid w:val="001E48D4"/>
    <w:rsid w:val="001E4E02"/>
    <w:rsid w:val="001E5267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865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04A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A42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848"/>
    <w:rsid w:val="002028A3"/>
    <w:rsid w:val="00202937"/>
    <w:rsid w:val="002029F7"/>
    <w:rsid w:val="00202EA8"/>
    <w:rsid w:val="002032A5"/>
    <w:rsid w:val="00203447"/>
    <w:rsid w:val="0020352E"/>
    <w:rsid w:val="00204191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5904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7EB"/>
    <w:rsid w:val="0020784A"/>
    <w:rsid w:val="0020790B"/>
    <w:rsid w:val="00207C02"/>
    <w:rsid w:val="00207C93"/>
    <w:rsid w:val="0021019A"/>
    <w:rsid w:val="00210270"/>
    <w:rsid w:val="0021056F"/>
    <w:rsid w:val="002105BF"/>
    <w:rsid w:val="0021094C"/>
    <w:rsid w:val="00210D6A"/>
    <w:rsid w:val="00210DCB"/>
    <w:rsid w:val="00211336"/>
    <w:rsid w:val="002118FC"/>
    <w:rsid w:val="00211981"/>
    <w:rsid w:val="002119DF"/>
    <w:rsid w:val="00211AC9"/>
    <w:rsid w:val="00212261"/>
    <w:rsid w:val="002122E2"/>
    <w:rsid w:val="00212612"/>
    <w:rsid w:val="00212991"/>
    <w:rsid w:val="00212C44"/>
    <w:rsid w:val="00212C61"/>
    <w:rsid w:val="00212F5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6BAA"/>
    <w:rsid w:val="00226CE7"/>
    <w:rsid w:val="002272DD"/>
    <w:rsid w:val="00227669"/>
    <w:rsid w:val="0022799D"/>
    <w:rsid w:val="00227A4E"/>
    <w:rsid w:val="0023038A"/>
    <w:rsid w:val="002305D9"/>
    <w:rsid w:val="00230639"/>
    <w:rsid w:val="002306ED"/>
    <w:rsid w:val="00230DB8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6CF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AF3"/>
    <w:rsid w:val="00235B0A"/>
    <w:rsid w:val="00235D65"/>
    <w:rsid w:val="00235EE1"/>
    <w:rsid w:val="00235F57"/>
    <w:rsid w:val="0023606C"/>
    <w:rsid w:val="002366F5"/>
    <w:rsid w:val="00236ACC"/>
    <w:rsid w:val="00237042"/>
    <w:rsid w:val="00237246"/>
    <w:rsid w:val="00237376"/>
    <w:rsid w:val="00237554"/>
    <w:rsid w:val="00237B37"/>
    <w:rsid w:val="00240217"/>
    <w:rsid w:val="00240A7F"/>
    <w:rsid w:val="00240A89"/>
    <w:rsid w:val="00240B9F"/>
    <w:rsid w:val="00240D6B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0F8"/>
    <w:rsid w:val="002429B2"/>
    <w:rsid w:val="002429E4"/>
    <w:rsid w:val="00242B50"/>
    <w:rsid w:val="0024335C"/>
    <w:rsid w:val="002437DA"/>
    <w:rsid w:val="00243D00"/>
    <w:rsid w:val="00243EBF"/>
    <w:rsid w:val="002444C3"/>
    <w:rsid w:val="002444FA"/>
    <w:rsid w:val="002447D6"/>
    <w:rsid w:val="002447DB"/>
    <w:rsid w:val="00244B63"/>
    <w:rsid w:val="00244D3E"/>
    <w:rsid w:val="00245559"/>
    <w:rsid w:val="002458FB"/>
    <w:rsid w:val="00245991"/>
    <w:rsid w:val="00245C94"/>
    <w:rsid w:val="00245D55"/>
    <w:rsid w:val="00245EAF"/>
    <w:rsid w:val="00245FFF"/>
    <w:rsid w:val="00246774"/>
    <w:rsid w:val="00246A1F"/>
    <w:rsid w:val="00246A5F"/>
    <w:rsid w:val="00246D93"/>
    <w:rsid w:val="00246E31"/>
    <w:rsid w:val="0024704A"/>
    <w:rsid w:val="00247086"/>
    <w:rsid w:val="00247630"/>
    <w:rsid w:val="00247897"/>
    <w:rsid w:val="002479BC"/>
    <w:rsid w:val="00250233"/>
    <w:rsid w:val="002505FC"/>
    <w:rsid w:val="00250A23"/>
    <w:rsid w:val="00250D7C"/>
    <w:rsid w:val="00250EB3"/>
    <w:rsid w:val="002514A2"/>
    <w:rsid w:val="00251696"/>
    <w:rsid w:val="00251957"/>
    <w:rsid w:val="00251F07"/>
    <w:rsid w:val="0025208C"/>
    <w:rsid w:val="0025235F"/>
    <w:rsid w:val="0025255B"/>
    <w:rsid w:val="00252AAA"/>
    <w:rsid w:val="00252CE5"/>
    <w:rsid w:val="002531DC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7EF"/>
    <w:rsid w:val="00256858"/>
    <w:rsid w:val="00256E13"/>
    <w:rsid w:val="00256EF0"/>
    <w:rsid w:val="002571BB"/>
    <w:rsid w:val="00257347"/>
    <w:rsid w:val="002573B8"/>
    <w:rsid w:val="002573D6"/>
    <w:rsid w:val="002576B7"/>
    <w:rsid w:val="002578CA"/>
    <w:rsid w:val="00257E2F"/>
    <w:rsid w:val="002604A4"/>
    <w:rsid w:val="002608DE"/>
    <w:rsid w:val="00260900"/>
    <w:rsid w:val="00260958"/>
    <w:rsid w:val="002617B0"/>
    <w:rsid w:val="0026185E"/>
    <w:rsid w:val="00261C07"/>
    <w:rsid w:val="00261C33"/>
    <w:rsid w:val="00261F1B"/>
    <w:rsid w:val="0026231D"/>
    <w:rsid w:val="00262481"/>
    <w:rsid w:val="002626DF"/>
    <w:rsid w:val="002629AF"/>
    <w:rsid w:val="00262B94"/>
    <w:rsid w:val="00262DCC"/>
    <w:rsid w:val="002631BB"/>
    <w:rsid w:val="00263613"/>
    <w:rsid w:val="00263677"/>
    <w:rsid w:val="00263922"/>
    <w:rsid w:val="00263A97"/>
    <w:rsid w:val="00263B55"/>
    <w:rsid w:val="00263C1C"/>
    <w:rsid w:val="00263D3E"/>
    <w:rsid w:val="0026423A"/>
    <w:rsid w:val="002642D2"/>
    <w:rsid w:val="00264F46"/>
    <w:rsid w:val="002656A7"/>
    <w:rsid w:val="002657A2"/>
    <w:rsid w:val="0026597E"/>
    <w:rsid w:val="00265A63"/>
    <w:rsid w:val="00265BB8"/>
    <w:rsid w:val="00265C14"/>
    <w:rsid w:val="00265C6E"/>
    <w:rsid w:val="00265E1A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1FCC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5AD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BFF"/>
    <w:rsid w:val="00277E29"/>
    <w:rsid w:val="0028006D"/>
    <w:rsid w:val="002803FD"/>
    <w:rsid w:val="00280744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859"/>
    <w:rsid w:val="00283973"/>
    <w:rsid w:val="00283B49"/>
    <w:rsid w:val="00283D0A"/>
    <w:rsid w:val="00283EA1"/>
    <w:rsid w:val="00283F08"/>
    <w:rsid w:val="00283FB7"/>
    <w:rsid w:val="0028469A"/>
    <w:rsid w:val="0028474F"/>
    <w:rsid w:val="00284979"/>
    <w:rsid w:val="00284C58"/>
    <w:rsid w:val="00284CE6"/>
    <w:rsid w:val="00284F65"/>
    <w:rsid w:val="0028513A"/>
    <w:rsid w:val="0028518D"/>
    <w:rsid w:val="002852D2"/>
    <w:rsid w:val="0028568D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21B"/>
    <w:rsid w:val="0029141D"/>
    <w:rsid w:val="00291451"/>
    <w:rsid w:val="00291729"/>
    <w:rsid w:val="00291743"/>
    <w:rsid w:val="002918A5"/>
    <w:rsid w:val="00291976"/>
    <w:rsid w:val="00291A91"/>
    <w:rsid w:val="002920BF"/>
    <w:rsid w:val="002922C1"/>
    <w:rsid w:val="00292C73"/>
    <w:rsid w:val="002930C3"/>
    <w:rsid w:val="002932AA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4D9"/>
    <w:rsid w:val="002976EE"/>
    <w:rsid w:val="00297740"/>
    <w:rsid w:val="00297808"/>
    <w:rsid w:val="00297B19"/>
    <w:rsid w:val="00297CED"/>
    <w:rsid w:val="00297E94"/>
    <w:rsid w:val="002A010D"/>
    <w:rsid w:val="002A011F"/>
    <w:rsid w:val="002A0306"/>
    <w:rsid w:val="002A0530"/>
    <w:rsid w:val="002A0D09"/>
    <w:rsid w:val="002A0FA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688"/>
    <w:rsid w:val="002A56A8"/>
    <w:rsid w:val="002A5BF0"/>
    <w:rsid w:val="002A5E3E"/>
    <w:rsid w:val="002A60EE"/>
    <w:rsid w:val="002A699B"/>
    <w:rsid w:val="002A6A95"/>
    <w:rsid w:val="002A6AE3"/>
    <w:rsid w:val="002A6C9A"/>
    <w:rsid w:val="002A6CF2"/>
    <w:rsid w:val="002A6EF8"/>
    <w:rsid w:val="002A711D"/>
    <w:rsid w:val="002A711E"/>
    <w:rsid w:val="002A7179"/>
    <w:rsid w:val="002A7ADC"/>
    <w:rsid w:val="002A7C29"/>
    <w:rsid w:val="002A7CEF"/>
    <w:rsid w:val="002A7D28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D8A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6ECE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3BE"/>
    <w:rsid w:val="002C14E4"/>
    <w:rsid w:val="002C17F4"/>
    <w:rsid w:val="002C1C78"/>
    <w:rsid w:val="002C1DA8"/>
    <w:rsid w:val="002C1E46"/>
    <w:rsid w:val="002C2246"/>
    <w:rsid w:val="002C23F8"/>
    <w:rsid w:val="002C289D"/>
    <w:rsid w:val="002C2971"/>
    <w:rsid w:val="002C2E76"/>
    <w:rsid w:val="002C301A"/>
    <w:rsid w:val="002C36D6"/>
    <w:rsid w:val="002C3BC8"/>
    <w:rsid w:val="002C3C2A"/>
    <w:rsid w:val="002C3C40"/>
    <w:rsid w:val="002C40ED"/>
    <w:rsid w:val="002C414C"/>
    <w:rsid w:val="002C41D4"/>
    <w:rsid w:val="002C435A"/>
    <w:rsid w:val="002C44F7"/>
    <w:rsid w:val="002C480B"/>
    <w:rsid w:val="002C4A97"/>
    <w:rsid w:val="002C4D5B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243"/>
    <w:rsid w:val="002C73D2"/>
    <w:rsid w:val="002D012B"/>
    <w:rsid w:val="002D0410"/>
    <w:rsid w:val="002D045A"/>
    <w:rsid w:val="002D046B"/>
    <w:rsid w:val="002D0586"/>
    <w:rsid w:val="002D0621"/>
    <w:rsid w:val="002D0939"/>
    <w:rsid w:val="002D0998"/>
    <w:rsid w:val="002D0A4E"/>
    <w:rsid w:val="002D0A52"/>
    <w:rsid w:val="002D0C4F"/>
    <w:rsid w:val="002D0D5E"/>
    <w:rsid w:val="002D1030"/>
    <w:rsid w:val="002D1396"/>
    <w:rsid w:val="002D1927"/>
    <w:rsid w:val="002D1AAF"/>
    <w:rsid w:val="002D1DC7"/>
    <w:rsid w:val="002D2148"/>
    <w:rsid w:val="002D21E9"/>
    <w:rsid w:val="002D23A8"/>
    <w:rsid w:val="002D24DD"/>
    <w:rsid w:val="002D2CAC"/>
    <w:rsid w:val="002D2E00"/>
    <w:rsid w:val="002D3556"/>
    <w:rsid w:val="002D358B"/>
    <w:rsid w:val="002D3971"/>
    <w:rsid w:val="002D3B0C"/>
    <w:rsid w:val="002D3E10"/>
    <w:rsid w:val="002D3E81"/>
    <w:rsid w:val="002D43CB"/>
    <w:rsid w:val="002D48BF"/>
    <w:rsid w:val="002D4AC8"/>
    <w:rsid w:val="002D4DC5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6FE0"/>
    <w:rsid w:val="002D7230"/>
    <w:rsid w:val="002D737A"/>
    <w:rsid w:val="002D7405"/>
    <w:rsid w:val="002D7427"/>
    <w:rsid w:val="002D766F"/>
    <w:rsid w:val="002D777A"/>
    <w:rsid w:val="002D7798"/>
    <w:rsid w:val="002D78EE"/>
    <w:rsid w:val="002D7AFB"/>
    <w:rsid w:val="002D7BA3"/>
    <w:rsid w:val="002E0084"/>
    <w:rsid w:val="002E0293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18AC"/>
    <w:rsid w:val="002E2289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30E6"/>
    <w:rsid w:val="002E31B0"/>
    <w:rsid w:val="002E3238"/>
    <w:rsid w:val="002E3401"/>
    <w:rsid w:val="002E37F6"/>
    <w:rsid w:val="002E3832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97"/>
    <w:rsid w:val="002E6BBC"/>
    <w:rsid w:val="002E7145"/>
    <w:rsid w:val="002E7303"/>
    <w:rsid w:val="002E7486"/>
    <w:rsid w:val="002E75A7"/>
    <w:rsid w:val="002E765B"/>
    <w:rsid w:val="002E76F6"/>
    <w:rsid w:val="002E7801"/>
    <w:rsid w:val="002E7DFB"/>
    <w:rsid w:val="002F0682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842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29B"/>
    <w:rsid w:val="002F459F"/>
    <w:rsid w:val="002F4782"/>
    <w:rsid w:val="002F5177"/>
    <w:rsid w:val="002F54CB"/>
    <w:rsid w:val="002F55BE"/>
    <w:rsid w:val="002F5691"/>
    <w:rsid w:val="002F5721"/>
    <w:rsid w:val="002F5909"/>
    <w:rsid w:val="002F5B4F"/>
    <w:rsid w:val="002F5B9B"/>
    <w:rsid w:val="002F5C8B"/>
    <w:rsid w:val="002F5D30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0F7"/>
    <w:rsid w:val="00300121"/>
    <w:rsid w:val="00300A77"/>
    <w:rsid w:val="00300AC2"/>
    <w:rsid w:val="00300B68"/>
    <w:rsid w:val="00300C13"/>
    <w:rsid w:val="00300F5F"/>
    <w:rsid w:val="0030108E"/>
    <w:rsid w:val="003016D3"/>
    <w:rsid w:val="00302038"/>
    <w:rsid w:val="0030208F"/>
    <w:rsid w:val="003029EC"/>
    <w:rsid w:val="00303067"/>
    <w:rsid w:val="00303189"/>
    <w:rsid w:val="003031DC"/>
    <w:rsid w:val="003033D5"/>
    <w:rsid w:val="00303F8C"/>
    <w:rsid w:val="00304062"/>
    <w:rsid w:val="003044D0"/>
    <w:rsid w:val="00304C69"/>
    <w:rsid w:val="00304CB4"/>
    <w:rsid w:val="00304CFB"/>
    <w:rsid w:val="00305033"/>
    <w:rsid w:val="00305440"/>
    <w:rsid w:val="00305504"/>
    <w:rsid w:val="003057D6"/>
    <w:rsid w:val="00305961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29"/>
    <w:rsid w:val="003068D0"/>
    <w:rsid w:val="00306CFA"/>
    <w:rsid w:val="0030793F"/>
    <w:rsid w:val="003079B2"/>
    <w:rsid w:val="0031007F"/>
    <w:rsid w:val="00310114"/>
    <w:rsid w:val="00310360"/>
    <w:rsid w:val="0031036B"/>
    <w:rsid w:val="00310464"/>
    <w:rsid w:val="00310539"/>
    <w:rsid w:val="00310612"/>
    <w:rsid w:val="00310A94"/>
    <w:rsid w:val="00310B15"/>
    <w:rsid w:val="00310B99"/>
    <w:rsid w:val="00310C3E"/>
    <w:rsid w:val="003118AB"/>
    <w:rsid w:val="003119B5"/>
    <w:rsid w:val="00311ABB"/>
    <w:rsid w:val="00311FCD"/>
    <w:rsid w:val="00312003"/>
    <w:rsid w:val="003126BD"/>
    <w:rsid w:val="00312864"/>
    <w:rsid w:val="00312DC5"/>
    <w:rsid w:val="00312FB7"/>
    <w:rsid w:val="0031323A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E13"/>
    <w:rsid w:val="00314F98"/>
    <w:rsid w:val="003150E9"/>
    <w:rsid w:val="003151E9"/>
    <w:rsid w:val="00315505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CBC"/>
    <w:rsid w:val="00321DBC"/>
    <w:rsid w:val="00322045"/>
    <w:rsid w:val="003222BB"/>
    <w:rsid w:val="003227C0"/>
    <w:rsid w:val="0032293F"/>
    <w:rsid w:val="00322A83"/>
    <w:rsid w:val="00323366"/>
    <w:rsid w:val="00323C9C"/>
    <w:rsid w:val="0032401C"/>
    <w:rsid w:val="00324055"/>
    <w:rsid w:val="0032434C"/>
    <w:rsid w:val="003248AA"/>
    <w:rsid w:val="003249F8"/>
    <w:rsid w:val="00324DFE"/>
    <w:rsid w:val="00324F40"/>
    <w:rsid w:val="00325171"/>
    <w:rsid w:val="0032519F"/>
    <w:rsid w:val="003252BE"/>
    <w:rsid w:val="00325449"/>
    <w:rsid w:val="00325B2C"/>
    <w:rsid w:val="00325CD6"/>
    <w:rsid w:val="00325D6E"/>
    <w:rsid w:val="003262F9"/>
    <w:rsid w:val="003263F4"/>
    <w:rsid w:val="0032679C"/>
    <w:rsid w:val="00326BC8"/>
    <w:rsid w:val="003271F2"/>
    <w:rsid w:val="0032763E"/>
    <w:rsid w:val="00327707"/>
    <w:rsid w:val="003279F3"/>
    <w:rsid w:val="00327BEB"/>
    <w:rsid w:val="00327DAB"/>
    <w:rsid w:val="003304B8"/>
    <w:rsid w:val="00330B14"/>
    <w:rsid w:val="00330DDB"/>
    <w:rsid w:val="00330E5B"/>
    <w:rsid w:val="0033103F"/>
    <w:rsid w:val="0033138C"/>
    <w:rsid w:val="0033165E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37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2FB"/>
    <w:rsid w:val="0033533E"/>
    <w:rsid w:val="0033552F"/>
    <w:rsid w:val="00335700"/>
    <w:rsid w:val="00335F55"/>
    <w:rsid w:val="00336233"/>
    <w:rsid w:val="00336246"/>
    <w:rsid w:val="00336429"/>
    <w:rsid w:val="00336C3A"/>
    <w:rsid w:val="00336DEB"/>
    <w:rsid w:val="003372CC"/>
    <w:rsid w:val="0033755F"/>
    <w:rsid w:val="003378DB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E1B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7F9"/>
    <w:rsid w:val="00346940"/>
    <w:rsid w:val="00346B37"/>
    <w:rsid w:val="00346C05"/>
    <w:rsid w:val="00346D7C"/>
    <w:rsid w:val="0034704D"/>
    <w:rsid w:val="00347108"/>
    <w:rsid w:val="003477B5"/>
    <w:rsid w:val="003477C2"/>
    <w:rsid w:val="003479B8"/>
    <w:rsid w:val="003479C1"/>
    <w:rsid w:val="00347A64"/>
    <w:rsid w:val="00347BAC"/>
    <w:rsid w:val="00347DF4"/>
    <w:rsid w:val="00347ECB"/>
    <w:rsid w:val="0035006C"/>
    <w:rsid w:val="0035089E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3EC6"/>
    <w:rsid w:val="0035409A"/>
    <w:rsid w:val="0035410C"/>
    <w:rsid w:val="003544A2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DF4"/>
    <w:rsid w:val="00357E24"/>
    <w:rsid w:val="00357EBA"/>
    <w:rsid w:val="00357F08"/>
    <w:rsid w:val="00360A27"/>
    <w:rsid w:val="00360AF2"/>
    <w:rsid w:val="00360BEA"/>
    <w:rsid w:val="00360DE2"/>
    <w:rsid w:val="00360F7A"/>
    <w:rsid w:val="00360FA0"/>
    <w:rsid w:val="003613A0"/>
    <w:rsid w:val="00361401"/>
    <w:rsid w:val="003614BE"/>
    <w:rsid w:val="00361CF6"/>
    <w:rsid w:val="00361EE0"/>
    <w:rsid w:val="00362568"/>
    <w:rsid w:val="00362618"/>
    <w:rsid w:val="00362740"/>
    <w:rsid w:val="00362F3C"/>
    <w:rsid w:val="0036312D"/>
    <w:rsid w:val="00363599"/>
    <w:rsid w:val="00363600"/>
    <w:rsid w:val="00363622"/>
    <w:rsid w:val="00363637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8EA"/>
    <w:rsid w:val="00364DE6"/>
    <w:rsid w:val="00364ED8"/>
    <w:rsid w:val="00364F40"/>
    <w:rsid w:val="00364FB5"/>
    <w:rsid w:val="0036503B"/>
    <w:rsid w:val="0036558F"/>
    <w:rsid w:val="003655B4"/>
    <w:rsid w:val="00365A74"/>
    <w:rsid w:val="00365B05"/>
    <w:rsid w:val="00365D47"/>
    <w:rsid w:val="00366116"/>
    <w:rsid w:val="003663DE"/>
    <w:rsid w:val="0036682F"/>
    <w:rsid w:val="00366DA8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A2D"/>
    <w:rsid w:val="00370D20"/>
    <w:rsid w:val="00370F14"/>
    <w:rsid w:val="00371097"/>
    <w:rsid w:val="0037111A"/>
    <w:rsid w:val="003716B6"/>
    <w:rsid w:val="003719FB"/>
    <w:rsid w:val="00371AA8"/>
    <w:rsid w:val="00371ADD"/>
    <w:rsid w:val="00371B4C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E95"/>
    <w:rsid w:val="00376F12"/>
    <w:rsid w:val="003771F9"/>
    <w:rsid w:val="00377226"/>
    <w:rsid w:val="00377263"/>
    <w:rsid w:val="0037735F"/>
    <w:rsid w:val="0037749E"/>
    <w:rsid w:val="0037767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6D9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819"/>
    <w:rsid w:val="0038399F"/>
    <w:rsid w:val="00383AD8"/>
    <w:rsid w:val="00383D39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4B"/>
    <w:rsid w:val="003874F5"/>
    <w:rsid w:val="003875E6"/>
    <w:rsid w:val="003878A2"/>
    <w:rsid w:val="00387984"/>
    <w:rsid w:val="00387D97"/>
    <w:rsid w:val="00387E08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7D5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0A7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542"/>
    <w:rsid w:val="003966AC"/>
    <w:rsid w:val="003968B6"/>
    <w:rsid w:val="003969AD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0ED0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970"/>
    <w:rsid w:val="003A3AC7"/>
    <w:rsid w:val="003A3C16"/>
    <w:rsid w:val="003A3C47"/>
    <w:rsid w:val="003A3E74"/>
    <w:rsid w:val="003A4184"/>
    <w:rsid w:val="003A43CA"/>
    <w:rsid w:val="003A442E"/>
    <w:rsid w:val="003A4620"/>
    <w:rsid w:val="003A4711"/>
    <w:rsid w:val="003A47B7"/>
    <w:rsid w:val="003A4858"/>
    <w:rsid w:val="003A4CCB"/>
    <w:rsid w:val="003A4D29"/>
    <w:rsid w:val="003A4DD5"/>
    <w:rsid w:val="003A501F"/>
    <w:rsid w:val="003A50A2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C0E"/>
    <w:rsid w:val="003A6E2E"/>
    <w:rsid w:val="003A7034"/>
    <w:rsid w:val="003A73E3"/>
    <w:rsid w:val="003A777E"/>
    <w:rsid w:val="003A7804"/>
    <w:rsid w:val="003A78A5"/>
    <w:rsid w:val="003A78E4"/>
    <w:rsid w:val="003A7BA0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632"/>
    <w:rsid w:val="003B295C"/>
    <w:rsid w:val="003B2B29"/>
    <w:rsid w:val="003B2D8F"/>
    <w:rsid w:val="003B2DE7"/>
    <w:rsid w:val="003B3A58"/>
    <w:rsid w:val="003B407B"/>
    <w:rsid w:val="003B4500"/>
    <w:rsid w:val="003B45FA"/>
    <w:rsid w:val="003B472B"/>
    <w:rsid w:val="003B47C3"/>
    <w:rsid w:val="003B47EC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0F4"/>
    <w:rsid w:val="003C175D"/>
    <w:rsid w:val="003C1A6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16"/>
    <w:rsid w:val="003C38A1"/>
    <w:rsid w:val="003C3AA9"/>
    <w:rsid w:val="003C3FEB"/>
    <w:rsid w:val="003C41B9"/>
    <w:rsid w:val="003C42E6"/>
    <w:rsid w:val="003C45EE"/>
    <w:rsid w:val="003C4601"/>
    <w:rsid w:val="003C484C"/>
    <w:rsid w:val="003C4873"/>
    <w:rsid w:val="003C4B98"/>
    <w:rsid w:val="003C4CCC"/>
    <w:rsid w:val="003C4CD3"/>
    <w:rsid w:val="003C50B0"/>
    <w:rsid w:val="003C53B8"/>
    <w:rsid w:val="003C56C3"/>
    <w:rsid w:val="003C5781"/>
    <w:rsid w:val="003C5B20"/>
    <w:rsid w:val="003C5DB2"/>
    <w:rsid w:val="003C5FD6"/>
    <w:rsid w:val="003C65D7"/>
    <w:rsid w:val="003C6913"/>
    <w:rsid w:val="003C6C47"/>
    <w:rsid w:val="003C6D73"/>
    <w:rsid w:val="003C6D87"/>
    <w:rsid w:val="003C6DAD"/>
    <w:rsid w:val="003C6EF3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5E7"/>
    <w:rsid w:val="003D1774"/>
    <w:rsid w:val="003D1AAC"/>
    <w:rsid w:val="003D2063"/>
    <w:rsid w:val="003D2132"/>
    <w:rsid w:val="003D2191"/>
    <w:rsid w:val="003D21A4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591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67F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9A"/>
    <w:rsid w:val="003E43B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6C9F"/>
    <w:rsid w:val="003E717A"/>
    <w:rsid w:val="003E71EF"/>
    <w:rsid w:val="003E726B"/>
    <w:rsid w:val="003E74F6"/>
    <w:rsid w:val="003E76DE"/>
    <w:rsid w:val="003E7722"/>
    <w:rsid w:val="003E7835"/>
    <w:rsid w:val="003F0370"/>
    <w:rsid w:val="003F07D1"/>
    <w:rsid w:val="003F0B5E"/>
    <w:rsid w:val="003F0B90"/>
    <w:rsid w:val="003F0BAB"/>
    <w:rsid w:val="003F12E4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3F1E"/>
    <w:rsid w:val="003F41CC"/>
    <w:rsid w:val="003F4304"/>
    <w:rsid w:val="003F443C"/>
    <w:rsid w:val="003F446C"/>
    <w:rsid w:val="003F4666"/>
    <w:rsid w:val="003F4734"/>
    <w:rsid w:val="003F49C8"/>
    <w:rsid w:val="003F4CB2"/>
    <w:rsid w:val="003F4EBE"/>
    <w:rsid w:val="003F548B"/>
    <w:rsid w:val="003F5601"/>
    <w:rsid w:val="003F5777"/>
    <w:rsid w:val="003F5ADF"/>
    <w:rsid w:val="003F6094"/>
    <w:rsid w:val="003F66A5"/>
    <w:rsid w:val="003F677C"/>
    <w:rsid w:val="003F687E"/>
    <w:rsid w:val="003F6A47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0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664"/>
    <w:rsid w:val="00405771"/>
    <w:rsid w:val="00405777"/>
    <w:rsid w:val="0040592A"/>
    <w:rsid w:val="0040593E"/>
    <w:rsid w:val="004059ED"/>
    <w:rsid w:val="00405C43"/>
    <w:rsid w:val="00405E55"/>
    <w:rsid w:val="004062C6"/>
    <w:rsid w:val="0040686C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9C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0C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93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4058"/>
    <w:rsid w:val="0042429F"/>
    <w:rsid w:val="00424B30"/>
    <w:rsid w:val="00424ECB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FC"/>
    <w:rsid w:val="00427152"/>
    <w:rsid w:val="004272EB"/>
    <w:rsid w:val="0042782A"/>
    <w:rsid w:val="00427A2B"/>
    <w:rsid w:val="0043001D"/>
    <w:rsid w:val="00430501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497"/>
    <w:rsid w:val="00434BF1"/>
    <w:rsid w:val="00434EE2"/>
    <w:rsid w:val="0043534C"/>
    <w:rsid w:val="004356B4"/>
    <w:rsid w:val="00435868"/>
    <w:rsid w:val="00435AD3"/>
    <w:rsid w:val="00435ADD"/>
    <w:rsid w:val="00435CC7"/>
    <w:rsid w:val="00435D37"/>
    <w:rsid w:val="00436276"/>
    <w:rsid w:val="0043628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0FF2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280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961"/>
    <w:rsid w:val="00444976"/>
    <w:rsid w:val="00444BA6"/>
    <w:rsid w:val="00444C40"/>
    <w:rsid w:val="00444CB0"/>
    <w:rsid w:val="00444FDB"/>
    <w:rsid w:val="004452AD"/>
    <w:rsid w:val="00445346"/>
    <w:rsid w:val="004455AC"/>
    <w:rsid w:val="00445CD6"/>
    <w:rsid w:val="00445DE5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1F3"/>
    <w:rsid w:val="0045225D"/>
    <w:rsid w:val="00452566"/>
    <w:rsid w:val="0045287D"/>
    <w:rsid w:val="00452945"/>
    <w:rsid w:val="004537A2"/>
    <w:rsid w:val="00453CD2"/>
    <w:rsid w:val="00453D3F"/>
    <w:rsid w:val="004543C6"/>
    <w:rsid w:val="004546DE"/>
    <w:rsid w:val="00454D7E"/>
    <w:rsid w:val="004550AB"/>
    <w:rsid w:val="004550FA"/>
    <w:rsid w:val="0045536C"/>
    <w:rsid w:val="004553B9"/>
    <w:rsid w:val="004553F8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9E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74C"/>
    <w:rsid w:val="00462A90"/>
    <w:rsid w:val="00462AEE"/>
    <w:rsid w:val="00462FB1"/>
    <w:rsid w:val="0046306C"/>
    <w:rsid w:val="0046383C"/>
    <w:rsid w:val="00463ACD"/>
    <w:rsid w:val="00463BB5"/>
    <w:rsid w:val="00463CAB"/>
    <w:rsid w:val="00464020"/>
    <w:rsid w:val="004640A6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6022"/>
    <w:rsid w:val="00466032"/>
    <w:rsid w:val="00466128"/>
    <w:rsid w:val="004661DD"/>
    <w:rsid w:val="00466432"/>
    <w:rsid w:val="004669B0"/>
    <w:rsid w:val="00466A5B"/>
    <w:rsid w:val="004670A0"/>
    <w:rsid w:val="004670C8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0955"/>
    <w:rsid w:val="00471734"/>
    <w:rsid w:val="004717BF"/>
    <w:rsid w:val="0047183B"/>
    <w:rsid w:val="004719D0"/>
    <w:rsid w:val="00471AF1"/>
    <w:rsid w:val="00471C54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3EDE"/>
    <w:rsid w:val="00474293"/>
    <w:rsid w:val="004742AD"/>
    <w:rsid w:val="004742D9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627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586"/>
    <w:rsid w:val="00483954"/>
    <w:rsid w:val="00483CE1"/>
    <w:rsid w:val="00483F88"/>
    <w:rsid w:val="00484106"/>
    <w:rsid w:val="00484820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5E49"/>
    <w:rsid w:val="004860AC"/>
    <w:rsid w:val="004861C7"/>
    <w:rsid w:val="0048625C"/>
    <w:rsid w:val="004864AE"/>
    <w:rsid w:val="00486530"/>
    <w:rsid w:val="00486910"/>
    <w:rsid w:val="00486B83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380"/>
    <w:rsid w:val="00491645"/>
    <w:rsid w:val="0049176F"/>
    <w:rsid w:val="004919A6"/>
    <w:rsid w:val="00491C6D"/>
    <w:rsid w:val="00491E26"/>
    <w:rsid w:val="00492062"/>
    <w:rsid w:val="004922C5"/>
    <w:rsid w:val="00492AF7"/>
    <w:rsid w:val="00492BF1"/>
    <w:rsid w:val="00492C87"/>
    <w:rsid w:val="004933A9"/>
    <w:rsid w:val="004934C3"/>
    <w:rsid w:val="00493754"/>
    <w:rsid w:val="004938AD"/>
    <w:rsid w:val="00493EAE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5FCE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0C"/>
    <w:rsid w:val="004A099A"/>
    <w:rsid w:val="004A0A84"/>
    <w:rsid w:val="004A10B3"/>
    <w:rsid w:val="004A180E"/>
    <w:rsid w:val="004A19D6"/>
    <w:rsid w:val="004A1A74"/>
    <w:rsid w:val="004A1AD6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2CDB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68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692"/>
    <w:rsid w:val="004A7A45"/>
    <w:rsid w:val="004A7AF7"/>
    <w:rsid w:val="004A7B0B"/>
    <w:rsid w:val="004A7CFE"/>
    <w:rsid w:val="004A7FE4"/>
    <w:rsid w:val="004B036E"/>
    <w:rsid w:val="004B04C9"/>
    <w:rsid w:val="004B05EC"/>
    <w:rsid w:val="004B0601"/>
    <w:rsid w:val="004B08F6"/>
    <w:rsid w:val="004B0929"/>
    <w:rsid w:val="004B0978"/>
    <w:rsid w:val="004B0CC4"/>
    <w:rsid w:val="004B16FC"/>
    <w:rsid w:val="004B17CB"/>
    <w:rsid w:val="004B1974"/>
    <w:rsid w:val="004B1A16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545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4C39"/>
    <w:rsid w:val="004B5291"/>
    <w:rsid w:val="004B5303"/>
    <w:rsid w:val="004B53A5"/>
    <w:rsid w:val="004B56C4"/>
    <w:rsid w:val="004B591B"/>
    <w:rsid w:val="004B5A7C"/>
    <w:rsid w:val="004B5E5D"/>
    <w:rsid w:val="004B5FE7"/>
    <w:rsid w:val="004B6263"/>
    <w:rsid w:val="004B62C8"/>
    <w:rsid w:val="004B6344"/>
    <w:rsid w:val="004B6379"/>
    <w:rsid w:val="004B654B"/>
    <w:rsid w:val="004B65E7"/>
    <w:rsid w:val="004B70EE"/>
    <w:rsid w:val="004B73DF"/>
    <w:rsid w:val="004B7513"/>
    <w:rsid w:val="004B7700"/>
    <w:rsid w:val="004B7A91"/>
    <w:rsid w:val="004B7B4D"/>
    <w:rsid w:val="004B7CBC"/>
    <w:rsid w:val="004B7CE6"/>
    <w:rsid w:val="004C0205"/>
    <w:rsid w:val="004C02A4"/>
    <w:rsid w:val="004C035B"/>
    <w:rsid w:val="004C0422"/>
    <w:rsid w:val="004C06FD"/>
    <w:rsid w:val="004C09B4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B7B"/>
    <w:rsid w:val="004C3E0B"/>
    <w:rsid w:val="004C3EE2"/>
    <w:rsid w:val="004C3FAD"/>
    <w:rsid w:val="004C43F0"/>
    <w:rsid w:val="004C4654"/>
    <w:rsid w:val="004C4A20"/>
    <w:rsid w:val="004C4BAA"/>
    <w:rsid w:val="004C4C36"/>
    <w:rsid w:val="004C548F"/>
    <w:rsid w:val="004C5953"/>
    <w:rsid w:val="004C5A0B"/>
    <w:rsid w:val="004C5B12"/>
    <w:rsid w:val="004C5B3F"/>
    <w:rsid w:val="004C645B"/>
    <w:rsid w:val="004C64DB"/>
    <w:rsid w:val="004C6860"/>
    <w:rsid w:val="004C69EE"/>
    <w:rsid w:val="004C69F4"/>
    <w:rsid w:val="004C6CA4"/>
    <w:rsid w:val="004C6CF7"/>
    <w:rsid w:val="004C6E72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2E1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56"/>
    <w:rsid w:val="004D4163"/>
    <w:rsid w:val="004D4296"/>
    <w:rsid w:val="004D44D7"/>
    <w:rsid w:val="004D4692"/>
    <w:rsid w:val="004D4A2C"/>
    <w:rsid w:val="004D4C72"/>
    <w:rsid w:val="004D4FA0"/>
    <w:rsid w:val="004D5000"/>
    <w:rsid w:val="004D5169"/>
    <w:rsid w:val="004D516B"/>
    <w:rsid w:val="004D5757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28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840"/>
    <w:rsid w:val="004E497B"/>
    <w:rsid w:val="004E4A90"/>
    <w:rsid w:val="004E4AE8"/>
    <w:rsid w:val="004E4B20"/>
    <w:rsid w:val="004E4B3B"/>
    <w:rsid w:val="004E4D80"/>
    <w:rsid w:val="004E4DBB"/>
    <w:rsid w:val="004E4E42"/>
    <w:rsid w:val="004E4E75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06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781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77D"/>
    <w:rsid w:val="004F5895"/>
    <w:rsid w:val="004F5BF8"/>
    <w:rsid w:val="004F60B2"/>
    <w:rsid w:val="004F631D"/>
    <w:rsid w:val="004F6457"/>
    <w:rsid w:val="004F645C"/>
    <w:rsid w:val="004F6634"/>
    <w:rsid w:val="004F678F"/>
    <w:rsid w:val="004F67EE"/>
    <w:rsid w:val="004F6941"/>
    <w:rsid w:val="004F69E1"/>
    <w:rsid w:val="004F6A78"/>
    <w:rsid w:val="004F6A90"/>
    <w:rsid w:val="004F6CBF"/>
    <w:rsid w:val="004F6F99"/>
    <w:rsid w:val="004F70C8"/>
    <w:rsid w:val="004F70DD"/>
    <w:rsid w:val="004F71AF"/>
    <w:rsid w:val="004F7897"/>
    <w:rsid w:val="004F7932"/>
    <w:rsid w:val="004F79B4"/>
    <w:rsid w:val="004F7F20"/>
    <w:rsid w:val="00500471"/>
    <w:rsid w:val="005004B8"/>
    <w:rsid w:val="005004BB"/>
    <w:rsid w:val="00500685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190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D3A"/>
    <w:rsid w:val="00506E1E"/>
    <w:rsid w:val="00507018"/>
    <w:rsid w:val="005071FB"/>
    <w:rsid w:val="00507217"/>
    <w:rsid w:val="005073EB"/>
    <w:rsid w:val="0050740E"/>
    <w:rsid w:val="00507430"/>
    <w:rsid w:val="00507B3E"/>
    <w:rsid w:val="00507F6D"/>
    <w:rsid w:val="0051010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24A"/>
    <w:rsid w:val="005125CE"/>
    <w:rsid w:val="00512624"/>
    <w:rsid w:val="00512EDD"/>
    <w:rsid w:val="00513305"/>
    <w:rsid w:val="0051350F"/>
    <w:rsid w:val="005136DF"/>
    <w:rsid w:val="00513EE9"/>
    <w:rsid w:val="00513F49"/>
    <w:rsid w:val="00514145"/>
    <w:rsid w:val="005141D8"/>
    <w:rsid w:val="005146D6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C44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260"/>
    <w:rsid w:val="00523605"/>
    <w:rsid w:val="00523C79"/>
    <w:rsid w:val="00523FA6"/>
    <w:rsid w:val="005240DD"/>
    <w:rsid w:val="0052416E"/>
    <w:rsid w:val="005243BA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190"/>
    <w:rsid w:val="0052741D"/>
    <w:rsid w:val="0052752D"/>
    <w:rsid w:val="00527626"/>
    <w:rsid w:val="00527770"/>
    <w:rsid w:val="0052796E"/>
    <w:rsid w:val="00527CC7"/>
    <w:rsid w:val="00527E27"/>
    <w:rsid w:val="00530291"/>
    <w:rsid w:val="00530375"/>
    <w:rsid w:val="00530413"/>
    <w:rsid w:val="005307BD"/>
    <w:rsid w:val="00530AF4"/>
    <w:rsid w:val="00530D27"/>
    <w:rsid w:val="00530E81"/>
    <w:rsid w:val="00530F2F"/>
    <w:rsid w:val="00530FBA"/>
    <w:rsid w:val="005310CA"/>
    <w:rsid w:val="00531129"/>
    <w:rsid w:val="00531404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283"/>
    <w:rsid w:val="005346CE"/>
    <w:rsid w:val="005348C1"/>
    <w:rsid w:val="005350AE"/>
    <w:rsid w:val="00535449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A4A"/>
    <w:rsid w:val="00537B8E"/>
    <w:rsid w:val="00537D9B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59B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47F"/>
    <w:rsid w:val="005467CA"/>
    <w:rsid w:val="00546D7E"/>
    <w:rsid w:val="00546F31"/>
    <w:rsid w:val="0054746B"/>
    <w:rsid w:val="005474B9"/>
    <w:rsid w:val="005475A3"/>
    <w:rsid w:val="00547B38"/>
    <w:rsid w:val="00547C3B"/>
    <w:rsid w:val="00547ED5"/>
    <w:rsid w:val="005501D7"/>
    <w:rsid w:val="00550205"/>
    <w:rsid w:val="005502CD"/>
    <w:rsid w:val="005502EE"/>
    <w:rsid w:val="00550304"/>
    <w:rsid w:val="00550441"/>
    <w:rsid w:val="00550960"/>
    <w:rsid w:val="005509C8"/>
    <w:rsid w:val="00550AD0"/>
    <w:rsid w:val="005512ED"/>
    <w:rsid w:val="00551405"/>
    <w:rsid w:val="00551497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56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983"/>
    <w:rsid w:val="00561B65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730"/>
    <w:rsid w:val="00563748"/>
    <w:rsid w:val="0056392D"/>
    <w:rsid w:val="00563980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924"/>
    <w:rsid w:val="00566B97"/>
    <w:rsid w:val="00566CB7"/>
    <w:rsid w:val="0056769F"/>
    <w:rsid w:val="0056774A"/>
    <w:rsid w:val="00567C3B"/>
    <w:rsid w:val="00567DA3"/>
    <w:rsid w:val="00567EA8"/>
    <w:rsid w:val="00567F03"/>
    <w:rsid w:val="0057058C"/>
    <w:rsid w:val="005707A5"/>
    <w:rsid w:val="0057083C"/>
    <w:rsid w:val="00570AEE"/>
    <w:rsid w:val="00570D4B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335"/>
    <w:rsid w:val="00576691"/>
    <w:rsid w:val="00576738"/>
    <w:rsid w:val="005767E1"/>
    <w:rsid w:val="00576EFF"/>
    <w:rsid w:val="005770F0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9EF"/>
    <w:rsid w:val="00585A24"/>
    <w:rsid w:val="00586037"/>
    <w:rsid w:val="005860C3"/>
    <w:rsid w:val="00586375"/>
    <w:rsid w:val="005869FA"/>
    <w:rsid w:val="00586D40"/>
    <w:rsid w:val="00586E6F"/>
    <w:rsid w:val="005871F4"/>
    <w:rsid w:val="0058724F"/>
    <w:rsid w:val="005873DB"/>
    <w:rsid w:val="0058749D"/>
    <w:rsid w:val="00587748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4B"/>
    <w:rsid w:val="005933BC"/>
    <w:rsid w:val="0059343D"/>
    <w:rsid w:val="00593706"/>
    <w:rsid w:val="00593746"/>
    <w:rsid w:val="005937E5"/>
    <w:rsid w:val="0059385F"/>
    <w:rsid w:val="00593C33"/>
    <w:rsid w:val="00593CB6"/>
    <w:rsid w:val="00593F8D"/>
    <w:rsid w:val="00594551"/>
    <w:rsid w:val="00594A9D"/>
    <w:rsid w:val="00594CAA"/>
    <w:rsid w:val="005952DA"/>
    <w:rsid w:val="0059533A"/>
    <w:rsid w:val="005956A0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0E71"/>
    <w:rsid w:val="005A1000"/>
    <w:rsid w:val="005A104F"/>
    <w:rsid w:val="005A14AA"/>
    <w:rsid w:val="005A174E"/>
    <w:rsid w:val="005A1906"/>
    <w:rsid w:val="005A19F1"/>
    <w:rsid w:val="005A1FC5"/>
    <w:rsid w:val="005A1FD1"/>
    <w:rsid w:val="005A21E3"/>
    <w:rsid w:val="005A2586"/>
    <w:rsid w:val="005A2764"/>
    <w:rsid w:val="005A2C4F"/>
    <w:rsid w:val="005A2DD8"/>
    <w:rsid w:val="005A3563"/>
    <w:rsid w:val="005A3C26"/>
    <w:rsid w:val="005A3EDF"/>
    <w:rsid w:val="005A3F9F"/>
    <w:rsid w:val="005A3FD2"/>
    <w:rsid w:val="005A415A"/>
    <w:rsid w:val="005A446F"/>
    <w:rsid w:val="005A487B"/>
    <w:rsid w:val="005A4A9B"/>
    <w:rsid w:val="005A4BC6"/>
    <w:rsid w:val="005A4C46"/>
    <w:rsid w:val="005A4E80"/>
    <w:rsid w:val="005A5032"/>
    <w:rsid w:val="005A5A99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1F6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2D6"/>
    <w:rsid w:val="005B1672"/>
    <w:rsid w:val="005B1678"/>
    <w:rsid w:val="005B1710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6CC"/>
    <w:rsid w:val="005B4757"/>
    <w:rsid w:val="005B4A53"/>
    <w:rsid w:val="005B4C42"/>
    <w:rsid w:val="005B4DD1"/>
    <w:rsid w:val="005B4F30"/>
    <w:rsid w:val="005B518A"/>
    <w:rsid w:val="005B5642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6F22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F27"/>
    <w:rsid w:val="005C1F58"/>
    <w:rsid w:val="005C1FFE"/>
    <w:rsid w:val="005C215A"/>
    <w:rsid w:val="005C21AE"/>
    <w:rsid w:val="005C2250"/>
    <w:rsid w:val="005C2264"/>
    <w:rsid w:val="005C2282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182"/>
    <w:rsid w:val="005C63EC"/>
    <w:rsid w:val="005C6BB1"/>
    <w:rsid w:val="005C6CAB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2778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6E08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1CB"/>
    <w:rsid w:val="005E3678"/>
    <w:rsid w:val="005E3734"/>
    <w:rsid w:val="005E386E"/>
    <w:rsid w:val="005E44A0"/>
    <w:rsid w:val="005E45C9"/>
    <w:rsid w:val="005E45F1"/>
    <w:rsid w:val="005E47F5"/>
    <w:rsid w:val="005E48E8"/>
    <w:rsid w:val="005E4ADB"/>
    <w:rsid w:val="005E4B28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337"/>
    <w:rsid w:val="005E7AA4"/>
    <w:rsid w:val="005E7C1D"/>
    <w:rsid w:val="005E7C8A"/>
    <w:rsid w:val="005F025E"/>
    <w:rsid w:val="005F09D8"/>
    <w:rsid w:val="005F0B5B"/>
    <w:rsid w:val="005F0D01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9BA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5FF2"/>
    <w:rsid w:val="005F6357"/>
    <w:rsid w:val="005F6486"/>
    <w:rsid w:val="005F6527"/>
    <w:rsid w:val="005F6554"/>
    <w:rsid w:val="005F6A5C"/>
    <w:rsid w:val="005F76DF"/>
    <w:rsid w:val="005F7BC2"/>
    <w:rsid w:val="005F7C03"/>
    <w:rsid w:val="005F7D23"/>
    <w:rsid w:val="005F7DFE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447"/>
    <w:rsid w:val="00605589"/>
    <w:rsid w:val="006057BE"/>
    <w:rsid w:val="006058C4"/>
    <w:rsid w:val="00605A56"/>
    <w:rsid w:val="00605B97"/>
    <w:rsid w:val="00605EAE"/>
    <w:rsid w:val="00605FA6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23A"/>
    <w:rsid w:val="00611887"/>
    <w:rsid w:val="00611915"/>
    <w:rsid w:val="00611E0E"/>
    <w:rsid w:val="00611EB2"/>
    <w:rsid w:val="006120A2"/>
    <w:rsid w:val="0061219D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75D"/>
    <w:rsid w:val="00615DF3"/>
    <w:rsid w:val="00615DFA"/>
    <w:rsid w:val="00615E08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608"/>
    <w:rsid w:val="00617704"/>
    <w:rsid w:val="00617712"/>
    <w:rsid w:val="00620195"/>
    <w:rsid w:val="0062025C"/>
    <w:rsid w:val="0062030D"/>
    <w:rsid w:val="00620429"/>
    <w:rsid w:val="00620467"/>
    <w:rsid w:val="00620661"/>
    <w:rsid w:val="006207D7"/>
    <w:rsid w:val="0062080A"/>
    <w:rsid w:val="00620929"/>
    <w:rsid w:val="00620BDD"/>
    <w:rsid w:val="006216A6"/>
    <w:rsid w:val="00621F63"/>
    <w:rsid w:val="006221D5"/>
    <w:rsid w:val="00622789"/>
    <w:rsid w:val="006227C3"/>
    <w:rsid w:val="00622CF2"/>
    <w:rsid w:val="006235B7"/>
    <w:rsid w:val="00623690"/>
    <w:rsid w:val="00623A3B"/>
    <w:rsid w:val="00623A62"/>
    <w:rsid w:val="00624125"/>
    <w:rsid w:val="00624284"/>
    <w:rsid w:val="006242AB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6AB"/>
    <w:rsid w:val="0062574F"/>
    <w:rsid w:val="0062578E"/>
    <w:rsid w:val="006259C0"/>
    <w:rsid w:val="00625AF8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27B78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671"/>
    <w:rsid w:val="00632AAC"/>
    <w:rsid w:val="00632B79"/>
    <w:rsid w:val="00632BEC"/>
    <w:rsid w:val="00633178"/>
    <w:rsid w:val="00633265"/>
    <w:rsid w:val="006334CA"/>
    <w:rsid w:val="00633729"/>
    <w:rsid w:val="00633A83"/>
    <w:rsid w:val="00634734"/>
    <w:rsid w:val="00634736"/>
    <w:rsid w:val="00634A9C"/>
    <w:rsid w:val="00634AFB"/>
    <w:rsid w:val="00634B83"/>
    <w:rsid w:val="00634F04"/>
    <w:rsid w:val="00634F3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9F4"/>
    <w:rsid w:val="00637A84"/>
    <w:rsid w:val="00637E85"/>
    <w:rsid w:val="006402DE"/>
    <w:rsid w:val="00640477"/>
    <w:rsid w:val="006405F9"/>
    <w:rsid w:val="00640B62"/>
    <w:rsid w:val="00640B74"/>
    <w:rsid w:val="00640CE6"/>
    <w:rsid w:val="00640DC8"/>
    <w:rsid w:val="006419FF"/>
    <w:rsid w:val="00641CB1"/>
    <w:rsid w:val="00641D33"/>
    <w:rsid w:val="00641F42"/>
    <w:rsid w:val="0064200C"/>
    <w:rsid w:val="0064216F"/>
    <w:rsid w:val="00642280"/>
    <w:rsid w:val="0064245B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0C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4"/>
    <w:rsid w:val="006459E3"/>
    <w:rsid w:val="00645B67"/>
    <w:rsid w:val="00645CD5"/>
    <w:rsid w:val="00646118"/>
    <w:rsid w:val="0064611A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925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9D0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7A1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0BC"/>
    <w:rsid w:val="006631D6"/>
    <w:rsid w:val="00663360"/>
    <w:rsid w:val="006633CE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020"/>
    <w:rsid w:val="00667317"/>
    <w:rsid w:val="0066799A"/>
    <w:rsid w:val="00667A2B"/>
    <w:rsid w:val="0067017D"/>
    <w:rsid w:val="006701F2"/>
    <w:rsid w:val="006702DB"/>
    <w:rsid w:val="0067033C"/>
    <w:rsid w:val="006704E3"/>
    <w:rsid w:val="00670571"/>
    <w:rsid w:val="006708F4"/>
    <w:rsid w:val="00670904"/>
    <w:rsid w:val="00671066"/>
    <w:rsid w:val="006710C2"/>
    <w:rsid w:val="0067149A"/>
    <w:rsid w:val="00671513"/>
    <w:rsid w:val="006716B8"/>
    <w:rsid w:val="006716BC"/>
    <w:rsid w:val="006716CC"/>
    <w:rsid w:val="00671749"/>
    <w:rsid w:val="006718B1"/>
    <w:rsid w:val="00672168"/>
    <w:rsid w:val="006721E1"/>
    <w:rsid w:val="00672585"/>
    <w:rsid w:val="00672643"/>
    <w:rsid w:val="00672A80"/>
    <w:rsid w:val="00672AB8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090"/>
    <w:rsid w:val="00676337"/>
    <w:rsid w:val="0067650D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04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20D"/>
    <w:rsid w:val="00685444"/>
    <w:rsid w:val="006855CB"/>
    <w:rsid w:val="0068597F"/>
    <w:rsid w:val="006859A7"/>
    <w:rsid w:val="00685A89"/>
    <w:rsid w:val="00685E66"/>
    <w:rsid w:val="00685F91"/>
    <w:rsid w:val="00686172"/>
    <w:rsid w:val="006861F9"/>
    <w:rsid w:val="00686510"/>
    <w:rsid w:val="00686BF4"/>
    <w:rsid w:val="00687122"/>
    <w:rsid w:val="00687228"/>
    <w:rsid w:val="00687419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2F3B"/>
    <w:rsid w:val="006932B6"/>
    <w:rsid w:val="0069360E"/>
    <w:rsid w:val="00693820"/>
    <w:rsid w:val="006939D6"/>
    <w:rsid w:val="00693A7A"/>
    <w:rsid w:val="00693C32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CBA"/>
    <w:rsid w:val="00695EA6"/>
    <w:rsid w:val="00695EAA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CD"/>
    <w:rsid w:val="006A008D"/>
    <w:rsid w:val="006A0211"/>
    <w:rsid w:val="006A044A"/>
    <w:rsid w:val="006A04E7"/>
    <w:rsid w:val="006A080C"/>
    <w:rsid w:val="006A0833"/>
    <w:rsid w:val="006A088D"/>
    <w:rsid w:val="006A08AE"/>
    <w:rsid w:val="006A0B62"/>
    <w:rsid w:val="006A0EE4"/>
    <w:rsid w:val="006A15E3"/>
    <w:rsid w:val="006A1680"/>
    <w:rsid w:val="006A1A72"/>
    <w:rsid w:val="006A1A82"/>
    <w:rsid w:val="006A1BF9"/>
    <w:rsid w:val="006A1F7B"/>
    <w:rsid w:val="006A228D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659"/>
    <w:rsid w:val="006A5675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190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4B0"/>
    <w:rsid w:val="006B696E"/>
    <w:rsid w:val="006B6EE1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8F9"/>
    <w:rsid w:val="006C191D"/>
    <w:rsid w:val="006C1AB0"/>
    <w:rsid w:val="006C1B7D"/>
    <w:rsid w:val="006C1DCF"/>
    <w:rsid w:val="006C1FE2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48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ADD"/>
    <w:rsid w:val="006C6E42"/>
    <w:rsid w:val="006C73DC"/>
    <w:rsid w:val="006C7464"/>
    <w:rsid w:val="006C76BD"/>
    <w:rsid w:val="006C7A93"/>
    <w:rsid w:val="006C7E9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36B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11B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2CC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2C4"/>
    <w:rsid w:val="006F231F"/>
    <w:rsid w:val="006F248C"/>
    <w:rsid w:val="006F24C7"/>
    <w:rsid w:val="006F2A59"/>
    <w:rsid w:val="006F2BE4"/>
    <w:rsid w:val="006F2C8A"/>
    <w:rsid w:val="006F2DCB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D06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CE0"/>
    <w:rsid w:val="00700E30"/>
    <w:rsid w:val="00700FF2"/>
    <w:rsid w:val="007015F4"/>
    <w:rsid w:val="00701869"/>
    <w:rsid w:val="00701B95"/>
    <w:rsid w:val="0070242D"/>
    <w:rsid w:val="007024E1"/>
    <w:rsid w:val="007025BF"/>
    <w:rsid w:val="007026EE"/>
    <w:rsid w:val="0070277C"/>
    <w:rsid w:val="00702821"/>
    <w:rsid w:val="007029EC"/>
    <w:rsid w:val="00702E2B"/>
    <w:rsid w:val="00702EB0"/>
    <w:rsid w:val="00702F2A"/>
    <w:rsid w:val="0070310D"/>
    <w:rsid w:val="0070318F"/>
    <w:rsid w:val="00703265"/>
    <w:rsid w:val="0070328B"/>
    <w:rsid w:val="0070362C"/>
    <w:rsid w:val="007040D3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6FBC"/>
    <w:rsid w:val="00707066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1F"/>
    <w:rsid w:val="007126EC"/>
    <w:rsid w:val="00712CC7"/>
    <w:rsid w:val="007130AB"/>
    <w:rsid w:val="00713227"/>
    <w:rsid w:val="0071362F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618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17F85"/>
    <w:rsid w:val="00720AD5"/>
    <w:rsid w:val="00720CA6"/>
    <w:rsid w:val="00720CC4"/>
    <w:rsid w:val="007210E0"/>
    <w:rsid w:val="00721365"/>
    <w:rsid w:val="0072150E"/>
    <w:rsid w:val="007216C3"/>
    <w:rsid w:val="007217A0"/>
    <w:rsid w:val="00721832"/>
    <w:rsid w:val="00721C6A"/>
    <w:rsid w:val="00721E33"/>
    <w:rsid w:val="00722758"/>
    <w:rsid w:val="00722863"/>
    <w:rsid w:val="00722A00"/>
    <w:rsid w:val="00722C41"/>
    <w:rsid w:val="00722CE3"/>
    <w:rsid w:val="007231A3"/>
    <w:rsid w:val="00723808"/>
    <w:rsid w:val="0072442E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13A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3C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39"/>
    <w:rsid w:val="007368A3"/>
    <w:rsid w:val="007368F0"/>
    <w:rsid w:val="00737A21"/>
    <w:rsid w:val="00740229"/>
    <w:rsid w:val="00740634"/>
    <w:rsid w:val="00740666"/>
    <w:rsid w:val="00740BFD"/>
    <w:rsid w:val="00741674"/>
    <w:rsid w:val="00741731"/>
    <w:rsid w:val="00741752"/>
    <w:rsid w:val="00742338"/>
    <w:rsid w:val="0074240D"/>
    <w:rsid w:val="0074262E"/>
    <w:rsid w:val="00742ADF"/>
    <w:rsid w:val="00742CB3"/>
    <w:rsid w:val="00742DA1"/>
    <w:rsid w:val="00742E71"/>
    <w:rsid w:val="00742FC9"/>
    <w:rsid w:val="0074305A"/>
    <w:rsid w:val="00743A68"/>
    <w:rsid w:val="00743A9D"/>
    <w:rsid w:val="00743C29"/>
    <w:rsid w:val="00743D51"/>
    <w:rsid w:val="00743E7F"/>
    <w:rsid w:val="007440EB"/>
    <w:rsid w:val="007443F1"/>
    <w:rsid w:val="007445FB"/>
    <w:rsid w:val="007446B7"/>
    <w:rsid w:val="00744865"/>
    <w:rsid w:val="00744C88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C2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0F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BDE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6F"/>
    <w:rsid w:val="0075398F"/>
    <w:rsid w:val="00753C1E"/>
    <w:rsid w:val="00753C45"/>
    <w:rsid w:val="00753C53"/>
    <w:rsid w:val="00753E03"/>
    <w:rsid w:val="00754205"/>
    <w:rsid w:val="00754718"/>
    <w:rsid w:val="00754780"/>
    <w:rsid w:val="0075487E"/>
    <w:rsid w:val="007548EC"/>
    <w:rsid w:val="00754F26"/>
    <w:rsid w:val="007552AB"/>
    <w:rsid w:val="0075563A"/>
    <w:rsid w:val="00755884"/>
    <w:rsid w:val="00755A20"/>
    <w:rsid w:val="00755C39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5E"/>
    <w:rsid w:val="00761E93"/>
    <w:rsid w:val="0076220A"/>
    <w:rsid w:val="00762680"/>
    <w:rsid w:val="00762731"/>
    <w:rsid w:val="007628BE"/>
    <w:rsid w:val="00762A5B"/>
    <w:rsid w:val="00762A60"/>
    <w:rsid w:val="00762B3A"/>
    <w:rsid w:val="00763063"/>
    <w:rsid w:val="00763111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AB"/>
    <w:rsid w:val="007708CD"/>
    <w:rsid w:val="00770EB5"/>
    <w:rsid w:val="0077145E"/>
    <w:rsid w:val="0077169F"/>
    <w:rsid w:val="00771943"/>
    <w:rsid w:val="00771C0A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4D2"/>
    <w:rsid w:val="00775920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6D5C"/>
    <w:rsid w:val="00776FB7"/>
    <w:rsid w:val="0077717D"/>
    <w:rsid w:val="00777675"/>
    <w:rsid w:val="007777EB"/>
    <w:rsid w:val="00777BED"/>
    <w:rsid w:val="00777F25"/>
    <w:rsid w:val="00780159"/>
    <w:rsid w:val="00780288"/>
    <w:rsid w:val="00780292"/>
    <w:rsid w:val="00780702"/>
    <w:rsid w:val="00780764"/>
    <w:rsid w:val="007807F0"/>
    <w:rsid w:val="007809E9"/>
    <w:rsid w:val="00781803"/>
    <w:rsid w:val="007819AF"/>
    <w:rsid w:val="00781A14"/>
    <w:rsid w:val="00781B9E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067"/>
    <w:rsid w:val="007841D5"/>
    <w:rsid w:val="007843AB"/>
    <w:rsid w:val="00784633"/>
    <w:rsid w:val="00784E39"/>
    <w:rsid w:val="007850FC"/>
    <w:rsid w:val="007858E4"/>
    <w:rsid w:val="007859A4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6CA"/>
    <w:rsid w:val="007879A2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113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5AD"/>
    <w:rsid w:val="00794717"/>
    <w:rsid w:val="007947FA"/>
    <w:rsid w:val="007948F7"/>
    <w:rsid w:val="00794C61"/>
    <w:rsid w:val="00794FC3"/>
    <w:rsid w:val="0079504C"/>
    <w:rsid w:val="007950E0"/>
    <w:rsid w:val="007953DB"/>
    <w:rsid w:val="0079544E"/>
    <w:rsid w:val="007954DC"/>
    <w:rsid w:val="007955CD"/>
    <w:rsid w:val="00795F91"/>
    <w:rsid w:val="007963D0"/>
    <w:rsid w:val="00796788"/>
    <w:rsid w:val="0079690C"/>
    <w:rsid w:val="007969A2"/>
    <w:rsid w:val="00796B1B"/>
    <w:rsid w:val="00796B47"/>
    <w:rsid w:val="00796BB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02D"/>
    <w:rsid w:val="007A270A"/>
    <w:rsid w:val="007A2F78"/>
    <w:rsid w:val="007A338C"/>
    <w:rsid w:val="007A33EA"/>
    <w:rsid w:val="007A363F"/>
    <w:rsid w:val="007A36E5"/>
    <w:rsid w:val="007A3929"/>
    <w:rsid w:val="007A3C2B"/>
    <w:rsid w:val="007A42AC"/>
    <w:rsid w:val="007A42FF"/>
    <w:rsid w:val="007A499E"/>
    <w:rsid w:val="007A4A16"/>
    <w:rsid w:val="007A4AF1"/>
    <w:rsid w:val="007A4B77"/>
    <w:rsid w:val="007A4BF2"/>
    <w:rsid w:val="007A4E54"/>
    <w:rsid w:val="007A5258"/>
    <w:rsid w:val="007A5380"/>
    <w:rsid w:val="007A54AD"/>
    <w:rsid w:val="007A5640"/>
    <w:rsid w:val="007A57CE"/>
    <w:rsid w:val="007A5C1E"/>
    <w:rsid w:val="007A5CE2"/>
    <w:rsid w:val="007A5F49"/>
    <w:rsid w:val="007A63B1"/>
    <w:rsid w:val="007A6706"/>
    <w:rsid w:val="007A67B3"/>
    <w:rsid w:val="007A67BA"/>
    <w:rsid w:val="007A6BAC"/>
    <w:rsid w:val="007A70CE"/>
    <w:rsid w:val="007A73C2"/>
    <w:rsid w:val="007A7525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AC6"/>
    <w:rsid w:val="007B4CA6"/>
    <w:rsid w:val="007B4FA0"/>
    <w:rsid w:val="007B50AC"/>
    <w:rsid w:val="007B55A7"/>
    <w:rsid w:val="007B5B5F"/>
    <w:rsid w:val="007B5F6D"/>
    <w:rsid w:val="007B616B"/>
    <w:rsid w:val="007B61B4"/>
    <w:rsid w:val="007B6258"/>
    <w:rsid w:val="007B65A7"/>
    <w:rsid w:val="007B6632"/>
    <w:rsid w:val="007B67C0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17F"/>
    <w:rsid w:val="007C2891"/>
    <w:rsid w:val="007C2930"/>
    <w:rsid w:val="007C2DD6"/>
    <w:rsid w:val="007C2DF5"/>
    <w:rsid w:val="007C2E70"/>
    <w:rsid w:val="007C2E8B"/>
    <w:rsid w:val="007C2FF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556"/>
    <w:rsid w:val="007C55DB"/>
    <w:rsid w:val="007C569F"/>
    <w:rsid w:val="007C59E4"/>
    <w:rsid w:val="007C5D0F"/>
    <w:rsid w:val="007C5E01"/>
    <w:rsid w:val="007C627A"/>
    <w:rsid w:val="007C6281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BF5"/>
    <w:rsid w:val="007C7FCD"/>
    <w:rsid w:val="007D02BF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7AE"/>
    <w:rsid w:val="007D196B"/>
    <w:rsid w:val="007D19E5"/>
    <w:rsid w:val="007D1AD9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402C"/>
    <w:rsid w:val="007D430A"/>
    <w:rsid w:val="007D453E"/>
    <w:rsid w:val="007D46F4"/>
    <w:rsid w:val="007D4756"/>
    <w:rsid w:val="007D49DC"/>
    <w:rsid w:val="007D4A90"/>
    <w:rsid w:val="007D524B"/>
    <w:rsid w:val="007D567F"/>
    <w:rsid w:val="007D5822"/>
    <w:rsid w:val="007D5C41"/>
    <w:rsid w:val="007D61C4"/>
    <w:rsid w:val="007D631C"/>
    <w:rsid w:val="007D6561"/>
    <w:rsid w:val="007D65BC"/>
    <w:rsid w:val="007D6649"/>
    <w:rsid w:val="007D678D"/>
    <w:rsid w:val="007D6DBE"/>
    <w:rsid w:val="007D705B"/>
    <w:rsid w:val="007D73E3"/>
    <w:rsid w:val="007D7479"/>
    <w:rsid w:val="007D78EF"/>
    <w:rsid w:val="007D7E0E"/>
    <w:rsid w:val="007E02E1"/>
    <w:rsid w:val="007E0331"/>
    <w:rsid w:val="007E03DB"/>
    <w:rsid w:val="007E056F"/>
    <w:rsid w:val="007E0784"/>
    <w:rsid w:val="007E07BA"/>
    <w:rsid w:val="007E0B42"/>
    <w:rsid w:val="007E0EC6"/>
    <w:rsid w:val="007E1176"/>
    <w:rsid w:val="007E18AA"/>
    <w:rsid w:val="007E1AE2"/>
    <w:rsid w:val="007E1E5A"/>
    <w:rsid w:val="007E1EC5"/>
    <w:rsid w:val="007E2128"/>
    <w:rsid w:val="007E2302"/>
    <w:rsid w:val="007E2350"/>
    <w:rsid w:val="007E2357"/>
    <w:rsid w:val="007E248F"/>
    <w:rsid w:val="007E2571"/>
    <w:rsid w:val="007E2BA3"/>
    <w:rsid w:val="007E2DE0"/>
    <w:rsid w:val="007E2F1E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821"/>
    <w:rsid w:val="007E6F07"/>
    <w:rsid w:val="007E7200"/>
    <w:rsid w:val="007E7354"/>
    <w:rsid w:val="007E7371"/>
    <w:rsid w:val="007E74AF"/>
    <w:rsid w:val="007E7635"/>
    <w:rsid w:val="007E7973"/>
    <w:rsid w:val="007E7AD7"/>
    <w:rsid w:val="007E7EC8"/>
    <w:rsid w:val="007F0078"/>
    <w:rsid w:val="007F01DB"/>
    <w:rsid w:val="007F0381"/>
    <w:rsid w:val="007F047B"/>
    <w:rsid w:val="007F0A72"/>
    <w:rsid w:val="007F0BBC"/>
    <w:rsid w:val="007F0DAF"/>
    <w:rsid w:val="007F15F4"/>
    <w:rsid w:val="007F16E9"/>
    <w:rsid w:val="007F1A94"/>
    <w:rsid w:val="007F1E2A"/>
    <w:rsid w:val="007F2245"/>
    <w:rsid w:val="007F29CA"/>
    <w:rsid w:val="007F2A4F"/>
    <w:rsid w:val="007F3615"/>
    <w:rsid w:val="007F3736"/>
    <w:rsid w:val="007F3744"/>
    <w:rsid w:val="007F37F2"/>
    <w:rsid w:val="007F3B55"/>
    <w:rsid w:val="007F3CDD"/>
    <w:rsid w:val="007F3D87"/>
    <w:rsid w:val="007F3E05"/>
    <w:rsid w:val="007F3F43"/>
    <w:rsid w:val="007F40AA"/>
    <w:rsid w:val="007F42AF"/>
    <w:rsid w:val="007F4651"/>
    <w:rsid w:val="007F47C0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5B"/>
    <w:rsid w:val="00802172"/>
    <w:rsid w:val="008022E4"/>
    <w:rsid w:val="0080234F"/>
    <w:rsid w:val="00802D15"/>
    <w:rsid w:val="00803139"/>
    <w:rsid w:val="00803313"/>
    <w:rsid w:val="008033B6"/>
    <w:rsid w:val="0080354D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83A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2DC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3AE"/>
    <w:rsid w:val="00816865"/>
    <w:rsid w:val="008168B8"/>
    <w:rsid w:val="00816C25"/>
    <w:rsid w:val="00816CC2"/>
    <w:rsid w:val="00817019"/>
    <w:rsid w:val="008170C3"/>
    <w:rsid w:val="00817368"/>
    <w:rsid w:val="0081799D"/>
    <w:rsid w:val="00817CD1"/>
    <w:rsid w:val="00817E59"/>
    <w:rsid w:val="00817F5C"/>
    <w:rsid w:val="008201D1"/>
    <w:rsid w:val="0082034C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3FC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E6"/>
    <w:rsid w:val="00824539"/>
    <w:rsid w:val="008246F7"/>
    <w:rsid w:val="008246FC"/>
    <w:rsid w:val="0082472E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87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241"/>
    <w:rsid w:val="008368B6"/>
    <w:rsid w:val="008369BE"/>
    <w:rsid w:val="00836C62"/>
    <w:rsid w:val="00836F37"/>
    <w:rsid w:val="00837395"/>
    <w:rsid w:val="008375AC"/>
    <w:rsid w:val="008376E9"/>
    <w:rsid w:val="0083787D"/>
    <w:rsid w:val="008400EF"/>
    <w:rsid w:val="00840B33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317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C53"/>
    <w:rsid w:val="00844DC8"/>
    <w:rsid w:val="008451AC"/>
    <w:rsid w:val="00845295"/>
    <w:rsid w:val="00845396"/>
    <w:rsid w:val="00845500"/>
    <w:rsid w:val="0084580F"/>
    <w:rsid w:val="00845933"/>
    <w:rsid w:val="008463D2"/>
    <w:rsid w:val="00846483"/>
    <w:rsid w:val="0084673E"/>
    <w:rsid w:val="00846743"/>
    <w:rsid w:val="00846C46"/>
    <w:rsid w:val="008472AE"/>
    <w:rsid w:val="008472D8"/>
    <w:rsid w:val="008473F2"/>
    <w:rsid w:val="008474EA"/>
    <w:rsid w:val="008478EB"/>
    <w:rsid w:val="0084793E"/>
    <w:rsid w:val="00847B0B"/>
    <w:rsid w:val="00847FDF"/>
    <w:rsid w:val="0085030E"/>
    <w:rsid w:val="008505E5"/>
    <w:rsid w:val="0085061B"/>
    <w:rsid w:val="008509C0"/>
    <w:rsid w:val="00850C5F"/>
    <w:rsid w:val="00850C92"/>
    <w:rsid w:val="008511C2"/>
    <w:rsid w:val="008511D9"/>
    <w:rsid w:val="00851338"/>
    <w:rsid w:val="00851B8A"/>
    <w:rsid w:val="00851BAD"/>
    <w:rsid w:val="00852094"/>
    <w:rsid w:val="008520E2"/>
    <w:rsid w:val="008521BC"/>
    <w:rsid w:val="00852330"/>
    <w:rsid w:val="0085258A"/>
    <w:rsid w:val="00852669"/>
    <w:rsid w:val="0085268E"/>
    <w:rsid w:val="008527EA"/>
    <w:rsid w:val="008530D7"/>
    <w:rsid w:val="008533C2"/>
    <w:rsid w:val="00853A42"/>
    <w:rsid w:val="00853B7B"/>
    <w:rsid w:val="00853C20"/>
    <w:rsid w:val="00854051"/>
    <w:rsid w:val="008540F6"/>
    <w:rsid w:val="008544CC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6F5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6C9E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72F"/>
    <w:rsid w:val="00862840"/>
    <w:rsid w:val="00863099"/>
    <w:rsid w:val="008631DC"/>
    <w:rsid w:val="0086332C"/>
    <w:rsid w:val="008635DF"/>
    <w:rsid w:val="008636B0"/>
    <w:rsid w:val="008637D4"/>
    <w:rsid w:val="008637E5"/>
    <w:rsid w:val="008639A1"/>
    <w:rsid w:val="00863BA7"/>
    <w:rsid w:val="00864044"/>
    <w:rsid w:val="00864074"/>
    <w:rsid w:val="008640E6"/>
    <w:rsid w:val="00864130"/>
    <w:rsid w:val="008642BF"/>
    <w:rsid w:val="008642FC"/>
    <w:rsid w:val="00864371"/>
    <w:rsid w:val="00864435"/>
    <w:rsid w:val="00864A42"/>
    <w:rsid w:val="00864AD7"/>
    <w:rsid w:val="00864B03"/>
    <w:rsid w:val="00864B1A"/>
    <w:rsid w:val="00864B40"/>
    <w:rsid w:val="00864E70"/>
    <w:rsid w:val="00864E94"/>
    <w:rsid w:val="008658CC"/>
    <w:rsid w:val="00865ACE"/>
    <w:rsid w:val="00865DF8"/>
    <w:rsid w:val="00865FD5"/>
    <w:rsid w:val="008660F9"/>
    <w:rsid w:val="0086615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3FE"/>
    <w:rsid w:val="00870991"/>
    <w:rsid w:val="008710A3"/>
    <w:rsid w:val="008710CF"/>
    <w:rsid w:val="00871153"/>
    <w:rsid w:val="0087116F"/>
    <w:rsid w:val="00871728"/>
    <w:rsid w:val="0087185B"/>
    <w:rsid w:val="008718EB"/>
    <w:rsid w:val="00871BB0"/>
    <w:rsid w:val="00871D0F"/>
    <w:rsid w:val="00871D56"/>
    <w:rsid w:val="00871EBE"/>
    <w:rsid w:val="00871F20"/>
    <w:rsid w:val="00871F52"/>
    <w:rsid w:val="00872245"/>
    <w:rsid w:val="0087252D"/>
    <w:rsid w:val="00872921"/>
    <w:rsid w:val="00872E5F"/>
    <w:rsid w:val="00873172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591"/>
    <w:rsid w:val="00875AA5"/>
    <w:rsid w:val="00875B0C"/>
    <w:rsid w:val="00875BF8"/>
    <w:rsid w:val="00875C1E"/>
    <w:rsid w:val="008762D5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350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50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611"/>
    <w:rsid w:val="00894C8B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5D"/>
    <w:rsid w:val="00897796"/>
    <w:rsid w:val="008979C6"/>
    <w:rsid w:val="00897C32"/>
    <w:rsid w:val="008A04FF"/>
    <w:rsid w:val="008A06C6"/>
    <w:rsid w:val="008A06E6"/>
    <w:rsid w:val="008A0AF9"/>
    <w:rsid w:val="008A0E69"/>
    <w:rsid w:val="008A15D7"/>
    <w:rsid w:val="008A1D39"/>
    <w:rsid w:val="008A1D46"/>
    <w:rsid w:val="008A1E94"/>
    <w:rsid w:val="008A200B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41E1"/>
    <w:rsid w:val="008A43BF"/>
    <w:rsid w:val="008A4690"/>
    <w:rsid w:val="008A48E4"/>
    <w:rsid w:val="008A4AAA"/>
    <w:rsid w:val="008A4AFE"/>
    <w:rsid w:val="008A4D19"/>
    <w:rsid w:val="008A4FE4"/>
    <w:rsid w:val="008A5376"/>
    <w:rsid w:val="008A537C"/>
    <w:rsid w:val="008A557B"/>
    <w:rsid w:val="008A5912"/>
    <w:rsid w:val="008A5A35"/>
    <w:rsid w:val="008A5A7B"/>
    <w:rsid w:val="008A5C16"/>
    <w:rsid w:val="008A5DCA"/>
    <w:rsid w:val="008A6040"/>
    <w:rsid w:val="008A6404"/>
    <w:rsid w:val="008A692B"/>
    <w:rsid w:val="008A6F17"/>
    <w:rsid w:val="008A71E5"/>
    <w:rsid w:val="008A738E"/>
    <w:rsid w:val="008A7852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C1B"/>
    <w:rsid w:val="008B3150"/>
    <w:rsid w:val="008B3466"/>
    <w:rsid w:val="008B379C"/>
    <w:rsid w:val="008B3AD9"/>
    <w:rsid w:val="008B3D48"/>
    <w:rsid w:val="008B3DBA"/>
    <w:rsid w:val="008B3E23"/>
    <w:rsid w:val="008B3E92"/>
    <w:rsid w:val="008B40C6"/>
    <w:rsid w:val="008B41E1"/>
    <w:rsid w:val="008B422D"/>
    <w:rsid w:val="008B46E0"/>
    <w:rsid w:val="008B48F0"/>
    <w:rsid w:val="008B491E"/>
    <w:rsid w:val="008B533E"/>
    <w:rsid w:val="008B5519"/>
    <w:rsid w:val="008B59AC"/>
    <w:rsid w:val="008B5C5F"/>
    <w:rsid w:val="008B5E1B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353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73D"/>
    <w:rsid w:val="008C7BA4"/>
    <w:rsid w:val="008C7E55"/>
    <w:rsid w:val="008C7EB5"/>
    <w:rsid w:val="008D0345"/>
    <w:rsid w:val="008D083E"/>
    <w:rsid w:val="008D08B4"/>
    <w:rsid w:val="008D08FA"/>
    <w:rsid w:val="008D0AEB"/>
    <w:rsid w:val="008D0B56"/>
    <w:rsid w:val="008D0C3E"/>
    <w:rsid w:val="008D0C6B"/>
    <w:rsid w:val="008D0EF1"/>
    <w:rsid w:val="008D0FF8"/>
    <w:rsid w:val="008D1142"/>
    <w:rsid w:val="008D138B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6BE"/>
    <w:rsid w:val="008D376D"/>
    <w:rsid w:val="008D3811"/>
    <w:rsid w:val="008D39CF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F3A"/>
    <w:rsid w:val="008D5F6B"/>
    <w:rsid w:val="008D5F95"/>
    <w:rsid w:val="008D629F"/>
    <w:rsid w:val="008D6A86"/>
    <w:rsid w:val="008D6F93"/>
    <w:rsid w:val="008D71BA"/>
    <w:rsid w:val="008D71C2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8CD"/>
    <w:rsid w:val="008E18E1"/>
    <w:rsid w:val="008E26F4"/>
    <w:rsid w:val="008E296F"/>
    <w:rsid w:val="008E2A29"/>
    <w:rsid w:val="008E2B2F"/>
    <w:rsid w:val="008E33AC"/>
    <w:rsid w:val="008E33B8"/>
    <w:rsid w:val="008E33CE"/>
    <w:rsid w:val="008E369B"/>
    <w:rsid w:val="008E36D2"/>
    <w:rsid w:val="008E3932"/>
    <w:rsid w:val="008E39E5"/>
    <w:rsid w:val="008E3A79"/>
    <w:rsid w:val="008E3AB1"/>
    <w:rsid w:val="008E3B31"/>
    <w:rsid w:val="008E3EB7"/>
    <w:rsid w:val="008E3FAF"/>
    <w:rsid w:val="008E4296"/>
    <w:rsid w:val="008E45CF"/>
    <w:rsid w:val="008E4A17"/>
    <w:rsid w:val="008E4BA3"/>
    <w:rsid w:val="008E4C99"/>
    <w:rsid w:val="008E4D33"/>
    <w:rsid w:val="008E5B4E"/>
    <w:rsid w:val="008E5F9F"/>
    <w:rsid w:val="008E60B8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63C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A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5050"/>
    <w:rsid w:val="008F5095"/>
    <w:rsid w:val="008F510A"/>
    <w:rsid w:val="008F5660"/>
    <w:rsid w:val="008F57A9"/>
    <w:rsid w:val="008F5963"/>
    <w:rsid w:val="008F5B54"/>
    <w:rsid w:val="008F5D0F"/>
    <w:rsid w:val="008F5E5E"/>
    <w:rsid w:val="008F5EB9"/>
    <w:rsid w:val="008F6037"/>
    <w:rsid w:val="008F616A"/>
    <w:rsid w:val="008F6366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B7F"/>
    <w:rsid w:val="00902B91"/>
    <w:rsid w:val="00902D33"/>
    <w:rsid w:val="00902D6D"/>
    <w:rsid w:val="00902FE4"/>
    <w:rsid w:val="00903266"/>
    <w:rsid w:val="009035AF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4E5D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554"/>
    <w:rsid w:val="00911585"/>
    <w:rsid w:val="009118B8"/>
    <w:rsid w:val="00911950"/>
    <w:rsid w:val="0091198D"/>
    <w:rsid w:val="00911AF0"/>
    <w:rsid w:val="00911D3B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2C4"/>
    <w:rsid w:val="00914348"/>
    <w:rsid w:val="00914431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8E"/>
    <w:rsid w:val="009160CB"/>
    <w:rsid w:val="00916162"/>
    <w:rsid w:val="00916341"/>
    <w:rsid w:val="0091640E"/>
    <w:rsid w:val="0091673C"/>
    <w:rsid w:val="0091679F"/>
    <w:rsid w:val="00916A68"/>
    <w:rsid w:val="0091741D"/>
    <w:rsid w:val="0091766A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833"/>
    <w:rsid w:val="00923A5A"/>
    <w:rsid w:val="00923BBE"/>
    <w:rsid w:val="00923D53"/>
    <w:rsid w:val="00924A05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A0D"/>
    <w:rsid w:val="00931F9E"/>
    <w:rsid w:val="00931FFE"/>
    <w:rsid w:val="00932518"/>
    <w:rsid w:val="0093262E"/>
    <w:rsid w:val="00932867"/>
    <w:rsid w:val="00932A15"/>
    <w:rsid w:val="00932AF7"/>
    <w:rsid w:val="00932C34"/>
    <w:rsid w:val="00932CB0"/>
    <w:rsid w:val="00932DEF"/>
    <w:rsid w:val="009332C1"/>
    <w:rsid w:val="00933477"/>
    <w:rsid w:val="00933785"/>
    <w:rsid w:val="00933805"/>
    <w:rsid w:val="009339A9"/>
    <w:rsid w:val="00933C67"/>
    <w:rsid w:val="00933CAC"/>
    <w:rsid w:val="00933F5E"/>
    <w:rsid w:val="00933FBE"/>
    <w:rsid w:val="009341EB"/>
    <w:rsid w:val="00934309"/>
    <w:rsid w:val="009344C3"/>
    <w:rsid w:val="00934636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368"/>
    <w:rsid w:val="0094258C"/>
    <w:rsid w:val="0094283F"/>
    <w:rsid w:val="00942A7A"/>
    <w:rsid w:val="00942DC2"/>
    <w:rsid w:val="00942FBB"/>
    <w:rsid w:val="0094306B"/>
    <w:rsid w:val="00943076"/>
    <w:rsid w:val="0094333B"/>
    <w:rsid w:val="0094338F"/>
    <w:rsid w:val="009439EC"/>
    <w:rsid w:val="00943D2B"/>
    <w:rsid w:val="00944052"/>
    <w:rsid w:val="009442FD"/>
    <w:rsid w:val="0094431E"/>
    <w:rsid w:val="009446A4"/>
    <w:rsid w:val="009449AC"/>
    <w:rsid w:val="00944A4B"/>
    <w:rsid w:val="00944B1F"/>
    <w:rsid w:val="00944D4E"/>
    <w:rsid w:val="009451E2"/>
    <w:rsid w:val="00945E93"/>
    <w:rsid w:val="009461D5"/>
    <w:rsid w:val="00946674"/>
    <w:rsid w:val="0094688B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2B4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84"/>
    <w:rsid w:val="00954F0E"/>
    <w:rsid w:val="009551D4"/>
    <w:rsid w:val="009551FC"/>
    <w:rsid w:val="00955242"/>
    <w:rsid w:val="00955247"/>
    <w:rsid w:val="009554D8"/>
    <w:rsid w:val="009558C4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5C6"/>
    <w:rsid w:val="00956708"/>
    <w:rsid w:val="0095671C"/>
    <w:rsid w:val="0095681E"/>
    <w:rsid w:val="00956CDE"/>
    <w:rsid w:val="009572DF"/>
    <w:rsid w:val="0095765A"/>
    <w:rsid w:val="00957CAC"/>
    <w:rsid w:val="00957E5A"/>
    <w:rsid w:val="009604A6"/>
    <w:rsid w:val="009608E8"/>
    <w:rsid w:val="00960A2E"/>
    <w:rsid w:val="00961087"/>
    <w:rsid w:val="0096139D"/>
    <w:rsid w:val="009613AA"/>
    <w:rsid w:val="0096141D"/>
    <w:rsid w:val="00961C71"/>
    <w:rsid w:val="00961D52"/>
    <w:rsid w:val="00961D75"/>
    <w:rsid w:val="00961F27"/>
    <w:rsid w:val="009621F0"/>
    <w:rsid w:val="00962236"/>
    <w:rsid w:val="009622B5"/>
    <w:rsid w:val="00962320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3BFC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5F75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309"/>
    <w:rsid w:val="00970A57"/>
    <w:rsid w:val="00970C81"/>
    <w:rsid w:val="0097144B"/>
    <w:rsid w:val="00971C85"/>
    <w:rsid w:val="00971C9C"/>
    <w:rsid w:val="00971D2E"/>
    <w:rsid w:val="0097207C"/>
    <w:rsid w:val="00972150"/>
    <w:rsid w:val="0097216E"/>
    <w:rsid w:val="009722C7"/>
    <w:rsid w:val="009724CE"/>
    <w:rsid w:val="0097264C"/>
    <w:rsid w:val="00972C0C"/>
    <w:rsid w:val="00972C35"/>
    <w:rsid w:val="00972EDE"/>
    <w:rsid w:val="00972FF0"/>
    <w:rsid w:val="00973948"/>
    <w:rsid w:val="00973E13"/>
    <w:rsid w:val="009740DE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52F"/>
    <w:rsid w:val="009769B5"/>
    <w:rsid w:val="00976C78"/>
    <w:rsid w:val="00976F96"/>
    <w:rsid w:val="0097785F"/>
    <w:rsid w:val="009779B4"/>
    <w:rsid w:val="00977BF8"/>
    <w:rsid w:val="00977E6A"/>
    <w:rsid w:val="00977F3C"/>
    <w:rsid w:val="00980178"/>
    <w:rsid w:val="009801D9"/>
    <w:rsid w:val="00980386"/>
    <w:rsid w:val="009803DF"/>
    <w:rsid w:val="009804FA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7B"/>
    <w:rsid w:val="0098477D"/>
    <w:rsid w:val="009847F0"/>
    <w:rsid w:val="00984B2E"/>
    <w:rsid w:val="00984C55"/>
    <w:rsid w:val="00984D7C"/>
    <w:rsid w:val="00984FD6"/>
    <w:rsid w:val="00985346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38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86A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746"/>
    <w:rsid w:val="009A187C"/>
    <w:rsid w:val="009A18FD"/>
    <w:rsid w:val="009A19E9"/>
    <w:rsid w:val="009A1ED0"/>
    <w:rsid w:val="009A1F5A"/>
    <w:rsid w:val="009A257C"/>
    <w:rsid w:val="009A27FA"/>
    <w:rsid w:val="009A2872"/>
    <w:rsid w:val="009A29D0"/>
    <w:rsid w:val="009A364C"/>
    <w:rsid w:val="009A39A4"/>
    <w:rsid w:val="009A3AA7"/>
    <w:rsid w:val="009A45EB"/>
    <w:rsid w:val="009A45EC"/>
    <w:rsid w:val="009A4DA2"/>
    <w:rsid w:val="009A5023"/>
    <w:rsid w:val="009A5026"/>
    <w:rsid w:val="009A5317"/>
    <w:rsid w:val="009A553A"/>
    <w:rsid w:val="009A5556"/>
    <w:rsid w:val="009A56DC"/>
    <w:rsid w:val="009A57E5"/>
    <w:rsid w:val="009A5CC1"/>
    <w:rsid w:val="009A606D"/>
    <w:rsid w:val="009A60A1"/>
    <w:rsid w:val="009A6A64"/>
    <w:rsid w:val="009A6AD4"/>
    <w:rsid w:val="009A6C09"/>
    <w:rsid w:val="009A6D3C"/>
    <w:rsid w:val="009A72F6"/>
    <w:rsid w:val="009A7361"/>
    <w:rsid w:val="009A738E"/>
    <w:rsid w:val="009A7482"/>
    <w:rsid w:val="009A7871"/>
    <w:rsid w:val="009A79A5"/>
    <w:rsid w:val="009A7E76"/>
    <w:rsid w:val="009B0500"/>
    <w:rsid w:val="009B0554"/>
    <w:rsid w:val="009B09D6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3AA"/>
    <w:rsid w:val="009C05CB"/>
    <w:rsid w:val="009C0648"/>
    <w:rsid w:val="009C0BAB"/>
    <w:rsid w:val="009C0ED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4AB"/>
    <w:rsid w:val="009C396D"/>
    <w:rsid w:val="009C3972"/>
    <w:rsid w:val="009C3CBB"/>
    <w:rsid w:val="009C3CF0"/>
    <w:rsid w:val="009C3D04"/>
    <w:rsid w:val="009C3E79"/>
    <w:rsid w:val="009C4257"/>
    <w:rsid w:val="009C44A4"/>
    <w:rsid w:val="009C4B2B"/>
    <w:rsid w:val="009C5545"/>
    <w:rsid w:val="009C5689"/>
    <w:rsid w:val="009C5865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DDA"/>
    <w:rsid w:val="009C6F1A"/>
    <w:rsid w:val="009C707E"/>
    <w:rsid w:val="009C70FF"/>
    <w:rsid w:val="009C71CE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B09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C43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1062"/>
    <w:rsid w:val="009E17A7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C6C"/>
    <w:rsid w:val="009E6E24"/>
    <w:rsid w:val="009E6EF8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65"/>
    <w:rsid w:val="009E7FD8"/>
    <w:rsid w:val="009F038D"/>
    <w:rsid w:val="009F05BA"/>
    <w:rsid w:val="009F09B4"/>
    <w:rsid w:val="009F0F31"/>
    <w:rsid w:val="009F1117"/>
    <w:rsid w:val="009F12E6"/>
    <w:rsid w:val="009F1647"/>
    <w:rsid w:val="009F165A"/>
    <w:rsid w:val="009F16F8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3B1"/>
    <w:rsid w:val="009F4504"/>
    <w:rsid w:val="009F4BBC"/>
    <w:rsid w:val="009F4BCB"/>
    <w:rsid w:val="009F5650"/>
    <w:rsid w:val="009F5784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0ED7"/>
    <w:rsid w:val="00A0110D"/>
    <w:rsid w:val="00A0122A"/>
    <w:rsid w:val="00A01256"/>
    <w:rsid w:val="00A015A1"/>
    <w:rsid w:val="00A016DA"/>
    <w:rsid w:val="00A016F2"/>
    <w:rsid w:val="00A0228B"/>
    <w:rsid w:val="00A023DC"/>
    <w:rsid w:val="00A02497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22"/>
    <w:rsid w:val="00A04BC4"/>
    <w:rsid w:val="00A04E2A"/>
    <w:rsid w:val="00A050AB"/>
    <w:rsid w:val="00A051B1"/>
    <w:rsid w:val="00A0525D"/>
    <w:rsid w:val="00A05290"/>
    <w:rsid w:val="00A0532D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64C"/>
    <w:rsid w:val="00A07CD1"/>
    <w:rsid w:val="00A07EB1"/>
    <w:rsid w:val="00A07EB2"/>
    <w:rsid w:val="00A1078C"/>
    <w:rsid w:val="00A107B2"/>
    <w:rsid w:val="00A10BD7"/>
    <w:rsid w:val="00A10DCB"/>
    <w:rsid w:val="00A10E81"/>
    <w:rsid w:val="00A11301"/>
    <w:rsid w:val="00A11CBF"/>
    <w:rsid w:val="00A1217B"/>
    <w:rsid w:val="00A12AB4"/>
    <w:rsid w:val="00A12BC7"/>
    <w:rsid w:val="00A12EDE"/>
    <w:rsid w:val="00A1373E"/>
    <w:rsid w:val="00A13B0A"/>
    <w:rsid w:val="00A13EF0"/>
    <w:rsid w:val="00A14003"/>
    <w:rsid w:val="00A1426B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FD"/>
    <w:rsid w:val="00A2002D"/>
    <w:rsid w:val="00A20639"/>
    <w:rsid w:val="00A20731"/>
    <w:rsid w:val="00A20844"/>
    <w:rsid w:val="00A20B02"/>
    <w:rsid w:val="00A20C49"/>
    <w:rsid w:val="00A20C86"/>
    <w:rsid w:val="00A20E49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64C"/>
    <w:rsid w:val="00A23941"/>
    <w:rsid w:val="00A23B9D"/>
    <w:rsid w:val="00A23BD1"/>
    <w:rsid w:val="00A23FBC"/>
    <w:rsid w:val="00A2445C"/>
    <w:rsid w:val="00A245F4"/>
    <w:rsid w:val="00A24C9B"/>
    <w:rsid w:val="00A24DED"/>
    <w:rsid w:val="00A24E25"/>
    <w:rsid w:val="00A24EBC"/>
    <w:rsid w:val="00A24F8C"/>
    <w:rsid w:val="00A25028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2C"/>
    <w:rsid w:val="00A26A7D"/>
    <w:rsid w:val="00A26B32"/>
    <w:rsid w:val="00A26D5D"/>
    <w:rsid w:val="00A27155"/>
    <w:rsid w:val="00A274AE"/>
    <w:rsid w:val="00A2776C"/>
    <w:rsid w:val="00A277DA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CA7"/>
    <w:rsid w:val="00A30DCB"/>
    <w:rsid w:val="00A31120"/>
    <w:rsid w:val="00A311F5"/>
    <w:rsid w:val="00A3163B"/>
    <w:rsid w:val="00A31658"/>
    <w:rsid w:val="00A31F3D"/>
    <w:rsid w:val="00A32551"/>
    <w:rsid w:val="00A32AB0"/>
    <w:rsid w:val="00A32CC1"/>
    <w:rsid w:val="00A32CD6"/>
    <w:rsid w:val="00A3371A"/>
    <w:rsid w:val="00A33C5C"/>
    <w:rsid w:val="00A33DCE"/>
    <w:rsid w:val="00A3462B"/>
    <w:rsid w:val="00A346F8"/>
    <w:rsid w:val="00A349FC"/>
    <w:rsid w:val="00A34E02"/>
    <w:rsid w:val="00A34E4A"/>
    <w:rsid w:val="00A34F87"/>
    <w:rsid w:val="00A352C3"/>
    <w:rsid w:val="00A35311"/>
    <w:rsid w:val="00A357F1"/>
    <w:rsid w:val="00A35A97"/>
    <w:rsid w:val="00A35AB7"/>
    <w:rsid w:val="00A35CA2"/>
    <w:rsid w:val="00A35CCE"/>
    <w:rsid w:val="00A35DFF"/>
    <w:rsid w:val="00A364F8"/>
    <w:rsid w:val="00A36E88"/>
    <w:rsid w:val="00A371EE"/>
    <w:rsid w:val="00A37407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287"/>
    <w:rsid w:val="00A414D6"/>
    <w:rsid w:val="00A4150E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174"/>
    <w:rsid w:val="00A44A59"/>
    <w:rsid w:val="00A44ED3"/>
    <w:rsid w:val="00A44EFD"/>
    <w:rsid w:val="00A453F6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38F"/>
    <w:rsid w:val="00A4752E"/>
    <w:rsid w:val="00A475DB"/>
    <w:rsid w:val="00A476DF"/>
    <w:rsid w:val="00A47967"/>
    <w:rsid w:val="00A47CF4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6D9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E58"/>
    <w:rsid w:val="00A54F40"/>
    <w:rsid w:val="00A5504C"/>
    <w:rsid w:val="00A551D7"/>
    <w:rsid w:val="00A552B4"/>
    <w:rsid w:val="00A55584"/>
    <w:rsid w:val="00A55BB1"/>
    <w:rsid w:val="00A55C2F"/>
    <w:rsid w:val="00A55FFE"/>
    <w:rsid w:val="00A5654E"/>
    <w:rsid w:val="00A56611"/>
    <w:rsid w:val="00A568DA"/>
    <w:rsid w:val="00A56C62"/>
    <w:rsid w:val="00A56F85"/>
    <w:rsid w:val="00A572AA"/>
    <w:rsid w:val="00A572F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62D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6A4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AF2"/>
    <w:rsid w:val="00A70B2F"/>
    <w:rsid w:val="00A70F14"/>
    <w:rsid w:val="00A7147C"/>
    <w:rsid w:val="00A71BED"/>
    <w:rsid w:val="00A71C11"/>
    <w:rsid w:val="00A71E11"/>
    <w:rsid w:val="00A72015"/>
    <w:rsid w:val="00A7204E"/>
    <w:rsid w:val="00A722C2"/>
    <w:rsid w:val="00A725DA"/>
    <w:rsid w:val="00A726B1"/>
    <w:rsid w:val="00A72784"/>
    <w:rsid w:val="00A72841"/>
    <w:rsid w:val="00A7286E"/>
    <w:rsid w:val="00A72DAC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5D8B"/>
    <w:rsid w:val="00A75E50"/>
    <w:rsid w:val="00A76436"/>
    <w:rsid w:val="00A76811"/>
    <w:rsid w:val="00A768B6"/>
    <w:rsid w:val="00A76922"/>
    <w:rsid w:val="00A769EF"/>
    <w:rsid w:val="00A76A86"/>
    <w:rsid w:val="00A76B4E"/>
    <w:rsid w:val="00A76D92"/>
    <w:rsid w:val="00A76DB8"/>
    <w:rsid w:val="00A76DD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E34"/>
    <w:rsid w:val="00A80F60"/>
    <w:rsid w:val="00A80FEB"/>
    <w:rsid w:val="00A8104D"/>
    <w:rsid w:val="00A8133B"/>
    <w:rsid w:val="00A815F3"/>
    <w:rsid w:val="00A81A7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AA8"/>
    <w:rsid w:val="00A85E13"/>
    <w:rsid w:val="00A85FCE"/>
    <w:rsid w:val="00A86177"/>
    <w:rsid w:val="00A86330"/>
    <w:rsid w:val="00A86526"/>
    <w:rsid w:val="00A86642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0B13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E51"/>
    <w:rsid w:val="00A92FE7"/>
    <w:rsid w:val="00A93098"/>
    <w:rsid w:val="00A931A5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6F5"/>
    <w:rsid w:val="00A9477A"/>
    <w:rsid w:val="00A947F3"/>
    <w:rsid w:val="00A94A02"/>
    <w:rsid w:val="00A94D33"/>
    <w:rsid w:val="00A94D4B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177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1F2"/>
    <w:rsid w:val="00AA22DB"/>
    <w:rsid w:val="00AA24BE"/>
    <w:rsid w:val="00AA252C"/>
    <w:rsid w:val="00AA25A7"/>
    <w:rsid w:val="00AA29B2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4A"/>
    <w:rsid w:val="00AA3889"/>
    <w:rsid w:val="00AA397C"/>
    <w:rsid w:val="00AA3E1A"/>
    <w:rsid w:val="00AA40A4"/>
    <w:rsid w:val="00AA422E"/>
    <w:rsid w:val="00AA467C"/>
    <w:rsid w:val="00AA4CC6"/>
    <w:rsid w:val="00AA4F07"/>
    <w:rsid w:val="00AA5149"/>
    <w:rsid w:val="00AA5948"/>
    <w:rsid w:val="00AA5C29"/>
    <w:rsid w:val="00AA6207"/>
    <w:rsid w:val="00AA62EF"/>
    <w:rsid w:val="00AA63BD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EC3"/>
    <w:rsid w:val="00AB0EF7"/>
    <w:rsid w:val="00AB1280"/>
    <w:rsid w:val="00AB128A"/>
    <w:rsid w:val="00AB188D"/>
    <w:rsid w:val="00AB1CC2"/>
    <w:rsid w:val="00AB22A6"/>
    <w:rsid w:val="00AB253C"/>
    <w:rsid w:val="00AB26EC"/>
    <w:rsid w:val="00AB28CA"/>
    <w:rsid w:val="00AB2AEF"/>
    <w:rsid w:val="00AB2C01"/>
    <w:rsid w:val="00AB2FA0"/>
    <w:rsid w:val="00AB3142"/>
    <w:rsid w:val="00AB32CE"/>
    <w:rsid w:val="00AB331A"/>
    <w:rsid w:val="00AB3547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1A97"/>
    <w:rsid w:val="00AC270E"/>
    <w:rsid w:val="00AC2A8D"/>
    <w:rsid w:val="00AC2C32"/>
    <w:rsid w:val="00AC2CA8"/>
    <w:rsid w:val="00AC2CFF"/>
    <w:rsid w:val="00AC2D1C"/>
    <w:rsid w:val="00AC2EF4"/>
    <w:rsid w:val="00AC300B"/>
    <w:rsid w:val="00AC30CF"/>
    <w:rsid w:val="00AC36ED"/>
    <w:rsid w:val="00AC3ACC"/>
    <w:rsid w:val="00AC3B69"/>
    <w:rsid w:val="00AC3CEB"/>
    <w:rsid w:val="00AC40D9"/>
    <w:rsid w:val="00AC422D"/>
    <w:rsid w:val="00AC4568"/>
    <w:rsid w:val="00AC487C"/>
    <w:rsid w:val="00AC48B5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3B6"/>
    <w:rsid w:val="00AD07C1"/>
    <w:rsid w:val="00AD0BC3"/>
    <w:rsid w:val="00AD0C48"/>
    <w:rsid w:val="00AD1344"/>
    <w:rsid w:val="00AD1550"/>
    <w:rsid w:val="00AD18E9"/>
    <w:rsid w:val="00AD199B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388"/>
    <w:rsid w:val="00AD645E"/>
    <w:rsid w:val="00AD6DE2"/>
    <w:rsid w:val="00AD7803"/>
    <w:rsid w:val="00AD7842"/>
    <w:rsid w:val="00AD7991"/>
    <w:rsid w:val="00AD7A7A"/>
    <w:rsid w:val="00AD7AAF"/>
    <w:rsid w:val="00AD7D8D"/>
    <w:rsid w:val="00AE0108"/>
    <w:rsid w:val="00AE058D"/>
    <w:rsid w:val="00AE0973"/>
    <w:rsid w:val="00AE0B22"/>
    <w:rsid w:val="00AE0C0B"/>
    <w:rsid w:val="00AE0C72"/>
    <w:rsid w:val="00AE0DAD"/>
    <w:rsid w:val="00AE1148"/>
    <w:rsid w:val="00AE1246"/>
    <w:rsid w:val="00AE12BC"/>
    <w:rsid w:val="00AE12D5"/>
    <w:rsid w:val="00AE194B"/>
    <w:rsid w:val="00AE199A"/>
    <w:rsid w:val="00AE1EE4"/>
    <w:rsid w:val="00AE2066"/>
    <w:rsid w:val="00AE23FF"/>
    <w:rsid w:val="00AE2B6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4B38"/>
    <w:rsid w:val="00AE5304"/>
    <w:rsid w:val="00AE54C3"/>
    <w:rsid w:val="00AE5647"/>
    <w:rsid w:val="00AE5779"/>
    <w:rsid w:val="00AE592A"/>
    <w:rsid w:val="00AE596E"/>
    <w:rsid w:val="00AE5B35"/>
    <w:rsid w:val="00AE5D7F"/>
    <w:rsid w:val="00AE60FD"/>
    <w:rsid w:val="00AE6163"/>
    <w:rsid w:val="00AE628C"/>
    <w:rsid w:val="00AE6790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D36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1C27"/>
    <w:rsid w:val="00AF22B4"/>
    <w:rsid w:val="00AF238B"/>
    <w:rsid w:val="00AF29F5"/>
    <w:rsid w:val="00AF2BCD"/>
    <w:rsid w:val="00AF2C80"/>
    <w:rsid w:val="00AF2CDA"/>
    <w:rsid w:val="00AF2F57"/>
    <w:rsid w:val="00AF3045"/>
    <w:rsid w:val="00AF31B1"/>
    <w:rsid w:val="00AF3266"/>
    <w:rsid w:val="00AF32AD"/>
    <w:rsid w:val="00AF32CA"/>
    <w:rsid w:val="00AF357E"/>
    <w:rsid w:val="00AF3602"/>
    <w:rsid w:val="00AF36CF"/>
    <w:rsid w:val="00AF3931"/>
    <w:rsid w:val="00AF3DFC"/>
    <w:rsid w:val="00AF4404"/>
    <w:rsid w:val="00AF4841"/>
    <w:rsid w:val="00AF4909"/>
    <w:rsid w:val="00AF4B06"/>
    <w:rsid w:val="00AF4CD7"/>
    <w:rsid w:val="00AF4F5B"/>
    <w:rsid w:val="00AF4FC3"/>
    <w:rsid w:val="00AF539E"/>
    <w:rsid w:val="00AF591E"/>
    <w:rsid w:val="00AF5E7C"/>
    <w:rsid w:val="00AF62A8"/>
    <w:rsid w:val="00AF646D"/>
    <w:rsid w:val="00AF6F4D"/>
    <w:rsid w:val="00AF728F"/>
    <w:rsid w:val="00AF7C58"/>
    <w:rsid w:val="00AF7E3F"/>
    <w:rsid w:val="00AF7E73"/>
    <w:rsid w:val="00B0022E"/>
    <w:rsid w:val="00B00B35"/>
    <w:rsid w:val="00B00C15"/>
    <w:rsid w:val="00B00C7E"/>
    <w:rsid w:val="00B00CBE"/>
    <w:rsid w:val="00B018A6"/>
    <w:rsid w:val="00B019EB"/>
    <w:rsid w:val="00B01B6D"/>
    <w:rsid w:val="00B02268"/>
    <w:rsid w:val="00B0266D"/>
    <w:rsid w:val="00B026CE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4A1"/>
    <w:rsid w:val="00B04504"/>
    <w:rsid w:val="00B04737"/>
    <w:rsid w:val="00B04E09"/>
    <w:rsid w:val="00B051FF"/>
    <w:rsid w:val="00B057E1"/>
    <w:rsid w:val="00B05845"/>
    <w:rsid w:val="00B0593D"/>
    <w:rsid w:val="00B05987"/>
    <w:rsid w:val="00B05B30"/>
    <w:rsid w:val="00B05DB7"/>
    <w:rsid w:val="00B05F2B"/>
    <w:rsid w:val="00B05FA1"/>
    <w:rsid w:val="00B06463"/>
    <w:rsid w:val="00B06619"/>
    <w:rsid w:val="00B06799"/>
    <w:rsid w:val="00B06F85"/>
    <w:rsid w:val="00B075ED"/>
    <w:rsid w:val="00B077DB"/>
    <w:rsid w:val="00B07948"/>
    <w:rsid w:val="00B079C7"/>
    <w:rsid w:val="00B079E3"/>
    <w:rsid w:val="00B07EB7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83A"/>
    <w:rsid w:val="00B1196A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52A"/>
    <w:rsid w:val="00B1266C"/>
    <w:rsid w:val="00B1288B"/>
    <w:rsid w:val="00B12A0C"/>
    <w:rsid w:val="00B12AAF"/>
    <w:rsid w:val="00B12B18"/>
    <w:rsid w:val="00B12DCE"/>
    <w:rsid w:val="00B12EC2"/>
    <w:rsid w:val="00B1346A"/>
    <w:rsid w:val="00B13A84"/>
    <w:rsid w:val="00B13BD4"/>
    <w:rsid w:val="00B13BD9"/>
    <w:rsid w:val="00B13E60"/>
    <w:rsid w:val="00B13F64"/>
    <w:rsid w:val="00B14353"/>
    <w:rsid w:val="00B143A1"/>
    <w:rsid w:val="00B144CD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19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C47"/>
    <w:rsid w:val="00B23DEC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118"/>
    <w:rsid w:val="00B26840"/>
    <w:rsid w:val="00B26E4A"/>
    <w:rsid w:val="00B27936"/>
    <w:rsid w:val="00B27CB0"/>
    <w:rsid w:val="00B30096"/>
    <w:rsid w:val="00B300D1"/>
    <w:rsid w:val="00B303E7"/>
    <w:rsid w:val="00B3080A"/>
    <w:rsid w:val="00B30869"/>
    <w:rsid w:val="00B309EA"/>
    <w:rsid w:val="00B30E87"/>
    <w:rsid w:val="00B314F6"/>
    <w:rsid w:val="00B31FF5"/>
    <w:rsid w:val="00B3204E"/>
    <w:rsid w:val="00B321F6"/>
    <w:rsid w:val="00B3271E"/>
    <w:rsid w:val="00B3287E"/>
    <w:rsid w:val="00B328D1"/>
    <w:rsid w:val="00B329FE"/>
    <w:rsid w:val="00B32ADD"/>
    <w:rsid w:val="00B32B46"/>
    <w:rsid w:val="00B33383"/>
    <w:rsid w:val="00B33973"/>
    <w:rsid w:val="00B33A99"/>
    <w:rsid w:val="00B33ADB"/>
    <w:rsid w:val="00B33FD6"/>
    <w:rsid w:val="00B34036"/>
    <w:rsid w:val="00B340CA"/>
    <w:rsid w:val="00B34300"/>
    <w:rsid w:val="00B3445D"/>
    <w:rsid w:val="00B34900"/>
    <w:rsid w:val="00B34B24"/>
    <w:rsid w:val="00B34BF3"/>
    <w:rsid w:val="00B34F2B"/>
    <w:rsid w:val="00B354B6"/>
    <w:rsid w:val="00B35C4B"/>
    <w:rsid w:val="00B35D9C"/>
    <w:rsid w:val="00B36069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1F7"/>
    <w:rsid w:val="00B401FA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8C6"/>
    <w:rsid w:val="00B45C8B"/>
    <w:rsid w:val="00B45DD5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A5"/>
    <w:rsid w:val="00B470AF"/>
    <w:rsid w:val="00B4719D"/>
    <w:rsid w:val="00B47477"/>
    <w:rsid w:val="00B477C3"/>
    <w:rsid w:val="00B47B7F"/>
    <w:rsid w:val="00B47BAA"/>
    <w:rsid w:val="00B50047"/>
    <w:rsid w:val="00B503C8"/>
    <w:rsid w:val="00B506B0"/>
    <w:rsid w:val="00B50949"/>
    <w:rsid w:val="00B509F6"/>
    <w:rsid w:val="00B50C19"/>
    <w:rsid w:val="00B510A1"/>
    <w:rsid w:val="00B5118E"/>
    <w:rsid w:val="00B5119A"/>
    <w:rsid w:val="00B511B4"/>
    <w:rsid w:val="00B511E1"/>
    <w:rsid w:val="00B51391"/>
    <w:rsid w:val="00B51BE5"/>
    <w:rsid w:val="00B51C30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19"/>
    <w:rsid w:val="00B551AE"/>
    <w:rsid w:val="00B55481"/>
    <w:rsid w:val="00B559DD"/>
    <w:rsid w:val="00B55D33"/>
    <w:rsid w:val="00B55DA9"/>
    <w:rsid w:val="00B55FFC"/>
    <w:rsid w:val="00B56065"/>
    <w:rsid w:val="00B56A18"/>
    <w:rsid w:val="00B5726D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0FE9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C87"/>
    <w:rsid w:val="00B62D62"/>
    <w:rsid w:val="00B62E43"/>
    <w:rsid w:val="00B63009"/>
    <w:rsid w:val="00B631A2"/>
    <w:rsid w:val="00B635D4"/>
    <w:rsid w:val="00B6363F"/>
    <w:rsid w:val="00B638B4"/>
    <w:rsid w:val="00B63930"/>
    <w:rsid w:val="00B63992"/>
    <w:rsid w:val="00B639C6"/>
    <w:rsid w:val="00B63A3C"/>
    <w:rsid w:val="00B63C9F"/>
    <w:rsid w:val="00B63EED"/>
    <w:rsid w:val="00B63F3F"/>
    <w:rsid w:val="00B640F9"/>
    <w:rsid w:val="00B64447"/>
    <w:rsid w:val="00B647D1"/>
    <w:rsid w:val="00B64E13"/>
    <w:rsid w:val="00B65145"/>
    <w:rsid w:val="00B65270"/>
    <w:rsid w:val="00B65A63"/>
    <w:rsid w:val="00B65C44"/>
    <w:rsid w:val="00B65EF0"/>
    <w:rsid w:val="00B66195"/>
    <w:rsid w:val="00B662C0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204"/>
    <w:rsid w:val="00B673DB"/>
    <w:rsid w:val="00B6745F"/>
    <w:rsid w:val="00B67664"/>
    <w:rsid w:val="00B6781E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8B5"/>
    <w:rsid w:val="00B73DB3"/>
    <w:rsid w:val="00B7402B"/>
    <w:rsid w:val="00B74052"/>
    <w:rsid w:val="00B7434A"/>
    <w:rsid w:val="00B743CB"/>
    <w:rsid w:val="00B746A4"/>
    <w:rsid w:val="00B746AA"/>
    <w:rsid w:val="00B74B4C"/>
    <w:rsid w:val="00B74F07"/>
    <w:rsid w:val="00B750D2"/>
    <w:rsid w:val="00B752BA"/>
    <w:rsid w:val="00B75359"/>
    <w:rsid w:val="00B7543B"/>
    <w:rsid w:val="00B75883"/>
    <w:rsid w:val="00B75959"/>
    <w:rsid w:val="00B75C06"/>
    <w:rsid w:val="00B75D3C"/>
    <w:rsid w:val="00B75ECA"/>
    <w:rsid w:val="00B761AA"/>
    <w:rsid w:val="00B761BB"/>
    <w:rsid w:val="00B76255"/>
    <w:rsid w:val="00B7634A"/>
    <w:rsid w:val="00B76531"/>
    <w:rsid w:val="00B768A0"/>
    <w:rsid w:val="00B768BC"/>
    <w:rsid w:val="00B76A8D"/>
    <w:rsid w:val="00B76DD3"/>
    <w:rsid w:val="00B76E01"/>
    <w:rsid w:val="00B772CA"/>
    <w:rsid w:val="00B776CA"/>
    <w:rsid w:val="00B77B31"/>
    <w:rsid w:val="00B77C4F"/>
    <w:rsid w:val="00B77DCB"/>
    <w:rsid w:val="00B77FD4"/>
    <w:rsid w:val="00B80069"/>
    <w:rsid w:val="00B80399"/>
    <w:rsid w:val="00B80AC5"/>
    <w:rsid w:val="00B810BD"/>
    <w:rsid w:val="00B8123F"/>
    <w:rsid w:val="00B814A1"/>
    <w:rsid w:val="00B817A8"/>
    <w:rsid w:val="00B81EA8"/>
    <w:rsid w:val="00B81F4B"/>
    <w:rsid w:val="00B821B9"/>
    <w:rsid w:val="00B822F0"/>
    <w:rsid w:val="00B824BB"/>
    <w:rsid w:val="00B82B57"/>
    <w:rsid w:val="00B82D50"/>
    <w:rsid w:val="00B831C2"/>
    <w:rsid w:val="00B83292"/>
    <w:rsid w:val="00B833D8"/>
    <w:rsid w:val="00B83405"/>
    <w:rsid w:val="00B83436"/>
    <w:rsid w:val="00B83C3A"/>
    <w:rsid w:val="00B84A04"/>
    <w:rsid w:val="00B84B5E"/>
    <w:rsid w:val="00B84C14"/>
    <w:rsid w:val="00B84D1A"/>
    <w:rsid w:val="00B8538F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AF"/>
    <w:rsid w:val="00B87B3E"/>
    <w:rsid w:val="00B87E56"/>
    <w:rsid w:val="00B9016C"/>
    <w:rsid w:val="00B90767"/>
    <w:rsid w:val="00B90C15"/>
    <w:rsid w:val="00B90ED4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245"/>
    <w:rsid w:val="00B9364C"/>
    <w:rsid w:val="00B9377C"/>
    <w:rsid w:val="00B93CEA"/>
    <w:rsid w:val="00B93F33"/>
    <w:rsid w:val="00B940AF"/>
    <w:rsid w:val="00B94568"/>
    <w:rsid w:val="00B94A88"/>
    <w:rsid w:val="00B94F91"/>
    <w:rsid w:val="00B95CDB"/>
    <w:rsid w:val="00B96295"/>
    <w:rsid w:val="00B965D6"/>
    <w:rsid w:val="00B965E0"/>
    <w:rsid w:val="00B968A7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5BF"/>
    <w:rsid w:val="00BA66F9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153"/>
    <w:rsid w:val="00BB0664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918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BC0"/>
    <w:rsid w:val="00BB4C4A"/>
    <w:rsid w:val="00BB5368"/>
    <w:rsid w:val="00BB539D"/>
    <w:rsid w:val="00BB5586"/>
    <w:rsid w:val="00BB57A3"/>
    <w:rsid w:val="00BB5836"/>
    <w:rsid w:val="00BB5B94"/>
    <w:rsid w:val="00BB5BD9"/>
    <w:rsid w:val="00BB5EF4"/>
    <w:rsid w:val="00BB60C9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73"/>
    <w:rsid w:val="00BC1082"/>
    <w:rsid w:val="00BC14ED"/>
    <w:rsid w:val="00BC14F4"/>
    <w:rsid w:val="00BC1625"/>
    <w:rsid w:val="00BC16D8"/>
    <w:rsid w:val="00BC187D"/>
    <w:rsid w:val="00BC1B7B"/>
    <w:rsid w:val="00BC200A"/>
    <w:rsid w:val="00BC23D3"/>
    <w:rsid w:val="00BC2454"/>
    <w:rsid w:val="00BC2761"/>
    <w:rsid w:val="00BC2D13"/>
    <w:rsid w:val="00BC2FA7"/>
    <w:rsid w:val="00BC30C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EE2"/>
    <w:rsid w:val="00BC4F1F"/>
    <w:rsid w:val="00BC50B2"/>
    <w:rsid w:val="00BC579C"/>
    <w:rsid w:val="00BC589E"/>
    <w:rsid w:val="00BC5A89"/>
    <w:rsid w:val="00BC5B9A"/>
    <w:rsid w:val="00BC61B8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850"/>
    <w:rsid w:val="00BD09A6"/>
    <w:rsid w:val="00BD09C9"/>
    <w:rsid w:val="00BD0A7A"/>
    <w:rsid w:val="00BD0AAD"/>
    <w:rsid w:val="00BD0AC6"/>
    <w:rsid w:val="00BD0E0D"/>
    <w:rsid w:val="00BD0F9A"/>
    <w:rsid w:val="00BD111E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01E"/>
    <w:rsid w:val="00BD3541"/>
    <w:rsid w:val="00BD35C0"/>
    <w:rsid w:val="00BD4016"/>
    <w:rsid w:val="00BD428B"/>
    <w:rsid w:val="00BD4551"/>
    <w:rsid w:val="00BD4615"/>
    <w:rsid w:val="00BD4664"/>
    <w:rsid w:val="00BD4A0A"/>
    <w:rsid w:val="00BD4C9E"/>
    <w:rsid w:val="00BD4CD8"/>
    <w:rsid w:val="00BD5007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DBC"/>
    <w:rsid w:val="00BE1E1A"/>
    <w:rsid w:val="00BE1E6B"/>
    <w:rsid w:val="00BE1EB0"/>
    <w:rsid w:val="00BE1F36"/>
    <w:rsid w:val="00BE2085"/>
    <w:rsid w:val="00BE214A"/>
    <w:rsid w:val="00BE2183"/>
    <w:rsid w:val="00BE2496"/>
    <w:rsid w:val="00BE2550"/>
    <w:rsid w:val="00BE2766"/>
    <w:rsid w:val="00BE2CC2"/>
    <w:rsid w:val="00BE2DBD"/>
    <w:rsid w:val="00BE30EA"/>
    <w:rsid w:val="00BE325E"/>
    <w:rsid w:val="00BE3298"/>
    <w:rsid w:val="00BE376B"/>
    <w:rsid w:val="00BE3BC8"/>
    <w:rsid w:val="00BE3C8F"/>
    <w:rsid w:val="00BE4279"/>
    <w:rsid w:val="00BE42DC"/>
    <w:rsid w:val="00BE4CE8"/>
    <w:rsid w:val="00BE4F07"/>
    <w:rsid w:val="00BE52BC"/>
    <w:rsid w:val="00BE573B"/>
    <w:rsid w:val="00BE5785"/>
    <w:rsid w:val="00BE57BA"/>
    <w:rsid w:val="00BE63D6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825"/>
    <w:rsid w:val="00BF0B23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08"/>
    <w:rsid w:val="00BF4474"/>
    <w:rsid w:val="00BF44A6"/>
    <w:rsid w:val="00BF51AB"/>
    <w:rsid w:val="00BF529A"/>
    <w:rsid w:val="00BF5654"/>
    <w:rsid w:val="00BF5B00"/>
    <w:rsid w:val="00BF5B0C"/>
    <w:rsid w:val="00BF5C14"/>
    <w:rsid w:val="00BF6046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BF7BAF"/>
    <w:rsid w:val="00C0030A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2B0"/>
    <w:rsid w:val="00C02C04"/>
    <w:rsid w:val="00C02F37"/>
    <w:rsid w:val="00C030B7"/>
    <w:rsid w:val="00C0312D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A91"/>
    <w:rsid w:val="00C05F63"/>
    <w:rsid w:val="00C0608C"/>
    <w:rsid w:val="00C06296"/>
    <w:rsid w:val="00C063F5"/>
    <w:rsid w:val="00C066A3"/>
    <w:rsid w:val="00C0690F"/>
    <w:rsid w:val="00C069CF"/>
    <w:rsid w:val="00C06A98"/>
    <w:rsid w:val="00C06D42"/>
    <w:rsid w:val="00C06F55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0A4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381"/>
    <w:rsid w:val="00C16406"/>
    <w:rsid w:val="00C16530"/>
    <w:rsid w:val="00C1671A"/>
    <w:rsid w:val="00C16E53"/>
    <w:rsid w:val="00C17327"/>
    <w:rsid w:val="00C174E4"/>
    <w:rsid w:val="00C179E9"/>
    <w:rsid w:val="00C17B35"/>
    <w:rsid w:val="00C17BF4"/>
    <w:rsid w:val="00C17E8B"/>
    <w:rsid w:val="00C17EBA"/>
    <w:rsid w:val="00C20180"/>
    <w:rsid w:val="00C20347"/>
    <w:rsid w:val="00C2055F"/>
    <w:rsid w:val="00C205ED"/>
    <w:rsid w:val="00C2091C"/>
    <w:rsid w:val="00C20999"/>
    <w:rsid w:val="00C20EB8"/>
    <w:rsid w:val="00C21398"/>
    <w:rsid w:val="00C2139A"/>
    <w:rsid w:val="00C213A1"/>
    <w:rsid w:val="00C2162F"/>
    <w:rsid w:val="00C2183D"/>
    <w:rsid w:val="00C21A53"/>
    <w:rsid w:val="00C21ADB"/>
    <w:rsid w:val="00C21B2C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2EF3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4D"/>
    <w:rsid w:val="00C239FA"/>
    <w:rsid w:val="00C2402B"/>
    <w:rsid w:val="00C24075"/>
    <w:rsid w:val="00C24361"/>
    <w:rsid w:val="00C24402"/>
    <w:rsid w:val="00C2456C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22"/>
    <w:rsid w:val="00C26DFB"/>
    <w:rsid w:val="00C26E7B"/>
    <w:rsid w:val="00C270BD"/>
    <w:rsid w:val="00C2713E"/>
    <w:rsid w:val="00C273BA"/>
    <w:rsid w:val="00C275DD"/>
    <w:rsid w:val="00C2780B"/>
    <w:rsid w:val="00C27BD2"/>
    <w:rsid w:val="00C27F12"/>
    <w:rsid w:val="00C30384"/>
    <w:rsid w:val="00C30732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817"/>
    <w:rsid w:val="00C32826"/>
    <w:rsid w:val="00C32928"/>
    <w:rsid w:val="00C32B2C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4E8"/>
    <w:rsid w:val="00C366B7"/>
    <w:rsid w:val="00C3753D"/>
    <w:rsid w:val="00C37586"/>
    <w:rsid w:val="00C376AE"/>
    <w:rsid w:val="00C37727"/>
    <w:rsid w:val="00C377B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D6"/>
    <w:rsid w:val="00C41DED"/>
    <w:rsid w:val="00C4217B"/>
    <w:rsid w:val="00C421F2"/>
    <w:rsid w:val="00C4222C"/>
    <w:rsid w:val="00C42380"/>
    <w:rsid w:val="00C424BA"/>
    <w:rsid w:val="00C42FFD"/>
    <w:rsid w:val="00C4345C"/>
    <w:rsid w:val="00C440E5"/>
    <w:rsid w:val="00C44458"/>
    <w:rsid w:val="00C44C71"/>
    <w:rsid w:val="00C45393"/>
    <w:rsid w:val="00C4548E"/>
    <w:rsid w:val="00C456B7"/>
    <w:rsid w:val="00C457C7"/>
    <w:rsid w:val="00C4593A"/>
    <w:rsid w:val="00C45BC2"/>
    <w:rsid w:val="00C45DED"/>
    <w:rsid w:val="00C46171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44F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266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D70"/>
    <w:rsid w:val="00C572B1"/>
    <w:rsid w:val="00C57669"/>
    <w:rsid w:val="00C57787"/>
    <w:rsid w:val="00C578AA"/>
    <w:rsid w:val="00C57B23"/>
    <w:rsid w:val="00C57CF8"/>
    <w:rsid w:val="00C602CD"/>
    <w:rsid w:val="00C6045C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C44"/>
    <w:rsid w:val="00C64EF0"/>
    <w:rsid w:val="00C652EF"/>
    <w:rsid w:val="00C6558B"/>
    <w:rsid w:val="00C65ABD"/>
    <w:rsid w:val="00C664F8"/>
    <w:rsid w:val="00C66E47"/>
    <w:rsid w:val="00C66E79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715"/>
    <w:rsid w:val="00C738B4"/>
    <w:rsid w:val="00C73DEF"/>
    <w:rsid w:val="00C7400A"/>
    <w:rsid w:val="00C74079"/>
    <w:rsid w:val="00C74608"/>
    <w:rsid w:val="00C746C6"/>
    <w:rsid w:val="00C748D5"/>
    <w:rsid w:val="00C74A04"/>
    <w:rsid w:val="00C74B91"/>
    <w:rsid w:val="00C74BBA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16F"/>
    <w:rsid w:val="00C77379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6AA6"/>
    <w:rsid w:val="00C8726B"/>
    <w:rsid w:val="00C8760C"/>
    <w:rsid w:val="00C8790B"/>
    <w:rsid w:val="00C87F76"/>
    <w:rsid w:val="00C87F8F"/>
    <w:rsid w:val="00C900DE"/>
    <w:rsid w:val="00C90260"/>
    <w:rsid w:val="00C902BB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1E8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1C0"/>
    <w:rsid w:val="00C93A19"/>
    <w:rsid w:val="00C942C2"/>
    <w:rsid w:val="00C944B1"/>
    <w:rsid w:val="00C944D4"/>
    <w:rsid w:val="00C945CE"/>
    <w:rsid w:val="00C94645"/>
    <w:rsid w:val="00C9464D"/>
    <w:rsid w:val="00C94C22"/>
    <w:rsid w:val="00C94EA7"/>
    <w:rsid w:val="00C94EDC"/>
    <w:rsid w:val="00C955B3"/>
    <w:rsid w:val="00C955BB"/>
    <w:rsid w:val="00C9573D"/>
    <w:rsid w:val="00C957D0"/>
    <w:rsid w:val="00C95BD3"/>
    <w:rsid w:val="00C95E30"/>
    <w:rsid w:val="00C962E6"/>
    <w:rsid w:val="00C965E3"/>
    <w:rsid w:val="00C9690B"/>
    <w:rsid w:val="00C9696E"/>
    <w:rsid w:val="00C970A7"/>
    <w:rsid w:val="00C972AE"/>
    <w:rsid w:val="00C9739D"/>
    <w:rsid w:val="00C97445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7F"/>
    <w:rsid w:val="00CA07E8"/>
    <w:rsid w:val="00CA08FC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226C"/>
    <w:rsid w:val="00CA23E7"/>
    <w:rsid w:val="00CA24EC"/>
    <w:rsid w:val="00CA26BF"/>
    <w:rsid w:val="00CA2EE6"/>
    <w:rsid w:val="00CA2F7C"/>
    <w:rsid w:val="00CA2FA2"/>
    <w:rsid w:val="00CA308D"/>
    <w:rsid w:val="00CA30EB"/>
    <w:rsid w:val="00CA3447"/>
    <w:rsid w:val="00CA3507"/>
    <w:rsid w:val="00CA357B"/>
    <w:rsid w:val="00CA3948"/>
    <w:rsid w:val="00CA3C85"/>
    <w:rsid w:val="00CA4063"/>
    <w:rsid w:val="00CA428D"/>
    <w:rsid w:val="00CA489E"/>
    <w:rsid w:val="00CA48C3"/>
    <w:rsid w:val="00CA4D70"/>
    <w:rsid w:val="00CA4E5E"/>
    <w:rsid w:val="00CA4F67"/>
    <w:rsid w:val="00CA5127"/>
    <w:rsid w:val="00CA51AD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896"/>
    <w:rsid w:val="00CB0D82"/>
    <w:rsid w:val="00CB0E78"/>
    <w:rsid w:val="00CB108D"/>
    <w:rsid w:val="00CB1435"/>
    <w:rsid w:val="00CB1DFE"/>
    <w:rsid w:val="00CB23B9"/>
    <w:rsid w:val="00CB23D3"/>
    <w:rsid w:val="00CB2822"/>
    <w:rsid w:val="00CB2955"/>
    <w:rsid w:val="00CB315F"/>
    <w:rsid w:val="00CB3C29"/>
    <w:rsid w:val="00CB4C39"/>
    <w:rsid w:val="00CB4CA0"/>
    <w:rsid w:val="00CB4F8D"/>
    <w:rsid w:val="00CB5040"/>
    <w:rsid w:val="00CB51A6"/>
    <w:rsid w:val="00CB54A6"/>
    <w:rsid w:val="00CB5B09"/>
    <w:rsid w:val="00CB5B19"/>
    <w:rsid w:val="00CB6164"/>
    <w:rsid w:val="00CB6875"/>
    <w:rsid w:val="00CB735A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83C"/>
    <w:rsid w:val="00CC0B74"/>
    <w:rsid w:val="00CC0D23"/>
    <w:rsid w:val="00CC0DAA"/>
    <w:rsid w:val="00CC0EA5"/>
    <w:rsid w:val="00CC0EF6"/>
    <w:rsid w:val="00CC11AE"/>
    <w:rsid w:val="00CC12BE"/>
    <w:rsid w:val="00CC13F6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4035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341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A63"/>
    <w:rsid w:val="00CD1B5D"/>
    <w:rsid w:val="00CD1DFE"/>
    <w:rsid w:val="00CD1FA2"/>
    <w:rsid w:val="00CD244A"/>
    <w:rsid w:val="00CD2455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E8B"/>
    <w:rsid w:val="00CD2FE6"/>
    <w:rsid w:val="00CD3486"/>
    <w:rsid w:val="00CD35BD"/>
    <w:rsid w:val="00CD3ABF"/>
    <w:rsid w:val="00CD3D3E"/>
    <w:rsid w:val="00CD3F4E"/>
    <w:rsid w:val="00CD4890"/>
    <w:rsid w:val="00CD4AE4"/>
    <w:rsid w:val="00CD4D24"/>
    <w:rsid w:val="00CD4EE0"/>
    <w:rsid w:val="00CD511D"/>
    <w:rsid w:val="00CD5748"/>
    <w:rsid w:val="00CD5CC6"/>
    <w:rsid w:val="00CD5EA5"/>
    <w:rsid w:val="00CD5F16"/>
    <w:rsid w:val="00CD5F1E"/>
    <w:rsid w:val="00CD5FFA"/>
    <w:rsid w:val="00CD60A2"/>
    <w:rsid w:val="00CD6193"/>
    <w:rsid w:val="00CD620A"/>
    <w:rsid w:val="00CD68AE"/>
    <w:rsid w:val="00CD70C3"/>
    <w:rsid w:val="00CD7121"/>
    <w:rsid w:val="00CD7134"/>
    <w:rsid w:val="00CD7197"/>
    <w:rsid w:val="00CD75B6"/>
    <w:rsid w:val="00CD7689"/>
    <w:rsid w:val="00CD7781"/>
    <w:rsid w:val="00CD77C3"/>
    <w:rsid w:val="00CD7892"/>
    <w:rsid w:val="00CD78EF"/>
    <w:rsid w:val="00CD7949"/>
    <w:rsid w:val="00CD7BF6"/>
    <w:rsid w:val="00CD7CF5"/>
    <w:rsid w:val="00CD7D84"/>
    <w:rsid w:val="00CE02E9"/>
    <w:rsid w:val="00CE0549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1E8A"/>
    <w:rsid w:val="00CE25A7"/>
    <w:rsid w:val="00CE2751"/>
    <w:rsid w:val="00CE2864"/>
    <w:rsid w:val="00CE2DCC"/>
    <w:rsid w:val="00CE3386"/>
    <w:rsid w:val="00CE3494"/>
    <w:rsid w:val="00CE34B4"/>
    <w:rsid w:val="00CE37CA"/>
    <w:rsid w:val="00CE38B8"/>
    <w:rsid w:val="00CE3950"/>
    <w:rsid w:val="00CE3D3E"/>
    <w:rsid w:val="00CE3D79"/>
    <w:rsid w:val="00CE40BA"/>
    <w:rsid w:val="00CE4116"/>
    <w:rsid w:val="00CE45D7"/>
    <w:rsid w:val="00CE46A5"/>
    <w:rsid w:val="00CE4742"/>
    <w:rsid w:val="00CE4859"/>
    <w:rsid w:val="00CE5300"/>
    <w:rsid w:val="00CE5650"/>
    <w:rsid w:val="00CE580D"/>
    <w:rsid w:val="00CE5C46"/>
    <w:rsid w:val="00CE5EBD"/>
    <w:rsid w:val="00CE636D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BAD"/>
    <w:rsid w:val="00CF0CB3"/>
    <w:rsid w:val="00CF10AA"/>
    <w:rsid w:val="00CF1172"/>
    <w:rsid w:val="00CF141A"/>
    <w:rsid w:val="00CF1BD3"/>
    <w:rsid w:val="00CF1CAF"/>
    <w:rsid w:val="00CF1DA2"/>
    <w:rsid w:val="00CF2239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2DE0"/>
    <w:rsid w:val="00CF322F"/>
    <w:rsid w:val="00CF3A89"/>
    <w:rsid w:val="00CF3CBD"/>
    <w:rsid w:val="00CF3CEC"/>
    <w:rsid w:val="00CF3CED"/>
    <w:rsid w:val="00CF4482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300"/>
    <w:rsid w:val="00D02566"/>
    <w:rsid w:val="00D025DF"/>
    <w:rsid w:val="00D02A6B"/>
    <w:rsid w:val="00D02DF9"/>
    <w:rsid w:val="00D02FB0"/>
    <w:rsid w:val="00D030EE"/>
    <w:rsid w:val="00D032CC"/>
    <w:rsid w:val="00D034FB"/>
    <w:rsid w:val="00D035E4"/>
    <w:rsid w:val="00D03E73"/>
    <w:rsid w:val="00D03F66"/>
    <w:rsid w:val="00D04529"/>
    <w:rsid w:val="00D045FD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07D9E"/>
    <w:rsid w:val="00D101BD"/>
    <w:rsid w:val="00D10294"/>
    <w:rsid w:val="00D106B1"/>
    <w:rsid w:val="00D10BA5"/>
    <w:rsid w:val="00D10D9B"/>
    <w:rsid w:val="00D10DB5"/>
    <w:rsid w:val="00D10E44"/>
    <w:rsid w:val="00D11084"/>
    <w:rsid w:val="00D110C9"/>
    <w:rsid w:val="00D11158"/>
    <w:rsid w:val="00D112B3"/>
    <w:rsid w:val="00D117EE"/>
    <w:rsid w:val="00D1192B"/>
    <w:rsid w:val="00D11A8E"/>
    <w:rsid w:val="00D11F87"/>
    <w:rsid w:val="00D1225A"/>
    <w:rsid w:val="00D12496"/>
    <w:rsid w:val="00D124D0"/>
    <w:rsid w:val="00D124D8"/>
    <w:rsid w:val="00D128AD"/>
    <w:rsid w:val="00D12CA0"/>
    <w:rsid w:val="00D12CAD"/>
    <w:rsid w:val="00D12F6F"/>
    <w:rsid w:val="00D13349"/>
    <w:rsid w:val="00D134D9"/>
    <w:rsid w:val="00D13607"/>
    <w:rsid w:val="00D1378D"/>
    <w:rsid w:val="00D13873"/>
    <w:rsid w:val="00D138FE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6B1A"/>
    <w:rsid w:val="00D17150"/>
    <w:rsid w:val="00D17258"/>
    <w:rsid w:val="00D172AD"/>
    <w:rsid w:val="00D172EE"/>
    <w:rsid w:val="00D17313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2E6"/>
    <w:rsid w:val="00D218E0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C04"/>
    <w:rsid w:val="00D26E59"/>
    <w:rsid w:val="00D2717F"/>
    <w:rsid w:val="00D27197"/>
    <w:rsid w:val="00D27269"/>
    <w:rsid w:val="00D2736A"/>
    <w:rsid w:val="00D27707"/>
    <w:rsid w:val="00D277D6"/>
    <w:rsid w:val="00D27FF2"/>
    <w:rsid w:val="00D30C8D"/>
    <w:rsid w:val="00D30D4C"/>
    <w:rsid w:val="00D30D54"/>
    <w:rsid w:val="00D30F74"/>
    <w:rsid w:val="00D310D9"/>
    <w:rsid w:val="00D311B1"/>
    <w:rsid w:val="00D317C5"/>
    <w:rsid w:val="00D318C3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A8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A1C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1B4"/>
    <w:rsid w:val="00D4134F"/>
    <w:rsid w:val="00D4156B"/>
    <w:rsid w:val="00D41695"/>
    <w:rsid w:val="00D416F2"/>
    <w:rsid w:val="00D417A1"/>
    <w:rsid w:val="00D41881"/>
    <w:rsid w:val="00D41AC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939"/>
    <w:rsid w:val="00D43AED"/>
    <w:rsid w:val="00D43D5A"/>
    <w:rsid w:val="00D43F17"/>
    <w:rsid w:val="00D4410A"/>
    <w:rsid w:val="00D44351"/>
    <w:rsid w:val="00D44591"/>
    <w:rsid w:val="00D44943"/>
    <w:rsid w:val="00D449C7"/>
    <w:rsid w:val="00D44A82"/>
    <w:rsid w:val="00D4503B"/>
    <w:rsid w:val="00D4505D"/>
    <w:rsid w:val="00D45968"/>
    <w:rsid w:val="00D45AB5"/>
    <w:rsid w:val="00D45CFB"/>
    <w:rsid w:val="00D4654D"/>
    <w:rsid w:val="00D465CD"/>
    <w:rsid w:val="00D4660D"/>
    <w:rsid w:val="00D46623"/>
    <w:rsid w:val="00D46723"/>
    <w:rsid w:val="00D469C2"/>
    <w:rsid w:val="00D469C5"/>
    <w:rsid w:val="00D46D52"/>
    <w:rsid w:val="00D46F22"/>
    <w:rsid w:val="00D476BE"/>
    <w:rsid w:val="00D47806"/>
    <w:rsid w:val="00D478AF"/>
    <w:rsid w:val="00D47B0C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C16"/>
    <w:rsid w:val="00D52D4B"/>
    <w:rsid w:val="00D52D70"/>
    <w:rsid w:val="00D53102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4D72"/>
    <w:rsid w:val="00D55374"/>
    <w:rsid w:val="00D55474"/>
    <w:rsid w:val="00D55482"/>
    <w:rsid w:val="00D55672"/>
    <w:rsid w:val="00D55726"/>
    <w:rsid w:val="00D55AD4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601A6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78D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67E73"/>
    <w:rsid w:val="00D70431"/>
    <w:rsid w:val="00D7085C"/>
    <w:rsid w:val="00D70864"/>
    <w:rsid w:val="00D70916"/>
    <w:rsid w:val="00D709B4"/>
    <w:rsid w:val="00D70D07"/>
    <w:rsid w:val="00D711AA"/>
    <w:rsid w:val="00D712E8"/>
    <w:rsid w:val="00D712F6"/>
    <w:rsid w:val="00D714CC"/>
    <w:rsid w:val="00D717A3"/>
    <w:rsid w:val="00D7190F"/>
    <w:rsid w:val="00D71C22"/>
    <w:rsid w:val="00D7212C"/>
    <w:rsid w:val="00D721EB"/>
    <w:rsid w:val="00D722FF"/>
    <w:rsid w:val="00D72556"/>
    <w:rsid w:val="00D72A1C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530"/>
    <w:rsid w:val="00D767AB"/>
    <w:rsid w:val="00D7694A"/>
    <w:rsid w:val="00D769D2"/>
    <w:rsid w:val="00D769DE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3F7"/>
    <w:rsid w:val="00D8259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A8B"/>
    <w:rsid w:val="00D91BA0"/>
    <w:rsid w:val="00D92890"/>
    <w:rsid w:val="00D929D7"/>
    <w:rsid w:val="00D93468"/>
    <w:rsid w:val="00D934AC"/>
    <w:rsid w:val="00D9352E"/>
    <w:rsid w:val="00D93709"/>
    <w:rsid w:val="00D940F4"/>
    <w:rsid w:val="00D9424C"/>
    <w:rsid w:val="00D9438C"/>
    <w:rsid w:val="00D9458E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A7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1B1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65E"/>
    <w:rsid w:val="00DA1794"/>
    <w:rsid w:val="00DA1A22"/>
    <w:rsid w:val="00DA1A28"/>
    <w:rsid w:val="00DA1E45"/>
    <w:rsid w:val="00DA1F3F"/>
    <w:rsid w:val="00DA222C"/>
    <w:rsid w:val="00DA235A"/>
    <w:rsid w:val="00DA2370"/>
    <w:rsid w:val="00DA24DD"/>
    <w:rsid w:val="00DA2541"/>
    <w:rsid w:val="00DA34FB"/>
    <w:rsid w:val="00DA3594"/>
    <w:rsid w:val="00DA3789"/>
    <w:rsid w:val="00DA384E"/>
    <w:rsid w:val="00DA3C9F"/>
    <w:rsid w:val="00DA3E10"/>
    <w:rsid w:val="00DA433F"/>
    <w:rsid w:val="00DA4408"/>
    <w:rsid w:val="00DA4631"/>
    <w:rsid w:val="00DA4E83"/>
    <w:rsid w:val="00DA5083"/>
    <w:rsid w:val="00DA5235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A6E95"/>
    <w:rsid w:val="00DA72F7"/>
    <w:rsid w:val="00DB03A6"/>
    <w:rsid w:val="00DB03FB"/>
    <w:rsid w:val="00DB08C8"/>
    <w:rsid w:val="00DB0A97"/>
    <w:rsid w:val="00DB0A9A"/>
    <w:rsid w:val="00DB0C4A"/>
    <w:rsid w:val="00DB0FC6"/>
    <w:rsid w:val="00DB100A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A98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1DD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563"/>
    <w:rsid w:val="00DC169D"/>
    <w:rsid w:val="00DC16B3"/>
    <w:rsid w:val="00DC1E20"/>
    <w:rsid w:val="00DC208C"/>
    <w:rsid w:val="00DC21EB"/>
    <w:rsid w:val="00DC26C5"/>
    <w:rsid w:val="00DC2702"/>
    <w:rsid w:val="00DC272B"/>
    <w:rsid w:val="00DC2D3C"/>
    <w:rsid w:val="00DC2D76"/>
    <w:rsid w:val="00DC2E7D"/>
    <w:rsid w:val="00DC2FD0"/>
    <w:rsid w:val="00DC31D4"/>
    <w:rsid w:val="00DC36C0"/>
    <w:rsid w:val="00DC3746"/>
    <w:rsid w:val="00DC3C4F"/>
    <w:rsid w:val="00DC3D00"/>
    <w:rsid w:val="00DC46A3"/>
    <w:rsid w:val="00DC474F"/>
    <w:rsid w:val="00DC490C"/>
    <w:rsid w:val="00DC4944"/>
    <w:rsid w:val="00DC4C62"/>
    <w:rsid w:val="00DC56A7"/>
    <w:rsid w:val="00DC579F"/>
    <w:rsid w:val="00DC57D7"/>
    <w:rsid w:val="00DC5B42"/>
    <w:rsid w:val="00DC5EC3"/>
    <w:rsid w:val="00DC5F04"/>
    <w:rsid w:val="00DC5FCC"/>
    <w:rsid w:val="00DC6763"/>
    <w:rsid w:val="00DC6B24"/>
    <w:rsid w:val="00DC6CFA"/>
    <w:rsid w:val="00DC6DA7"/>
    <w:rsid w:val="00DC6FF3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2457"/>
    <w:rsid w:val="00DD246E"/>
    <w:rsid w:val="00DD28AD"/>
    <w:rsid w:val="00DD2C7F"/>
    <w:rsid w:val="00DD2DFC"/>
    <w:rsid w:val="00DD3024"/>
    <w:rsid w:val="00DD3377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6D6A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0EB7"/>
    <w:rsid w:val="00DE122C"/>
    <w:rsid w:val="00DE187E"/>
    <w:rsid w:val="00DE19BF"/>
    <w:rsid w:val="00DE1B8B"/>
    <w:rsid w:val="00DE1BAE"/>
    <w:rsid w:val="00DE1DEB"/>
    <w:rsid w:val="00DE1E67"/>
    <w:rsid w:val="00DE1F90"/>
    <w:rsid w:val="00DE1FDE"/>
    <w:rsid w:val="00DE22D5"/>
    <w:rsid w:val="00DE2385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4F67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DA5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DE5"/>
    <w:rsid w:val="00DF12B8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2F42"/>
    <w:rsid w:val="00DF30F2"/>
    <w:rsid w:val="00DF35E2"/>
    <w:rsid w:val="00DF363B"/>
    <w:rsid w:val="00DF39A1"/>
    <w:rsid w:val="00DF3A96"/>
    <w:rsid w:val="00DF3BA4"/>
    <w:rsid w:val="00DF4802"/>
    <w:rsid w:val="00DF4919"/>
    <w:rsid w:val="00DF4B11"/>
    <w:rsid w:val="00DF4F25"/>
    <w:rsid w:val="00DF507F"/>
    <w:rsid w:val="00DF50CF"/>
    <w:rsid w:val="00DF5398"/>
    <w:rsid w:val="00DF541C"/>
    <w:rsid w:val="00DF55B6"/>
    <w:rsid w:val="00DF565C"/>
    <w:rsid w:val="00DF7133"/>
    <w:rsid w:val="00DF7466"/>
    <w:rsid w:val="00DF7491"/>
    <w:rsid w:val="00DF7546"/>
    <w:rsid w:val="00DF77B1"/>
    <w:rsid w:val="00DF7861"/>
    <w:rsid w:val="00DF7C37"/>
    <w:rsid w:val="00DF7F5E"/>
    <w:rsid w:val="00E00592"/>
    <w:rsid w:val="00E00618"/>
    <w:rsid w:val="00E0061A"/>
    <w:rsid w:val="00E0070C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7B9"/>
    <w:rsid w:val="00E03903"/>
    <w:rsid w:val="00E04986"/>
    <w:rsid w:val="00E04B06"/>
    <w:rsid w:val="00E04C42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D36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1EE4"/>
    <w:rsid w:val="00E22123"/>
    <w:rsid w:val="00E22576"/>
    <w:rsid w:val="00E229A4"/>
    <w:rsid w:val="00E22A39"/>
    <w:rsid w:val="00E22A6F"/>
    <w:rsid w:val="00E22A9B"/>
    <w:rsid w:val="00E22B0A"/>
    <w:rsid w:val="00E22CA1"/>
    <w:rsid w:val="00E22DF8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CC"/>
    <w:rsid w:val="00E26075"/>
    <w:rsid w:val="00E260C9"/>
    <w:rsid w:val="00E261FF"/>
    <w:rsid w:val="00E268B5"/>
    <w:rsid w:val="00E269E6"/>
    <w:rsid w:val="00E271B9"/>
    <w:rsid w:val="00E271C0"/>
    <w:rsid w:val="00E27348"/>
    <w:rsid w:val="00E27634"/>
    <w:rsid w:val="00E2763B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AE1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727"/>
    <w:rsid w:val="00E40734"/>
    <w:rsid w:val="00E407AC"/>
    <w:rsid w:val="00E411DF"/>
    <w:rsid w:val="00E4131D"/>
    <w:rsid w:val="00E4162A"/>
    <w:rsid w:val="00E41713"/>
    <w:rsid w:val="00E41997"/>
    <w:rsid w:val="00E4226E"/>
    <w:rsid w:val="00E4247A"/>
    <w:rsid w:val="00E42698"/>
    <w:rsid w:val="00E4279A"/>
    <w:rsid w:val="00E43123"/>
    <w:rsid w:val="00E43269"/>
    <w:rsid w:val="00E4376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1A4"/>
    <w:rsid w:val="00E45302"/>
    <w:rsid w:val="00E4563A"/>
    <w:rsid w:val="00E456CD"/>
    <w:rsid w:val="00E45963"/>
    <w:rsid w:val="00E45969"/>
    <w:rsid w:val="00E459CF"/>
    <w:rsid w:val="00E45A32"/>
    <w:rsid w:val="00E45D11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A06"/>
    <w:rsid w:val="00E50A71"/>
    <w:rsid w:val="00E50FEF"/>
    <w:rsid w:val="00E5147C"/>
    <w:rsid w:val="00E517B9"/>
    <w:rsid w:val="00E51B9E"/>
    <w:rsid w:val="00E51DE2"/>
    <w:rsid w:val="00E51EB3"/>
    <w:rsid w:val="00E520BB"/>
    <w:rsid w:val="00E5297A"/>
    <w:rsid w:val="00E53699"/>
    <w:rsid w:val="00E53840"/>
    <w:rsid w:val="00E53A6C"/>
    <w:rsid w:val="00E53AC7"/>
    <w:rsid w:val="00E53C95"/>
    <w:rsid w:val="00E53D91"/>
    <w:rsid w:val="00E53FF9"/>
    <w:rsid w:val="00E54674"/>
    <w:rsid w:val="00E54B47"/>
    <w:rsid w:val="00E54D09"/>
    <w:rsid w:val="00E54D2E"/>
    <w:rsid w:val="00E55122"/>
    <w:rsid w:val="00E551E4"/>
    <w:rsid w:val="00E555B2"/>
    <w:rsid w:val="00E5574F"/>
    <w:rsid w:val="00E55F87"/>
    <w:rsid w:val="00E56EDB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1047"/>
    <w:rsid w:val="00E613D9"/>
    <w:rsid w:val="00E61AC1"/>
    <w:rsid w:val="00E61D13"/>
    <w:rsid w:val="00E61D54"/>
    <w:rsid w:val="00E61EDE"/>
    <w:rsid w:val="00E620CD"/>
    <w:rsid w:val="00E62347"/>
    <w:rsid w:val="00E6281E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97D"/>
    <w:rsid w:val="00E659B1"/>
    <w:rsid w:val="00E65A3C"/>
    <w:rsid w:val="00E65A5F"/>
    <w:rsid w:val="00E65B93"/>
    <w:rsid w:val="00E65DA6"/>
    <w:rsid w:val="00E6643E"/>
    <w:rsid w:val="00E664DB"/>
    <w:rsid w:val="00E66917"/>
    <w:rsid w:val="00E669D7"/>
    <w:rsid w:val="00E66F21"/>
    <w:rsid w:val="00E67265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738"/>
    <w:rsid w:val="00E70859"/>
    <w:rsid w:val="00E70AC9"/>
    <w:rsid w:val="00E70B1F"/>
    <w:rsid w:val="00E70D3E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B71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77B52"/>
    <w:rsid w:val="00E77D2F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0FB5"/>
    <w:rsid w:val="00E8120D"/>
    <w:rsid w:val="00E814B0"/>
    <w:rsid w:val="00E814CE"/>
    <w:rsid w:val="00E814DA"/>
    <w:rsid w:val="00E81579"/>
    <w:rsid w:val="00E81723"/>
    <w:rsid w:val="00E81E87"/>
    <w:rsid w:val="00E8279E"/>
    <w:rsid w:val="00E829BD"/>
    <w:rsid w:val="00E82B58"/>
    <w:rsid w:val="00E82EA5"/>
    <w:rsid w:val="00E83109"/>
    <w:rsid w:val="00E8321C"/>
    <w:rsid w:val="00E83266"/>
    <w:rsid w:val="00E83288"/>
    <w:rsid w:val="00E835AF"/>
    <w:rsid w:val="00E83B12"/>
    <w:rsid w:val="00E83B43"/>
    <w:rsid w:val="00E83D75"/>
    <w:rsid w:val="00E83E7E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48E"/>
    <w:rsid w:val="00E91586"/>
    <w:rsid w:val="00E91736"/>
    <w:rsid w:val="00E917D8"/>
    <w:rsid w:val="00E91ABE"/>
    <w:rsid w:val="00E91DC0"/>
    <w:rsid w:val="00E9233E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26"/>
    <w:rsid w:val="00E93DD5"/>
    <w:rsid w:val="00E93F03"/>
    <w:rsid w:val="00E93FF7"/>
    <w:rsid w:val="00E94016"/>
    <w:rsid w:val="00E94468"/>
    <w:rsid w:val="00E94527"/>
    <w:rsid w:val="00E9471C"/>
    <w:rsid w:val="00E94789"/>
    <w:rsid w:val="00E94875"/>
    <w:rsid w:val="00E95160"/>
    <w:rsid w:val="00E95703"/>
    <w:rsid w:val="00E959E5"/>
    <w:rsid w:val="00E95A64"/>
    <w:rsid w:val="00E96632"/>
    <w:rsid w:val="00E96714"/>
    <w:rsid w:val="00E96921"/>
    <w:rsid w:val="00E96C3B"/>
    <w:rsid w:val="00E96D63"/>
    <w:rsid w:val="00E96F4E"/>
    <w:rsid w:val="00E97015"/>
    <w:rsid w:val="00E9704B"/>
    <w:rsid w:val="00E970D5"/>
    <w:rsid w:val="00E972F7"/>
    <w:rsid w:val="00E97396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687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D1C"/>
    <w:rsid w:val="00EA4E02"/>
    <w:rsid w:val="00EA51B0"/>
    <w:rsid w:val="00EA5291"/>
    <w:rsid w:val="00EA5A04"/>
    <w:rsid w:val="00EA60FF"/>
    <w:rsid w:val="00EA6757"/>
    <w:rsid w:val="00EA6C25"/>
    <w:rsid w:val="00EA6D60"/>
    <w:rsid w:val="00EA6EE2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DDE"/>
    <w:rsid w:val="00EB1E3A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B73F4"/>
    <w:rsid w:val="00EB7BA2"/>
    <w:rsid w:val="00EC01A0"/>
    <w:rsid w:val="00EC0244"/>
    <w:rsid w:val="00EC061B"/>
    <w:rsid w:val="00EC0C25"/>
    <w:rsid w:val="00EC10D1"/>
    <w:rsid w:val="00EC1149"/>
    <w:rsid w:val="00EC12AB"/>
    <w:rsid w:val="00EC1336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8FB"/>
    <w:rsid w:val="00ED1A22"/>
    <w:rsid w:val="00ED1A70"/>
    <w:rsid w:val="00ED1B92"/>
    <w:rsid w:val="00ED1C5D"/>
    <w:rsid w:val="00ED1D0A"/>
    <w:rsid w:val="00ED1EFD"/>
    <w:rsid w:val="00ED1FD6"/>
    <w:rsid w:val="00ED20A2"/>
    <w:rsid w:val="00ED2238"/>
    <w:rsid w:val="00ED224E"/>
    <w:rsid w:val="00ED2358"/>
    <w:rsid w:val="00ED2596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942"/>
    <w:rsid w:val="00ED4A3F"/>
    <w:rsid w:val="00ED4FC2"/>
    <w:rsid w:val="00ED529B"/>
    <w:rsid w:val="00ED561B"/>
    <w:rsid w:val="00ED5893"/>
    <w:rsid w:val="00ED59A9"/>
    <w:rsid w:val="00ED5D4D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D6A"/>
    <w:rsid w:val="00ED7F4D"/>
    <w:rsid w:val="00ED7FC7"/>
    <w:rsid w:val="00EE03C6"/>
    <w:rsid w:val="00EE08CA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447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7EE"/>
    <w:rsid w:val="00EF0C2A"/>
    <w:rsid w:val="00EF0D80"/>
    <w:rsid w:val="00EF10A1"/>
    <w:rsid w:val="00EF10D8"/>
    <w:rsid w:val="00EF11B3"/>
    <w:rsid w:val="00EF12D2"/>
    <w:rsid w:val="00EF134A"/>
    <w:rsid w:val="00EF1F8F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6D4"/>
    <w:rsid w:val="00EF7C73"/>
    <w:rsid w:val="00F0031E"/>
    <w:rsid w:val="00F0039E"/>
    <w:rsid w:val="00F005A3"/>
    <w:rsid w:val="00F006C1"/>
    <w:rsid w:val="00F006CC"/>
    <w:rsid w:val="00F00852"/>
    <w:rsid w:val="00F008AF"/>
    <w:rsid w:val="00F00944"/>
    <w:rsid w:val="00F009BD"/>
    <w:rsid w:val="00F00D1A"/>
    <w:rsid w:val="00F00D63"/>
    <w:rsid w:val="00F010F0"/>
    <w:rsid w:val="00F011A8"/>
    <w:rsid w:val="00F014C9"/>
    <w:rsid w:val="00F01959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40"/>
    <w:rsid w:val="00F02FB3"/>
    <w:rsid w:val="00F03443"/>
    <w:rsid w:val="00F037E2"/>
    <w:rsid w:val="00F03D3F"/>
    <w:rsid w:val="00F03DAA"/>
    <w:rsid w:val="00F040EB"/>
    <w:rsid w:val="00F043A1"/>
    <w:rsid w:val="00F043D2"/>
    <w:rsid w:val="00F043F2"/>
    <w:rsid w:val="00F0487D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72C9"/>
    <w:rsid w:val="00F072FB"/>
    <w:rsid w:val="00F07348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239"/>
    <w:rsid w:val="00F105F1"/>
    <w:rsid w:val="00F10B18"/>
    <w:rsid w:val="00F11175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4106"/>
    <w:rsid w:val="00F142BB"/>
    <w:rsid w:val="00F14524"/>
    <w:rsid w:val="00F14605"/>
    <w:rsid w:val="00F146AE"/>
    <w:rsid w:val="00F146FD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903"/>
    <w:rsid w:val="00F24D98"/>
    <w:rsid w:val="00F251F7"/>
    <w:rsid w:val="00F25367"/>
    <w:rsid w:val="00F259CD"/>
    <w:rsid w:val="00F25AD7"/>
    <w:rsid w:val="00F25AE2"/>
    <w:rsid w:val="00F25D1E"/>
    <w:rsid w:val="00F26047"/>
    <w:rsid w:val="00F26245"/>
    <w:rsid w:val="00F26737"/>
    <w:rsid w:val="00F26AD5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27D0"/>
    <w:rsid w:val="00F336F8"/>
    <w:rsid w:val="00F3385D"/>
    <w:rsid w:val="00F339F0"/>
    <w:rsid w:val="00F33A71"/>
    <w:rsid w:val="00F33C52"/>
    <w:rsid w:val="00F33F56"/>
    <w:rsid w:val="00F34151"/>
    <w:rsid w:val="00F3445F"/>
    <w:rsid w:val="00F34BAD"/>
    <w:rsid w:val="00F34BCA"/>
    <w:rsid w:val="00F34D2B"/>
    <w:rsid w:val="00F3547B"/>
    <w:rsid w:val="00F35A9E"/>
    <w:rsid w:val="00F35C0B"/>
    <w:rsid w:val="00F360F6"/>
    <w:rsid w:val="00F3626F"/>
    <w:rsid w:val="00F36A75"/>
    <w:rsid w:val="00F36C71"/>
    <w:rsid w:val="00F37032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396"/>
    <w:rsid w:val="00F42773"/>
    <w:rsid w:val="00F42809"/>
    <w:rsid w:val="00F42855"/>
    <w:rsid w:val="00F42B8E"/>
    <w:rsid w:val="00F42BD9"/>
    <w:rsid w:val="00F43110"/>
    <w:rsid w:val="00F4313E"/>
    <w:rsid w:val="00F43144"/>
    <w:rsid w:val="00F432CC"/>
    <w:rsid w:val="00F43D35"/>
    <w:rsid w:val="00F43D90"/>
    <w:rsid w:val="00F43D9C"/>
    <w:rsid w:val="00F43E73"/>
    <w:rsid w:val="00F43FCC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AEC"/>
    <w:rsid w:val="00F47BCC"/>
    <w:rsid w:val="00F47D48"/>
    <w:rsid w:val="00F47F70"/>
    <w:rsid w:val="00F50391"/>
    <w:rsid w:val="00F5054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B07"/>
    <w:rsid w:val="00F52F20"/>
    <w:rsid w:val="00F52F95"/>
    <w:rsid w:val="00F53491"/>
    <w:rsid w:val="00F535A6"/>
    <w:rsid w:val="00F536ED"/>
    <w:rsid w:val="00F53ACE"/>
    <w:rsid w:val="00F54182"/>
    <w:rsid w:val="00F543F0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13E"/>
    <w:rsid w:val="00F575C2"/>
    <w:rsid w:val="00F57671"/>
    <w:rsid w:val="00F5777E"/>
    <w:rsid w:val="00F57A41"/>
    <w:rsid w:val="00F57A81"/>
    <w:rsid w:val="00F57CF7"/>
    <w:rsid w:val="00F600D9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4"/>
    <w:rsid w:val="00F635BA"/>
    <w:rsid w:val="00F63661"/>
    <w:rsid w:val="00F636B3"/>
    <w:rsid w:val="00F638BF"/>
    <w:rsid w:val="00F64168"/>
    <w:rsid w:val="00F64312"/>
    <w:rsid w:val="00F64339"/>
    <w:rsid w:val="00F64516"/>
    <w:rsid w:val="00F646C9"/>
    <w:rsid w:val="00F64F2D"/>
    <w:rsid w:val="00F650FC"/>
    <w:rsid w:val="00F65136"/>
    <w:rsid w:val="00F652F5"/>
    <w:rsid w:val="00F6536C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C71"/>
    <w:rsid w:val="00F67EBF"/>
    <w:rsid w:val="00F67F40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B49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BDD"/>
    <w:rsid w:val="00F72E1A"/>
    <w:rsid w:val="00F72F27"/>
    <w:rsid w:val="00F72F30"/>
    <w:rsid w:val="00F72F38"/>
    <w:rsid w:val="00F7310F"/>
    <w:rsid w:val="00F7348C"/>
    <w:rsid w:val="00F73579"/>
    <w:rsid w:val="00F73A7E"/>
    <w:rsid w:val="00F74035"/>
    <w:rsid w:val="00F743A4"/>
    <w:rsid w:val="00F74568"/>
    <w:rsid w:val="00F747F7"/>
    <w:rsid w:val="00F74843"/>
    <w:rsid w:val="00F74889"/>
    <w:rsid w:val="00F74991"/>
    <w:rsid w:val="00F74BE2"/>
    <w:rsid w:val="00F75102"/>
    <w:rsid w:val="00F7527C"/>
    <w:rsid w:val="00F7540B"/>
    <w:rsid w:val="00F75519"/>
    <w:rsid w:val="00F755BE"/>
    <w:rsid w:val="00F7581A"/>
    <w:rsid w:val="00F75BA2"/>
    <w:rsid w:val="00F75E74"/>
    <w:rsid w:val="00F75EE9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6E0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C5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62E"/>
    <w:rsid w:val="00F83918"/>
    <w:rsid w:val="00F83A71"/>
    <w:rsid w:val="00F8402A"/>
    <w:rsid w:val="00F840EE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51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4EB"/>
    <w:rsid w:val="00F9173C"/>
    <w:rsid w:val="00F9184E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594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8B8"/>
    <w:rsid w:val="00F979A1"/>
    <w:rsid w:val="00F97ABA"/>
    <w:rsid w:val="00F97C0E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021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D91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995"/>
    <w:rsid w:val="00FB1A24"/>
    <w:rsid w:val="00FB1A7B"/>
    <w:rsid w:val="00FB2A8E"/>
    <w:rsid w:val="00FB2AB7"/>
    <w:rsid w:val="00FB3230"/>
    <w:rsid w:val="00FB3236"/>
    <w:rsid w:val="00FB3257"/>
    <w:rsid w:val="00FB3416"/>
    <w:rsid w:val="00FB346C"/>
    <w:rsid w:val="00FB361C"/>
    <w:rsid w:val="00FB3767"/>
    <w:rsid w:val="00FB39F2"/>
    <w:rsid w:val="00FB3A9E"/>
    <w:rsid w:val="00FB3BCA"/>
    <w:rsid w:val="00FB3ECA"/>
    <w:rsid w:val="00FB44C3"/>
    <w:rsid w:val="00FB4A88"/>
    <w:rsid w:val="00FB4D27"/>
    <w:rsid w:val="00FB5632"/>
    <w:rsid w:val="00FB5706"/>
    <w:rsid w:val="00FB5B09"/>
    <w:rsid w:val="00FB5C19"/>
    <w:rsid w:val="00FB5C82"/>
    <w:rsid w:val="00FB5E64"/>
    <w:rsid w:val="00FB6076"/>
    <w:rsid w:val="00FB60A9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962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B17"/>
    <w:rsid w:val="00FC2B3C"/>
    <w:rsid w:val="00FC2DBB"/>
    <w:rsid w:val="00FC3052"/>
    <w:rsid w:val="00FC30DC"/>
    <w:rsid w:val="00FC32F9"/>
    <w:rsid w:val="00FC3450"/>
    <w:rsid w:val="00FC3464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31"/>
    <w:rsid w:val="00FC788E"/>
    <w:rsid w:val="00FC78E5"/>
    <w:rsid w:val="00FC7D27"/>
    <w:rsid w:val="00FC7E1B"/>
    <w:rsid w:val="00FC7FA6"/>
    <w:rsid w:val="00FD012C"/>
    <w:rsid w:val="00FD0226"/>
    <w:rsid w:val="00FD0570"/>
    <w:rsid w:val="00FD072E"/>
    <w:rsid w:val="00FD0A2F"/>
    <w:rsid w:val="00FD0C1A"/>
    <w:rsid w:val="00FD0C56"/>
    <w:rsid w:val="00FD0CF8"/>
    <w:rsid w:val="00FD0F53"/>
    <w:rsid w:val="00FD16C6"/>
    <w:rsid w:val="00FD180D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4CC2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2EF"/>
    <w:rsid w:val="00FD731B"/>
    <w:rsid w:val="00FD7383"/>
    <w:rsid w:val="00FD7391"/>
    <w:rsid w:val="00FD74B6"/>
    <w:rsid w:val="00FD74E5"/>
    <w:rsid w:val="00FD76D0"/>
    <w:rsid w:val="00FD7F5F"/>
    <w:rsid w:val="00FE0165"/>
    <w:rsid w:val="00FE01E0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40A9"/>
    <w:rsid w:val="00FE40FA"/>
    <w:rsid w:val="00FE47DB"/>
    <w:rsid w:val="00FE56FB"/>
    <w:rsid w:val="00FE57C1"/>
    <w:rsid w:val="00FE5A84"/>
    <w:rsid w:val="00FE5CB9"/>
    <w:rsid w:val="00FE6126"/>
    <w:rsid w:val="00FE618A"/>
    <w:rsid w:val="00FE65BF"/>
    <w:rsid w:val="00FE683D"/>
    <w:rsid w:val="00FE6E68"/>
    <w:rsid w:val="00FE6ED8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A8D"/>
    <w:rsid w:val="00FF1B7B"/>
    <w:rsid w:val="00FF1B9A"/>
    <w:rsid w:val="00FF1CFB"/>
    <w:rsid w:val="00FF1FDA"/>
    <w:rsid w:val="00FF27A3"/>
    <w:rsid w:val="00FF2884"/>
    <w:rsid w:val="00FF28BF"/>
    <w:rsid w:val="00FF2B3C"/>
    <w:rsid w:val="00FF2FC5"/>
    <w:rsid w:val="00FF3494"/>
    <w:rsid w:val="00FF363C"/>
    <w:rsid w:val="00FF37CB"/>
    <w:rsid w:val="00FF3C1B"/>
    <w:rsid w:val="00FF3E67"/>
    <w:rsid w:val="00FF3FFC"/>
    <w:rsid w:val="00FF41A5"/>
    <w:rsid w:val="00FF42AE"/>
    <w:rsid w:val="00FF43C8"/>
    <w:rsid w:val="00FF44BC"/>
    <w:rsid w:val="00FF509E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8A0BBA"/>
  <w15:chartTrackingRefBased/>
  <w15:docId w15:val="{97F3E29E-505E-4F9C-9F38-EAC6263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21" Type="http://schemas.openxmlformats.org/officeDocument/2006/relationships/header" Target="header8.xml"/><Relationship Id="rId34" Type="http://schemas.openxmlformats.org/officeDocument/2006/relationships/header" Target="header1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footer" Target="footer5.xml"/><Relationship Id="rId33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7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oter" Target="footer6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header" Target="header1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12.xml"/><Relationship Id="rId30" Type="http://schemas.openxmlformats.org/officeDocument/2006/relationships/header" Target="header14.xml"/><Relationship Id="rId35" Type="http://schemas.openxmlformats.org/officeDocument/2006/relationships/footer" Target="footer8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094DEDD8A1DB41BF8291D7B5E8C95D" ma:contentTypeVersion="2" ma:contentTypeDescription="Create a new document." ma:contentTypeScope="" ma:versionID="fb50f3305e0c45eb3ddff14c482d6f1d">
  <xsd:schema xmlns:xsd="http://www.w3.org/2001/XMLSchema" xmlns:xs="http://www.w3.org/2001/XMLSchema" xmlns:p="http://schemas.microsoft.com/office/2006/metadata/properties" xmlns:ns2="61ebaab1-ce7c-4b99-bcac-00c7e09a3772" targetNamespace="http://schemas.microsoft.com/office/2006/metadata/properties" ma:root="true" ma:fieldsID="7f1f40b088d53477252c7a060ab7b58d" ns2:_="">
    <xsd:import namespace="61ebaab1-ce7c-4b99-bcac-00c7e09a3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aab1-ce7c-4b99-bcac-00c7e09a3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8F7423-CD74-4B93-8D90-11DD1BC9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aab1-ce7c-4b99-bcac-00c7e09a3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77</Pages>
  <Words>14509</Words>
  <Characters>82704</Characters>
  <Application>Microsoft Office Word</Application>
  <DocSecurity>0</DocSecurity>
  <Lines>689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Warissara, Wiwantananut</dc:creator>
  <cp:keywords/>
  <cp:lastModifiedBy>Somjai, Nigonyanont</cp:lastModifiedBy>
  <cp:revision>3</cp:revision>
  <cp:lastPrinted>2022-11-01T04:33:00Z</cp:lastPrinted>
  <dcterms:created xsi:type="dcterms:W3CDTF">2022-11-16T09:06:00Z</dcterms:created>
  <dcterms:modified xsi:type="dcterms:W3CDTF">2022-11-16T09:08:00Z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0x010100AE094DEDD8A1DB41BF8291D7B5E8C95D</vt:lpwstr>
  </property>
</Properties>
</file>