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69586DBB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9F4BC2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F4BC2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9F4BC2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28E23E51" w:rsidR="001041C2" w:rsidRPr="009F4BC2" w:rsidRDefault="001041C2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9F4BC2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9F4BC2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9F4BC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A1C7D" w:rsidRPr="009F4BC2">
        <w:rPr>
          <w:rFonts w:ascii="Angsana New" w:hAnsi="Angsana New"/>
          <w:sz w:val="32"/>
          <w:szCs w:val="32"/>
        </w:rPr>
        <w:t xml:space="preserve">30 </w:t>
      </w:r>
      <w:r w:rsidR="006A1C7D" w:rsidRPr="009F4BC2">
        <w:rPr>
          <w:rFonts w:ascii="Angsana New" w:hAnsi="Angsana New"/>
          <w:sz w:val="32"/>
          <w:szCs w:val="32"/>
          <w:cs/>
        </w:rPr>
        <w:t>กันยายน</w:t>
      </w:r>
      <w:r w:rsidR="006A1C7D" w:rsidRPr="009F4BC2">
        <w:rPr>
          <w:rFonts w:ascii="Angsana New" w:hAnsi="Angsana New"/>
          <w:sz w:val="32"/>
          <w:szCs w:val="32"/>
        </w:rPr>
        <w:t xml:space="preserve"> 256</w:t>
      </w:r>
      <w:r w:rsidR="00AF43FB" w:rsidRPr="009F4BC2">
        <w:rPr>
          <w:rFonts w:ascii="Angsana New" w:hAnsi="Angsana New"/>
          <w:sz w:val="32"/>
          <w:szCs w:val="32"/>
        </w:rPr>
        <w:t>5</w:t>
      </w:r>
    </w:p>
    <w:p w14:paraId="7FAA45C8" w14:textId="77777777" w:rsidR="00EE4483" w:rsidRPr="009F4BC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9F4BC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9F4BC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9F4BC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9F4BC2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9F4BC2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9F4BC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9F4BC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9F4BC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9F4BC2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9F4BC2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9F4BC2" w:rsidRDefault="00584F28" w:rsidP="00F571AC">
      <w:pPr>
        <w:rPr>
          <w:sz w:val="28"/>
          <w:szCs w:val="28"/>
          <w:lang w:val="en-GB"/>
        </w:rPr>
        <w:sectPr w:rsidR="00584F28" w:rsidRPr="009F4BC2" w:rsidSect="00584F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9F4BC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9F4BC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77777777" w:rsidR="00B4089C" w:rsidRPr="009F4BC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77777777" w:rsidR="006E44B2" w:rsidRPr="009F4BC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9F4BC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77777777" w:rsidR="00B4089C" w:rsidRPr="009F4BC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</w:rPr>
      </w:pPr>
      <w:r w:rsidRPr="009F4BC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9F4BC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</w:p>
    <w:p w14:paraId="2821C9DA" w14:textId="77777777" w:rsidR="00B4089C" w:rsidRPr="009F4BC2" w:rsidRDefault="00B4089C" w:rsidP="00B4089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F4BC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9F4BC2">
        <w:rPr>
          <w:rFonts w:ascii="Angsana New" w:hAnsi="Angsana New"/>
          <w:b/>
          <w:bCs/>
          <w:sz w:val="30"/>
          <w:szCs w:val="30"/>
        </w:rPr>
        <w:t xml:space="preserve"> </w:t>
      </w:r>
      <w:r w:rsidRPr="009F4BC2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ยูนิเวนเจอร์ จำกัด </w:t>
      </w:r>
      <w:r w:rsidRPr="009F4BC2">
        <w:rPr>
          <w:rFonts w:ascii="Angsana New" w:hAnsi="Angsana New"/>
          <w:b/>
          <w:bCs/>
          <w:sz w:val="30"/>
          <w:szCs w:val="30"/>
        </w:rPr>
        <w:t>(</w:t>
      </w:r>
      <w:r w:rsidRPr="009F4BC2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9F4BC2">
        <w:rPr>
          <w:rFonts w:ascii="Angsana New" w:hAnsi="Angsana New"/>
          <w:b/>
          <w:bCs/>
          <w:sz w:val="30"/>
          <w:szCs w:val="30"/>
        </w:rPr>
        <w:t>)</w:t>
      </w:r>
    </w:p>
    <w:p w14:paraId="33498983" w14:textId="77777777" w:rsidR="00B4089C" w:rsidRPr="009F4BC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72D2DD9" w14:textId="77777777" w:rsidR="00E44935" w:rsidRPr="009F4BC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i/>
          <w:iCs/>
          <w:sz w:val="28"/>
          <w:szCs w:val="28"/>
          <w:cs/>
        </w:rPr>
        <w:t>ความเห็น</w:t>
      </w:r>
    </w:p>
    <w:p w14:paraId="0B44ADB6" w14:textId="77777777" w:rsidR="00E44935" w:rsidRPr="009F4BC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4C8C45B" w14:textId="09391AE0" w:rsidR="00E44935" w:rsidRPr="009F4BC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9F4BC2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9F4BC2">
        <w:rPr>
          <w:rFonts w:ascii="Angsana New" w:hAnsi="Angsana New"/>
          <w:spacing w:val="-2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 xml:space="preserve">จำกัด (มหาชน) และบริษัทย่อย (กลุ่มบริษัท) และของเฉพาะบริษัท </w:t>
      </w:r>
      <w:r w:rsidRPr="009F4BC2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9F4BC2">
        <w:rPr>
          <w:rFonts w:ascii="Angsana New" w:hAnsi="Angsana New"/>
          <w:spacing w:val="-2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จำกัด (มหาชน)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(บริษัท)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ณ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BC2">
        <w:rPr>
          <w:rFonts w:ascii="Angsana New" w:hAnsi="Angsana New"/>
          <w:sz w:val="28"/>
          <w:szCs w:val="28"/>
        </w:rPr>
        <w:t xml:space="preserve">30 </w:t>
      </w:r>
      <w:r w:rsidRPr="009F4BC2">
        <w:rPr>
          <w:rFonts w:ascii="Angsana New" w:hAnsi="Angsana New"/>
          <w:sz w:val="28"/>
          <w:szCs w:val="28"/>
          <w:cs/>
        </w:rPr>
        <w:t>กันยายน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="00113B28" w:rsidRPr="009F4BC2">
        <w:rPr>
          <w:rFonts w:ascii="Angsana New" w:hAnsi="Angsana New"/>
          <w:sz w:val="28"/>
          <w:szCs w:val="28"/>
        </w:rPr>
        <w:t>256</w:t>
      </w:r>
      <w:r w:rsidR="00AF43FB" w:rsidRPr="009F4BC2">
        <w:rPr>
          <w:rFonts w:ascii="Angsana New" w:hAnsi="Angsana New"/>
          <w:sz w:val="28"/>
          <w:szCs w:val="28"/>
        </w:rPr>
        <w:t>5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AE582B" w:rsidRPr="009F4BC2">
        <w:rPr>
          <w:rFonts w:ascii="Angsana New" w:hAnsi="Angsana New"/>
          <w:sz w:val="28"/>
          <w:szCs w:val="28"/>
          <w:cs/>
        </w:rPr>
        <w:t>ปีสิ้นสุดวันเดียวกัน</w:t>
      </w:r>
      <w:r w:rsidRPr="009F4BC2">
        <w:rPr>
          <w:rFonts w:ascii="Angsana New" w:hAnsi="Angsana New"/>
          <w:sz w:val="28"/>
          <w:szCs w:val="28"/>
          <w:cs/>
        </w:rPr>
        <w:t xml:space="preserve"> รวมถึงหมายเหตุซึ่งประกอบด้วยสรุปนโยบายการบัญชีที่สำคัญและเรื่องอื่น</w:t>
      </w:r>
      <w:r w:rsidR="002521F0"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 xml:space="preserve">ๆ </w:t>
      </w:r>
    </w:p>
    <w:p w14:paraId="0521BB77" w14:textId="77777777" w:rsidR="00E44935" w:rsidRPr="009F4BC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A2186FD" w14:textId="2404C76A" w:rsidR="00E44935" w:rsidRPr="009F4BC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BC2">
        <w:rPr>
          <w:rFonts w:ascii="Angsana New" w:hAnsi="Angsana New"/>
          <w:sz w:val="28"/>
          <w:szCs w:val="28"/>
        </w:rPr>
        <w:t xml:space="preserve">30 </w:t>
      </w:r>
      <w:r w:rsidRPr="009F4BC2">
        <w:rPr>
          <w:rFonts w:ascii="Angsana New" w:hAnsi="Angsana New"/>
          <w:sz w:val="28"/>
          <w:szCs w:val="28"/>
          <w:cs/>
        </w:rPr>
        <w:t>กันยายน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="00113B28" w:rsidRPr="009F4BC2">
        <w:rPr>
          <w:rFonts w:ascii="Angsana New" w:hAnsi="Angsana New"/>
          <w:sz w:val="28"/>
          <w:szCs w:val="28"/>
        </w:rPr>
        <w:t>256</w:t>
      </w:r>
      <w:r w:rsidR="00AF43FB" w:rsidRPr="009F4BC2">
        <w:rPr>
          <w:rFonts w:ascii="Angsana New" w:hAnsi="Angsana New"/>
          <w:sz w:val="28"/>
          <w:szCs w:val="28"/>
        </w:rPr>
        <w:t>5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สำหรับปีสิ้นสุดวันเดียวกัน</w:t>
      </w:r>
      <w:r w:rsidR="00190F8A" w:rsidRPr="009F4BC2">
        <w:rPr>
          <w:rFonts w:ascii="Angsana New" w:hAnsi="Angsana New" w:hint="cs"/>
          <w:sz w:val="28"/>
          <w:szCs w:val="28"/>
          <w:cs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344920A" w14:textId="77777777" w:rsidR="00B4089C" w:rsidRPr="009F4BC2" w:rsidRDefault="00B4089C" w:rsidP="00B4089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28A38CD6" w14:textId="77777777" w:rsidR="00E44935" w:rsidRPr="009F4BC2" w:rsidRDefault="00E44935" w:rsidP="00E44935">
      <w:pPr>
        <w:rPr>
          <w:rFonts w:ascii="Angsana New" w:eastAsia="Calibri" w:hAnsi="Angsana New"/>
          <w:i/>
          <w:iCs/>
          <w:sz w:val="28"/>
          <w:szCs w:val="28"/>
        </w:rPr>
      </w:pPr>
      <w:r w:rsidRPr="009F4BC2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255EA351" w14:textId="77777777" w:rsidR="00E44935" w:rsidRPr="009F4BC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3AAC2F65" w14:textId="2AF20897" w:rsidR="00E44935" w:rsidRPr="009F4BC2" w:rsidRDefault="00E44935" w:rsidP="00E44935">
      <w:pPr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2F87" w:rsidRPr="009F4BC2">
        <w:rPr>
          <w:rFonts w:ascii="Angsana New" w:eastAsia="Calibri" w:hAnsi="Angsana New"/>
          <w:sz w:val="28"/>
          <w:szCs w:val="28"/>
          <w:cs/>
        </w:rPr>
        <w:t>วรรค</w:t>
      </w:r>
      <w:r w:rsidRPr="009F4BC2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F4BC2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</w:t>
      </w:r>
      <w:r w:rsidRPr="009F4BC2">
        <w:rPr>
          <w:rFonts w:ascii="Angsana New" w:eastAsia="Calibri" w:hAnsi="Angsana New"/>
          <w:spacing w:val="-8"/>
          <w:sz w:val="28"/>
          <w:szCs w:val="28"/>
          <w:cs/>
        </w:rPr>
        <w:t>ความเป็นอิสระจากกลุ่มบริษัทและบริษัทตามข้อกำหนดจรรยาบรรณของผู้ประกอบวิชา</w:t>
      </w:r>
      <w:r w:rsidR="00BB2F87" w:rsidRPr="009F4BC2">
        <w:rPr>
          <w:rFonts w:ascii="Angsana New" w:eastAsia="Calibri" w:hAnsi="Angsana New"/>
          <w:spacing w:val="-8"/>
          <w:sz w:val="28"/>
          <w:szCs w:val="28"/>
          <w:cs/>
        </w:rPr>
        <w:t>ชีพบัญชีที่กำหนดโดยสภาวิชาชีพ</w:t>
      </w:r>
      <w:r w:rsidRPr="009F4BC2">
        <w:rPr>
          <w:rFonts w:ascii="Angsana New" w:eastAsia="Calibri" w:hAnsi="Angsana New"/>
          <w:sz w:val="28"/>
          <w:szCs w:val="28"/>
          <w:cs/>
        </w:rPr>
        <w:t>บัญชี</w:t>
      </w:r>
      <w:r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C9573B" w:rsidRPr="009F4BC2">
        <w:rPr>
          <w:rFonts w:ascii="Angsana New" w:eastAsia="Calibri" w:hAnsi="Angsana New"/>
          <w:sz w:val="28"/>
          <w:szCs w:val="28"/>
        </w:rPr>
        <w:t xml:space="preserve"> </w:t>
      </w:r>
      <w:r w:rsidR="00E55CEB" w:rsidRPr="009F4BC2">
        <w:rPr>
          <w:rFonts w:ascii="Angsana New" w:eastAsia="Calibri" w:hAnsi="Angsana New"/>
          <w:sz w:val="28"/>
          <w:szCs w:val="28"/>
          <w:cs/>
        </w:rPr>
        <w:t>ๆ ซึ่ง</w:t>
      </w:r>
      <w:r w:rsidRPr="009F4BC2">
        <w:rPr>
          <w:rFonts w:ascii="Angsana New" w:eastAsia="Calibri" w:hAnsi="Angsana New"/>
          <w:sz w:val="28"/>
          <w:szCs w:val="28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30EC7" w14:textId="77777777" w:rsidR="00CA06D0" w:rsidRPr="009F4BC2" w:rsidRDefault="00CA06D0" w:rsidP="00B4089C">
      <w:pPr>
        <w:rPr>
          <w:rFonts w:ascii="Angsana New" w:hAnsi="Angsana New"/>
          <w:i/>
          <w:iCs/>
          <w:sz w:val="28"/>
          <w:szCs w:val="28"/>
        </w:rPr>
      </w:pPr>
    </w:p>
    <w:p w14:paraId="5C7AE75F" w14:textId="77777777" w:rsidR="00CA06D0" w:rsidRPr="009F4BC2" w:rsidRDefault="00CA06D0" w:rsidP="00B4089C">
      <w:pPr>
        <w:rPr>
          <w:rFonts w:ascii="Angsana New" w:hAnsi="Angsana New"/>
          <w:i/>
          <w:iCs/>
          <w:sz w:val="28"/>
          <w:szCs w:val="28"/>
        </w:rPr>
      </w:pPr>
    </w:p>
    <w:p w14:paraId="720B03BF" w14:textId="77777777" w:rsidR="00584F28" w:rsidRPr="009F4BC2" w:rsidRDefault="00584F28" w:rsidP="00B4089C">
      <w:pPr>
        <w:rPr>
          <w:rFonts w:ascii="Angsana New" w:hAnsi="Angsana New"/>
          <w:i/>
          <w:iCs/>
          <w:sz w:val="28"/>
          <w:szCs w:val="28"/>
        </w:rPr>
        <w:sectPr w:rsidR="00584F28" w:rsidRPr="009F4BC2" w:rsidSect="00584F28">
          <w:headerReference w:type="default" r:id="rId14"/>
          <w:footerReference w:type="default" r:id="rId15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B9BA73B" w14:textId="0ED4A03F" w:rsidR="00CA06D0" w:rsidRPr="009F4BC2" w:rsidRDefault="00CA06D0" w:rsidP="002A766B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0E143A07" w14:textId="3902C74E" w:rsidR="002A766B" w:rsidRPr="009F4BC2" w:rsidRDefault="002A766B" w:rsidP="002A766B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3AA4CDFC" w14:textId="5F7EFD6F" w:rsidR="002A766B" w:rsidRPr="009F4BC2" w:rsidRDefault="002A766B" w:rsidP="002A766B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5B057159" w14:textId="77777777" w:rsidR="00950927" w:rsidRPr="009F4BC2" w:rsidRDefault="00950927" w:rsidP="002A766B">
      <w:pPr>
        <w:spacing w:line="240" w:lineRule="auto"/>
        <w:rPr>
          <w:rFonts w:ascii="Angsana New" w:hAnsi="Angsana New"/>
          <w:sz w:val="32"/>
          <w:szCs w:val="32"/>
        </w:rPr>
      </w:pPr>
    </w:p>
    <w:p w14:paraId="0D6B4B31" w14:textId="14DC1B06" w:rsidR="00B4089C" w:rsidRPr="009F4BC2" w:rsidRDefault="00B4089C" w:rsidP="00B4089C">
      <w:pPr>
        <w:rPr>
          <w:rFonts w:ascii="Angsana New" w:hAnsi="Angsana New"/>
          <w:i/>
          <w:iCs/>
          <w:sz w:val="28"/>
          <w:szCs w:val="28"/>
        </w:rPr>
      </w:pPr>
      <w:r w:rsidRPr="009F4BC2">
        <w:rPr>
          <w:rFonts w:ascii="Angsana New" w:hAnsi="Angsana New"/>
          <w:i/>
          <w:iCs/>
          <w:sz w:val="28"/>
          <w:szCs w:val="28"/>
          <w:cs/>
        </w:rPr>
        <w:t>เรื่องสำคัญในการตรวจสอบ</w:t>
      </w:r>
    </w:p>
    <w:p w14:paraId="68305896" w14:textId="77777777" w:rsidR="00B4089C" w:rsidRPr="009F4BC2" w:rsidRDefault="00B4089C" w:rsidP="00B4089C">
      <w:pPr>
        <w:rPr>
          <w:rFonts w:ascii="Angsana New" w:eastAsia="Calibri" w:hAnsi="Angsana New"/>
          <w:sz w:val="24"/>
          <w:szCs w:val="24"/>
        </w:rPr>
      </w:pPr>
    </w:p>
    <w:p w14:paraId="21C35EC4" w14:textId="3C884550" w:rsidR="00B4089C" w:rsidRPr="009F4BC2" w:rsidRDefault="00B4089C" w:rsidP="00B4089C">
      <w:pPr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</w:t>
      </w:r>
      <w:r w:rsidR="00C9573B"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174ABC" w14:textId="77777777" w:rsidR="00B4089C" w:rsidRPr="009F4BC2" w:rsidRDefault="00B4089C" w:rsidP="00B4089C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53"/>
      </w:tblGrid>
      <w:tr w:rsidR="00B4089C" w:rsidRPr="009F4BC2" w14:paraId="24043325" w14:textId="77777777" w:rsidTr="004A2A8B">
        <w:trPr>
          <w:tblHeader/>
        </w:trPr>
        <w:tc>
          <w:tcPr>
            <w:tcW w:w="9828" w:type="dxa"/>
            <w:gridSpan w:val="2"/>
            <w:shd w:val="clear" w:color="auto" w:fill="auto"/>
          </w:tcPr>
          <w:p w14:paraId="1B9AFDB8" w14:textId="1E94BEA7" w:rsidR="00B4089C" w:rsidRPr="009F4BC2" w:rsidRDefault="00B4089C" w:rsidP="004A2A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มูลค่าของ</w:t>
            </w:r>
            <w:r w:rsidR="00FE1EB2" w:rsidRPr="009F4BC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="00FE1EB2" w:rsidRPr="009F4BC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B4089C" w:rsidRPr="009F4BC2" w14:paraId="144256AF" w14:textId="77777777" w:rsidTr="00B77776">
        <w:trPr>
          <w:trHeight w:val="58"/>
          <w:tblHeader/>
        </w:trPr>
        <w:tc>
          <w:tcPr>
            <w:tcW w:w="9828" w:type="dxa"/>
            <w:gridSpan w:val="2"/>
            <w:shd w:val="clear" w:color="auto" w:fill="auto"/>
          </w:tcPr>
          <w:p w14:paraId="502AC7DD" w14:textId="0D5CC229" w:rsidR="00B4089C" w:rsidRPr="009F4BC2" w:rsidRDefault="00B4089C" w:rsidP="004A2A8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="00E0345B" w:rsidRPr="009F4BC2">
              <w:rPr>
                <w:rFonts w:ascii="Angsana New" w:hAnsi="Angsana New" w:hint="cs"/>
                <w:sz w:val="28"/>
                <w:szCs w:val="28"/>
                <w:cs/>
              </w:rPr>
              <w:t>ประกอบงบการเงินข้อ</w:t>
            </w:r>
            <w:r w:rsidR="000E7251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7A18" w:rsidRPr="009F4BC2">
              <w:rPr>
                <w:rFonts w:ascii="Angsana New" w:hAnsi="Angsana New"/>
                <w:sz w:val="28"/>
                <w:szCs w:val="28"/>
              </w:rPr>
              <w:t>3</w:t>
            </w:r>
            <w:r w:rsidR="000E7251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E7251" w:rsidRPr="009F4BC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085191" w:rsidRPr="009F4BC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172586" w:rsidRPr="009F4BC2">
              <w:rPr>
                <w:rFonts w:ascii="Angsana New" w:hAnsi="Angsana New"/>
                <w:sz w:val="28"/>
                <w:szCs w:val="28"/>
              </w:rPr>
              <w:t>2</w:t>
            </w:r>
            <w:r w:rsidR="00085191" w:rsidRPr="009F4BC2">
              <w:rPr>
                <w:rFonts w:ascii="Angsana New" w:hAnsi="Angsana New"/>
                <w:sz w:val="28"/>
                <w:szCs w:val="28"/>
                <w:cs/>
              </w:rPr>
              <w:t xml:space="preserve"> ของงบการเงินรวม</w:t>
            </w:r>
          </w:p>
        </w:tc>
      </w:tr>
      <w:tr w:rsidR="00B4089C" w:rsidRPr="009F4BC2" w14:paraId="30175026" w14:textId="77777777" w:rsidTr="004A2A8B">
        <w:trPr>
          <w:tblHeader/>
        </w:trPr>
        <w:tc>
          <w:tcPr>
            <w:tcW w:w="4675" w:type="dxa"/>
            <w:shd w:val="clear" w:color="auto" w:fill="auto"/>
          </w:tcPr>
          <w:p w14:paraId="5004328B" w14:textId="77777777" w:rsidR="00B4089C" w:rsidRPr="009F4BC2" w:rsidRDefault="00B4089C" w:rsidP="004A2A8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C13D676" w14:textId="77777777" w:rsidR="00B4089C" w:rsidRPr="009F4BC2" w:rsidRDefault="00B4089C" w:rsidP="004A2A8B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B4089C" w:rsidRPr="009F4BC2" w14:paraId="7DE68399" w14:textId="77777777" w:rsidTr="004A2A8B">
        <w:trPr>
          <w:trHeight w:val="70"/>
        </w:trPr>
        <w:tc>
          <w:tcPr>
            <w:tcW w:w="4675" w:type="dxa"/>
            <w:shd w:val="clear" w:color="auto" w:fill="auto"/>
          </w:tcPr>
          <w:p w14:paraId="096A8F22" w14:textId="4CC40AE5" w:rsidR="00B4089C" w:rsidRPr="009F4BC2" w:rsidRDefault="00FE1EB2" w:rsidP="004A2A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>ของกลุ่มบริษัท ส่วนใหญ่ประกอบไปด้วย อสังหาริมทรัพย์</w:t>
            </w:r>
            <w:r w:rsidR="005A69A2" w:rsidRPr="009F4BC2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="002458F9" w:rsidRPr="009F4BC2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="002458F9" w:rsidRPr="009F4BC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2458F9" w:rsidRPr="009F4BC2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2458F9" w:rsidRPr="009F4BC2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="002458F9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>ซึ่งแสดงมูลค่าในราคาทุนหรือ</w:t>
            </w:r>
            <w:r w:rsidR="00D4716C" w:rsidRPr="009F4BC2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="00D4716C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>แล้วแต่</w:t>
            </w:r>
            <w:r w:rsidR="00BA7A66" w:rsidRPr="009F4BC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BA7A66" w:rsidRPr="009F4BC2">
              <w:rPr>
                <w:rFonts w:ascii="Angsana New" w:hAnsi="Angsana New" w:hint="cs"/>
                <w:sz w:val="28"/>
                <w:szCs w:val="28"/>
                <w:cs/>
              </w:rPr>
              <w:t>ใด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 xml:space="preserve">จะต่ำกว่า </w:t>
            </w:r>
          </w:p>
          <w:p w14:paraId="5801D036" w14:textId="77777777" w:rsidR="00B4089C" w:rsidRPr="009F4BC2" w:rsidRDefault="00B4089C" w:rsidP="004A2A8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589D7EAF" w14:textId="316D31C3" w:rsidR="00B4089C" w:rsidRPr="009F4BC2" w:rsidRDefault="00B4089C" w:rsidP="004A2A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กลุ่มบริษัทมีการประเมินมูลค่าสุทธิที่จะได้รับของ</w:t>
            </w:r>
            <w:r w:rsidR="00FE1EB2" w:rsidRPr="009F4BC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="00FE1EB2" w:rsidRPr="009F4BC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 ณ ทุกวันสิ้นรอบระยะเวลาที่รายงาน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14:paraId="2D11DBF6" w14:textId="77777777" w:rsidR="00B4089C" w:rsidRPr="009F4BC2" w:rsidRDefault="00B4089C" w:rsidP="004A2A8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213044C9" w14:textId="22759201" w:rsidR="00B4089C" w:rsidRPr="009F4BC2" w:rsidRDefault="00B4089C" w:rsidP="004A2A8B">
            <w:pPr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ความไม่แน่นอนในการประมาณการเหล่านี้ส่งผ</w:t>
            </w:r>
            <w:r w:rsidR="00E50D2D"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กระทบต่อการประเมินมูลค่าตามบัญชีของ</w:t>
            </w:r>
            <w:r w:rsidR="00FE1EB2"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อสังหาริมทรัพย์พัฒนา</w:t>
            </w:r>
            <w:r w:rsidR="00FE1EB2"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เพื่อขาย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53CB9362" w14:textId="77777777" w:rsidR="00B4089C" w:rsidRPr="009F4BC2" w:rsidRDefault="00B4089C" w:rsidP="004A2A8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50C2E05" w14:textId="44E690F0" w:rsidR="00FE1EB2" w:rsidRPr="009F4BC2" w:rsidRDefault="00D4716C" w:rsidP="004A2A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B4089C" w:rsidRPr="009F4BC2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ประมาณการต้นทุนค่าก่อสร้างที่คาดว่าจะเกิดขึ้นขึ้นอยู่กับหลายตัวแปร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7BB4FDBF" w14:textId="77777777" w:rsidR="002A766B" w:rsidRPr="009F4BC2" w:rsidRDefault="002A766B" w:rsidP="004A2A8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D637025" w14:textId="77777777" w:rsidR="00260480" w:rsidRPr="009F4BC2" w:rsidRDefault="00D07EBE" w:rsidP="002A766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เนื่องจากอสังหาริมทรัพย์พัฒนา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โดยผู้บริหาร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14:paraId="43E1F191" w14:textId="48681E69" w:rsidR="00B77776" w:rsidRPr="009F4BC2" w:rsidRDefault="00B77776" w:rsidP="002A766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53" w:type="dxa"/>
            <w:shd w:val="clear" w:color="auto" w:fill="auto"/>
          </w:tcPr>
          <w:p w14:paraId="4DFD0EC8" w14:textId="61EFD23E" w:rsidR="00B4089C" w:rsidRPr="009F4BC2" w:rsidRDefault="00B4089C" w:rsidP="004A2A8B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48616F69" w14:textId="77777777" w:rsidR="004A2A8B" w:rsidRPr="009F4BC2" w:rsidRDefault="004A2A8B" w:rsidP="004A2A8B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002CF6F6" w14:textId="55521B07" w:rsidR="00B4089C" w:rsidRPr="009F4BC2" w:rsidRDefault="00B4089C" w:rsidP="004A2A8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การทำความเข้าใจและประเมินกระบวนการเกี่ยวกับการประมาณ</w:t>
            </w:r>
            <w:r w:rsidR="00D4716C" w:rsidRPr="009F4BC2">
              <w:rPr>
                <w:rFonts w:ascii="Angsana New" w:hAnsi="Angsana New"/>
                <w:sz w:val="28"/>
                <w:szCs w:val="28"/>
                <w:cs/>
              </w:rPr>
              <w:t>มูลค่าสุทธิที่จะได้รับ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ของอสังหาริมทรัพย์พัฒนา</w:t>
            </w:r>
            <w:r w:rsidR="004D21A9" w:rsidRPr="009F4BC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49E3C3FE" w14:textId="77777777" w:rsidR="004A2A8B" w:rsidRPr="009F4BC2" w:rsidRDefault="004A2A8B" w:rsidP="004A2A8B">
            <w:pPr>
              <w:pStyle w:val="ListParagraph"/>
              <w:autoSpaceDE w:val="0"/>
              <w:autoSpaceDN w:val="0"/>
              <w:adjustRightInd w:val="0"/>
              <w:spacing w:after="200" w:line="240" w:lineRule="auto"/>
              <w:ind w:left="340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6A5C5717" w14:textId="09D97A3E" w:rsidR="004A2A8B" w:rsidRPr="009F4BC2" w:rsidRDefault="00B4089C" w:rsidP="004A2A8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7336414" w14:textId="77777777" w:rsidR="004A2A8B" w:rsidRPr="009F4BC2" w:rsidRDefault="004A2A8B" w:rsidP="004A2A8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6D6F6DF9" w14:textId="100EADC2" w:rsidR="00B4089C" w:rsidRPr="009F4BC2" w:rsidRDefault="00B4089C" w:rsidP="004A2A8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  <w:r w:rsidR="007516D6" w:rsidRPr="009F4BC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66DAECE1" w14:textId="77777777" w:rsidR="00236847" w:rsidRPr="009F4BC2" w:rsidRDefault="00236847" w:rsidP="004A2A8B">
            <w:pPr>
              <w:pStyle w:val="ListParagraph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3593B07D" w14:textId="69BB969B" w:rsidR="00236847" w:rsidRPr="009F4BC2" w:rsidRDefault="00236847" w:rsidP="004A2A8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BE618C7" w14:textId="752EB102" w:rsidR="00B4089C" w:rsidRPr="009F4BC2" w:rsidRDefault="00B4089C" w:rsidP="00B4089C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1B49816E" w14:textId="77777777" w:rsidR="002A766B" w:rsidRPr="009F4BC2" w:rsidRDefault="002A766B" w:rsidP="00B4089C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6E629695" w14:textId="54008CDC" w:rsidR="00B21B66" w:rsidRPr="009F4BC2" w:rsidRDefault="00B21B66" w:rsidP="00B4089C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14:paraId="3428C7D6" w14:textId="77777777" w:rsidR="002A766B" w:rsidRPr="009F4BC2" w:rsidRDefault="002A766B" w:rsidP="00B4089C">
      <w:pPr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tbl>
      <w:tblPr>
        <w:tblW w:w="980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30"/>
      </w:tblGrid>
      <w:tr w:rsidR="00AF43FB" w:rsidRPr="009F4BC2" w14:paraId="0014F7B2" w14:textId="77777777" w:rsidTr="004A2A8B">
        <w:trPr>
          <w:tblHeader/>
        </w:trPr>
        <w:tc>
          <w:tcPr>
            <w:tcW w:w="9805" w:type="dxa"/>
            <w:gridSpan w:val="2"/>
            <w:shd w:val="clear" w:color="auto" w:fill="auto"/>
          </w:tcPr>
          <w:p w14:paraId="4FF188AB" w14:textId="77777777" w:rsidR="00AF43FB" w:rsidRPr="009F4BC2" w:rsidRDefault="00AF43FB" w:rsidP="00DF252B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การซื้อธุรกิจ</w:t>
            </w:r>
          </w:p>
        </w:tc>
      </w:tr>
      <w:tr w:rsidR="00AF43FB" w:rsidRPr="009F4BC2" w14:paraId="215A8951" w14:textId="77777777" w:rsidTr="00B77776">
        <w:trPr>
          <w:trHeight w:val="58"/>
          <w:tblHeader/>
        </w:trPr>
        <w:tc>
          <w:tcPr>
            <w:tcW w:w="9805" w:type="dxa"/>
            <w:gridSpan w:val="2"/>
            <w:shd w:val="clear" w:color="auto" w:fill="auto"/>
          </w:tcPr>
          <w:p w14:paraId="3F6F0689" w14:textId="23ED23F8" w:rsidR="00AF43FB" w:rsidRPr="009F4BC2" w:rsidRDefault="00260480" w:rsidP="00DF252B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AF43FB" w:rsidRPr="009F4BC2">
              <w:rPr>
                <w:rFonts w:ascii="Angsana New" w:hAnsi="Angsana New"/>
                <w:sz w:val="28"/>
                <w:szCs w:val="28"/>
              </w:rPr>
              <w:t>3</w:t>
            </w:r>
            <w:r w:rsidR="00B07A18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9F4BC2">
              <w:rPr>
                <w:rFonts w:ascii="Angsana New" w:hAnsi="Angsana New"/>
                <w:sz w:val="28"/>
                <w:szCs w:val="28"/>
              </w:rPr>
              <w:t>5</w:t>
            </w:r>
            <w:r w:rsidR="00AF43FB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07A18" w:rsidRPr="009F4BC2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 xml:space="preserve">) ของงบการเงินรวม </w:t>
            </w:r>
          </w:p>
        </w:tc>
      </w:tr>
      <w:tr w:rsidR="00AF43FB" w:rsidRPr="009F4BC2" w14:paraId="3BBCE0B7" w14:textId="77777777" w:rsidTr="004A2A8B">
        <w:trPr>
          <w:tblHeader/>
        </w:trPr>
        <w:tc>
          <w:tcPr>
            <w:tcW w:w="4675" w:type="dxa"/>
            <w:shd w:val="clear" w:color="auto" w:fill="auto"/>
          </w:tcPr>
          <w:p w14:paraId="2952BDD9" w14:textId="77777777" w:rsidR="00AF43FB" w:rsidRPr="009F4BC2" w:rsidRDefault="00AF43FB" w:rsidP="00DF252B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649E401" w14:textId="77777777" w:rsidR="00AF43FB" w:rsidRPr="009F4BC2" w:rsidRDefault="00AF43FB" w:rsidP="00DF252B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AF43FB" w:rsidRPr="009F4BC2" w14:paraId="266F61DF" w14:textId="77777777" w:rsidTr="004A2A8B">
        <w:tc>
          <w:tcPr>
            <w:tcW w:w="4675" w:type="dxa"/>
            <w:shd w:val="clear" w:color="auto" w:fill="auto"/>
          </w:tcPr>
          <w:p w14:paraId="5805AAF7" w14:textId="50149704" w:rsidR="00AF43FB" w:rsidRPr="009F4BC2" w:rsidRDefault="00110E08" w:rsidP="00B07A1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bookmarkStart w:id="0" w:name="m_-8933601872999987427_m_-83948400308357"/>
            <w:bookmarkEnd w:id="0"/>
            <w:r w:rsidRPr="009F4BC2">
              <w:rPr>
                <w:rFonts w:ascii="Angsana New" w:hAnsi="Angsana New"/>
                <w:sz w:val="28"/>
                <w:szCs w:val="28"/>
              </w:rPr>
              <w:t xml:space="preserve"> 21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 2564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>กลุ่มบริษัทได้เข้าซื้อธุรกิจของ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โคเจนเนอเรชั่น จำกัด</w:t>
            </w:r>
            <w:r w:rsidR="00D07EBE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(“</w:t>
            </w:r>
            <w:r w:rsidRPr="009F4BC2">
              <w:rPr>
                <w:rFonts w:ascii="Angsana New" w:hAnsi="Angsana New"/>
                <w:sz w:val="28"/>
                <w:szCs w:val="28"/>
              </w:rPr>
              <w:t>E-COGEN”)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07A18" w:rsidRPr="009F4BC2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ซึ่งดำเนินธุรกิจเกี่ยวกับ</w:t>
            </w:r>
            <w:r w:rsidR="00B07A18" w:rsidRPr="009F4BC2">
              <w:rPr>
                <w:rFonts w:ascii="Angsana New" w:hAnsi="Angsana New"/>
                <w:sz w:val="28"/>
                <w:szCs w:val="28"/>
                <w:cs/>
              </w:rPr>
              <w:t xml:space="preserve">การผลิตและจำหน่ายกระแสไฟฟ้า 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>เป็นจำนวนเงิน</w:t>
            </w:r>
            <w:r w:rsidR="00AF43FB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7A18" w:rsidRPr="009F4BC2">
              <w:rPr>
                <w:rFonts w:ascii="Angsana New" w:hAnsi="Angsana New"/>
                <w:sz w:val="28"/>
                <w:szCs w:val="28"/>
              </w:rPr>
              <w:t>4,81</w:t>
            </w:r>
            <w:r w:rsidR="009F78B6" w:rsidRPr="009F4BC2">
              <w:rPr>
                <w:rFonts w:ascii="Angsana New" w:hAnsi="Angsana New"/>
                <w:sz w:val="28"/>
                <w:szCs w:val="28"/>
              </w:rPr>
              <w:t>1</w:t>
            </w:r>
            <w:r w:rsidR="00AF43FB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="00B07A18" w:rsidRPr="009F4BC2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โดยกลุ่มบริษัทได้ว่าจ้างผู้ประเมินราคาอิสระเพื่อประ</w:t>
            </w:r>
            <w:r w:rsidR="00BA7A66" w:rsidRPr="009F4BC2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เมิน</w:t>
            </w:r>
            <w:r w:rsidR="00B07A18" w:rsidRPr="009F4BC2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มูลค่ายุติธรรมของสินทรัพย์ที่ได้มาและหนี้สินที่รับมาจากการซื้อธุรกิจ และรับรู้ผลต่างของมูลค่ายุติธรรมดังกล่าวกับสิ่งตอบแทนในการซื้อเป็นค่าความนิยม</w:t>
            </w:r>
            <w:r w:rsidR="00AF43FB" w:rsidRPr="009F4B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C7CA171" w14:textId="77777777" w:rsidR="00AF43FB" w:rsidRPr="009F4BC2" w:rsidRDefault="00AF43FB" w:rsidP="00DF252B">
            <w:pPr>
              <w:pStyle w:val="Defaul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044A527B" w14:textId="782E4303" w:rsidR="00AF43FB" w:rsidRPr="009F4BC2" w:rsidRDefault="00AF43FB" w:rsidP="00DF252B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4BC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เนื่องจากการซื้อธุรกิจดังกล่าวเป็นรายการที่มีสาระสำคัญ และจำเป็นต้องใช้ดุลยพินิจที่มีนัยสำคัญในการระบุและประเมินมูลค่ายุติธรรมของสินทรัพย์ที่ได้มาและหนี้สินที่รับ</w:t>
            </w:r>
            <w:r w:rsidR="005C737F" w:rsidRPr="009F4BC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</w:t>
            </w:r>
            <w:r w:rsidRPr="009F4BC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ข้าพเจ้าจึงพิจารณาว่าเรื่องดังกล่าวเป็นเรื่องสำคัญในการตรวจสอบ</w:t>
            </w:r>
          </w:p>
          <w:p w14:paraId="324AF7D9" w14:textId="77777777" w:rsidR="00AF43FB" w:rsidRPr="009F4BC2" w:rsidRDefault="00AF43FB" w:rsidP="00DF252B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30" w:type="dxa"/>
            <w:shd w:val="clear" w:color="auto" w:fill="auto"/>
          </w:tcPr>
          <w:p w14:paraId="353954E9" w14:textId="6A9451E4" w:rsidR="00B07A18" w:rsidRPr="009F4BC2" w:rsidRDefault="00B07A18" w:rsidP="00260480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57168A9E" w14:textId="77777777" w:rsidR="00B07A18" w:rsidRPr="009F4BC2" w:rsidRDefault="00B07A18" w:rsidP="00260480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5581C502" w14:textId="6F8489A6" w:rsidR="00AF43FB" w:rsidRPr="009F4BC2" w:rsidRDefault="007516D6" w:rsidP="00260480">
            <w:pPr>
              <w:numPr>
                <w:ilvl w:val="0"/>
                <w:numId w:val="34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สอบถามผู้บริหาร และ</w:t>
            </w: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อ่านสัญญาซื้อขายธุรกิจและรายงานการวิเคราะห์การซื้อธุรกิจซึ่งจัดทำโดยกลุ่มบริษัทเพื่อทำความเข้าใจวัตถุประสงค์ ข้อกำหนดและเงื่อนไขที่สำคัญของรายการ</w:t>
            </w:r>
          </w:p>
          <w:p w14:paraId="751AD876" w14:textId="6FB1E429" w:rsidR="00260480" w:rsidRPr="009F4BC2" w:rsidRDefault="00260480" w:rsidP="00260480">
            <w:pPr>
              <w:spacing w:line="240" w:lineRule="auto"/>
              <w:ind w:left="360"/>
              <w:rPr>
                <w:rFonts w:ascii="Angsana New" w:hAnsi="Angsana New"/>
                <w:sz w:val="20"/>
                <w:szCs w:val="20"/>
              </w:rPr>
            </w:pPr>
          </w:p>
          <w:p w14:paraId="6E6FC008" w14:textId="66EF6C6B" w:rsidR="00AF43FB" w:rsidRPr="009F4BC2" w:rsidRDefault="007516D6" w:rsidP="00260480">
            <w:pPr>
              <w:numPr>
                <w:ilvl w:val="0"/>
                <w:numId w:val="34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ประเมินความเหมาะสมของการระบุสินทรัพย์ที่ได้มาและหนี้สินที่รับมา ณ วันซื้อธุรกิจ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</w:p>
          <w:p w14:paraId="38EB57FA" w14:textId="77777777" w:rsidR="00260480" w:rsidRPr="009F4BC2" w:rsidRDefault="00260480" w:rsidP="0026048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5026E432" w14:textId="39858779" w:rsidR="00AF43FB" w:rsidRPr="009F4BC2" w:rsidRDefault="007516D6" w:rsidP="00260480">
            <w:pPr>
              <w:numPr>
                <w:ilvl w:val="0"/>
                <w:numId w:val="34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ประเมินความรู้ ความสามารถ และความเป็นอิสระของผู้ประเมินราคาอิสระของกลุ่มบริษัท</w:t>
            </w:r>
          </w:p>
          <w:p w14:paraId="251F60CD" w14:textId="77777777" w:rsidR="00260480" w:rsidRPr="009F4BC2" w:rsidRDefault="00260480" w:rsidP="0026048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0A8E0E67" w14:textId="276C3781" w:rsidR="00260480" w:rsidRPr="009F4BC2" w:rsidRDefault="007516D6" w:rsidP="00260480">
            <w:pPr>
              <w:numPr>
                <w:ilvl w:val="0"/>
                <w:numId w:val="34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ประเมินความเหมาะสมของข้อสมมติที่สำคัญ</w:t>
            </w:r>
            <w:r w:rsidR="00E66F80"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และวิธีการวัดมูลค่า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ที่ใช้ในการ</w:t>
            </w:r>
            <w:r w:rsidR="00B07A18"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ประเมิน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มูลค่ายุติธรรม</w:t>
            </w:r>
            <w:r w:rsidR="000125E9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ของสินทรัพย์ที่ได้มาและหนี้สินที่รับมา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E66F80"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รวมถึงการ</w:t>
            </w:r>
            <w:r w:rsidR="00AF43FB" w:rsidRPr="009F4BC2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ทดสอบการคำนวณ</w:t>
            </w:r>
            <w:r w:rsidRPr="009F4BC2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F211939" w14:textId="77777777" w:rsidR="00260480" w:rsidRPr="009F4BC2" w:rsidRDefault="00260480" w:rsidP="0026048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628B654E" w14:textId="77777777" w:rsidR="00AF43FB" w:rsidRPr="009F4BC2" w:rsidRDefault="00260480" w:rsidP="00260480">
            <w:pPr>
              <w:pStyle w:val="Default"/>
              <w:numPr>
                <w:ilvl w:val="0"/>
                <w:numId w:val="34"/>
              </w:num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F4BC2">
              <w:rPr>
                <w:rFonts w:ascii="Angsana New" w:eastAsia="SimSun" w:hAnsi="Angsana New" w:cs="Angsana New"/>
                <w:color w:val="auto"/>
                <w:spacing w:val="-4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749F82F2" w14:textId="05427B93" w:rsidR="00260480" w:rsidRPr="009F4BC2" w:rsidRDefault="00260480" w:rsidP="00260480">
            <w:pPr>
              <w:pStyle w:val="Default"/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6235C852" w14:textId="4452ED1F" w:rsidR="00260480" w:rsidRPr="009F4BC2" w:rsidRDefault="00260480" w:rsidP="00B4089C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680"/>
        <w:gridCol w:w="5130"/>
      </w:tblGrid>
      <w:tr w:rsidR="004A2A8B" w:rsidRPr="009F4BC2" w14:paraId="1BDDFC7A" w14:textId="77777777" w:rsidTr="004A2A8B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73764911" w14:textId="6C18300E" w:rsidR="004A2A8B" w:rsidRPr="009F4BC2" w:rsidRDefault="004A2A8B" w:rsidP="00E66F8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การด้อยค่าของ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E66F80"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0480"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</w:t>
            </w:r>
            <w:r w:rsidR="00260480" w:rsidRPr="009F4BC2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E66F80"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A8B" w:rsidRPr="009F4BC2" w14:paraId="57A6678A" w14:textId="77777777" w:rsidTr="004A2A8B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2E2B8BFE" w14:textId="0FA20455" w:rsidR="004A2A8B" w:rsidRPr="009F4BC2" w:rsidRDefault="00260480" w:rsidP="00E66F8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3 5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737F" w:rsidRPr="009F4BC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F4BC2">
              <w:rPr>
                <w:rFonts w:ascii="Angsana New" w:hAnsi="Angsana New"/>
                <w:sz w:val="28"/>
                <w:szCs w:val="28"/>
              </w:rPr>
              <w:t>1</w:t>
            </w:r>
            <w:r w:rsidR="00E66F80" w:rsidRPr="009F4BC2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E66F80" w:rsidRPr="009F4BC2">
              <w:rPr>
                <w:rFonts w:ascii="Angsana New" w:hAnsi="Angsana New"/>
                <w:sz w:val="28"/>
                <w:szCs w:val="28"/>
              </w:rPr>
              <w:t>20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ของงบการเงินรวม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ข้อ </w:t>
            </w:r>
            <w:r w:rsidR="00E66F80" w:rsidRPr="009F4BC2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E66F80" w:rsidRPr="009F4BC2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A8B" w:rsidRPr="009F4BC2" w14:paraId="48305CE9" w14:textId="77777777" w:rsidTr="004A2A8B">
        <w:trPr>
          <w:tblHeader/>
        </w:trPr>
        <w:tc>
          <w:tcPr>
            <w:tcW w:w="4680" w:type="dxa"/>
            <w:shd w:val="clear" w:color="auto" w:fill="auto"/>
          </w:tcPr>
          <w:p w14:paraId="25DEF1ED" w14:textId="77777777" w:rsidR="004A2A8B" w:rsidRPr="009F4BC2" w:rsidRDefault="004A2A8B" w:rsidP="00E66F8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F3CDF0" w14:textId="77777777" w:rsidR="004A2A8B" w:rsidRPr="009F4BC2" w:rsidRDefault="004A2A8B" w:rsidP="00E66F8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A2A8B" w:rsidRPr="009F4BC2" w14:paraId="1710F686" w14:textId="77777777" w:rsidTr="004A2A8B">
        <w:tc>
          <w:tcPr>
            <w:tcW w:w="4680" w:type="dxa"/>
            <w:shd w:val="clear" w:color="auto" w:fill="auto"/>
          </w:tcPr>
          <w:p w14:paraId="6E6467A4" w14:textId="5A0AE22A" w:rsidR="00C82859" w:rsidRPr="009F4BC2" w:rsidRDefault="00C82859" w:rsidP="00C82859">
            <w:pPr>
              <w:pStyle w:val="Default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9F4BC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กลุ่มบริษัทมีที่ดิน อาคารและอุปกรณ์ ค่าความนิยม</w:t>
            </w:r>
            <w:r w:rsidRPr="009F4BC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Pr="009F4B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Pr="009F4BC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ที่เกิดจากการ</w:t>
            </w:r>
            <w:r w:rsidRPr="009F4BC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ซื้อธุรกิจ</w:t>
            </w:r>
            <w:r w:rsidRPr="009F4BC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ที่มีนัยสำคัญในงบการเงินรวม</w:t>
            </w:r>
            <w:r w:rsidR="000125E9" w:rsidRPr="009F4BC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และเงินลงทุนในบริษัทย่อยที่มีนัยสำคัญในงบการเงิน</w:t>
            </w:r>
            <w:r w:rsidR="000125E9" w:rsidRPr="009F4BC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เฉพาะกิจการ</w:t>
            </w:r>
            <w:r w:rsidRPr="009F4BC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531113" w:rsidRPr="009F4BC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</w:t>
            </w:r>
          </w:p>
          <w:p w14:paraId="4B6AB464" w14:textId="77777777" w:rsidR="00C82859" w:rsidRPr="009F4BC2" w:rsidRDefault="00C82859" w:rsidP="00E66F80">
            <w:pPr>
              <w:spacing w:line="240" w:lineRule="auto"/>
              <w:ind w:right="93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2D9A3924" w14:textId="77777777" w:rsidR="004A2A8B" w:rsidRPr="009F4BC2" w:rsidRDefault="004A2A8B" w:rsidP="002A766B">
            <w:pPr>
              <w:spacing w:line="240" w:lineRule="auto"/>
              <w:ind w:right="93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5130" w:type="dxa"/>
            <w:shd w:val="clear" w:color="auto" w:fill="auto"/>
          </w:tcPr>
          <w:p w14:paraId="21545EB6" w14:textId="0AC39A41" w:rsidR="00260480" w:rsidRPr="009F4BC2" w:rsidRDefault="00260480" w:rsidP="00E66F80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0D0156E1" w14:textId="77777777" w:rsidR="00260480" w:rsidRPr="009F4BC2" w:rsidRDefault="00260480" w:rsidP="00E66F80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38344F7A" w14:textId="69F0A2B4" w:rsidR="00260480" w:rsidRPr="009F4BC2" w:rsidRDefault="007516D6" w:rsidP="00E66F80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260480" w:rsidRPr="009F4BC2">
              <w:rPr>
                <w:rFonts w:ascii="Angsana New" w:hAnsi="Angsana New"/>
                <w:sz w:val="28"/>
                <w:szCs w:val="28"/>
                <w:cs/>
              </w:rPr>
              <w:t>ทำความเข้าใจ</w:t>
            </w:r>
            <w:r w:rsidR="00531113" w:rsidRPr="009F4BC2">
              <w:rPr>
                <w:rFonts w:ascii="Angsana New" w:hAnsi="Angsana New" w:hint="cs"/>
                <w:sz w:val="28"/>
                <w:szCs w:val="28"/>
                <w:cs/>
              </w:rPr>
              <w:t>และประเมินกระบวนการ</w:t>
            </w:r>
            <w:r w:rsidR="00260480" w:rsidRPr="009F4BC2">
              <w:rPr>
                <w:rFonts w:ascii="Angsana New" w:hAnsi="Angsana New"/>
                <w:sz w:val="28"/>
                <w:szCs w:val="28"/>
                <w:cs/>
              </w:rPr>
              <w:t>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</w:t>
            </w:r>
          </w:p>
          <w:p w14:paraId="10360728" w14:textId="77777777" w:rsidR="007516D6" w:rsidRPr="009F4BC2" w:rsidRDefault="007516D6" w:rsidP="00E66F8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21C4D44B" w14:textId="146FDC90" w:rsidR="00260480" w:rsidRPr="009F4BC2" w:rsidRDefault="00260480" w:rsidP="002A766B">
            <w:pPr>
              <w:pStyle w:val="ListParagraph"/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6A898ED7" w14:textId="41F1FCFC" w:rsidR="004A2A8B" w:rsidRPr="009F4BC2" w:rsidRDefault="004A2A8B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2"/>
          <w:szCs w:val="32"/>
        </w:rPr>
      </w:pPr>
    </w:p>
    <w:p w14:paraId="7B8317B3" w14:textId="6F312B28" w:rsidR="002A766B" w:rsidRPr="009F4BC2" w:rsidRDefault="002A766B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2"/>
          <w:szCs w:val="32"/>
        </w:rPr>
      </w:pPr>
    </w:p>
    <w:p w14:paraId="4C51848F" w14:textId="6E57327F" w:rsidR="002A766B" w:rsidRPr="009F4BC2" w:rsidRDefault="002A766B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2"/>
          <w:szCs w:val="32"/>
        </w:rPr>
      </w:pPr>
    </w:p>
    <w:p w14:paraId="22391618" w14:textId="77777777" w:rsidR="002A766B" w:rsidRPr="009F4BC2" w:rsidRDefault="002A766B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2"/>
          <w:szCs w:val="32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680"/>
        <w:gridCol w:w="5130"/>
      </w:tblGrid>
      <w:tr w:rsidR="002A766B" w:rsidRPr="009F4BC2" w14:paraId="7247B115" w14:textId="77777777" w:rsidTr="00C93A50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28EB9F36" w14:textId="77777777" w:rsidR="002A766B" w:rsidRPr="009F4BC2" w:rsidRDefault="002A766B" w:rsidP="00C93A5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การด้อยค่าของ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ยใน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66B" w:rsidRPr="009F4BC2" w14:paraId="0A4600BC" w14:textId="77777777" w:rsidTr="00C93A50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436163FF" w14:textId="3B86CD0C" w:rsidR="002A766B" w:rsidRPr="009F4BC2" w:rsidRDefault="002A766B" w:rsidP="00C93A5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9F4BC2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3 5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737F" w:rsidRPr="009F4BC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9F4BC2">
              <w:rPr>
                <w:rFonts w:ascii="Angsana New" w:hAnsi="Angsana New"/>
                <w:sz w:val="28"/>
                <w:szCs w:val="28"/>
              </w:rPr>
              <w:t>20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ของงบการเงินรวม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Pr="009F4BC2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9F4BC2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9F4B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66B" w:rsidRPr="009F4BC2" w14:paraId="781C7EBB" w14:textId="77777777" w:rsidTr="00C93A50">
        <w:trPr>
          <w:tblHeader/>
        </w:trPr>
        <w:tc>
          <w:tcPr>
            <w:tcW w:w="4680" w:type="dxa"/>
            <w:shd w:val="clear" w:color="auto" w:fill="auto"/>
          </w:tcPr>
          <w:p w14:paraId="3A96F0A2" w14:textId="77777777" w:rsidR="002A766B" w:rsidRPr="009F4BC2" w:rsidRDefault="002A766B" w:rsidP="00C93A5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4B9A4381" w14:textId="77777777" w:rsidR="002A766B" w:rsidRPr="009F4BC2" w:rsidRDefault="002A766B" w:rsidP="00C93A5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4B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2A766B" w:rsidRPr="009F4BC2" w14:paraId="4D7B6866" w14:textId="77777777" w:rsidTr="00C93A50">
        <w:tc>
          <w:tcPr>
            <w:tcW w:w="4680" w:type="dxa"/>
            <w:shd w:val="clear" w:color="auto" w:fill="auto"/>
          </w:tcPr>
          <w:p w14:paraId="67D63534" w14:textId="7FEF51CC" w:rsidR="002A766B" w:rsidRPr="009F4BC2" w:rsidRDefault="002A766B" w:rsidP="00C93A50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4BC2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ผลประกอบการของบริษัทย่อยทางอ้อมบางแห่งซึ่</w:t>
            </w:r>
            <w:r w:rsidR="00B77776" w:rsidRPr="009F4BC2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ง</w:t>
            </w:r>
            <w:r w:rsidR="000125E9" w:rsidRPr="009F4BC2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ดำเนินธุรกิจเกี่ยวกับ</w:t>
            </w:r>
            <w:r w:rsidR="000125E9" w:rsidRPr="009F4BC2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การผลิตและจำหน่ายกระแสไฟฟ้า</w:t>
            </w:r>
            <w:r w:rsidRPr="009F4BC2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มีผลประกอบการไม่เป็นไปตามเป้าหมาย ซึ่งผู้บริหารพิจารณาว่า</w:t>
            </w:r>
            <w:r w:rsidRPr="009F4BC2">
              <w:rPr>
                <w:rFonts w:ascii="Angsana New" w:eastAsia="Calibri" w:hAnsi="Angsana New" w:hint="cs"/>
                <w:spacing w:val="-2"/>
                <w:sz w:val="28"/>
                <w:szCs w:val="28"/>
                <w:cs/>
                <w:lang w:eastAsia="x-none"/>
              </w:rPr>
              <w:t>ปัจจัยนี้เป็นข้อบ่งชี้เรื่องการด้อยค่าของ</w:t>
            </w:r>
            <w:r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สินทรัพย์ไม่มีตัวตนอื่น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และเงินลงทุนในบริษัทย่อ</w:t>
            </w:r>
            <w:r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</w:t>
            </w:r>
          </w:p>
          <w:p w14:paraId="1FC3EF19" w14:textId="77777777" w:rsidR="002A766B" w:rsidRPr="009F4BC2" w:rsidRDefault="002A766B" w:rsidP="00C93A50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3AB85871" w14:textId="77777777" w:rsidR="002A766B" w:rsidRPr="009F4BC2" w:rsidRDefault="002A766B" w:rsidP="00C93A50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ผู้บริหารมีการพิจารณาการด้อยค่าของสินทรัพย์</w:t>
            </w:r>
            <w:r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ดังกล่าว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โดยประมาณมูลค่าที่คาดว่าจะได้รับคืน</w:t>
            </w:r>
            <w:r w:rsidRPr="009F4B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โดยคำนวณ</w:t>
            </w: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จากมูลค่าจากการใช้ของสินทรัพย์ด้วยวิธีคิดลดกระแสเงินสด ผล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4D25B008" w14:textId="77777777" w:rsidR="002A766B" w:rsidRPr="009F4BC2" w:rsidRDefault="002A766B" w:rsidP="00C93A50">
            <w:pPr>
              <w:pStyle w:val="Default"/>
              <w:spacing w:line="240" w:lineRule="auto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39DEF999" w14:textId="77777777" w:rsidR="002A766B" w:rsidRPr="009F4BC2" w:rsidRDefault="002A766B" w:rsidP="00C93A50">
            <w:pPr>
              <w:spacing w:line="240" w:lineRule="auto"/>
              <w:ind w:right="93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9F4BC2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  <w:p w14:paraId="3A1A427E" w14:textId="77777777" w:rsidR="002A766B" w:rsidRPr="009F4BC2" w:rsidRDefault="002A766B" w:rsidP="00C93A50">
            <w:pPr>
              <w:spacing w:line="240" w:lineRule="auto"/>
              <w:ind w:right="93"/>
              <w:outlineLvl w:val="0"/>
              <w:rPr>
                <w:rFonts w:ascii="Angsana New" w:eastAsia="Calibri" w:hAnsi="Angsana New"/>
                <w:sz w:val="20"/>
                <w:szCs w:val="20"/>
                <w:lang w:eastAsia="x-none"/>
              </w:rPr>
            </w:pPr>
          </w:p>
        </w:tc>
        <w:tc>
          <w:tcPr>
            <w:tcW w:w="5130" w:type="dxa"/>
            <w:shd w:val="clear" w:color="auto" w:fill="auto"/>
          </w:tcPr>
          <w:p w14:paraId="51C86069" w14:textId="77777777" w:rsidR="002A766B" w:rsidRPr="009F4BC2" w:rsidRDefault="002A766B" w:rsidP="00C93A50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F4BC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9F4BC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ทดสอบการคำนวณมูลค่าที่คาดว่าจะได้รับคืนของสินทรัพย์ที่จัดทำโดยผู้บริหาร</w:t>
            </w:r>
          </w:p>
          <w:p w14:paraId="0F277B4F" w14:textId="77777777" w:rsidR="002A766B" w:rsidRPr="009F4BC2" w:rsidRDefault="002A766B" w:rsidP="00C93A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78B22D09" w14:textId="77777777" w:rsidR="002A766B" w:rsidRPr="009F4BC2" w:rsidRDefault="002A766B" w:rsidP="00C93A50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4BC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9F4BC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พิจารณา</w:t>
            </w:r>
            <w:r w:rsidRPr="009F4BC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667699F8" w14:textId="77777777" w:rsidR="002A766B" w:rsidRPr="009F4BC2" w:rsidRDefault="002A766B" w:rsidP="00C93A50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FDA7EA" w14:textId="77777777" w:rsidR="002A766B" w:rsidRPr="009F4BC2" w:rsidRDefault="002A766B" w:rsidP="00C93A50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9F4BC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9F4BC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141FC0A2" w14:textId="77777777" w:rsidR="002A766B" w:rsidRPr="009F4BC2" w:rsidRDefault="002A766B" w:rsidP="00C93A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12DCDD0" w14:textId="77777777" w:rsidR="002A766B" w:rsidRPr="009F4BC2" w:rsidRDefault="002A766B" w:rsidP="00C93A50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9F4BC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753D588F" w14:textId="77777777" w:rsidR="002A766B" w:rsidRPr="009F4BC2" w:rsidRDefault="002A766B" w:rsidP="00C93A50">
            <w:pPr>
              <w:pStyle w:val="ListParagraph"/>
              <w:tabs>
                <w:tab w:val="left" w:pos="344"/>
              </w:tabs>
              <w:spacing w:line="240" w:lineRule="auto"/>
              <w:ind w:left="34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61A412D6" w14:textId="77777777" w:rsidR="00E54F30" w:rsidRPr="009F4BC2" w:rsidRDefault="00E54F30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14:paraId="62215C74" w14:textId="008D15E0" w:rsidR="00AF43FB" w:rsidRPr="009F4BC2" w:rsidRDefault="00AF43FB" w:rsidP="004A2A8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  <w:r w:rsidRPr="009F4BC2">
        <w:rPr>
          <w:rFonts w:ascii="Angsana New" w:hAnsi="Angsana New"/>
          <w:i/>
          <w:iCs/>
          <w:sz w:val="28"/>
          <w:szCs w:val="28"/>
          <w:cs/>
        </w:rPr>
        <w:t>ข้อมูลและเหตุการณ์ที่เน้น</w:t>
      </w:r>
    </w:p>
    <w:p w14:paraId="34E4B252" w14:textId="77777777" w:rsidR="00AF43FB" w:rsidRPr="009F4BC2" w:rsidRDefault="00AF43FB" w:rsidP="00AF43F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4499C802" w14:textId="613AA8E0" w:rsidR="00AF43FB" w:rsidRPr="009F4BC2" w:rsidRDefault="00AF43FB" w:rsidP="004A2A8B">
      <w:pPr>
        <w:rPr>
          <w:rFonts w:ascii="Angsana New" w:eastAsia="Calibri" w:hAnsi="Angsana New"/>
          <w:sz w:val="28"/>
          <w:szCs w:val="28"/>
          <w:cs/>
        </w:rPr>
      </w:pPr>
      <w:r w:rsidRPr="009F4BC2">
        <w:rPr>
          <w:rFonts w:ascii="Angsana New" w:eastAsia="Calibri" w:hAnsi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4A2A8B" w:rsidRPr="009F4BC2">
        <w:rPr>
          <w:rFonts w:ascii="Angsana New" w:eastAsia="Calibri" w:hAnsi="Angsana New"/>
          <w:sz w:val="28"/>
          <w:szCs w:val="28"/>
        </w:rPr>
        <w:t>5</w:t>
      </w:r>
      <w:r w:rsidR="004A2A8B" w:rsidRPr="009F4BC2">
        <w:rPr>
          <w:rFonts w:ascii="Angsana New" w:eastAsia="Calibri" w:hAnsi="Angsana New"/>
          <w:sz w:val="28"/>
          <w:szCs w:val="28"/>
          <w:cs/>
        </w:rPr>
        <w:t xml:space="preserve"> ในระหว่างปีสิ้นสุดวันที่ </w:t>
      </w:r>
      <w:r w:rsidR="004A2A8B" w:rsidRPr="009F4BC2">
        <w:rPr>
          <w:rFonts w:ascii="Angsana New" w:eastAsia="Calibri" w:hAnsi="Angsana New"/>
          <w:sz w:val="28"/>
          <w:szCs w:val="28"/>
        </w:rPr>
        <w:t xml:space="preserve">30 </w:t>
      </w:r>
      <w:r w:rsidR="004A2A8B" w:rsidRPr="009F4BC2">
        <w:rPr>
          <w:rFonts w:ascii="Angsana New" w:eastAsia="Calibri" w:hAnsi="Angsana New" w:hint="cs"/>
          <w:sz w:val="28"/>
          <w:szCs w:val="28"/>
          <w:cs/>
        </w:rPr>
        <w:t xml:space="preserve">กันยาน </w:t>
      </w:r>
      <w:r w:rsidR="004A2A8B" w:rsidRPr="009F4BC2">
        <w:rPr>
          <w:rFonts w:ascii="Angsana New" w:eastAsia="Calibri" w:hAnsi="Angsana New"/>
          <w:sz w:val="28"/>
          <w:szCs w:val="28"/>
        </w:rPr>
        <w:t>2565</w:t>
      </w:r>
      <w:r w:rsidR="004A2A8B" w:rsidRPr="009F4BC2">
        <w:rPr>
          <w:rFonts w:ascii="Angsana New" w:eastAsia="Calibri" w:hAnsi="Angsana New"/>
          <w:sz w:val="28"/>
          <w:szCs w:val="28"/>
          <w:cs/>
        </w:rPr>
        <w:t xml:space="preserve"> กลุ่มบริษัทได้เข้าซื้อธุรกิจ</w:t>
      </w:r>
      <w:r w:rsidR="004A2A8B" w:rsidRPr="009F4BC2">
        <w:rPr>
          <w:rFonts w:ascii="Angsana New" w:eastAsia="Calibri" w:hAnsi="Angsana New" w:hint="cs"/>
          <w:sz w:val="28"/>
          <w:szCs w:val="28"/>
          <w:cs/>
        </w:rPr>
        <w:t>แห่งหนึ่ง</w:t>
      </w:r>
      <w:r w:rsidR="004A2A8B" w:rsidRPr="009F4BC2">
        <w:rPr>
          <w:rFonts w:ascii="Angsana New" w:eastAsia="Calibri" w:hAnsi="Angsana New"/>
          <w:sz w:val="28"/>
          <w:szCs w:val="28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4A2A8B" w:rsidRPr="009F4BC2">
        <w:rPr>
          <w:rFonts w:ascii="Angsana New" w:hAnsi="Angsana New" w:hint="cs"/>
          <w:sz w:val="28"/>
          <w:szCs w:val="28"/>
          <w:cs/>
        </w:rPr>
        <w:t>โดย</w:t>
      </w:r>
      <w:r w:rsidR="004A2A8B" w:rsidRPr="009F4BC2">
        <w:rPr>
          <w:rFonts w:ascii="Angsana New" w:hAnsi="Angsana New"/>
          <w:sz w:val="28"/>
          <w:szCs w:val="28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</w:t>
      </w:r>
      <w:r w:rsidR="004A2A8B" w:rsidRPr="009F4BC2">
        <w:rPr>
          <w:rFonts w:ascii="Angsana New" w:hAnsi="Angsana New" w:hint="cs"/>
          <w:sz w:val="28"/>
          <w:szCs w:val="28"/>
          <w:cs/>
        </w:rPr>
        <w:t xml:space="preserve">ง </w:t>
      </w:r>
      <w:r w:rsidR="004A2A8B" w:rsidRPr="009F4BC2">
        <w:rPr>
          <w:rFonts w:ascii="Angsana New" w:eastAsia="Calibri" w:hAnsi="Angsana New"/>
          <w:sz w:val="28"/>
          <w:szCs w:val="28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38FC8EB" w14:textId="77777777" w:rsidR="00E66F80" w:rsidRPr="009F4BC2" w:rsidRDefault="00E66F80" w:rsidP="00B4089C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</w:p>
    <w:p w14:paraId="15514F61" w14:textId="44BBD779" w:rsidR="00B4089C" w:rsidRPr="009F4BC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i/>
          <w:iCs/>
          <w:sz w:val="28"/>
          <w:szCs w:val="28"/>
          <w:cs/>
        </w:rPr>
        <w:t xml:space="preserve">ข้อมูลอื่น </w:t>
      </w:r>
    </w:p>
    <w:p w14:paraId="6B5F01D8" w14:textId="77777777" w:rsidR="00B4089C" w:rsidRPr="009F4BC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36D6B1DB" w14:textId="43066592" w:rsidR="00B4089C" w:rsidRPr="009F4BC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</w:t>
      </w:r>
      <w:r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แต่ไม่รวมถึงงบการเงิน</w:t>
      </w:r>
      <w:r w:rsidRPr="009F4BC2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F4BC2">
        <w:rPr>
          <w:rFonts w:ascii="Angsana New" w:eastAsia="Calibri" w:hAnsi="Angsana New"/>
          <w:sz w:val="28"/>
          <w:szCs w:val="28"/>
          <w:cs/>
        </w:rPr>
        <w:t>และรายงานของผู้สอบบัญชีที่อยู่ในรายงานนั้น</w:t>
      </w:r>
    </w:p>
    <w:p w14:paraId="6571F819" w14:textId="77777777" w:rsidR="009C1A2D" w:rsidRPr="009F4BC2" w:rsidRDefault="009C1A2D" w:rsidP="00B4089C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</w:p>
    <w:p w14:paraId="373F49DE" w14:textId="77777777" w:rsidR="00B77776" w:rsidRPr="009F4BC2" w:rsidRDefault="00B77776" w:rsidP="00B4089C">
      <w:pPr>
        <w:autoSpaceDE w:val="0"/>
        <w:autoSpaceDN w:val="0"/>
        <w:adjustRightInd w:val="0"/>
        <w:rPr>
          <w:rFonts w:ascii="Angsana New" w:eastAsia="Calibri" w:hAnsi="Angsana New"/>
          <w:sz w:val="32"/>
          <w:szCs w:val="32"/>
        </w:rPr>
      </w:pPr>
    </w:p>
    <w:p w14:paraId="5FDC12C4" w14:textId="77777777" w:rsidR="00B77776" w:rsidRPr="009F4BC2" w:rsidRDefault="00B77776" w:rsidP="00B4089C">
      <w:pPr>
        <w:autoSpaceDE w:val="0"/>
        <w:autoSpaceDN w:val="0"/>
        <w:adjustRightInd w:val="0"/>
        <w:rPr>
          <w:rFonts w:ascii="Angsana New" w:eastAsia="Calibri" w:hAnsi="Angsana New"/>
          <w:sz w:val="32"/>
          <w:szCs w:val="32"/>
        </w:rPr>
      </w:pPr>
    </w:p>
    <w:p w14:paraId="6D58FBD7" w14:textId="5749324E" w:rsidR="00B77776" w:rsidRPr="009F4BC2" w:rsidRDefault="00B77776" w:rsidP="00B4089C">
      <w:pPr>
        <w:autoSpaceDE w:val="0"/>
        <w:autoSpaceDN w:val="0"/>
        <w:adjustRightInd w:val="0"/>
        <w:rPr>
          <w:rFonts w:ascii="Angsana New" w:eastAsia="Calibri" w:hAnsi="Angsana New"/>
          <w:sz w:val="32"/>
          <w:szCs w:val="32"/>
        </w:rPr>
      </w:pPr>
    </w:p>
    <w:p w14:paraId="2E1BACD5" w14:textId="77777777" w:rsidR="00B77776" w:rsidRPr="009F4BC2" w:rsidRDefault="00B77776" w:rsidP="00B4089C">
      <w:pPr>
        <w:autoSpaceDE w:val="0"/>
        <w:autoSpaceDN w:val="0"/>
        <w:adjustRightInd w:val="0"/>
        <w:rPr>
          <w:rFonts w:ascii="Angsana New" w:eastAsia="Calibri" w:hAnsi="Angsana New"/>
          <w:sz w:val="32"/>
          <w:szCs w:val="32"/>
        </w:rPr>
      </w:pPr>
    </w:p>
    <w:p w14:paraId="6047B33E" w14:textId="18C8E07E" w:rsidR="00B4089C" w:rsidRPr="009F4BC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 w:rsidRPr="009F4BC2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F4BC2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F4BC2">
        <w:rPr>
          <w:rFonts w:ascii="Angsana New" w:eastAsia="Calibri" w:hAnsi="Angsana New"/>
          <w:sz w:val="28"/>
          <w:szCs w:val="28"/>
        </w:rPr>
        <w:t xml:space="preserve"> </w:t>
      </w:r>
    </w:p>
    <w:p w14:paraId="39B43B66" w14:textId="77777777" w:rsidR="00B4089C" w:rsidRPr="009F4BC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766EA162" w14:textId="3F755B61" w:rsidR="00236847" w:rsidRPr="009F4BC2" w:rsidRDefault="00337327" w:rsidP="00D07EBE">
      <w:pPr>
        <w:autoSpaceDE w:val="0"/>
        <w:autoSpaceDN w:val="0"/>
        <w:adjustRightInd w:val="0"/>
        <w:rPr>
          <w:rFonts w:ascii="Angsana New" w:hAnsi="Angsana New"/>
          <w:sz w:val="28"/>
          <w:szCs w:val="28"/>
          <w:cs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</w:t>
      </w:r>
      <w:r w:rsidR="008E00E8" w:rsidRPr="009F4BC2">
        <w:rPr>
          <w:rFonts w:ascii="Angsana New" w:eastAsiaTheme="minorHAnsi" w:hAnsi="Angsana New"/>
          <w:sz w:val="28"/>
          <w:szCs w:val="28"/>
          <w:cs/>
        </w:rPr>
        <w:t>ที่เกี่ยวเนื่องกับการตรวจสอบงบการเงิน</w:t>
      </w:r>
      <w:r w:rsidR="008E00E8" w:rsidRPr="009F4BC2">
        <w:rPr>
          <w:rFonts w:ascii="Angsana New" w:hAnsi="Angsana New"/>
          <w:sz w:val="28"/>
          <w:szCs w:val="28"/>
          <w:cs/>
        </w:rPr>
        <w:t xml:space="preserve">รวมและงบการเงินเฉพาะกิจการ </w:t>
      </w:r>
      <w:r w:rsidR="008E00E8" w:rsidRPr="009F4BC2">
        <w:rPr>
          <w:rFonts w:ascii="Angsana New" w:eastAsiaTheme="minorHAnsi" w:hAnsi="Angsana New"/>
          <w:sz w:val="28"/>
          <w:szCs w:val="28"/>
          <w:cs/>
        </w:rPr>
        <w:t>คือ</w:t>
      </w:r>
      <w:r w:rsidR="00AF43FB" w:rsidRPr="009F4BC2">
        <w:rPr>
          <w:rFonts w:ascii="Angsana New" w:eastAsiaTheme="minorHAnsi" w:hAnsi="Angsana New"/>
          <w:sz w:val="28"/>
          <w:szCs w:val="28"/>
        </w:rPr>
        <w:t xml:space="preserve"> </w:t>
      </w:r>
      <w:r w:rsidR="00D07EBE" w:rsidRPr="009F4BC2">
        <w:rPr>
          <w:rFonts w:ascii="Angsana New" w:eastAsia="Calibri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="00D07EBE" w:rsidRPr="009F4BC2">
        <w:rPr>
          <w:rFonts w:ascii="Angsana New" w:eastAsia="Calibri" w:hAnsi="Angsana New"/>
          <w:sz w:val="28"/>
          <w:szCs w:val="28"/>
          <w:cs/>
        </w:rPr>
        <w:t xml:space="preserve"> </w:t>
      </w:r>
      <w:r w:rsidR="00D07EBE" w:rsidRPr="009F4BC2">
        <w:rPr>
          <w:rFonts w:ascii="Angsana New" w:eastAsia="Calibri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67B01C4" w14:textId="77777777" w:rsidR="00E66F80" w:rsidRPr="009F4BC2" w:rsidRDefault="00E66F80" w:rsidP="001339E0">
      <w:pPr>
        <w:autoSpaceDE w:val="0"/>
        <w:autoSpaceDN w:val="0"/>
        <w:adjustRightInd w:val="0"/>
        <w:rPr>
          <w:rFonts w:ascii="Angsana New" w:eastAsia="Calibri" w:hAnsi="Angsana New"/>
          <w:i/>
          <w:iCs/>
          <w:sz w:val="28"/>
          <w:szCs w:val="28"/>
          <w:cs/>
        </w:rPr>
      </w:pPr>
    </w:p>
    <w:p w14:paraId="1404C7D0" w14:textId="17536C4E" w:rsidR="00B4089C" w:rsidRPr="009F4BC2" w:rsidRDefault="00B4089C" w:rsidP="00B4089C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9F4BC2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722998" w14:textId="77777777" w:rsidR="00B4089C" w:rsidRPr="009F4BC2" w:rsidRDefault="00B4089C" w:rsidP="00B4089C">
      <w:pPr>
        <w:rPr>
          <w:rFonts w:ascii="Angsana New" w:eastAsia="Calibri" w:hAnsi="Angsana New"/>
          <w:i/>
          <w:iCs/>
          <w:sz w:val="24"/>
          <w:szCs w:val="24"/>
        </w:rPr>
      </w:pPr>
    </w:p>
    <w:p w14:paraId="34B26B16" w14:textId="77777777" w:rsidR="00D7229F" w:rsidRPr="009F4BC2" w:rsidRDefault="00B4089C" w:rsidP="00B4089C">
      <w:pPr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4ECA" w14:textId="77777777" w:rsidR="00236847" w:rsidRPr="009F4BC2" w:rsidRDefault="00236847" w:rsidP="00B4089C">
      <w:pPr>
        <w:rPr>
          <w:rFonts w:ascii="Angsana New" w:eastAsia="Calibri" w:hAnsi="Angsana New"/>
          <w:sz w:val="24"/>
          <w:szCs w:val="24"/>
        </w:rPr>
      </w:pPr>
    </w:p>
    <w:p w14:paraId="4024F903" w14:textId="56A346F7" w:rsidR="00B4089C" w:rsidRPr="009F4BC2" w:rsidRDefault="00B4089C" w:rsidP="00B4089C">
      <w:pPr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ในการจัดทำงบการ</w:t>
      </w:r>
      <w:r w:rsidR="00147A84" w:rsidRPr="009F4BC2">
        <w:rPr>
          <w:rFonts w:ascii="Angsana New" w:eastAsia="Calibri" w:hAnsi="Angsana New"/>
          <w:sz w:val="28"/>
          <w:szCs w:val="28"/>
          <w:cs/>
        </w:rPr>
        <w:t>เงินรวมและงบการเงินเฉพาะกิจการ</w:t>
      </w:r>
      <w:r w:rsidR="0063778F"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571C8E5" w14:textId="77777777" w:rsidR="00B4089C" w:rsidRPr="009F4BC2" w:rsidRDefault="00B4089C" w:rsidP="00B4089C">
      <w:pPr>
        <w:rPr>
          <w:rFonts w:ascii="Angsana New" w:eastAsia="Calibri" w:hAnsi="Angsana New"/>
          <w:sz w:val="24"/>
          <w:szCs w:val="24"/>
        </w:rPr>
      </w:pPr>
    </w:p>
    <w:p w14:paraId="5934ED1B" w14:textId="655845B0" w:rsidR="00B4089C" w:rsidRPr="009F4BC2" w:rsidRDefault="00B4089C" w:rsidP="00B4089C">
      <w:pPr>
        <w:rPr>
          <w:rFonts w:ascii="Angsana New" w:hAnsi="Angsana New"/>
          <w:sz w:val="28"/>
          <w:szCs w:val="28"/>
          <w:cs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2802FB" w:rsidRPr="009F4BC2">
        <w:rPr>
          <w:rFonts w:ascii="Angsana New" w:eastAsia="Calibri" w:hAnsi="Angsana New" w:hint="cs"/>
          <w:sz w:val="28"/>
          <w:szCs w:val="28"/>
          <w:cs/>
        </w:rPr>
        <w:t>กำกับดูแล</w:t>
      </w:r>
      <w:r w:rsidRPr="009F4BC2">
        <w:rPr>
          <w:rFonts w:ascii="Angsana New" w:eastAsia="Calibri" w:hAnsi="Angsana New"/>
          <w:sz w:val="28"/>
          <w:szCs w:val="28"/>
          <w:cs/>
        </w:rPr>
        <w:t>กระบวนการในการจัดทำรายงานทางการเงินของ</w:t>
      </w:r>
      <w:r w:rsidRPr="009F4BC2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571FD9C5" w14:textId="7BF24CCB" w:rsidR="00E66F80" w:rsidRPr="009F4BC2" w:rsidRDefault="00E66F80" w:rsidP="00B4089C">
      <w:pPr>
        <w:rPr>
          <w:rFonts w:ascii="Angsana New" w:hAnsi="Angsana New"/>
          <w:i/>
          <w:iCs/>
          <w:sz w:val="28"/>
          <w:szCs w:val="28"/>
        </w:rPr>
      </w:pPr>
    </w:p>
    <w:p w14:paraId="62CB181B" w14:textId="77777777" w:rsidR="00B4089C" w:rsidRPr="009F4BC2" w:rsidRDefault="00B4089C" w:rsidP="00B4089C">
      <w:pPr>
        <w:rPr>
          <w:rFonts w:ascii="Angsana New" w:hAnsi="Angsana New"/>
          <w:i/>
          <w:iCs/>
          <w:sz w:val="28"/>
          <w:szCs w:val="28"/>
        </w:rPr>
      </w:pPr>
      <w:r w:rsidRPr="009F4BC2">
        <w:rPr>
          <w:rFonts w:ascii="Angsana New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68A152" w14:textId="77777777" w:rsidR="00B4089C" w:rsidRPr="009F4BC2" w:rsidRDefault="00B4089C" w:rsidP="00B4089C">
      <w:pPr>
        <w:rPr>
          <w:rFonts w:ascii="Angsana New" w:hAnsi="Angsana New"/>
          <w:i/>
          <w:iCs/>
          <w:sz w:val="24"/>
          <w:szCs w:val="24"/>
        </w:rPr>
      </w:pPr>
    </w:p>
    <w:p w14:paraId="5D0194A3" w14:textId="77777777" w:rsidR="00B4089C" w:rsidRPr="009F4BC2" w:rsidRDefault="00B4089C" w:rsidP="00B4089C">
      <w:pPr>
        <w:rPr>
          <w:rFonts w:ascii="Angsana New" w:hAnsi="Angsana New"/>
          <w:sz w:val="28"/>
          <w:szCs w:val="28"/>
          <w:cs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F4BC2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F4BC2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F4BC2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221425" w14:textId="7FA5A4DE" w:rsidR="00236847" w:rsidRPr="009F4BC2" w:rsidRDefault="00236847">
      <w:pPr>
        <w:spacing w:line="240" w:lineRule="auto"/>
        <w:jc w:val="left"/>
        <w:rPr>
          <w:rFonts w:ascii="Angsana New" w:eastAsia="Calibri" w:hAnsi="Angsana New"/>
          <w:sz w:val="28"/>
          <w:szCs w:val="28"/>
        </w:rPr>
      </w:pPr>
    </w:p>
    <w:p w14:paraId="10B2CD3D" w14:textId="367868EA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28"/>
          <w:szCs w:val="28"/>
        </w:rPr>
      </w:pPr>
    </w:p>
    <w:p w14:paraId="445DA4FC" w14:textId="578F386E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28"/>
          <w:szCs w:val="28"/>
        </w:rPr>
      </w:pPr>
    </w:p>
    <w:p w14:paraId="2C74A87B" w14:textId="12704C54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32"/>
          <w:szCs w:val="32"/>
        </w:rPr>
      </w:pPr>
    </w:p>
    <w:p w14:paraId="792CFD97" w14:textId="4E098A35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32"/>
          <w:szCs w:val="32"/>
        </w:rPr>
      </w:pPr>
    </w:p>
    <w:p w14:paraId="5F07F2F0" w14:textId="4EFFB94D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32"/>
          <w:szCs w:val="32"/>
        </w:rPr>
      </w:pPr>
    </w:p>
    <w:p w14:paraId="4374B030" w14:textId="77777777" w:rsidR="00B77776" w:rsidRPr="009F4BC2" w:rsidRDefault="00B77776">
      <w:pPr>
        <w:spacing w:line="240" w:lineRule="auto"/>
        <w:jc w:val="left"/>
        <w:rPr>
          <w:rFonts w:ascii="Angsana New" w:eastAsia="Calibri" w:hAnsi="Angsana New"/>
          <w:sz w:val="32"/>
          <w:szCs w:val="32"/>
          <w:cs/>
        </w:rPr>
      </w:pPr>
    </w:p>
    <w:p w14:paraId="20CF59C8" w14:textId="347B4C12" w:rsidR="00B4089C" w:rsidRPr="009F4BC2" w:rsidRDefault="00B4089C" w:rsidP="00B4089C">
      <w:pPr>
        <w:rPr>
          <w:rFonts w:ascii="Angsana New" w:eastAsia="Calibri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B4064D" w14:textId="77777777" w:rsidR="00B4089C" w:rsidRPr="009F4BC2" w:rsidRDefault="00B4089C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F4BC2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9F4BC2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F4BC2">
        <w:rPr>
          <w:rFonts w:ascii="Angsana New" w:hAnsi="Angsana New"/>
          <w:sz w:val="28"/>
          <w:szCs w:val="28"/>
          <w:cs/>
        </w:rPr>
        <w:t>ายใน</w:t>
      </w:r>
    </w:p>
    <w:p w14:paraId="0E629E1A" w14:textId="310A5D0F" w:rsidR="00D7229F" w:rsidRPr="009F4BC2" w:rsidRDefault="00B4089C" w:rsidP="00236847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F4BC2">
        <w:rPr>
          <w:rFonts w:ascii="Angsana New" w:hAnsi="Angsana New"/>
          <w:sz w:val="28"/>
          <w:szCs w:val="28"/>
          <w:cs/>
        </w:rPr>
        <w:t>บริษัท</w:t>
      </w:r>
    </w:p>
    <w:p w14:paraId="78581506" w14:textId="77777777" w:rsidR="00B4089C" w:rsidRPr="009F4BC2" w:rsidRDefault="00B4089C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F4BC2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662B6F41" w14:textId="5A5676F8" w:rsidR="00BB2F87" w:rsidRPr="009F4BC2" w:rsidRDefault="00BB2F87" w:rsidP="00BA7DB0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D0E42" w:rsidRPr="009F4BC2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="00B32A81" w:rsidRPr="009F4BC2">
        <w:rPr>
          <w:rFonts w:ascii="Angsana New" w:hAnsi="Angsana New"/>
          <w:sz w:val="28"/>
          <w:szCs w:val="28"/>
          <w:cs/>
        </w:rPr>
        <w:t>ที่เกี่ยวข้อง</w:t>
      </w:r>
      <w:r w:rsidRPr="009F4BC2">
        <w:rPr>
          <w:rFonts w:ascii="Angsana New" w:hAnsi="Angsana New"/>
          <w:sz w:val="28"/>
          <w:szCs w:val="28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B57F5FE" w14:textId="2163AC73" w:rsidR="00E44935" w:rsidRPr="009F4BC2" w:rsidRDefault="00B4089C" w:rsidP="003B621C">
      <w:pPr>
        <w:numPr>
          <w:ilvl w:val="0"/>
          <w:numId w:val="7"/>
        </w:numPr>
        <w:spacing w:after="200"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C0773" w:rsidRPr="009F4BC2">
        <w:rPr>
          <w:rFonts w:ascii="Angsana New" w:hAnsi="Angsana New"/>
          <w:sz w:val="28"/>
          <w:szCs w:val="28"/>
          <w:cs/>
        </w:rPr>
        <w:t>หรือไม่</w:t>
      </w:r>
    </w:p>
    <w:p w14:paraId="6884E1E5" w14:textId="77777777" w:rsidR="00B4089C" w:rsidRPr="009F4BC2" w:rsidRDefault="00B4089C" w:rsidP="00BA7DB0">
      <w:pPr>
        <w:numPr>
          <w:ilvl w:val="0"/>
          <w:numId w:val="7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F4BC2">
        <w:rPr>
          <w:rFonts w:ascii="Angsana New" w:hAnsi="Angsana New"/>
          <w:sz w:val="28"/>
          <w:szCs w:val="28"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F4BC2">
        <w:rPr>
          <w:rFonts w:ascii="Angsana New" w:hAnsi="Angsana New"/>
          <w:sz w:val="28"/>
          <w:szCs w:val="28"/>
        </w:rPr>
        <w:t xml:space="preserve"> </w:t>
      </w:r>
    </w:p>
    <w:p w14:paraId="4CDAF91D" w14:textId="77777777" w:rsidR="005325AD" w:rsidRPr="009F4BC2" w:rsidRDefault="005325AD" w:rsidP="005325AD">
      <w:pPr>
        <w:pStyle w:val="ListParagraph"/>
        <w:autoSpaceDE w:val="0"/>
        <w:autoSpaceDN w:val="0"/>
        <w:adjustRightInd w:val="0"/>
        <w:spacing w:line="276" w:lineRule="auto"/>
        <w:ind w:left="0"/>
        <w:contextualSpacing/>
        <w:rPr>
          <w:rFonts w:ascii="Angsana New" w:hAnsi="Angsana New"/>
          <w:sz w:val="24"/>
          <w:szCs w:val="24"/>
        </w:rPr>
      </w:pPr>
    </w:p>
    <w:p w14:paraId="0793AF18" w14:textId="1AA7AC36" w:rsidR="00E44935" w:rsidRPr="009F4BC2" w:rsidRDefault="00E44935" w:rsidP="00E44935">
      <w:pPr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8E5618" w:rsidRPr="009F4BC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ๆ</w:t>
      </w:r>
      <w:r w:rsidR="00EB7F38" w:rsidRPr="009F4BC2">
        <w:rPr>
          <w:rFonts w:ascii="Angsana New" w:eastAsia="Calibri" w:hAnsi="Angsana New"/>
          <w:sz w:val="28"/>
          <w:szCs w:val="28"/>
        </w:rPr>
        <w:t xml:space="preserve"> </w:t>
      </w:r>
      <w:r w:rsidRPr="009F4BC2">
        <w:rPr>
          <w:rFonts w:ascii="Angsana New" w:eastAsia="Calibri" w:hAnsi="Angsana New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F4BC2">
        <w:rPr>
          <w:rFonts w:ascii="Angsana New" w:hAnsi="Angsana New"/>
          <w:sz w:val="28"/>
          <w:szCs w:val="28"/>
          <w:cs/>
        </w:rPr>
        <w:t>งข้าพเจ้า</w:t>
      </w:r>
    </w:p>
    <w:p w14:paraId="47B0F23A" w14:textId="0D21C4B3" w:rsidR="005325AD" w:rsidRPr="009F4BC2" w:rsidRDefault="005325AD" w:rsidP="00B4089C">
      <w:pPr>
        <w:rPr>
          <w:rFonts w:ascii="Angsana New" w:eastAsia="Calibri" w:hAnsi="Angsana New"/>
          <w:sz w:val="28"/>
          <w:szCs w:val="28"/>
        </w:rPr>
      </w:pPr>
    </w:p>
    <w:p w14:paraId="6383CBBC" w14:textId="522BDACA" w:rsidR="00B77776" w:rsidRPr="009F4BC2" w:rsidRDefault="00B77776" w:rsidP="00B4089C">
      <w:pPr>
        <w:rPr>
          <w:rFonts w:ascii="Angsana New" w:eastAsia="Calibri" w:hAnsi="Angsana New"/>
          <w:sz w:val="28"/>
          <w:szCs w:val="28"/>
        </w:rPr>
      </w:pPr>
    </w:p>
    <w:p w14:paraId="77755C02" w14:textId="6C57B6C1" w:rsidR="00B77776" w:rsidRPr="009F4BC2" w:rsidRDefault="00B77776" w:rsidP="00B4089C">
      <w:pPr>
        <w:rPr>
          <w:rFonts w:ascii="Angsana New" w:eastAsia="Calibri" w:hAnsi="Angsana New"/>
          <w:sz w:val="28"/>
          <w:szCs w:val="28"/>
        </w:rPr>
      </w:pPr>
    </w:p>
    <w:p w14:paraId="7C0AF808" w14:textId="4BDA36BA" w:rsidR="00B77776" w:rsidRPr="009F4BC2" w:rsidRDefault="00B77776" w:rsidP="00B4089C">
      <w:pPr>
        <w:rPr>
          <w:rFonts w:ascii="Angsana New" w:eastAsia="Calibri" w:hAnsi="Angsana New"/>
          <w:sz w:val="32"/>
          <w:szCs w:val="32"/>
        </w:rPr>
      </w:pPr>
    </w:p>
    <w:p w14:paraId="0D726619" w14:textId="78C38F77" w:rsidR="00B77776" w:rsidRPr="009F4BC2" w:rsidRDefault="00B77776" w:rsidP="00B4089C">
      <w:pPr>
        <w:rPr>
          <w:rFonts w:ascii="Angsana New" w:eastAsia="Calibri" w:hAnsi="Angsana New"/>
          <w:sz w:val="32"/>
          <w:szCs w:val="32"/>
        </w:rPr>
      </w:pPr>
    </w:p>
    <w:p w14:paraId="0163C5E4" w14:textId="6BAB6077" w:rsidR="00B77776" w:rsidRPr="009F4BC2" w:rsidRDefault="00B77776" w:rsidP="00B4089C">
      <w:pPr>
        <w:rPr>
          <w:rFonts w:ascii="Angsana New" w:eastAsia="Calibri" w:hAnsi="Angsana New"/>
          <w:sz w:val="32"/>
          <w:szCs w:val="32"/>
        </w:rPr>
      </w:pPr>
    </w:p>
    <w:p w14:paraId="28A0AE9E" w14:textId="77777777" w:rsidR="00B77776" w:rsidRPr="009F4BC2" w:rsidRDefault="00B77776" w:rsidP="00B4089C">
      <w:pPr>
        <w:rPr>
          <w:rFonts w:ascii="Angsana New" w:eastAsia="Calibri" w:hAnsi="Angsana New"/>
          <w:sz w:val="32"/>
          <w:szCs w:val="32"/>
          <w:cs/>
        </w:rPr>
      </w:pPr>
    </w:p>
    <w:p w14:paraId="6A4971FC" w14:textId="77777777" w:rsidR="00D7229F" w:rsidRPr="009F4BC2" w:rsidRDefault="00B4089C" w:rsidP="00B37EF9">
      <w:pPr>
        <w:rPr>
          <w:rFonts w:ascii="Angsana New" w:hAnsi="Angsana New"/>
          <w:sz w:val="28"/>
          <w:szCs w:val="28"/>
        </w:rPr>
      </w:pPr>
      <w:r w:rsidRPr="009F4BC2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F4BC2">
        <w:rPr>
          <w:rFonts w:ascii="Angsana New" w:hAnsi="Angsana New"/>
          <w:sz w:val="28"/>
          <w:szCs w:val="28"/>
          <w:cs/>
        </w:rPr>
        <w:t>อิสระ</w:t>
      </w:r>
    </w:p>
    <w:p w14:paraId="73CAF404" w14:textId="77777777" w:rsidR="00174166" w:rsidRPr="009F4BC2" w:rsidRDefault="00174166" w:rsidP="00B37EF9">
      <w:pPr>
        <w:rPr>
          <w:rFonts w:ascii="Angsana New" w:hAnsi="Angsana New"/>
          <w:sz w:val="24"/>
          <w:szCs w:val="24"/>
        </w:rPr>
      </w:pPr>
    </w:p>
    <w:p w14:paraId="7EEE3B13" w14:textId="7E03D338" w:rsidR="006E44B2" w:rsidRPr="009F4BC2" w:rsidRDefault="00E44935" w:rsidP="00B37EF9">
      <w:pPr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DD4329" w:rsidRPr="009F4BC2">
        <w:rPr>
          <w:rFonts w:ascii="Angsana New" w:hAnsi="Angsana New"/>
          <w:sz w:val="28"/>
          <w:szCs w:val="28"/>
          <w:cs/>
        </w:rPr>
        <w:t>แล ข้าพเจ้าได้พิจารณาเรื่องต่าง</w:t>
      </w:r>
      <w:r w:rsidR="008E5618" w:rsidRPr="009F4BC2">
        <w:rPr>
          <w:rFonts w:ascii="Angsana New" w:hAnsi="Angsana New" w:hint="cs"/>
          <w:sz w:val="28"/>
          <w:szCs w:val="28"/>
          <w:cs/>
        </w:rPr>
        <w:t xml:space="preserve"> </w:t>
      </w:r>
      <w:r w:rsidRPr="009F4BC2">
        <w:rPr>
          <w:rFonts w:ascii="Angsana New" w:hAnsi="Angsana New"/>
          <w:sz w:val="28"/>
          <w:szCs w:val="28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</w:t>
      </w:r>
      <w:r w:rsidR="00DD4329" w:rsidRPr="009F4BC2">
        <w:rPr>
          <w:rFonts w:ascii="Angsana New" w:hAnsi="Angsana New"/>
          <w:sz w:val="28"/>
          <w:szCs w:val="28"/>
          <w:cs/>
        </w:rPr>
        <w:t xml:space="preserve">หนดเป็นเรื่องสำคัญในการตรวจสอบ </w:t>
      </w:r>
      <w:r w:rsidRPr="009F4BC2">
        <w:rPr>
          <w:rFonts w:ascii="Angsana New" w:hAnsi="Angsana New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D543F" w14:textId="77777777" w:rsidR="005325AD" w:rsidRPr="009F4BC2" w:rsidRDefault="005325AD" w:rsidP="00B4089C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5B75B09A" w14:textId="77777777" w:rsidR="00DD4329" w:rsidRPr="009F4BC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D04FB3B" w14:textId="77777777" w:rsidR="00DD4329" w:rsidRPr="009F4BC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5326E6DE" w14:textId="77777777" w:rsidR="00DD4329" w:rsidRPr="009F4BC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1673A3B9" w14:textId="77777777" w:rsidR="000475C5" w:rsidRPr="009F4BC2" w:rsidRDefault="000475C5" w:rsidP="000475C5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9F4BC2">
        <w:rPr>
          <w:rFonts w:ascii="Angsana New" w:hAnsi="Angsana New"/>
          <w:sz w:val="28"/>
          <w:szCs w:val="28"/>
          <w:cs/>
          <w:lang w:val="th-TH"/>
        </w:rPr>
        <w:t>(นิตยา เชษฐโชติรส)</w:t>
      </w:r>
    </w:p>
    <w:p w14:paraId="6D5CB836" w14:textId="77777777" w:rsidR="000475C5" w:rsidRPr="009F4BC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F4BC2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1913DED0" w14:textId="77777777" w:rsidR="000475C5" w:rsidRPr="009F4BC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F4BC2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9F4BC2">
        <w:rPr>
          <w:rFonts w:ascii="Angsana New" w:hAnsi="Angsana New" w:cs="Angsana New"/>
          <w:sz w:val="28"/>
          <w:szCs w:val="28"/>
          <w:lang w:val="en-US"/>
        </w:rPr>
        <w:t>4439</w:t>
      </w:r>
    </w:p>
    <w:p w14:paraId="2A579A52" w14:textId="77777777" w:rsidR="00B4089C" w:rsidRPr="009F4BC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9F4BC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9F4BC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900BE9A" w14:textId="375AAEC1" w:rsidR="00CE17CD" w:rsidRPr="00D07EBE" w:rsidRDefault="004A2A8B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9F4BC2">
        <w:rPr>
          <w:rFonts w:ascii="Angsana New" w:hAnsi="Angsana New"/>
          <w:sz w:val="28"/>
          <w:szCs w:val="28"/>
        </w:rPr>
        <w:t>18</w:t>
      </w:r>
      <w:r w:rsidR="005A0194" w:rsidRPr="009F4BC2">
        <w:rPr>
          <w:rFonts w:ascii="Angsana New" w:hAnsi="Angsana New"/>
          <w:sz w:val="28"/>
          <w:szCs w:val="28"/>
        </w:rPr>
        <w:t xml:space="preserve"> </w:t>
      </w:r>
      <w:r w:rsidR="005A0194" w:rsidRPr="009F4BC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113B28" w:rsidRPr="009F4BC2">
        <w:rPr>
          <w:rFonts w:ascii="Angsana New" w:hAnsi="Angsana New"/>
          <w:sz w:val="28"/>
          <w:szCs w:val="28"/>
        </w:rPr>
        <w:t>256</w:t>
      </w:r>
      <w:r w:rsidRPr="009F4BC2">
        <w:rPr>
          <w:rFonts w:ascii="Angsana New" w:hAnsi="Angsana New"/>
          <w:sz w:val="28"/>
          <w:szCs w:val="28"/>
        </w:rPr>
        <w:t>5</w:t>
      </w:r>
    </w:p>
    <w:sectPr w:rsidR="00CE17CD" w:rsidRPr="00D07EBE" w:rsidSect="00F77949">
      <w:headerReference w:type="default" r:id="rId16"/>
      <w:footerReference w:type="default" r:id="rId17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86AA" w14:textId="77777777" w:rsidR="00734552" w:rsidRDefault="00734552">
      <w:r>
        <w:separator/>
      </w:r>
    </w:p>
  </w:endnote>
  <w:endnote w:type="continuationSeparator" w:id="0">
    <w:p w14:paraId="79023D6A" w14:textId="77777777" w:rsidR="00734552" w:rsidRDefault="00734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2016" w14:textId="77777777" w:rsidR="004A2A8B" w:rsidRDefault="004A2A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527B5D" w:rsidRPr="0060150B" w:rsidRDefault="00527B5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1473" w14:textId="77777777" w:rsidR="004A2A8B" w:rsidRDefault="004A2A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3E51" w14:textId="729B142E" w:rsidR="00F77949" w:rsidRPr="00F77949" w:rsidRDefault="00F7794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04100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6CDCD7" w14:textId="0CC40A07" w:rsidR="00F77949" w:rsidRPr="00F77949" w:rsidRDefault="00F779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79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79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79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779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79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0130" w14:textId="77777777" w:rsidR="00734552" w:rsidRDefault="00734552">
      <w:r>
        <w:separator/>
      </w:r>
    </w:p>
  </w:footnote>
  <w:footnote w:type="continuationSeparator" w:id="0">
    <w:p w14:paraId="2F4CF5E9" w14:textId="77777777" w:rsidR="00734552" w:rsidRDefault="00734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14" w14:textId="77777777" w:rsidR="004A2A8B" w:rsidRDefault="004A2A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89F0E" w14:textId="77777777" w:rsidR="004A2A8B" w:rsidRDefault="004A2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62A2" w14:textId="77777777" w:rsidR="004A2A8B" w:rsidRDefault="004A2A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C982" w14:textId="77777777" w:rsidR="00527B5D" w:rsidRPr="00B02C13" w:rsidRDefault="00527B5D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527B5D" w:rsidRPr="00B02C13" w:rsidRDefault="00527B5D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483" w14:textId="77777777" w:rsidR="00527B5D" w:rsidRPr="00F77949" w:rsidRDefault="00527B5D" w:rsidP="00F77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0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1386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1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C0498"/>
    <w:multiLevelType w:val="hybridMultilevel"/>
    <w:tmpl w:val="F044F5EE"/>
    <w:lvl w:ilvl="0" w:tplc="09FEB40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F9F3261"/>
    <w:multiLevelType w:val="hybridMultilevel"/>
    <w:tmpl w:val="EBB29DF0"/>
    <w:lvl w:ilvl="0" w:tplc="9A02BDD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72467">
    <w:abstractNumId w:val="13"/>
  </w:num>
  <w:num w:numId="2" w16cid:durableId="1797605296">
    <w:abstractNumId w:val="12"/>
  </w:num>
  <w:num w:numId="3" w16cid:durableId="967661300">
    <w:abstractNumId w:val="34"/>
  </w:num>
  <w:num w:numId="4" w16cid:durableId="1050307396">
    <w:abstractNumId w:val="17"/>
  </w:num>
  <w:num w:numId="5" w16cid:durableId="34621882">
    <w:abstractNumId w:val="14"/>
  </w:num>
  <w:num w:numId="6" w16cid:durableId="427626883">
    <w:abstractNumId w:val="28"/>
  </w:num>
  <w:num w:numId="7" w16cid:durableId="1464424547">
    <w:abstractNumId w:val="3"/>
  </w:num>
  <w:num w:numId="8" w16cid:durableId="285938592">
    <w:abstractNumId w:val="20"/>
  </w:num>
  <w:num w:numId="9" w16cid:durableId="1079906098">
    <w:abstractNumId w:val="0"/>
  </w:num>
  <w:num w:numId="10" w16cid:durableId="1491867056">
    <w:abstractNumId w:val="11"/>
  </w:num>
  <w:num w:numId="11" w16cid:durableId="1995714531">
    <w:abstractNumId w:val="23"/>
  </w:num>
  <w:num w:numId="12" w16cid:durableId="1089501751">
    <w:abstractNumId w:val="24"/>
  </w:num>
  <w:num w:numId="13" w16cid:durableId="297027902">
    <w:abstractNumId w:val="4"/>
  </w:num>
  <w:num w:numId="14" w16cid:durableId="1908302875">
    <w:abstractNumId w:val="8"/>
  </w:num>
  <w:num w:numId="15" w16cid:durableId="1205823913">
    <w:abstractNumId w:val="5"/>
  </w:num>
  <w:num w:numId="16" w16cid:durableId="1888645684">
    <w:abstractNumId w:val="32"/>
  </w:num>
  <w:num w:numId="17" w16cid:durableId="1132596448">
    <w:abstractNumId w:val="10"/>
  </w:num>
  <w:num w:numId="18" w16cid:durableId="866064329">
    <w:abstractNumId w:val="16"/>
  </w:num>
  <w:num w:numId="19" w16cid:durableId="1525553168">
    <w:abstractNumId w:val="25"/>
  </w:num>
  <w:num w:numId="20" w16cid:durableId="141852123">
    <w:abstractNumId w:val="22"/>
  </w:num>
  <w:num w:numId="21" w16cid:durableId="808479328">
    <w:abstractNumId w:val="7"/>
  </w:num>
  <w:num w:numId="22" w16cid:durableId="1706254704">
    <w:abstractNumId w:val="18"/>
  </w:num>
  <w:num w:numId="23" w16cid:durableId="1257059738">
    <w:abstractNumId w:val="9"/>
  </w:num>
  <w:num w:numId="24" w16cid:durableId="2000576940">
    <w:abstractNumId w:val="26"/>
  </w:num>
  <w:num w:numId="25" w16cid:durableId="61485994">
    <w:abstractNumId w:val="21"/>
  </w:num>
  <w:num w:numId="26" w16cid:durableId="1689403171">
    <w:abstractNumId w:val="31"/>
  </w:num>
  <w:num w:numId="27" w16cid:durableId="1415125296">
    <w:abstractNumId w:val="15"/>
  </w:num>
  <w:num w:numId="28" w16cid:durableId="1678846653">
    <w:abstractNumId w:val="1"/>
  </w:num>
  <w:num w:numId="29" w16cid:durableId="551818603">
    <w:abstractNumId w:val="33"/>
  </w:num>
  <w:num w:numId="30" w16cid:durableId="147290013">
    <w:abstractNumId w:val="30"/>
  </w:num>
  <w:num w:numId="31" w16cid:durableId="1279991579">
    <w:abstractNumId w:val="27"/>
  </w:num>
  <w:num w:numId="32" w16cid:durableId="1099376147">
    <w:abstractNumId w:val="35"/>
  </w:num>
  <w:num w:numId="33" w16cid:durableId="1540165397">
    <w:abstractNumId w:val="2"/>
  </w:num>
  <w:num w:numId="34" w16cid:durableId="188958524">
    <w:abstractNumId w:val="19"/>
  </w:num>
  <w:num w:numId="35" w16cid:durableId="516389602">
    <w:abstractNumId w:val="6"/>
  </w:num>
  <w:num w:numId="36" w16cid:durableId="1992178552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5E9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720"/>
    <w:rsid w:val="000257C6"/>
    <w:rsid w:val="00026132"/>
    <w:rsid w:val="000262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434"/>
    <w:rsid w:val="00033455"/>
    <w:rsid w:val="0003350F"/>
    <w:rsid w:val="000335D3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528"/>
    <w:rsid w:val="00050CAA"/>
    <w:rsid w:val="00050CE6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D02"/>
    <w:rsid w:val="000601EB"/>
    <w:rsid w:val="00060225"/>
    <w:rsid w:val="00060377"/>
    <w:rsid w:val="0006073C"/>
    <w:rsid w:val="00060D49"/>
    <w:rsid w:val="00060E27"/>
    <w:rsid w:val="00060FC0"/>
    <w:rsid w:val="00060FC7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7304"/>
    <w:rsid w:val="000873A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5D8"/>
    <w:rsid w:val="000935EE"/>
    <w:rsid w:val="0009389B"/>
    <w:rsid w:val="000938B8"/>
    <w:rsid w:val="00093E7B"/>
    <w:rsid w:val="00094198"/>
    <w:rsid w:val="00094289"/>
    <w:rsid w:val="0009432E"/>
    <w:rsid w:val="000947E4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4023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C85"/>
    <w:rsid w:val="000E1D8C"/>
    <w:rsid w:val="000E1E38"/>
    <w:rsid w:val="000E1F05"/>
    <w:rsid w:val="000E20C2"/>
    <w:rsid w:val="000E21AE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E08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553"/>
    <w:rsid w:val="0012756D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11D3"/>
    <w:rsid w:val="00131330"/>
    <w:rsid w:val="001313A2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9E0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DC5"/>
    <w:rsid w:val="001410E6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86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862"/>
    <w:rsid w:val="00193AA1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341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503"/>
    <w:rsid w:val="001A761F"/>
    <w:rsid w:val="001A7636"/>
    <w:rsid w:val="001A77F2"/>
    <w:rsid w:val="001A7A7D"/>
    <w:rsid w:val="001A7C24"/>
    <w:rsid w:val="001A7D31"/>
    <w:rsid w:val="001A7E12"/>
    <w:rsid w:val="001A7F4D"/>
    <w:rsid w:val="001B038D"/>
    <w:rsid w:val="001B0457"/>
    <w:rsid w:val="001B05C2"/>
    <w:rsid w:val="001B0669"/>
    <w:rsid w:val="001B0933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CAA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694"/>
    <w:rsid w:val="001D6BCD"/>
    <w:rsid w:val="001D6CF4"/>
    <w:rsid w:val="001D6D09"/>
    <w:rsid w:val="001D6DC6"/>
    <w:rsid w:val="001D71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253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57D"/>
    <w:rsid w:val="00204D7A"/>
    <w:rsid w:val="00204DAE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480"/>
    <w:rsid w:val="00260560"/>
    <w:rsid w:val="002607D0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F3"/>
    <w:rsid w:val="00267886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66B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648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BF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488"/>
    <w:rsid w:val="002D55CB"/>
    <w:rsid w:val="002D588D"/>
    <w:rsid w:val="002D5AB4"/>
    <w:rsid w:val="002D5C5D"/>
    <w:rsid w:val="002D5C8C"/>
    <w:rsid w:val="002D5E05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5A"/>
    <w:rsid w:val="003045DB"/>
    <w:rsid w:val="00304887"/>
    <w:rsid w:val="0030490B"/>
    <w:rsid w:val="00304A13"/>
    <w:rsid w:val="00304B72"/>
    <w:rsid w:val="00304C33"/>
    <w:rsid w:val="00304CBB"/>
    <w:rsid w:val="00304D2A"/>
    <w:rsid w:val="00304F0D"/>
    <w:rsid w:val="003050A0"/>
    <w:rsid w:val="003058C1"/>
    <w:rsid w:val="003058C8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FA2"/>
    <w:rsid w:val="00333FB6"/>
    <w:rsid w:val="00334360"/>
    <w:rsid w:val="0033440E"/>
    <w:rsid w:val="003346A5"/>
    <w:rsid w:val="003346C9"/>
    <w:rsid w:val="003351CD"/>
    <w:rsid w:val="0033540D"/>
    <w:rsid w:val="003354B0"/>
    <w:rsid w:val="0033595E"/>
    <w:rsid w:val="00335F0F"/>
    <w:rsid w:val="00335F12"/>
    <w:rsid w:val="00335F4D"/>
    <w:rsid w:val="00335FD2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F3A"/>
    <w:rsid w:val="0034145B"/>
    <w:rsid w:val="003414A8"/>
    <w:rsid w:val="00341949"/>
    <w:rsid w:val="00341954"/>
    <w:rsid w:val="003419B6"/>
    <w:rsid w:val="0034200B"/>
    <w:rsid w:val="0034248D"/>
    <w:rsid w:val="003426CD"/>
    <w:rsid w:val="00342745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64F"/>
    <w:rsid w:val="00353734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55C"/>
    <w:rsid w:val="00356691"/>
    <w:rsid w:val="00356990"/>
    <w:rsid w:val="00356B84"/>
    <w:rsid w:val="00356D3D"/>
    <w:rsid w:val="00356FC7"/>
    <w:rsid w:val="003572C3"/>
    <w:rsid w:val="003575FD"/>
    <w:rsid w:val="00357797"/>
    <w:rsid w:val="00357864"/>
    <w:rsid w:val="0036004C"/>
    <w:rsid w:val="00360481"/>
    <w:rsid w:val="00360526"/>
    <w:rsid w:val="00360727"/>
    <w:rsid w:val="003608C4"/>
    <w:rsid w:val="00360B1E"/>
    <w:rsid w:val="003610E5"/>
    <w:rsid w:val="00361475"/>
    <w:rsid w:val="00361555"/>
    <w:rsid w:val="00361677"/>
    <w:rsid w:val="00361797"/>
    <w:rsid w:val="00362640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29B"/>
    <w:rsid w:val="00384389"/>
    <w:rsid w:val="003845E6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FFB"/>
    <w:rsid w:val="003B621C"/>
    <w:rsid w:val="003B62FC"/>
    <w:rsid w:val="003B6356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759"/>
    <w:rsid w:val="003C1900"/>
    <w:rsid w:val="003C1B74"/>
    <w:rsid w:val="003C1B7E"/>
    <w:rsid w:val="003C1C04"/>
    <w:rsid w:val="003C20B1"/>
    <w:rsid w:val="003C254E"/>
    <w:rsid w:val="003C2CC5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95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691"/>
    <w:rsid w:val="003F2924"/>
    <w:rsid w:val="003F299C"/>
    <w:rsid w:val="003F2A01"/>
    <w:rsid w:val="003F2A5C"/>
    <w:rsid w:val="003F2C9B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C12"/>
    <w:rsid w:val="00410CB3"/>
    <w:rsid w:val="00410E26"/>
    <w:rsid w:val="00410ED9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7708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B24"/>
    <w:rsid w:val="00450DE2"/>
    <w:rsid w:val="00451124"/>
    <w:rsid w:val="0045133B"/>
    <w:rsid w:val="00451476"/>
    <w:rsid w:val="004518D8"/>
    <w:rsid w:val="004519E2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71B"/>
    <w:rsid w:val="004847A9"/>
    <w:rsid w:val="0048481B"/>
    <w:rsid w:val="0048495E"/>
    <w:rsid w:val="00484BAC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A8B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13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C18"/>
    <w:rsid w:val="005A2FB2"/>
    <w:rsid w:val="005A3015"/>
    <w:rsid w:val="005A30AA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37F"/>
    <w:rsid w:val="005C7516"/>
    <w:rsid w:val="005C75A7"/>
    <w:rsid w:val="005C77D4"/>
    <w:rsid w:val="005C78AB"/>
    <w:rsid w:val="005C7ABE"/>
    <w:rsid w:val="005C7AD5"/>
    <w:rsid w:val="005C7C41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C03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4DD"/>
    <w:rsid w:val="00603727"/>
    <w:rsid w:val="006039B4"/>
    <w:rsid w:val="00603A00"/>
    <w:rsid w:val="00603AC6"/>
    <w:rsid w:val="006040AC"/>
    <w:rsid w:val="006042D0"/>
    <w:rsid w:val="006045C4"/>
    <w:rsid w:val="00604627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1B5"/>
    <w:rsid w:val="006311B6"/>
    <w:rsid w:val="0063129D"/>
    <w:rsid w:val="006318FA"/>
    <w:rsid w:val="00631908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FEC"/>
    <w:rsid w:val="00654100"/>
    <w:rsid w:val="006544A3"/>
    <w:rsid w:val="006544C1"/>
    <w:rsid w:val="006544EC"/>
    <w:rsid w:val="006545E3"/>
    <w:rsid w:val="00654896"/>
    <w:rsid w:val="00654A8B"/>
    <w:rsid w:val="00654F23"/>
    <w:rsid w:val="006553E0"/>
    <w:rsid w:val="006555C6"/>
    <w:rsid w:val="00655642"/>
    <w:rsid w:val="00655790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C1E"/>
    <w:rsid w:val="0067707B"/>
    <w:rsid w:val="006772AF"/>
    <w:rsid w:val="0067778F"/>
    <w:rsid w:val="006777F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D1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9007E"/>
    <w:rsid w:val="00690256"/>
    <w:rsid w:val="006905A4"/>
    <w:rsid w:val="00690671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F6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21F"/>
    <w:rsid w:val="006B6334"/>
    <w:rsid w:val="006B634A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BF1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AB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CF"/>
    <w:rsid w:val="00716A75"/>
    <w:rsid w:val="00716FAA"/>
    <w:rsid w:val="007170E2"/>
    <w:rsid w:val="00717124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8C"/>
    <w:rsid w:val="0072341D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F61"/>
    <w:rsid w:val="00726129"/>
    <w:rsid w:val="00726253"/>
    <w:rsid w:val="0072657E"/>
    <w:rsid w:val="007268A2"/>
    <w:rsid w:val="00726C89"/>
    <w:rsid w:val="00726DF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2268"/>
    <w:rsid w:val="00732285"/>
    <w:rsid w:val="007322C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91"/>
    <w:rsid w:val="007343D2"/>
    <w:rsid w:val="0073455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6D6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47FD"/>
    <w:rsid w:val="007548F7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8AA"/>
    <w:rsid w:val="007A08E1"/>
    <w:rsid w:val="007A12AE"/>
    <w:rsid w:val="007A1775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980"/>
    <w:rsid w:val="007A7A5F"/>
    <w:rsid w:val="007A7E8E"/>
    <w:rsid w:val="007B0175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62B"/>
    <w:rsid w:val="007D6775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11"/>
    <w:rsid w:val="007F03D3"/>
    <w:rsid w:val="007F046C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52"/>
    <w:rsid w:val="0082696A"/>
    <w:rsid w:val="0082699C"/>
    <w:rsid w:val="008269A7"/>
    <w:rsid w:val="00826A97"/>
    <w:rsid w:val="00826BC6"/>
    <w:rsid w:val="00826F73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C7F"/>
    <w:rsid w:val="00840E33"/>
    <w:rsid w:val="00841107"/>
    <w:rsid w:val="0084136F"/>
    <w:rsid w:val="00841378"/>
    <w:rsid w:val="00841404"/>
    <w:rsid w:val="00841502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5131"/>
    <w:rsid w:val="00865252"/>
    <w:rsid w:val="00865354"/>
    <w:rsid w:val="008655D5"/>
    <w:rsid w:val="008659BC"/>
    <w:rsid w:val="00865C3F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43"/>
    <w:rsid w:val="008766D3"/>
    <w:rsid w:val="00876890"/>
    <w:rsid w:val="00876891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43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ED4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20188"/>
    <w:rsid w:val="009205AB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4D5"/>
    <w:rsid w:val="0093050F"/>
    <w:rsid w:val="009305A1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795"/>
    <w:rsid w:val="0093406C"/>
    <w:rsid w:val="0093430B"/>
    <w:rsid w:val="00934475"/>
    <w:rsid w:val="0093447E"/>
    <w:rsid w:val="00934734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DA"/>
    <w:rsid w:val="009367DE"/>
    <w:rsid w:val="00936808"/>
    <w:rsid w:val="00936AE5"/>
    <w:rsid w:val="00936BDB"/>
    <w:rsid w:val="00936C6A"/>
    <w:rsid w:val="00936CA8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88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3F5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7A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42B4"/>
    <w:rsid w:val="00964512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F1E"/>
    <w:rsid w:val="0097505F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116D"/>
    <w:rsid w:val="009E12F3"/>
    <w:rsid w:val="009E142B"/>
    <w:rsid w:val="009E156C"/>
    <w:rsid w:val="009E1847"/>
    <w:rsid w:val="009E19E6"/>
    <w:rsid w:val="009E1C5A"/>
    <w:rsid w:val="009E1D52"/>
    <w:rsid w:val="009E1F2D"/>
    <w:rsid w:val="009E2026"/>
    <w:rsid w:val="009E203A"/>
    <w:rsid w:val="009E20C4"/>
    <w:rsid w:val="009E2339"/>
    <w:rsid w:val="009E23C3"/>
    <w:rsid w:val="009E26D6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6B4"/>
    <w:rsid w:val="009E66FB"/>
    <w:rsid w:val="009E6A99"/>
    <w:rsid w:val="009E6C18"/>
    <w:rsid w:val="009E6C41"/>
    <w:rsid w:val="009E6C9B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AB0"/>
    <w:rsid w:val="009F4AD3"/>
    <w:rsid w:val="009F4B7B"/>
    <w:rsid w:val="009F4BC2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A1"/>
    <w:rsid w:val="009F7807"/>
    <w:rsid w:val="009F786F"/>
    <w:rsid w:val="009F78B6"/>
    <w:rsid w:val="009F79C7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541C"/>
    <w:rsid w:val="00A056D4"/>
    <w:rsid w:val="00A059B2"/>
    <w:rsid w:val="00A05C3B"/>
    <w:rsid w:val="00A05C4A"/>
    <w:rsid w:val="00A05E24"/>
    <w:rsid w:val="00A05FAF"/>
    <w:rsid w:val="00A06289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86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CD"/>
    <w:rsid w:val="00A467B0"/>
    <w:rsid w:val="00A46876"/>
    <w:rsid w:val="00A46B1D"/>
    <w:rsid w:val="00A46E16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8B2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28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D41"/>
    <w:rsid w:val="00A76D84"/>
    <w:rsid w:val="00A76DC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BA"/>
    <w:rsid w:val="00A955D8"/>
    <w:rsid w:val="00A957A6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C8"/>
    <w:rsid w:val="00AC25BC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67B"/>
    <w:rsid w:val="00AF3805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3FB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801"/>
    <w:rsid w:val="00B01D48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18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66"/>
    <w:rsid w:val="00B21D31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40CE"/>
    <w:rsid w:val="00B34151"/>
    <w:rsid w:val="00B343AD"/>
    <w:rsid w:val="00B344D4"/>
    <w:rsid w:val="00B346F1"/>
    <w:rsid w:val="00B349BE"/>
    <w:rsid w:val="00B349EB"/>
    <w:rsid w:val="00B34AE5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DD2"/>
    <w:rsid w:val="00B73FE1"/>
    <w:rsid w:val="00B73FF6"/>
    <w:rsid w:val="00B74021"/>
    <w:rsid w:val="00B7453A"/>
    <w:rsid w:val="00B74589"/>
    <w:rsid w:val="00B74747"/>
    <w:rsid w:val="00B74C20"/>
    <w:rsid w:val="00B74D6E"/>
    <w:rsid w:val="00B74DC8"/>
    <w:rsid w:val="00B75676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76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9C"/>
    <w:rsid w:val="00B83B56"/>
    <w:rsid w:val="00B83D8D"/>
    <w:rsid w:val="00B83E8E"/>
    <w:rsid w:val="00B84188"/>
    <w:rsid w:val="00B8423E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8AA"/>
    <w:rsid w:val="00B90955"/>
    <w:rsid w:val="00B90DE1"/>
    <w:rsid w:val="00B90FB7"/>
    <w:rsid w:val="00B9111E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A66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C05"/>
    <w:rsid w:val="00BB4D8B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AF1"/>
    <w:rsid w:val="00BC4BFB"/>
    <w:rsid w:val="00BC4DA5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15A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699"/>
    <w:rsid w:val="00C009DC"/>
    <w:rsid w:val="00C00A80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A18"/>
    <w:rsid w:val="00C24B62"/>
    <w:rsid w:val="00C24ECE"/>
    <w:rsid w:val="00C24ED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DA"/>
    <w:rsid w:val="00C44AE1"/>
    <w:rsid w:val="00C44D76"/>
    <w:rsid w:val="00C44FD0"/>
    <w:rsid w:val="00C450C0"/>
    <w:rsid w:val="00C451E7"/>
    <w:rsid w:val="00C454BC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E1"/>
    <w:rsid w:val="00C56010"/>
    <w:rsid w:val="00C5632E"/>
    <w:rsid w:val="00C56618"/>
    <w:rsid w:val="00C567C0"/>
    <w:rsid w:val="00C568CD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7A5"/>
    <w:rsid w:val="00C82859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D4F"/>
    <w:rsid w:val="00D05D62"/>
    <w:rsid w:val="00D061F5"/>
    <w:rsid w:val="00D0634D"/>
    <w:rsid w:val="00D0685B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07EBE"/>
    <w:rsid w:val="00D101DE"/>
    <w:rsid w:val="00D101E4"/>
    <w:rsid w:val="00D10CFD"/>
    <w:rsid w:val="00D10EDC"/>
    <w:rsid w:val="00D110DA"/>
    <w:rsid w:val="00D1111B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F03"/>
    <w:rsid w:val="00D2301F"/>
    <w:rsid w:val="00D23156"/>
    <w:rsid w:val="00D231ED"/>
    <w:rsid w:val="00D23583"/>
    <w:rsid w:val="00D237C0"/>
    <w:rsid w:val="00D238DA"/>
    <w:rsid w:val="00D23A13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F83"/>
    <w:rsid w:val="00D25FCA"/>
    <w:rsid w:val="00D262A5"/>
    <w:rsid w:val="00D263D9"/>
    <w:rsid w:val="00D26479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B2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EB3"/>
    <w:rsid w:val="00D7206B"/>
    <w:rsid w:val="00D72179"/>
    <w:rsid w:val="00D72258"/>
    <w:rsid w:val="00D7229F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EB0"/>
    <w:rsid w:val="00D74F9B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A72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94"/>
    <w:rsid w:val="00DC1CEA"/>
    <w:rsid w:val="00DC1D96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C5"/>
    <w:rsid w:val="00DE043E"/>
    <w:rsid w:val="00DE057B"/>
    <w:rsid w:val="00DE07F4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BB0"/>
    <w:rsid w:val="00DE2CE5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F5E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CE3"/>
    <w:rsid w:val="00E22D25"/>
    <w:rsid w:val="00E2319F"/>
    <w:rsid w:val="00E23237"/>
    <w:rsid w:val="00E232B1"/>
    <w:rsid w:val="00E239E1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2D0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796"/>
    <w:rsid w:val="00E45A97"/>
    <w:rsid w:val="00E45C2C"/>
    <w:rsid w:val="00E45D4F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4F30"/>
    <w:rsid w:val="00E55000"/>
    <w:rsid w:val="00E550EE"/>
    <w:rsid w:val="00E553A3"/>
    <w:rsid w:val="00E554CC"/>
    <w:rsid w:val="00E555B9"/>
    <w:rsid w:val="00E55978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EAC"/>
    <w:rsid w:val="00E66F35"/>
    <w:rsid w:val="00E66F80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73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58"/>
    <w:rsid w:val="00E953E9"/>
    <w:rsid w:val="00E95965"/>
    <w:rsid w:val="00E9599D"/>
    <w:rsid w:val="00E959CB"/>
    <w:rsid w:val="00E95F49"/>
    <w:rsid w:val="00E9602C"/>
    <w:rsid w:val="00E961B9"/>
    <w:rsid w:val="00E96255"/>
    <w:rsid w:val="00E96C94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56E"/>
    <w:rsid w:val="00EA3672"/>
    <w:rsid w:val="00EA3CB5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9FB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D20"/>
    <w:rsid w:val="00EA7D6A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C12"/>
    <w:rsid w:val="00EC7CD2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E9"/>
    <w:rsid w:val="00F54785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C52"/>
    <w:rsid w:val="00F57D4E"/>
    <w:rsid w:val="00F57EFF"/>
    <w:rsid w:val="00F6004F"/>
    <w:rsid w:val="00F60306"/>
    <w:rsid w:val="00F605DB"/>
    <w:rsid w:val="00F60638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949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407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083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4E4"/>
    <w:rsid w:val="00FA7747"/>
    <w:rsid w:val="00FA7BB2"/>
    <w:rsid w:val="00FA7D5B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8DD"/>
    <w:rsid w:val="00FC595E"/>
    <w:rsid w:val="00FC598E"/>
    <w:rsid w:val="00FC599D"/>
    <w:rsid w:val="00FC5B35"/>
    <w:rsid w:val="00FC5E59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uiPriority w:val="99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uiPriority w:val="99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8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2022-11-06T15:58:00Z</cp:lastPrinted>
  <dcterms:created xsi:type="dcterms:W3CDTF">2022-11-20T09:23:00Z</dcterms:created>
  <dcterms:modified xsi:type="dcterms:W3CDTF">2022-11-20T09:23:00Z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