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AE1D16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AE1D16" w:rsidRDefault="00CE17CD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AE1D1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AE1D16" w:rsidRDefault="003B6C8F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AE1D16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AE1D16" w:rsidRDefault="00301C4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AE1D16" w:rsidRDefault="00301C4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</w:tr>
      <w:tr w:rsidR="001B7F10" w:rsidRPr="00AE1D16" w14:paraId="06774C72" w14:textId="77777777" w:rsidTr="00B346F1">
        <w:tc>
          <w:tcPr>
            <w:tcW w:w="1098" w:type="dxa"/>
            <w:shd w:val="clear" w:color="auto" w:fill="auto"/>
          </w:tcPr>
          <w:p w14:paraId="0D4000CB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B6B17A7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1B7F10" w:rsidRPr="00AE1D16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  <w:tr w:rsidR="001B7F10" w:rsidRPr="00AE1D16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705E59" w:rsidRPr="00AE1D16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05E59" w:rsidRPr="00AE1D16" w:rsidRDefault="00705E59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4965973" w:rsidR="00705E59" w:rsidRPr="00AE1D16" w:rsidRDefault="00705E5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ผลกระทบจากการแพร่ระบาดของโรค</w:t>
            </w:r>
            <w:r w:rsidR="006876AF"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1D16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C</w:t>
            </w:r>
            <w:r w:rsidR="00E4509A" w:rsidRPr="00AE1D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AE1D16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-</w:t>
            </w:r>
            <w:r w:rsidR="00E93A22" w:rsidRPr="00E93A22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19</w:t>
            </w:r>
          </w:p>
        </w:tc>
      </w:tr>
      <w:tr w:rsidR="0010657F" w:rsidRPr="00AE1D16" w14:paraId="7361726E" w14:textId="77777777" w:rsidTr="00B346F1">
        <w:tc>
          <w:tcPr>
            <w:tcW w:w="1098" w:type="dxa"/>
            <w:shd w:val="clear" w:color="auto" w:fill="auto"/>
          </w:tcPr>
          <w:p w14:paraId="3B5B26EF" w14:textId="77777777" w:rsidR="0010657F" w:rsidRPr="00AE1D16" w:rsidRDefault="0010657F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2F16FF9" w14:textId="4C64B8FF" w:rsidR="0010657F" w:rsidRPr="00AE1D16" w:rsidRDefault="0010657F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1B7F10" w:rsidRPr="00AE1D16" w14:paraId="3E8A15C7" w14:textId="77777777" w:rsidTr="00B346F1">
        <w:tc>
          <w:tcPr>
            <w:tcW w:w="1098" w:type="dxa"/>
            <w:shd w:val="clear" w:color="auto" w:fill="auto"/>
          </w:tcPr>
          <w:p w14:paraId="0481FB07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87EC8A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1B7F10" w:rsidRPr="00AE1D16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A17A1B" w:rsidRPr="00AE1D16" w14:paraId="72C98E47" w14:textId="77777777" w:rsidTr="00B346F1">
        <w:tc>
          <w:tcPr>
            <w:tcW w:w="1098" w:type="dxa"/>
            <w:shd w:val="clear" w:color="auto" w:fill="auto"/>
          </w:tcPr>
          <w:p w14:paraId="2F7E6698" w14:textId="77777777" w:rsidR="00A17A1B" w:rsidRPr="00AE1D16" w:rsidRDefault="00A17A1B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F3296A2" w14:textId="4800943B" w:rsidR="00A17A1B" w:rsidRPr="00AE1D16" w:rsidRDefault="00A17A1B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เงินฝาก</w:t>
            </w:r>
            <w:r w:rsidR="00343007"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สถาบันการเงิน</w:t>
            </w: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ระยะสั้นที่ใช้เป็นหลักประกัน </w:t>
            </w:r>
          </w:p>
        </w:tc>
      </w:tr>
      <w:tr w:rsidR="001B7F10" w:rsidRPr="00AE1D16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441C77EF" w:rsidR="001B7F10" w:rsidRPr="00AE1D16" w:rsidRDefault="00D802E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</w:tr>
      <w:tr w:rsidR="001B7F10" w:rsidRPr="00AE1D16" w14:paraId="2A62EBE9" w14:textId="77777777" w:rsidTr="00B346F1">
        <w:tc>
          <w:tcPr>
            <w:tcW w:w="1098" w:type="dxa"/>
            <w:shd w:val="clear" w:color="auto" w:fill="auto"/>
          </w:tcPr>
          <w:p w14:paraId="5C516728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9EF3F7A" w14:textId="19FC67FB" w:rsidR="001B7F10" w:rsidRPr="00AE1D16" w:rsidRDefault="00D802E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</w:t>
            </w:r>
            <w:r w:rsidR="00EF4FED"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หมุนเวียน</w:t>
            </w: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</w:tr>
      <w:tr w:rsidR="001B7F10" w:rsidRPr="00AE1D16" w14:paraId="5B79C911" w14:textId="77777777" w:rsidTr="00B346F1">
        <w:tc>
          <w:tcPr>
            <w:tcW w:w="1098" w:type="dxa"/>
            <w:shd w:val="clear" w:color="auto" w:fill="auto"/>
          </w:tcPr>
          <w:p w14:paraId="30011327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44879EA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</w:tr>
      <w:tr w:rsidR="001B7F10" w:rsidRPr="00AE1D16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3299DC98" w:rsidR="001B7F10" w:rsidRPr="00AE1D16" w:rsidRDefault="00FE1EB2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AE1D16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1B7F10" w:rsidRPr="00AE1D16" w14:paraId="2FB3057C" w14:textId="77777777" w:rsidTr="00B346F1">
        <w:tc>
          <w:tcPr>
            <w:tcW w:w="1098" w:type="dxa"/>
            <w:shd w:val="clear" w:color="auto" w:fill="auto"/>
          </w:tcPr>
          <w:p w14:paraId="38849DAF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A21957" w14:textId="02A0A2E9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เงินลงทุนในบริษัทร่วม</w:t>
            </w:r>
          </w:p>
        </w:tc>
      </w:tr>
      <w:tr w:rsidR="001B7F10" w:rsidRPr="00AE1D16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</w:p>
        </w:tc>
      </w:tr>
      <w:tr w:rsidR="001B7F10" w:rsidRPr="00AE1D16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1B7F10" w:rsidRPr="00AE1D16" w14:paraId="217C857D" w14:textId="77777777" w:rsidTr="00B346F1">
        <w:tc>
          <w:tcPr>
            <w:tcW w:w="1098" w:type="dxa"/>
            <w:shd w:val="clear" w:color="auto" w:fill="auto"/>
          </w:tcPr>
          <w:p w14:paraId="64082DB8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8CED2DF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1B7F10" w:rsidRPr="00AE1D16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1B7F10" w:rsidRPr="00AE1D16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77777777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สิทธิการเช่า</w:t>
            </w:r>
          </w:p>
        </w:tc>
      </w:tr>
      <w:tr w:rsidR="00AC6961" w:rsidRPr="00AE1D16" w14:paraId="51F0C405" w14:textId="77777777" w:rsidTr="00B346F1">
        <w:tc>
          <w:tcPr>
            <w:tcW w:w="1098" w:type="dxa"/>
            <w:shd w:val="clear" w:color="auto" w:fill="auto"/>
          </w:tcPr>
          <w:p w14:paraId="18098674" w14:textId="77777777" w:rsidR="00AC6961" w:rsidRPr="00AE1D16" w:rsidRDefault="00AC6961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77E09D" w14:textId="3D865982" w:rsidR="00AC6961" w:rsidRPr="00AE1D16" w:rsidRDefault="00AC6961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</w:tr>
      <w:tr w:rsidR="001B7F10" w:rsidRPr="00AE1D16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1B7F10" w:rsidRPr="00AE1D16" w:rsidRDefault="001B7F10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351C5A9A" w:rsidR="001B7F10" w:rsidRPr="00AE1D16" w:rsidRDefault="001B7F10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5B0970"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</w:tr>
      <w:tr w:rsidR="00705E59" w:rsidRPr="00AE1D16" w14:paraId="5643E6DA" w14:textId="77777777" w:rsidTr="00B346F1">
        <w:tc>
          <w:tcPr>
            <w:tcW w:w="1098" w:type="dxa"/>
            <w:shd w:val="clear" w:color="auto" w:fill="auto"/>
          </w:tcPr>
          <w:p w14:paraId="45F6C460" w14:textId="77777777" w:rsidR="00705E59" w:rsidRPr="00AE1D16" w:rsidRDefault="00705E59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6D86268" w14:textId="77777777" w:rsidR="00705E59" w:rsidRPr="00AE1D16" w:rsidRDefault="00705E5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705E59" w:rsidRPr="00AE1D16" w14:paraId="14C145A0" w14:textId="77777777" w:rsidTr="00B346F1">
        <w:tc>
          <w:tcPr>
            <w:tcW w:w="1098" w:type="dxa"/>
            <w:shd w:val="clear" w:color="auto" w:fill="auto"/>
          </w:tcPr>
          <w:p w14:paraId="05FC2672" w14:textId="77777777" w:rsidR="00705E59" w:rsidRPr="00AE1D16" w:rsidRDefault="00705E59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55B9072" w14:textId="77777777" w:rsidR="00705E59" w:rsidRPr="00AE1D16" w:rsidRDefault="00705E5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705E59" w:rsidRPr="00AE1D16" w14:paraId="178EB3D4" w14:textId="77777777" w:rsidTr="00B346F1">
        <w:tc>
          <w:tcPr>
            <w:tcW w:w="1098" w:type="dxa"/>
            <w:shd w:val="clear" w:color="auto" w:fill="auto"/>
          </w:tcPr>
          <w:p w14:paraId="2603D734" w14:textId="77777777" w:rsidR="00705E59" w:rsidRPr="00AE1D16" w:rsidRDefault="00705E59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63B11E" w14:textId="77777777" w:rsidR="00705E59" w:rsidRPr="00AE1D16" w:rsidRDefault="00705E5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953BB" w:rsidRPr="00AE1D16" w14:paraId="131781CC" w14:textId="77777777" w:rsidTr="00B346F1">
        <w:tc>
          <w:tcPr>
            <w:tcW w:w="1098" w:type="dxa"/>
            <w:shd w:val="clear" w:color="auto" w:fill="auto"/>
          </w:tcPr>
          <w:p w14:paraId="4B122BD6" w14:textId="77777777" w:rsidR="00D953BB" w:rsidRPr="00AE1D16" w:rsidRDefault="00D953BB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3287B86" w14:textId="2583E649" w:rsidR="00D953BB" w:rsidRPr="00AE1D16" w:rsidRDefault="00D953BB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ประมาณการหนี้สิน</w:t>
            </w:r>
            <w:r w:rsidR="009A046F"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ค่ารื้อถอน </w:t>
            </w:r>
          </w:p>
        </w:tc>
      </w:tr>
      <w:tr w:rsidR="00B64AA5" w:rsidRPr="00AE1D16" w14:paraId="3085918A" w14:textId="77777777" w:rsidTr="00B346F1">
        <w:tc>
          <w:tcPr>
            <w:tcW w:w="1098" w:type="dxa"/>
            <w:shd w:val="clear" w:color="auto" w:fill="auto"/>
          </w:tcPr>
          <w:p w14:paraId="700322A5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3550AA1" w14:textId="688A216D" w:rsidR="00B64AA5" w:rsidRPr="00AE1D16" w:rsidRDefault="00AC6961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ส่วนเกินมูลค่าหุ้นและ</w:t>
            </w:r>
            <w:r w:rsidR="00B64AA5"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สำรองตามกฎหมาย</w:t>
            </w:r>
          </w:p>
        </w:tc>
      </w:tr>
      <w:tr w:rsidR="00B64AA5" w:rsidRPr="00AE1D16" w14:paraId="1939CC0C" w14:textId="77777777" w:rsidTr="00B346F1">
        <w:tc>
          <w:tcPr>
            <w:tcW w:w="1098" w:type="dxa"/>
            <w:shd w:val="clear" w:color="auto" w:fill="auto"/>
          </w:tcPr>
          <w:p w14:paraId="0F2D26D0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36BE92" w14:textId="136A2296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="00160FD3"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B64AA5" w:rsidRPr="00AE1D16" w14:paraId="3326854F" w14:textId="77777777" w:rsidTr="00B346F1">
        <w:tc>
          <w:tcPr>
            <w:tcW w:w="1098" w:type="dxa"/>
            <w:shd w:val="clear" w:color="auto" w:fill="auto"/>
          </w:tcPr>
          <w:p w14:paraId="7552A75E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EBB25D" w14:textId="3D9C6A56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ค่าใช้จ่ายตามลักษณะ</w:t>
            </w:r>
          </w:p>
        </w:tc>
      </w:tr>
      <w:tr w:rsidR="00B64AA5" w:rsidRPr="00AE1D16" w14:paraId="25C2D778" w14:textId="77777777" w:rsidTr="00B346F1">
        <w:tc>
          <w:tcPr>
            <w:tcW w:w="1098" w:type="dxa"/>
            <w:shd w:val="clear" w:color="auto" w:fill="auto"/>
          </w:tcPr>
          <w:p w14:paraId="67D4F459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AEF390" w14:textId="34A83352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</w:tr>
      <w:tr w:rsidR="00B64AA5" w:rsidRPr="00AE1D16" w14:paraId="498AC99D" w14:textId="77777777" w:rsidTr="00B346F1">
        <w:tc>
          <w:tcPr>
            <w:tcW w:w="1098" w:type="dxa"/>
            <w:shd w:val="clear" w:color="auto" w:fill="auto"/>
          </w:tcPr>
          <w:p w14:paraId="68193145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9840A45" w14:textId="33C58E9B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64AA5" w:rsidRPr="00AE1D16" w14:paraId="2874241F" w14:textId="77777777" w:rsidTr="00B346F1">
        <w:tc>
          <w:tcPr>
            <w:tcW w:w="1098" w:type="dxa"/>
            <w:shd w:val="clear" w:color="auto" w:fill="auto"/>
          </w:tcPr>
          <w:p w14:paraId="3ED0EFAF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087E549" w14:textId="59686B43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กำไรต่อหุ้น</w:t>
            </w:r>
            <w:r w:rsidR="009F0D61"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  <w:tr w:rsidR="00B64AA5" w:rsidRPr="00AE1D16" w14:paraId="2A15DC98" w14:textId="77777777" w:rsidTr="00B346F1">
        <w:tc>
          <w:tcPr>
            <w:tcW w:w="1098" w:type="dxa"/>
            <w:shd w:val="clear" w:color="auto" w:fill="auto"/>
          </w:tcPr>
          <w:p w14:paraId="0A9A83D2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4BFB87F" w14:textId="7E53AC5F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B64AA5" w:rsidRPr="00AE1D16" w14:paraId="16ABEB2A" w14:textId="77777777" w:rsidTr="00B346F1">
        <w:tc>
          <w:tcPr>
            <w:tcW w:w="1098" w:type="dxa"/>
            <w:shd w:val="clear" w:color="auto" w:fill="auto"/>
          </w:tcPr>
          <w:p w14:paraId="23BC81BF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CA3DA7" w14:textId="6B08A6F4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594739" w:rsidRPr="00AE1D16" w14:paraId="2E00CC59" w14:textId="77777777" w:rsidTr="00B346F1">
        <w:tc>
          <w:tcPr>
            <w:tcW w:w="1098" w:type="dxa"/>
            <w:shd w:val="clear" w:color="auto" w:fill="auto"/>
          </w:tcPr>
          <w:p w14:paraId="05FE4078" w14:textId="77777777" w:rsidR="00594739" w:rsidRPr="00AE1D16" w:rsidRDefault="00594739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5FBF55E" w14:textId="582CCFFC" w:rsidR="00594739" w:rsidRPr="00AE1D16" w:rsidRDefault="0059473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การบริหารจัดการทุน</w:t>
            </w:r>
          </w:p>
        </w:tc>
      </w:tr>
      <w:tr w:rsidR="00B64AA5" w:rsidRPr="00AE1D16" w14:paraId="65621904" w14:textId="77777777" w:rsidTr="00B346F1">
        <w:tc>
          <w:tcPr>
            <w:tcW w:w="1098" w:type="dxa"/>
            <w:shd w:val="clear" w:color="auto" w:fill="auto"/>
          </w:tcPr>
          <w:p w14:paraId="5C696646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85783A" w14:textId="45F9D4F4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1E106B" w:rsidRPr="00AE1D16" w14:paraId="2EAB4052" w14:textId="77777777" w:rsidTr="00B346F1">
        <w:tc>
          <w:tcPr>
            <w:tcW w:w="1098" w:type="dxa"/>
            <w:shd w:val="clear" w:color="auto" w:fill="auto"/>
          </w:tcPr>
          <w:p w14:paraId="5F190D58" w14:textId="77777777" w:rsidR="001E106B" w:rsidRPr="00AE1D16" w:rsidRDefault="001E106B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F21CC66" w14:textId="60181DBA" w:rsidR="001E106B" w:rsidRPr="00AE1D16" w:rsidRDefault="0010657F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</w:rPr>
              <w:t>คดีความฟ้องร้อง</w:t>
            </w:r>
          </w:p>
        </w:tc>
      </w:tr>
      <w:tr w:rsidR="00B64AA5" w:rsidRPr="00AE1D16" w14:paraId="7B0F9775" w14:textId="77777777" w:rsidTr="00B346F1">
        <w:tc>
          <w:tcPr>
            <w:tcW w:w="1098" w:type="dxa"/>
            <w:shd w:val="clear" w:color="auto" w:fill="auto"/>
          </w:tcPr>
          <w:p w14:paraId="7F66A762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0306140" w14:textId="1C6B674A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B64AA5" w:rsidRPr="00AE1D16" w14:paraId="014609DA" w14:textId="77777777" w:rsidTr="00B346F1">
        <w:tc>
          <w:tcPr>
            <w:tcW w:w="1098" w:type="dxa"/>
            <w:shd w:val="clear" w:color="auto" w:fill="auto"/>
          </w:tcPr>
          <w:p w14:paraId="0BCE9F0B" w14:textId="77777777" w:rsidR="00B64AA5" w:rsidRPr="00AE1D16" w:rsidRDefault="00B64AA5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0B8168E" w14:textId="711C64F1" w:rsidR="00B64AA5" w:rsidRPr="00AE1D16" w:rsidRDefault="00B64AA5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9B7B79" w:rsidRPr="00AE1D16" w14:paraId="71387EB5" w14:textId="77777777" w:rsidTr="00B346F1">
        <w:tc>
          <w:tcPr>
            <w:tcW w:w="1098" w:type="dxa"/>
            <w:shd w:val="clear" w:color="auto" w:fill="auto"/>
          </w:tcPr>
          <w:p w14:paraId="43313CBC" w14:textId="77777777" w:rsidR="009B7B79" w:rsidRPr="00AE1D16" w:rsidRDefault="009B7B79" w:rsidP="00AE1D16">
            <w:pPr>
              <w:pStyle w:val="IndexHeading"/>
              <w:numPr>
                <w:ilvl w:val="0"/>
                <w:numId w:val="10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2F3E22B" w14:textId="3218B1EB" w:rsidR="009B7B79" w:rsidRPr="00AE1D16" w:rsidRDefault="009B7B79" w:rsidP="00AE1D16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มาตรฐาน</w:t>
            </w:r>
            <w:r w:rsidR="00DB1AA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รายงานทางการเงิน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ที่ยังไม่ได้ใช้</w:t>
            </w:r>
          </w:p>
        </w:tc>
      </w:tr>
    </w:tbl>
    <w:p w14:paraId="4A24135F" w14:textId="77777777" w:rsidR="003B6C8F" w:rsidRPr="00AE1D16" w:rsidRDefault="003B6C8F" w:rsidP="00C7198D">
      <w:pPr>
        <w:pStyle w:val="NoSpacing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507F110" w14:textId="77777777" w:rsidR="003B14EA" w:rsidRPr="00AE1D16" w:rsidRDefault="003B14EA" w:rsidP="00C7198D">
      <w:pPr>
        <w:pStyle w:val="NoSpacing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7CB7CC93" w14:textId="77777777" w:rsidR="003B14EA" w:rsidRPr="00AE1D16" w:rsidRDefault="003B14EA" w:rsidP="00C7198D">
      <w:pPr>
        <w:pStyle w:val="NoSpacing"/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32301478" w14:textId="77777777" w:rsidR="003B14EA" w:rsidRPr="00AE1D16" w:rsidRDefault="003B14EA" w:rsidP="00C7198D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="Angsana New" w:hAnsi="Angsana New"/>
          <w:sz w:val="28"/>
          <w:szCs w:val="28"/>
        </w:rPr>
        <w:br w:type="page"/>
      </w:r>
      <w:r w:rsidRPr="00AE1D1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98E1D2D" w14:textId="77777777" w:rsidR="009F1F29" w:rsidRPr="00AE1D16" w:rsidRDefault="009F1F29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024287" w14:textId="5A696476" w:rsidR="00A93C94" w:rsidRPr="00AE1D16" w:rsidRDefault="003B14EA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</w:t>
      </w:r>
      <w:r w:rsidR="008225B5" w:rsidRPr="00AE1D16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363EB2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18</w:t>
      </w:r>
      <w:r w:rsidR="00343EC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343EC5" w:rsidRPr="00AE1D16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</w:p>
    <w:p w14:paraId="5DBF268F" w14:textId="77777777" w:rsidR="00A14CAB" w:rsidRPr="00AE1D16" w:rsidRDefault="00A14CAB" w:rsidP="00AE1D16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371CE9" w14:textId="77777777" w:rsidR="003B14EA" w:rsidRPr="00C7198D" w:rsidRDefault="003B14EA" w:rsidP="00C7198D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C7198D">
        <w:rPr>
          <w:rFonts w:asciiTheme="majorBidi" w:hAnsiTheme="majorBidi" w:cstheme="majorBidi"/>
          <w:sz w:val="28"/>
          <w:szCs w:val="28"/>
          <w:u w:val="none"/>
          <w:cs/>
        </w:rPr>
        <w:t>ข้อมูล</w:t>
      </w:r>
      <w:r w:rsidRPr="00C7198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ทั่วไป</w:t>
      </w:r>
    </w:p>
    <w:p w14:paraId="225CCBC5" w14:textId="77777777" w:rsidR="004539E5" w:rsidRPr="00AE1D16" w:rsidRDefault="004539E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D021616" w14:textId="68AC18CB" w:rsidR="003B14EA" w:rsidRPr="00AE1D16" w:rsidRDefault="003B14EA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 ยูนิเวนเจอร์ จำกัด (มหาชน) </w:t>
      </w:r>
      <w:r w:rsidRPr="00AE1D16">
        <w:rPr>
          <w:rFonts w:asciiTheme="majorBidi" w:hAnsiTheme="majorBidi" w:cstheme="majorBidi"/>
          <w:sz w:val="28"/>
          <w:szCs w:val="28"/>
        </w:rPr>
        <w:t>“</w:t>
      </w:r>
      <w:r w:rsidRPr="00AE1D1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E1D16">
        <w:rPr>
          <w:rFonts w:asciiTheme="majorBidi" w:hAnsiTheme="majorBidi" w:cstheme="majorBidi"/>
          <w:sz w:val="28"/>
          <w:szCs w:val="28"/>
        </w:rPr>
        <w:t>”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F492A" w:rsidRPr="00AE1D16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2531</w:t>
      </w:r>
      <w:r w:rsidR="004F492A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4F492A" w:rsidRPr="00AE1D16">
        <w:rPr>
          <w:rFonts w:asciiTheme="majorBidi" w:hAnsiTheme="majorBidi" w:cstheme="majorBidi"/>
          <w:sz w:val="28"/>
          <w:szCs w:val="28"/>
          <w:cs/>
        </w:rPr>
        <w:t>โดย</w:t>
      </w:r>
      <w:r w:rsidRPr="00AE1D16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125713" w:rsidRPr="00AE1D16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AE1D16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="000F33FD" w:rsidRPr="00AE1D16">
        <w:rPr>
          <w:rFonts w:asciiTheme="majorBidi" w:hAnsiTheme="majorBidi" w:cstheme="majorBidi"/>
          <w:sz w:val="28"/>
          <w:szCs w:val="28"/>
          <w:cs/>
        </w:rPr>
        <w:t>เลขที่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57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ปาร์คเวนเชอร์ อีโคเพล็กซ์</w:t>
      </w:r>
      <w:r w:rsidR="00AE2795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="00E93A22" w:rsidRPr="00E93A22">
        <w:rPr>
          <w:rFonts w:asciiTheme="majorBidi" w:hAnsiTheme="majorBidi" w:cstheme="majorBidi"/>
          <w:sz w:val="28"/>
          <w:szCs w:val="28"/>
        </w:rPr>
        <w:t>22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ถนนวิทยุ แขวงลุมพินี เขตปทุมวัน กรุงเทพมหานคร</w:t>
      </w:r>
    </w:p>
    <w:p w14:paraId="34163BCF" w14:textId="77777777" w:rsidR="004539E5" w:rsidRPr="00AE1D16" w:rsidRDefault="004539E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4014AAA" w14:textId="77777777" w:rsidR="003B14EA" w:rsidRPr="00AE1D16" w:rsidRDefault="003B14EA" w:rsidP="00AE1D16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บริษัทใหญ่ในระหว่างปีได้แก่ บริษัท </w:t>
      </w:r>
      <w:r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อเดลฟอส</w:t>
      </w: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</w:t>
      </w:r>
      <w:r w:rsidRPr="00AE1D1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ซึ่งเป็นนิติบุคคลที่จัดตั้งขึ้นในประเทศไทย </w:t>
      </w:r>
    </w:p>
    <w:p w14:paraId="509A4D20" w14:textId="77777777" w:rsidR="004539E5" w:rsidRPr="00AE1D16" w:rsidRDefault="004539E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A8D97A5" w14:textId="4565D308" w:rsidR="00AE2795" w:rsidRPr="00AE1D16" w:rsidRDefault="00FA727D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rtl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และธุรกิจผลิตและจำหน่ายกระแสไฟฟ้า </w:t>
      </w:r>
      <w:r w:rsidR="00125713" w:rsidRPr="00AE1D16">
        <w:rPr>
          <w:rFonts w:asciiTheme="majorBidi" w:hAnsiTheme="majorBidi" w:cstheme="majorBidi"/>
          <w:sz w:val="28"/>
          <w:szCs w:val="28"/>
          <w:cs/>
        </w:rPr>
        <w:t>โดย</w:t>
      </w:r>
      <w:r w:rsidR="00AE2795" w:rsidRPr="00AE1D16">
        <w:rPr>
          <w:rFonts w:asciiTheme="majorBidi" w:hAnsiTheme="majorBidi" w:cstheme="majorBidi"/>
          <w:sz w:val="28"/>
          <w:szCs w:val="28"/>
          <w:cs/>
        </w:rPr>
        <w:t>รายละเอียดของบริษัท</w:t>
      </w:r>
      <w:r w:rsidR="007C363D" w:rsidRPr="00AE1D16">
        <w:rPr>
          <w:rFonts w:asciiTheme="majorBidi" w:hAnsiTheme="majorBidi" w:cstheme="majorBidi"/>
          <w:sz w:val="28"/>
          <w:szCs w:val="28"/>
          <w:cs/>
        </w:rPr>
        <w:t>ร่วม</w:t>
      </w:r>
      <w:r w:rsidR="00F12A92" w:rsidRPr="00AE1D16">
        <w:rPr>
          <w:rFonts w:asciiTheme="majorBidi" w:hAnsiTheme="majorBidi" w:cstheme="majorBidi"/>
          <w:sz w:val="28"/>
          <w:szCs w:val="28"/>
          <w:cs/>
        </w:rPr>
        <w:t>และ</w:t>
      </w:r>
      <w:r w:rsidR="0013656C" w:rsidRPr="00AE1D1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C363D" w:rsidRPr="00AE1D16">
        <w:rPr>
          <w:rFonts w:asciiTheme="majorBidi" w:hAnsiTheme="majorBidi" w:cstheme="majorBidi"/>
          <w:sz w:val="28"/>
          <w:szCs w:val="28"/>
          <w:cs/>
        </w:rPr>
        <w:t>ย่อย</w:t>
      </w:r>
      <w:r w:rsidR="00FB4487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DB09EB" w:rsidRPr="00AE1D16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874594" w:rsidRPr="00AE1D16">
        <w:rPr>
          <w:rFonts w:asciiTheme="majorBidi" w:hAnsiTheme="majorBidi" w:cstheme="majorBidi"/>
          <w:sz w:val="28"/>
          <w:szCs w:val="28"/>
          <w:cs/>
        </w:rPr>
        <w:t>วันที</w:t>
      </w:r>
      <w:r w:rsidR="004B6A52" w:rsidRPr="00AE1D16">
        <w:rPr>
          <w:rFonts w:asciiTheme="majorBidi" w:hAnsiTheme="majorBidi" w:cstheme="majorBidi"/>
          <w:sz w:val="28"/>
          <w:szCs w:val="28"/>
          <w:cs/>
        </w:rPr>
        <w:t>่</w:t>
      </w:r>
      <w:r w:rsidR="0013656C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="00D17150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325436" w:rsidRPr="00AE1D1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AE2795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="00123F5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AE1D1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="00F6644C" w:rsidRPr="00AE1D1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E2795" w:rsidRPr="00AE1D16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13</w:t>
      </w:r>
      <w:r w:rsidR="00DF168E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DF168E" w:rsidRPr="00AE1D1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14</w:t>
      </w:r>
    </w:p>
    <w:p w14:paraId="34FF78AC" w14:textId="77777777" w:rsidR="004539E5" w:rsidRPr="00AE1D16" w:rsidRDefault="004539E5" w:rsidP="00AE1D16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C52F42" w14:textId="77777777" w:rsidR="003B14EA" w:rsidRPr="00C7198D" w:rsidRDefault="003B14EA" w:rsidP="00C7198D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  <w:lang w:val="th-TH"/>
        </w:rPr>
      </w:pPr>
      <w:r w:rsidRPr="00C7198D">
        <w:rPr>
          <w:rFonts w:asciiTheme="majorBidi" w:hAnsiTheme="majorBidi" w:cstheme="majorBidi"/>
          <w:sz w:val="28"/>
          <w:szCs w:val="28"/>
          <w:u w:val="none"/>
          <w:cs/>
        </w:rPr>
        <w:t>เกณฑ์</w:t>
      </w:r>
      <w:r w:rsidRPr="00C7198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การจัดทำงบการเงิน</w:t>
      </w:r>
    </w:p>
    <w:p w14:paraId="72B2C978" w14:textId="77777777" w:rsidR="004539E5" w:rsidRPr="00AE1D16" w:rsidRDefault="004539E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6A1F381" w14:textId="66F4BA26" w:rsidR="00020F2E" w:rsidRPr="00AE1D16" w:rsidRDefault="001C4CAA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B76E0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020F2E" w:rsidRPr="00AE1D16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5ADE0889" w14:textId="77777777" w:rsidR="004539E5" w:rsidRPr="00AE1D16" w:rsidRDefault="004539E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87D62AA" w14:textId="20A8725E" w:rsidR="00174737" w:rsidRPr="00AE1D16" w:rsidRDefault="00143FBE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การประมาณการและข้อสมมติหลายประการ ซึ่งมีผลกระทบต่อการ</w:t>
      </w:r>
      <w:r w:rsidR="00704C9C" w:rsidRPr="00AE1D16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Pr="00AE1D16">
        <w:rPr>
          <w:rFonts w:asciiTheme="majorBidi" w:hAnsiTheme="majorBidi" w:cstheme="majorBidi"/>
          <w:sz w:val="28"/>
          <w:szCs w:val="28"/>
          <w:cs/>
        </w:rPr>
        <w:t>นโยบายการบัญชีของกลุ่มบริษัท</w:t>
      </w:r>
      <w:r w:rsidR="00DA36D3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ท</w:t>
      </w:r>
      <w:r w:rsidR="00BD14C7" w:rsidRPr="00AE1D16">
        <w:rPr>
          <w:rFonts w:asciiTheme="majorBidi" w:hAnsiTheme="majorBidi" w:cstheme="majorBidi"/>
          <w:sz w:val="28"/>
          <w:szCs w:val="28"/>
          <w:cs/>
        </w:rPr>
        <w:t>ั้งนี้</w:t>
      </w:r>
      <w:r w:rsidR="00B964AD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8C77C9" w:rsidRPr="00AE1D16">
        <w:rPr>
          <w:rFonts w:asciiTheme="majorBidi" w:hAnsiTheme="majorBidi" w:cstheme="majorBidi" w:hint="cs"/>
          <w:sz w:val="28"/>
          <w:szCs w:val="28"/>
          <w:cs/>
        </w:rPr>
        <w:t xml:space="preserve">ซึ่งเปิดเผยในหมายเหตุข้อ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="008C77C9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8C77C9" w:rsidRPr="00AE1D16">
        <w:rPr>
          <w:rFonts w:asciiTheme="majorBidi" w:hAnsiTheme="majorBidi" w:cstheme="majorBidi" w:hint="cs"/>
          <w:sz w:val="28"/>
          <w:szCs w:val="28"/>
          <w:cs/>
        </w:rPr>
        <w:t>แต่ละข้อ</w:t>
      </w:r>
      <w:r w:rsidRPr="00AE1D16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88A5AB3" w14:textId="77777777" w:rsidR="00174737" w:rsidRPr="00AE1D16" w:rsidRDefault="00174737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471F49B" w14:textId="77777777" w:rsidR="00174737" w:rsidRPr="00AE1D16" w:rsidRDefault="00174737" w:rsidP="00AE1D16">
      <w:pPr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133FDD4B" w14:textId="77777777" w:rsidR="009246CF" w:rsidRPr="00AE1D16" w:rsidRDefault="009246CF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E1D1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16A1722C" w14:textId="60CC28A3" w:rsidR="003B14EA" w:rsidRPr="00C7198D" w:rsidRDefault="003B14EA" w:rsidP="00C7198D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1148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th-TH"/>
        </w:rPr>
      </w:pPr>
      <w:r w:rsidRPr="00C7198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นโยบายการบัญชีที่สำคัญ</w:t>
      </w:r>
    </w:p>
    <w:p w14:paraId="4AA5B8D5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52B09BB8" w14:textId="444B5F7C" w:rsidR="00125139" w:rsidRPr="00AE1D16" w:rsidRDefault="00125139" w:rsidP="00AE1D16">
      <w:pPr>
        <w:pStyle w:val="BodyText2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1ADC1F3" w14:textId="5B89003B" w:rsidR="008038A1" w:rsidRPr="00AE1D16" w:rsidRDefault="00125139" w:rsidP="00AE1D16">
      <w:pPr>
        <w:pStyle w:val="BodyText2"/>
        <w:ind w:left="547" w:firstLine="0"/>
        <w:jc w:val="thaiDistribute"/>
        <w:rPr>
          <w:rFonts w:asciiTheme="majorBidi" w:hAnsiTheme="majorBidi" w:cstheme="majorBidi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   </w:t>
      </w:r>
    </w:p>
    <w:p w14:paraId="6DDA1007" w14:textId="77777777" w:rsidR="003B14EA" w:rsidRPr="00AE1D16" w:rsidRDefault="003B14E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61A5C9A3" w14:textId="77777777" w:rsidR="003B14EA" w:rsidRPr="00AE1D16" w:rsidRDefault="003B14E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0355E0A" w14:textId="6D9F03C1" w:rsidR="00E44935" w:rsidRPr="00AE1D16" w:rsidRDefault="00897CCB" w:rsidP="00AE1D16">
      <w:pPr>
        <w:pStyle w:val="BodyText2"/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AE1D16">
        <w:rPr>
          <w:rFonts w:asciiTheme="majorBidi" w:hAnsiTheme="majorBidi" w:cstheme="majorBidi"/>
          <w:sz w:val="28"/>
          <w:szCs w:val="28"/>
        </w:rPr>
        <w:t>“</w:t>
      </w: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D16">
        <w:rPr>
          <w:rFonts w:asciiTheme="majorBidi" w:hAnsiTheme="majorBidi" w:cstheme="majorBidi"/>
          <w:sz w:val="28"/>
          <w:szCs w:val="28"/>
        </w:rPr>
        <w:t>”</w:t>
      </w:r>
      <w:r w:rsidRPr="00AE1D16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และส่วนได้เสียของกลุ่มบริษัทในบริษัทร่วม</w:t>
      </w:r>
      <w:r w:rsidR="006979DE"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085FFC80" w14:textId="77777777" w:rsidR="008038A1" w:rsidRPr="00AE1D16" w:rsidRDefault="008038A1" w:rsidP="00AE1D16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6F48DF9F" w14:textId="53FF8810" w:rsidR="00E44935" w:rsidRPr="00AE1D16" w:rsidRDefault="00E44935" w:rsidP="00AE1D16">
      <w:pPr>
        <w:pStyle w:val="BodyText2"/>
        <w:ind w:left="547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9B7D889" w14:textId="77777777" w:rsidR="00E44935" w:rsidRPr="00AE1D16" w:rsidRDefault="00E4493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F148462" w14:textId="06F51786" w:rsidR="004D6F87" w:rsidRPr="00AE1D16" w:rsidRDefault="004D6F87" w:rsidP="00AE1D16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600C87" w:rsidRPr="00AE1D16">
        <w:rPr>
          <w:rFonts w:asciiTheme="majorBidi" w:hAnsiTheme="majorBidi" w:cs="Angsana New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="00600C87" w:rsidRPr="00AE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47F99D7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141356B" w14:textId="24536E5C" w:rsidR="004D6F87" w:rsidRPr="00AE1D16" w:rsidRDefault="004D6F87" w:rsidP="00AE1D16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6F0F1A03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F59A975" w14:textId="37EE191B" w:rsidR="004D6F87" w:rsidRPr="00AE1D16" w:rsidRDefault="004D6F87" w:rsidP="00AE1D16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</w:p>
    <w:p w14:paraId="1A1999FB" w14:textId="77777777" w:rsidR="008B2AF6" w:rsidRPr="00AE1D16" w:rsidRDefault="008B2AF6" w:rsidP="00AE1D16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2"/>
          <w:szCs w:val="22"/>
        </w:rPr>
      </w:pPr>
    </w:p>
    <w:p w14:paraId="07707F25" w14:textId="4F1CACAF" w:rsidR="004D6F87" w:rsidRPr="00AE1D16" w:rsidRDefault="004D6F87" w:rsidP="00AE1D16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1CA5CE7" w14:textId="77777777" w:rsidR="004D6F87" w:rsidRPr="00AE1D16" w:rsidRDefault="004D6F87" w:rsidP="00AE1D16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282D183" w14:textId="77777777" w:rsidR="003B14EA" w:rsidRPr="00AE1D16" w:rsidRDefault="003B14EA" w:rsidP="00AE1D16">
      <w:pPr>
        <w:pStyle w:val="BodyText"/>
        <w:spacing w:after="0"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BA1FD91" w14:textId="77777777" w:rsidR="004D6F87" w:rsidRPr="00AE1D16" w:rsidRDefault="004D6F87" w:rsidP="00AE1D16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2"/>
          <w:szCs w:val="22"/>
        </w:rPr>
      </w:pPr>
    </w:p>
    <w:p w14:paraId="42F5B90A" w14:textId="14146D60" w:rsidR="004D6F87" w:rsidRPr="00AE1D16" w:rsidRDefault="004D6F87" w:rsidP="00AE1D16">
      <w:pPr>
        <w:autoSpaceDE w:val="0"/>
        <w:autoSpaceDN w:val="0"/>
        <w:adjustRightInd w:val="0"/>
        <w:spacing w:line="240" w:lineRule="auto"/>
        <w:ind w:left="547" w:right="58"/>
        <w:rPr>
          <w:rFonts w:asciiTheme="majorBidi" w:eastAsia="Calibri" w:hAnsiTheme="majorBidi" w:cstheme="majorBidi"/>
          <w:sz w:val="28"/>
          <w:szCs w:val="28"/>
          <w:cs/>
        </w:rPr>
      </w:pPr>
      <w:r w:rsidRPr="00AE1D16">
        <w:rPr>
          <w:rFonts w:asciiTheme="majorBidi" w:eastAsia="Calibr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8E5618"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eastAsia="Calibri" w:hAnsiTheme="majorBidi" w:cstheme="majorBidi"/>
          <w:sz w:val="28"/>
          <w:szCs w:val="28"/>
          <w:cs/>
        </w:rPr>
        <w:t>ๆ ที่เคยรับรู้ไว้ ณ วันที่ซื้อ</w:t>
      </w:r>
      <w:r w:rsidRPr="00AE1D16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7FADEC93" w14:textId="7BC10C70" w:rsidR="00174737" w:rsidRPr="00AE1D16" w:rsidRDefault="00174737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28800C18" w14:textId="77777777" w:rsidR="009246CF" w:rsidRPr="00AE1D16" w:rsidRDefault="009246CF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4B5C36B" w14:textId="14194530" w:rsidR="003B14EA" w:rsidRPr="00AE1D16" w:rsidRDefault="003B14EA" w:rsidP="00AE1D16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</w:p>
    <w:p w14:paraId="7C16E2B2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8954F26" w14:textId="535CBD66" w:rsidR="003803BE" w:rsidRPr="00AE1D16" w:rsidRDefault="00C15ABC" w:rsidP="00AE1D1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A75509" w:rsidRPr="00AE1D16">
        <w:rPr>
          <w:rFonts w:asciiTheme="majorBidi" w:hAnsiTheme="majorBidi" w:cstheme="majorBidi"/>
          <w:sz w:val="28"/>
          <w:szCs w:val="28"/>
          <w:cs/>
        </w:rPr>
        <w:t xml:space="preserve">ำนวนเงินผลตอบแทนของกลุ่มบริษัท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27DAD33D" w14:textId="77777777" w:rsidR="009246CF" w:rsidRPr="00AE1D16" w:rsidRDefault="009246CF" w:rsidP="00AE1D1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</w:rPr>
      </w:pPr>
    </w:p>
    <w:p w14:paraId="5580B143" w14:textId="592D0B7F" w:rsidR="0088574A" w:rsidRPr="00AE1D16" w:rsidRDefault="0088574A" w:rsidP="00AE1D1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ส่วนได้เสียที่ไม่มีอำนาจควบคุม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51D3D78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BF882C0" w14:textId="3208F6A3" w:rsidR="0088574A" w:rsidRPr="00AE1D16" w:rsidRDefault="0088574A" w:rsidP="00AE1D1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000904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B76E05" w:rsidRPr="00AE1D16">
        <w:rPr>
          <w:rFonts w:asciiTheme="majorBidi" w:hAnsiTheme="majorBidi" w:cstheme="majorBidi"/>
          <w:sz w:val="28"/>
          <w:szCs w:val="28"/>
          <w:cs/>
        </w:rPr>
        <w:t>เมื่อมี</w:t>
      </w:r>
      <w:r w:rsidRPr="00AE1D16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000904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000904" w:rsidRPr="00AE1D16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600C87" w:rsidRPr="00AE1D16">
        <w:rPr>
          <w:rFonts w:asciiTheme="majorBidi" w:hAnsiTheme="majorBidi" w:cstheme="majorBidi" w:hint="cs"/>
          <w:sz w:val="28"/>
          <w:szCs w:val="28"/>
          <w:cs/>
        </w:rPr>
        <w:t>หรือรับ</w:t>
      </w:r>
      <w:r w:rsidR="00000904" w:rsidRPr="00AE1D16">
        <w:rPr>
          <w:rFonts w:asciiTheme="majorBidi" w:hAnsiTheme="majorBidi" w:cstheme="majorBidi"/>
          <w:sz w:val="28"/>
          <w:szCs w:val="28"/>
          <w:cs/>
        </w:rPr>
        <w:t>จากการได้มา</w:t>
      </w:r>
      <w:r w:rsidR="00600C87" w:rsidRPr="00AE1D16">
        <w:rPr>
          <w:rFonts w:asciiTheme="majorBidi" w:hAnsiTheme="majorBidi" w:cstheme="majorBidi" w:hint="cs"/>
          <w:sz w:val="28"/>
          <w:szCs w:val="28"/>
          <w:cs/>
        </w:rPr>
        <w:t>หรือจำ</w:t>
      </w:r>
      <w:r w:rsidR="0048021F" w:rsidRPr="00AE1D16">
        <w:rPr>
          <w:rFonts w:asciiTheme="majorBidi" w:hAnsiTheme="majorBidi" w:cstheme="majorBidi" w:hint="cs"/>
          <w:sz w:val="28"/>
          <w:szCs w:val="28"/>
          <w:cs/>
        </w:rPr>
        <w:t>ห</w:t>
      </w:r>
      <w:r w:rsidR="00600C87" w:rsidRPr="00AE1D16">
        <w:rPr>
          <w:rFonts w:asciiTheme="majorBidi" w:hAnsiTheme="majorBidi" w:cstheme="majorBidi" w:hint="cs"/>
          <w:sz w:val="28"/>
          <w:szCs w:val="28"/>
          <w:cs/>
        </w:rPr>
        <w:t>น่ายไป</w:t>
      </w:r>
      <w:r w:rsidR="00000904" w:rsidRPr="00AE1D16">
        <w:rPr>
          <w:rFonts w:asciiTheme="majorBidi" w:hAnsiTheme="majorBidi" w:cstheme="majorBidi"/>
          <w:sz w:val="28"/>
          <w:szCs w:val="28"/>
          <w:cs/>
        </w:rPr>
        <w:t>ซึ่งส่วนได้เสียที่ไม่มีอำนาจควบคุมโดยอำนาจควบคุมไม่เปลี่ยนแปลงรับรู้เป็น</w:t>
      </w:r>
      <w:r w:rsidR="004D6F87" w:rsidRPr="00AE1D16">
        <w:rPr>
          <w:rFonts w:asciiTheme="majorBidi" w:hAnsiTheme="majorBidi" w:cstheme="majorBidi"/>
          <w:sz w:val="28"/>
          <w:szCs w:val="28"/>
          <w:cs/>
        </w:rPr>
        <w:t>ส่วนเกิน</w:t>
      </w:r>
      <w:r w:rsidR="004D6F87" w:rsidRPr="00AE1D16">
        <w:rPr>
          <w:rFonts w:asciiTheme="majorBidi" w:hAnsiTheme="majorBidi" w:cstheme="majorBidi"/>
          <w:sz w:val="28"/>
          <w:szCs w:val="28"/>
        </w:rPr>
        <w:t>/</w:t>
      </w:r>
      <w:r w:rsidR="004D6F87" w:rsidRPr="00AE1D16">
        <w:rPr>
          <w:rFonts w:asciiTheme="majorBidi" w:hAnsiTheme="majorBidi" w:cstheme="majorBidi"/>
          <w:sz w:val="28"/>
          <w:szCs w:val="28"/>
          <w:cs/>
        </w:rPr>
        <w:t>ส่วนต่ำกว่าทุนอื่น</w:t>
      </w:r>
      <w:r w:rsidRPr="00AE1D16">
        <w:rPr>
          <w:rFonts w:asciiTheme="majorBidi" w:hAnsiTheme="majorBidi" w:cstheme="majorBidi"/>
          <w:sz w:val="28"/>
          <w:szCs w:val="28"/>
          <w:cs/>
        </w:rPr>
        <w:t>ในส่วนของเจ้าของ</w:t>
      </w:r>
    </w:p>
    <w:p w14:paraId="17BCEFC5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647213F" w14:textId="23AB5569" w:rsidR="00C15ABC" w:rsidRPr="00AE1D16" w:rsidRDefault="00C15ABC" w:rsidP="00AE1D16">
      <w:pPr>
        <w:tabs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  <w:r w:rsidRPr="00AE1D16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31D34F12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26E4750" w14:textId="7CD3DD79" w:rsidR="004D6F87" w:rsidRPr="00AE1D16" w:rsidRDefault="004D6F87" w:rsidP="00AE1D1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000904" w:rsidRPr="00AE1D16">
        <w:rPr>
          <w:rFonts w:asciiTheme="majorBidi" w:hAnsiTheme="majorBidi" w:cstheme="majorBidi"/>
          <w:sz w:val="28"/>
          <w:szCs w:val="28"/>
          <w:cs/>
        </w:rPr>
        <w:t>ผล</w:t>
      </w:r>
      <w:r w:rsidRPr="00AE1D16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D66B933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D8025B7" w14:textId="77777777" w:rsidR="00C15ABC" w:rsidRPr="00AE1D16" w:rsidRDefault="00C15ABC" w:rsidP="00AE1D16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833911B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AE1204" w14:textId="1CAC5259" w:rsidR="00647195" w:rsidRPr="00AE1D16" w:rsidRDefault="004D6F87" w:rsidP="00AE1D16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267B7651" w14:textId="77777777" w:rsidR="004103EB" w:rsidRPr="00AE1D16" w:rsidRDefault="004103EB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C31A156" w14:textId="279FA4A3" w:rsidR="004D6F87" w:rsidRPr="00AE1D16" w:rsidRDefault="004D6F87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</w:t>
      </w:r>
      <w:r w:rsidR="00000904" w:rsidRPr="00AE1D16">
        <w:rPr>
          <w:rFonts w:asciiTheme="majorBidi" w:hAnsiTheme="majorBidi" w:cstheme="majorBidi"/>
          <w:sz w:val="28"/>
          <w:szCs w:val="28"/>
          <w:cs/>
        </w:rPr>
        <w:t>ในงบการเงินรวมด้วย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000904" w:rsidRPr="00AE1D16">
        <w:rPr>
          <w:rFonts w:asciiTheme="majorBidi" w:hAnsiTheme="majorBidi" w:cstheme="majorBidi"/>
          <w:sz w:val="28"/>
          <w:szCs w:val="28"/>
          <w:cs/>
        </w:rPr>
        <w:t xml:space="preserve">เงินปันผลรับ </w:t>
      </w:r>
      <w:r w:rsidRPr="00AE1D16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61567530" w14:textId="03F3B6DB" w:rsidR="00174737" w:rsidRPr="00AE1D16" w:rsidRDefault="00174737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34BC9852" w14:textId="77777777" w:rsidR="009246CF" w:rsidRPr="00AE1D16" w:rsidRDefault="009246CF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41EB524" w14:textId="5139E2BF" w:rsidR="003B14EA" w:rsidRPr="00AE1D16" w:rsidRDefault="003B14EA" w:rsidP="00AE1D16">
      <w:pPr>
        <w:pStyle w:val="BodyText2"/>
        <w:ind w:left="540" w:firstLine="0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</w:p>
    <w:p w14:paraId="39180803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8904EE" w14:textId="2DC803B3" w:rsidR="00E92CF4" w:rsidRPr="00AE1D16" w:rsidRDefault="00165C0C" w:rsidP="00AE1D1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ยอดคง</w:t>
      </w:r>
      <w:r w:rsidR="003B14EA" w:rsidRPr="00AE1D16">
        <w:rPr>
          <w:rFonts w:asciiTheme="majorBidi" w:hAnsiTheme="majorBidi" w:cstheme="majorBidi"/>
          <w:sz w:val="28"/>
          <w:szCs w:val="28"/>
          <w:cs/>
        </w:rPr>
        <w:t>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</w:t>
      </w:r>
      <w:r w:rsidR="003B14EA" w:rsidRPr="00AE1D16">
        <w:rPr>
          <w:rFonts w:asciiTheme="majorBidi" w:hAnsiTheme="majorBidi" w:cstheme="majorBidi"/>
          <w:spacing w:val="2"/>
          <w:sz w:val="28"/>
          <w:szCs w:val="28"/>
          <w:cs/>
        </w:rPr>
        <w:t>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5722DC7" w14:textId="477CE8DB" w:rsidR="008038A1" w:rsidRPr="00AE1D16" w:rsidRDefault="008038A1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lang w:val="th-TH"/>
        </w:rPr>
      </w:pPr>
    </w:p>
    <w:p w14:paraId="188F287B" w14:textId="4BEC257A" w:rsidR="00E92CF4" w:rsidRPr="00AE1D16" w:rsidRDefault="00E92CF4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  <w:r w:rsidR="00893C6F"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 xml:space="preserve"> </w:t>
      </w:r>
      <w:r w:rsidR="006E747F"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และ</w:t>
      </w: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บริษัทร่วม</w:t>
      </w:r>
    </w:p>
    <w:p w14:paraId="6EA6A793" w14:textId="3B284F83" w:rsidR="004D6BB4" w:rsidRPr="00AE1D16" w:rsidRDefault="004D6BB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47F3806" w14:textId="0B5D97B9" w:rsidR="00893C6F" w:rsidRPr="00AE1D16" w:rsidRDefault="00E92CF4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4C94" w:rsidRPr="00AE1D16">
        <w:rPr>
          <w:rFonts w:asciiTheme="majorBidi" w:hAnsiTheme="majorBidi" w:cstheme="majorBidi"/>
          <w:sz w:val="28"/>
          <w:szCs w:val="28"/>
          <w:cs/>
        </w:rPr>
        <w:t>และ</w:t>
      </w:r>
      <w:r w:rsidRPr="00AE1D16">
        <w:rPr>
          <w:rFonts w:asciiTheme="majorBidi" w:hAnsiTheme="majorBidi" w:cstheme="majorBidi"/>
          <w:sz w:val="28"/>
          <w:szCs w:val="28"/>
          <w:cs/>
        </w:rPr>
        <w:t>บริษัทร่วมในงบการเงินเฉพาะกิจการวัดมูลค่าด้วยราคาทุนหักค่าเผื่อการด้อยค่า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</w:t>
      </w:r>
      <w:r w:rsidR="004103EB" w:rsidRPr="00AE1D16">
        <w:rPr>
          <w:rFonts w:asciiTheme="majorBidi" w:hAnsiTheme="majorBidi" w:cstheme="majorBidi"/>
          <w:sz w:val="28"/>
          <w:szCs w:val="28"/>
          <w:cs/>
        </w:rPr>
        <w:t xml:space="preserve"> ส่วนเงินลงทุน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>ใน</w:t>
      </w:r>
      <w:r w:rsidR="004103EB" w:rsidRPr="00AE1D16">
        <w:rPr>
          <w:rFonts w:asciiTheme="majorBidi" w:hAnsiTheme="majorBidi" w:cstheme="majorBidi"/>
          <w:sz w:val="28"/>
          <w:szCs w:val="28"/>
          <w:cs/>
        </w:rPr>
        <w:t>บริษัทร่วมในงบการเงินรวม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AE1D16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="004103EB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</w:p>
    <w:p w14:paraId="2092388D" w14:textId="77777777" w:rsidR="006D40B4" w:rsidRPr="00AE1D16" w:rsidRDefault="006D40B4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A77A918" w14:textId="77777777" w:rsidR="003B14EA" w:rsidRPr="00AE1D16" w:rsidRDefault="003B14E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14:paraId="2B9EA668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0F5B97E" w14:textId="5BB9900C" w:rsidR="008E448D" w:rsidRPr="00AE1D16" w:rsidRDefault="008E448D" w:rsidP="00AE1D1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 xml:space="preserve">ของแต่ละบริษัทในกลุ่มบริษัท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0A497BF7" w14:textId="77777777" w:rsidR="008E448D" w:rsidRPr="00AE1D16" w:rsidRDefault="008E448D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FEE9D95" w14:textId="59E553E0" w:rsidR="005D6476" w:rsidRPr="00AE1D16" w:rsidRDefault="008E448D" w:rsidP="00AE1D16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AE1D1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5D6476" w:rsidRPr="00AE1D1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D6476" w:rsidRPr="00AE1D1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893C6F" w:rsidRPr="00AE1D1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5D6476" w:rsidRPr="00AE1D1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จะรับรู้เข้ากำไรขาดทุนเบ็ดเสร็จอื่น  </w:t>
      </w:r>
    </w:p>
    <w:p w14:paraId="454EE7EE" w14:textId="06115A68" w:rsidR="00FE3B6A" w:rsidRPr="00AE1D16" w:rsidRDefault="00FE3B6A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03406A14" w14:textId="5C767EB6" w:rsidR="00AA717D" w:rsidRPr="00AE1D16" w:rsidRDefault="00AA717D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982F08F" w14:textId="5F538DBE" w:rsidR="00AA717D" w:rsidRPr="00AE1D16" w:rsidRDefault="00AA717D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EucrosiaUPCBold" w:hAnsiTheme="majorBidi" w:cstheme="majorBidi"/>
          <w:b/>
          <w:bCs/>
          <w:i/>
          <w:iCs/>
        </w:rPr>
      </w:pPr>
    </w:p>
    <w:p w14:paraId="6D01DFBA" w14:textId="4E4EAEB2" w:rsidR="00AA717D" w:rsidRPr="00AE1D16" w:rsidRDefault="00AA717D" w:rsidP="00AE1D16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333D0A33" w14:textId="77777777" w:rsidR="003E18F8" w:rsidRPr="00AE1D16" w:rsidRDefault="003E18F8" w:rsidP="00AE1D16">
      <w:pPr>
        <w:pStyle w:val="BodyText"/>
        <w:spacing w:after="0"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BF0C699" w14:textId="7C551077" w:rsidR="00AA717D" w:rsidRPr="00AE1D16" w:rsidRDefault="00AA717D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FF0000"/>
          <w:sz w:val="28"/>
          <w:szCs w:val="28"/>
        </w:rPr>
      </w:pPr>
      <w:bookmarkStart w:id="0" w:name="_Hlk65750396"/>
      <w:r w:rsidRPr="00AE1D16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>ออกโดย</w:t>
      </w: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>อื่นๆ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(นอกเหนือจากลูกหนี้การค้า (ดูหมายเหตุข้อ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>เมื่อเริ่มแรก</w:t>
      </w:r>
      <w:r w:rsidRPr="00AE1D16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 xml:space="preserve"> ทั้งนี้สินทรัพย์ทางการเงินและหนี้สินทางการเงินที่ไม่ได้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</w:t>
      </w:r>
      <w:bookmarkEnd w:id="0"/>
      <w:r w:rsidR="00B94094" w:rsidRPr="00AE1D16">
        <w:rPr>
          <w:rFonts w:asciiTheme="majorBidi" w:hAnsiTheme="majorBidi" w:cstheme="majorBidi" w:hint="cs"/>
          <w:color w:val="000000"/>
          <w:sz w:val="28"/>
          <w:szCs w:val="28"/>
          <w:cs/>
        </w:rPr>
        <w:t>ขาดทุน</w:t>
      </w:r>
      <w:r w:rsidR="00893C6F" w:rsidRPr="00AE1D16">
        <w:rPr>
          <w:rFonts w:asciiTheme="majorBidi" w:hAnsiTheme="majorBidi" w:cstheme="majorBidi"/>
          <w:color w:val="000000"/>
          <w:sz w:val="28"/>
          <w:szCs w:val="28"/>
          <w:cs/>
        </w:rPr>
        <w:t>จะรวมหรือหัก</w:t>
      </w:r>
      <w:r w:rsidRPr="00AE1D16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893C6F" w:rsidRPr="00AE1D16">
        <w:rPr>
          <w:rFonts w:asciiTheme="majorBidi" w:hAnsiTheme="majorBidi" w:cstheme="majorBidi"/>
          <w:sz w:val="28"/>
          <w:szCs w:val="28"/>
          <w:cs/>
        </w:rPr>
        <w:t>ด้วย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5F4A9DE" w14:textId="13E6B696" w:rsidR="009A6528" w:rsidRPr="00AE1D16" w:rsidRDefault="009A6528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15B42165" w14:textId="1F48C685" w:rsidR="00AA717D" w:rsidRPr="00AE1D16" w:rsidRDefault="00AA717D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5175629" w14:textId="77777777" w:rsidR="00C06787" w:rsidRPr="00AE1D16" w:rsidRDefault="00C06787" w:rsidP="00AE1D16">
      <w:pPr>
        <w:pStyle w:val="BodyText"/>
        <w:spacing w:after="0"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3C5183B3" w14:textId="5B6176CC" w:rsidR="00AA717D" w:rsidRPr="00AE1D16" w:rsidRDefault="00AA717D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</w:t>
      </w:r>
      <w:r w:rsidRPr="00AE1D16">
        <w:rPr>
          <w:rFonts w:asciiTheme="majorBidi" w:hAnsiTheme="majorBidi" w:cstheme="majorBidi"/>
          <w:sz w:val="28"/>
          <w:szCs w:val="28"/>
          <w:cs/>
        </w:rPr>
        <w:t>จ่าย</w:t>
      </w:r>
      <w:r w:rsidR="00893C6F"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กำไรหรือขาดทุนที่เกิดจากการตัดรายการออกจากบัญชีรับรู้ในกำไรหรือขาดทุน </w:t>
      </w:r>
    </w:p>
    <w:p w14:paraId="1ED3E89D" w14:textId="77777777" w:rsidR="001D26A6" w:rsidRPr="00AE1D16" w:rsidRDefault="001D26A6" w:rsidP="00AE1D16">
      <w:pPr>
        <w:pStyle w:val="BodyText"/>
        <w:spacing w:after="0" w:line="240" w:lineRule="auto"/>
        <w:ind w:left="900"/>
        <w:rPr>
          <w:rFonts w:asciiTheme="majorBidi" w:hAnsiTheme="majorBidi" w:cstheme="majorBidi"/>
          <w:sz w:val="22"/>
          <w:szCs w:val="28"/>
        </w:rPr>
      </w:pPr>
    </w:p>
    <w:p w14:paraId="2004EDC9" w14:textId="19B0084A" w:rsidR="00AA717D" w:rsidRPr="00AE1D16" w:rsidRDefault="001D26A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FFAF32D" w14:textId="5CDB17F0" w:rsidR="00893C6F" w:rsidRPr="00AE1D16" w:rsidRDefault="00893C6F" w:rsidP="00AE1D16">
      <w:pPr>
        <w:pStyle w:val="BodyText"/>
        <w:tabs>
          <w:tab w:val="left" w:pos="1260"/>
        </w:tabs>
        <w:spacing w:after="0" w:line="240" w:lineRule="auto"/>
        <w:ind w:left="1267" w:hanging="367"/>
        <w:rPr>
          <w:rFonts w:asciiTheme="majorBidi" w:hAnsiTheme="majorBidi" w:cstheme="majorBidi"/>
          <w:sz w:val="22"/>
          <w:szCs w:val="22"/>
        </w:rPr>
      </w:pPr>
    </w:p>
    <w:p w14:paraId="65AC5316" w14:textId="5BA50C83" w:rsidR="00AA717D" w:rsidRPr="00AE1D16" w:rsidRDefault="00AA717D" w:rsidP="00AE1D16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659A3D3" w14:textId="77777777" w:rsidR="003E18F8" w:rsidRPr="00AE1D16" w:rsidRDefault="003E18F8" w:rsidP="00AE1D1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1EFC6F74" w14:textId="59EA5C53" w:rsidR="00AA717D" w:rsidRPr="00AE1D16" w:rsidRDefault="00AA717D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Pr="00AE1D16">
        <w:rPr>
          <w:rFonts w:asciiTheme="majorBidi" w:hAnsiTheme="majorBidi" w:cstheme="majorBidi"/>
          <w:sz w:val="28"/>
          <w:szCs w:val="28"/>
          <w:cs/>
        </w:rPr>
        <w:t>ความ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54C744E" w14:textId="77777777" w:rsidR="00AA717D" w:rsidRPr="00AE1D16" w:rsidRDefault="00AA717D" w:rsidP="00AE1D16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color w:val="000000"/>
        </w:rPr>
      </w:pPr>
    </w:p>
    <w:p w14:paraId="7116B2E5" w14:textId="7AF476AB" w:rsidR="00AA717D" w:rsidRPr="00AE1D16" w:rsidRDefault="00AA717D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กลุ่ม</w:t>
      </w:r>
      <w:r w:rsidRPr="00AE1D1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9A6528" w:rsidRPr="00AE1D16">
        <w:rPr>
          <w:rFonts w:asciiTheme="majorBidi" w:hAnsiTheme="majorBidi" w:cstheme="majorBidi"/>
          <w:color w:val="000000"/>
          <w:sz w:val="28"/>
          <w:szCs w:val="28"/>
        </w:rPr>
        <w:br/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ED9DDE0" w14:textId="77777777" w:rsidR="00AA717D" w:rsidRPr="00AE1D16" w:rsidRDefault="00AA717D" w:rsidP="00AE1D16">
      <w:pPr>
        <w:pStyle w:val="BodyText2"/>
        <w:tabs>
          <w:tab w:val="left" w:pos="1530"/>
        </w:tabs>
        <w:ind w:left="900" w:right="43" w:firstLine="0"/>
        <w:jc w:val="thaiDistribute"/>
        <w:rPr>
          <w:rFonts w:asciiTheme="majorBidi" w:hAnsiTheme="majorBidi" w:cstheme="majorBidi"/>
          <w:color w:val="000000"/>
        </w:rPr>
      </w:pPr>
    </w:p>
    <w:p w14:paraId="57219664" w14:textId="569B9A3F" w:rsidR="00AA717D" w:rsidRPr="00AE1D16" w:rsidRDefault="00AA717D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ผลต่าง</w:t>
      </w:r>
      <w:r w:rsidRPr="00AE1D16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E936720" w14:textId="77777777" w:rsidR="00AA717D" w:rsidRPr="00AE1D16" w:rsidRDefault="00AA717D" w:rsidP="00AE1D16">
      <w:pPr>
        <w:pStyle w:val="BodyText"/>
        <w:tabs>
          <w:tab w:val="left" w:pos="1530"/>
        </w:tabs>
        <w:spacing w:after="0" w:line="240" w:lineRule="auto"/>
        <w:ind w:left="900"/>
        <w:rPr>
          <w:rFonts w:asciiTheme="majorBidi" w:hAnsiTheme="majorBidi" w:cstheme="majorBidi"/>
          <w:color w:val="000000"/>
          <w:sz w:val="22"/>
          <w:szCs w:val="22"/>
        </w:rPr>
      </w:pPr>
    </w:p>
    <w:p w14:paraId="37E80693" w14:textId="47E0A277" w:rsidR="00AA717D" w:rsidRPr="00AE1D16" w:rsidRDefault="00AA717D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AE1D16">
        <w:rPr>
          <w:rFonts w:asciiTheme="majorBidi" w:hAnsiTheme="majorBidi" w:cstheme="majorBidi"/>
          <w:sz w:val="28"/>
          <w:szCs w:val="28"/>
          <w:cs/>
        </w:rPr>
        <w:t>ทาง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8EB325C" w14:textId="77777777" w:rsidR="00174737" w:rsidRPr="00AE1D16" w:rsidRDefault="00174737" w:rsidP="00AE1D16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21F4B986" w14:textId="77777777" w:rsidR="009246CF" w:rsidRPr="00AE1D16" w:rsidRDefault="009246CF" w:rsidP="00AE1D16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br w:type="page"/>
      </w:r>
    </w:p>
    <w:p w14:paraId="4EABBBBD" w14:textId="64D8E173" w:rsidR="00AA717D" w:rsidRPr="00AE1D16" w:rsidRDefault="00AA717D" w:rsidP="00AE1D16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)</w:t>
      </w:r>
      <w:r w:rsidR="009246CF"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52B9A38F" w14:textId="77777777" w:rsidR="003E18F8" w:rsidRPr="00AE1D16" w:rsidRDefault="003E18F8" w:rsidP="00AE1D16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166CFD38" w14:textId="6756FB5B" w:rsidR="004B7B9C" w:rsidRPr="00AE1D16" w:rsidRDefault="004B7B9C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Pr="00AE1D1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E93A22" w:rsidRPr="00E93A22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>))</w:t>
      </w:r>
      <w:r w:rsidRPr="00AE1D1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</w:p>
    <w:p w14:paraId="7DF9BB73" w14:textId="447E0C24" w:rsidR="00C06787" w:rsidRPr="00AE1D16" w:rsidRDefault="00C06787" w:rsidP="00AE1D16">
      <w:pPr>
        <w:spacing w:line="240" w:lineRule="auto"/>
        <w:jc w:val="left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2A54810E" w14:textId="06A4709F" w:rsidR="005D6476" w:rsidRPr="00AE1D16" w:rsidRDefault="005D6476" w:rsidP="00AE1D16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246CF"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7AD979D2" w14:textId="77777777" w:rsidR="005D6476" w:rsidRPr="00AE1D16" w:rsidRDefault="005D6476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2C1D9079" w14:textId="77777777" w:rsidR="005D6476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0B883D0" w14:textId="70992309" w:rsidR="00B813B5" w:rsidRPr="00AE1D16" w:rsidRDefault="00B813B5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47A47455" w14:textId="32ED9D4E" w:rsidR="005D6476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การป้องกันความเสี่ยงในกระแสเงินสด </w:t>
      </w:r>
    </w:p>
    <w:p w14:paraId="0B0FC06B" w14:textId="77777777" w:rsidR="005D6476" w:rsidRPr="00AE1D16" w:rsidRDefault="005D6476" w:rsidP="00AE1D16">
      <w:pPr>
        <w:spacing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76556CAF" w14:textId="77777777" w:rsidR="005D6476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6376F08" w14:textId="77777777" w:rsidR="005D6476" w:rsidRPr="00AE1D16" w:rsidRDefault="005D6476" w:rsidP="00AE1D16">
      <w:pPr>
        <w:spacing w:line="240" w:lineRule="auto"/>
        <w:ind w:left="900"/>
        <w:rPr>
          <w:rFonts w:asciiTheme="majorBidi" w:hAnsiTheme="majorBidi" w:cstheme="majorBidi"/>
          <w:sz w:val="22"/>
          <w:szCs w:val="22"/>
          <w:cs/>
        </w:rPr>
      </w:pPr>
    </w:p>
    <w:p w14:paraId="57AB70AE" w14:textId="77777777" w:rsidR="005D6476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AE1D16">
        <w:rPr>
          <w:rFonts w:asciiTheme="majorBidi" w:hAnsiTheme="majorBidi" w:cstheme="majorBidi"/>
          <w:sz w:val="28"/>
          <w:szCs w:val="28"/>
        </w:rPr>
        <w:t xml:space="preserve">(Spot element) </w:t>
      </w:r>
      <w:r w:rsidRPr="00AE1D16">
        <w:rPr>
          <w:rFonts w:asciiTheme="majorBidi" w:hAnsiTheme="majorBidi" w:cstheme="majorBidi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ป้องกันความเสี่ยงสำหรับความสัมพันธ์ในการป้องกันความเสี่ยงในกระแสเงินสด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670E96D4" w14:textId="77777777" w:rsidR="005D6476" w:rsidRPr="00AE1D16" w:rsidRDefault="005D6476" w:rsidP="00AE1D16">
      <w:pPr>
        <w:spacing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35BD3821" w14:textId="77777777" w:rsidR="005D6476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371F2028" w14:textId="77777777" w:rsidR="005D6476" w:rsidRPr="00AE1D16" w:rsidRDefault="005D6476" w:rsidP="00AE1D16">
      <w:pPr>
        <w:spacing w:line="240" w:lineRule="auto"/>
        <w:ind w:left="900"/>
        <w:rPr>
          <w:rFonts w:asciiTheme="majorBidi" w:hAnsiTheme="majorBidi" w:cstheme="majorBidi"/>
          <w:sz w:val="22"/>
          <w:szCs w:val="22"/>
        </w:rPr>
      </w:pPr>
    </w:p>
    <w:p w14:paraId="40217406" w14:textId="77777777" w:rsidR="005D6476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3E734CF" w14:textId="585D709A" w:rsidR="005D6476" w:rsidRPr="00AE1D16" w:rsidRDefault="005D6476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p w14:paraId="70819369" w14:textId="77777777" w:rsidR="009246CF" w:rsidRPr="00AE1D16" w:rsidRDefault="009246CF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E1A1B2" w14:textId="32A49F57" w:rsidR="005D6476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60501DC" w14:textId="77777777" w:rsidR="005D6476" w:rsidRPr="00AE1D16" w:rsidRDefault="005D6476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321233DC" w14:textId="780329F4" w:rsidR="006949A0" w:rsidRPr="00AE1D16" w:rsidRDefault="005D6476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99C73B3" w14:textId="0BC5A831" w:rsidR="001D26A6" w:rsidRPr="00AE1D16" w:rsidRDefault="001D26A6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F59CF88" w14:textId="203D5646" w:rsidR="001D26A6" w:rsidRPr="00AE1D16" w:rsidRDefault="001D26A6" w:rsidP="00AE1D16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(ง. </w:t>
      </w:r>
      <w:r w:rsidR="00E93A22" w:rsidRPr="00E93A22">
        <w:rPr>
          <w:rFonts w:asciiTheme="majorBidi" w:eastAsia="EucrosiaUPCBold" w:hAnsiTheme="majorBidi" w:cstheme="majorBidi"/>
          <w:i/>
          <w:iCs/>
          <w:sz w:val="28"/>
          <w:szCs w:val="28"/>
        </w:rPr>
        <w:t>5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9246CF"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7970B69E" w14:textId="741ACE98" w:rsidR="001D26A6" w:rsidRPr="00AE1D16" w:rsidRDefault="001D26A6" w:rsidP="00AE1D16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7A2B4EDD" w14:textId="79D92B43" w:rsidR="00DD2618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6A7D704A" w14:textId="77777777" w:rsidR="00DD2618" w:rsidRPr="00AE1D16" w:rsidRDefault="00DD2618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949B866" w14:textId="0DC0648E" w:rsidR="00DD2618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93A22" w:rsidRPr="00E93A22">
        <w:rPr>
          <w:rFonts w:asciiTheme="majorBidi" w:hAnsiTheme="majorBidi" w:cstheme="majorBidi"/>
          <w:sz w:val="28"/>
          <w:szCs w:val="28"/>
        </w:rPr>
        <w:t>12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C340203" w14:textId="77777777" w:rsidR="00DD2618" w:rsidRPr="00AE1D16" w:rsidRDefault="00DD2618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023E0895" w14:textId="77777777" w:rsidR="00DD2618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0DBE74A" w14:textId="77777777" w:rsidR="00DD2618" w:rsidRPr="00AE1D16" w:rsidRDefault="00DD2618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2F44CD57" w14:textId="73A5C951" w:rsidR="00DD2618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E93A22" w:rsidRPr="00E93A22">
        <w:rPr>
          <w:rFonts w:asciiTheme="majorBidi" w:hAnsiTheme="majorBidi" w:cstheme="majorBidi"/>
          <w:sz w:val="28"/>
          <w:szCs w:val="28"/>
        </w:rPr>
        <w:t>12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</w:t>
      </w:r>
    </w:p>
    <w:p w14:paraId="7D8649B6" w14:textId="77777777" w:rsidR="00DD2618" w:rsidRPr="00AE1D16" w:rsidRDefault="00DD2618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23C6B36B" w14:textId="1A108BB8" w:rsidR="00DD2618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93A22" w:rsidRPr="00E93A22">
        <w:rPr>
          <w:rFonts w:asciiTheme="majorBidi" w:hAnsiTheme="majorBidi" w:cstheme="majorBidi"/>
          <w:sz w:val="28"/>
          <w:szCs w:val="28"/>
        </w:rPr>
        <w:t>60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18DDE3B8" w14:textId="77777777" w:rsidR="00DD2618" w:rsidRPr="00AE1D16" w:rsidRDefault="00DD2618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38CED75C" w14:textId="77777777" w:rsidR="009246CF" w:rsidRPr="00AE1D16" w:rsidRDefault="009246CF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75C723" w14:textId="7E41AE76" w:rsidR="00DD2618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8655385" w14:textId="151B0375" w:rsidR="00DD2618" w:rsidRPr="00AE1D16" w:rsidRDefault="00DD2618" w:rsidP="00AE1D16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-</w:t>
      </w:r>
      <w:r w:rsidRPr="00AE1D16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</w:t>
      </w:r>
      <w:r w:rsidR="009246CF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เบี้ย เช่น การยึดหลักประกัน (หากมีการวางหลักประกัน) หรือ </w:t>
      </w:r>
    </w:p>
    <w:p w14:paraId="5241EBEF" w14:textId="582818E3" w:rsidR="00DD2618" w:rsidRPr="00AE1D16" w:rsidRDefault="00DD2618" w:rsidP="00AE1D16">
      <w:pPr>
        <w:pStyle w:val="BodyText"/>
        <w:spacing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-</w:t>
      </w:r>
      <w:r w:rsidRPr="00AE1D16">
        <w:rPr>
          <w:rFonts w:asciiTheme="majorBidi" w:hAnsiTheme="majorBidi" w:cstheme="majorBidi"/>
          <w:sz w:val="28"/>
          <w:szCs w:val="28"/>
        </w:rPr>
        <w:t xml:space="preserve">  </w:t>
      </w:r>
      <w:r w:rsidR="009246CF"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E93A22" w:rsidRPr="00E93A22">
        <w:rPr>
          <w:rFonts w:asciiTheme="majorBidi" w:hAnsiTheme="majorBidi" w:cstheme="majorBidi"/>
          <w:sz w:val="28"/>
          <w:szCs w:val="28"/>
        </w:rPr>
        <w:t>120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460508C4" w14:textId="77777777" w:rsidR="00DD2618" w:rsidRPr="00AE1D16" w:rsidRDefault="00DD2618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4A2E11FB" w14:textId="57921740" w:rsidR="00DD2618" w:rsidRPr="00AE1D16" w:rsidRDefault="00DD2618" w:rsidP="00AE1D16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eastAsia="EucrosiaUPCBold" w:hAnsiTheme="majorBidi" w:cstheme="majorBidi"/>
          <w:i/>
          <w:iCs/>
          <w:sz w:val="28"/>
          <w:szCs w:val="28"/>
        </w:rPr>
        <w:t>6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6474AEA9" w14:textId="77777777" w:rsidR="00DD2618" w:rsidRPr="00AE1D16" w:rsidRDefault="00DD2618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66C131EE" w14:textId="1B4DF3F3" w:rsidR="001D26A6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947CCF" w14:textId="77777777" w:rsidR="00CB1657" w:rsidRPr="00AE1D16" w:rsidRDefault="00CB1657" w:rsidP="00AE1D16">
      <w:pPr>
        <w:spacing w:line="240" w:lineRule="auto"/>
        <w:ind w:left="900" w:right="29"/>
        <w:rPr>
          <w:rFonts w:asciiTheme="majorBidi" w:hAnsiTheme="majorBidi" w:cstheme="majorBidi"/>
          <w:sz w:val="22"/>
          <w:szCs w:val="22"/>
        </w:rPr>
      </w:pPr>
    </w:p>
    <w:p w14:paraId="51312C90" w14:textId="10AD1315" w:rsidR="00DD2618" w:rsidRPr="00AE1D16" w:rsidRDefault="00DD2618" w:rsidP="00AE1D16">
      <w:pPr>
        <w:pStyle w:val="BodyText"/>
        <w:spacing w:after="0" w:line="240" w:lineRule="auto"/>
        <w:ind w:left="1080" w:hanging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ง.</w:t>
      </w:r>
      <w:r w:rsidR="00E93A22" w:rsidRPr="00E93A22">
        <w:rPr>
          <w:rFonts w:asciiTheme="majorBidi" w:eastAsia="EucrosiaUPCBold" w:hAnsiTheme="majorBidi" w:cstheme="majorBidi"/>
          <w:i/>
          <w:iCs/>
          <w:sz w:val="28"/>
          <w:szCs w:val="28"/>
        </w:rPr>
        <w:t>7</w:t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) </w:t>
      </w:r>
      <w:r w:rsidR="00FA2998" w:rsidRPr="00AE1D16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0B17D44" w14:textId="77777777" w:rsidR="00DD2618" w:rsidRPr="00AE1D16" w:rsidRDefault="00DD2618" w:rsidP="00AE1D16">
      <w:pPr>
        <w:spacing w:line="240" w:lineRule="auto"/>
        <w:ind w:left="540"/>
        <w:rPr>
          <w:rFonts w:asciiTheme="majorBidi" w:eastAsia="EucrosiaUPCBold" w:hAnsiTheme="majorBidi" w:cstheme="majorBidi"/>
          <w:i/>
          <w:iCs/>
          <w:sz w:val="22"/>
          <w:szCs w:val="22"/>
        </w:rPr>
      </w:pPr>
    </w:p>
    <w:p w14:paraId="4F1E1C51" w14:textId="668761AF" w:rsidR="00DD2618" w:rsidRPr="00AE1D16" w:rsidRDefault="00DD2618" w:rsidP="00AE1D16">
      <w:pPr>
        <w:pStyle w:val="BodyText"/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82D5CB0" w14:textId="5D67DD04" w:rsidR="00B813B5" w:rsidRPr="00AE1D16" w:rsidRDefault="00B813B5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4CBBB72" w14:textId="47D1D6E1" w:rsidR="003B14EA" w:rsidRPr="00AE1D16" w:rsidRDefault="003B14EA" w:rsidP="00AE1D16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66E2C05B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8A6068F" w14:textId="5CA25C68" w:rsidR="001D26A6" w:rsidRPr="00AE1D16" w:rsidRDefault="003B14EA" w:rsidP="00AE1D16">
      <w:pPr>
        <w:spacing w:line="240" w:lineRule="auto"/>
        <w:ind w:left="547" w:hanging="547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</w:t>
      </w:r>
      <w:r w:rsidR="001A7354" w:rsidRPr="00AE1D1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5BBFE7E8" w14:textId="77777777" w:rsidR="001A7354" w:rsidRPr="00AE1D16" w:rsidRDefault="001A7354" w:rsidP="00AE1D16">
      <w:pPr>
        <w:spacing w:line="240" w:lineRule="auto"/>
        <w:ind w:left="547" w:hanging="547"/>
        <w:rPr>
          <w:rFonts w:asciiTheme="majorBidi" w:hAnsiTheme="majorBidi" w:cstheme="majorBidi"/>
          <w:sz w:val="22"/>
          <w:szCs w:val="22"/>
          <w:cs/>
        </w:rPr>
      </w:pPr>
    </w:p>
    <w:p w14:paraId="4D1A481E" w14:textId="2D367B32" w:rsidR="003B14EA" w:rsidRPr="00AE1D16" w:rsidRDefault="003B14EA" w:rsidP="00AE1D16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ลูกหนี้การค้า</w:t>
      </w:r>
      <w:r w:rsidR="00DC6976"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และสินทรัพย์ที่เกิดจากสัญญา</w:t>
      </w:r>
    </w:p>
    <w:p w14:paraId="044D889C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DC81AD" w14:textId="5121BAF1" w:rsidR="00AA717D" w:rsidRPr="00AE1D16" w:rsidRDefault="00CC613A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ลูกหนี้</w:t>
      </w:r>
      <w:r w:rsidR="00152542"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การค้า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AA717D" w:rsidRPr="00AE1D16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AA717D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167B66B" w14:textId="77777777" w:rsidR="00AA717D" w:rsidRPr="00AE1D16" w:rsidRDefault="00AA717D" w:rsidP="00AE1D16">
      <w:pPr>
        <w:pStyle w:val="ListParagraph"/>
        <w:spacing w:line="240" w:lineRule="auto"/>
        <w:ind w:left="450"/>
        <w:rPr>
          <w:rFonts w:asciiTheme="majorBidi" w:hAnsiTheme="majorBidi" w:cstheme="majorBidi"/>
          <w:sz w:val="22"/>
          <w:shd w:val="clear" w:color="auto" w:fill="D9D9D9" w:themeFill="background1" w:themeFillShade="D9"/>
        </w:rPr>
      </w:pPr>
    </w:p>
    <w:p w14:paraId="05F1AAA0" w14:textId="7022EA3A" w:rsidR="00AA717D" w:rsidRPr="00AE1D16" w:rsidRDefault="00AA717D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680A916" w14:textId="10E367C5" w:rsidR="001A7354" w:rsidRPr="00AE1D16" w:rsidRDefault="001A7354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</w:rPr>
      </w:pPr>
    </w:p>
    <w:p w14:paraId="4F28AFD7" w14:textId="5A2A12E1" w:rsidR="00F47195" w:rsidRPr="00AE1D16" w:rsidRDefault="001A7354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3FEA75D4" w14:textId="77777777" w:rsidR="001A7354" w:rsidRPr="00AE1D16" w:rsidRDefault="001A7354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</w:rPr>
      </w:pPr>
    </w:p>
    <w:p w14:paraId="0BF3FCFD" w14:textId="77777777" w:rsidR="003B14EA" w:rsidRPr="00AE1D16" w:rsidRDefault="003B14EA" w:rsidP="00AE1D16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2A3D33CD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8F91AAA" w14:textId="66439F39" w:rsidR="003B14EA" w:rsidRPr="00AE1D16" w:rsidRDefault="003B14EA" w:rsidP="00AE1D16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1A7354" w:rsidRPr="00AE1D16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AE1D16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</w:p>
    <w:p w14:paraId="5780A168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1EDDCF" w14:textId="5C7EA30C" w:rsidR="00647195" w:rsidRPr="00AE1D16" w:rsidRDefault="00196565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AE1D16">
        <w:rPr>
          <w:rFonts w:asciiTheme="majorBidi" w:hAnsiTheme="majorBidi" w:cstheme="majorBidi"/>
          <w:b/>
          <w:spacing w:val="-2"/>
          <w:sz w:val="28"/>
          <w:szCs w:val="28"/>
          <w:cs/>
        </w:rPr>
        <w:t xml:space="preserve">ต้นทุนของสินค้าสำเร็จรูป สินค้าระหว่างผลิตและวัตถุดิบคำนวณโดยใช้วิธีถัวเฉลี่ยถ่วงน้ำหนัก ต้นทุนของวัสดุสิ้นเปลืองโรงงานและวัตถุประกอบการผลิตคำนวนโดยใช้วิธีเข้าก่อนออกก่อน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</w:t>
      </w:r>
      <w:r w:rsidRPr="00AE1D16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E9938DB" w14:textId="77777777" w:rsidR="00196565" w:rsidRPr="00AE1D16" w:rsidRDefault="00196565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2"/>
          <w:szCs w:val="22"/>
        </w:rPr>
      </w:pPr>
    </w:p>
    <w:p w14:paraId="20B6BFBD" w14:textId="42C4CB51" w:rsidR="000C4A29" w:rsidRPr="00AE1D16" w:rsidRDefault="000C4A29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AE1D16">
        <w:rPr>
          <w:rFonts w:asciiTheme="majorBidi" w:hAnsiTheme="majorBidi" w:cstheme="majorBidi"/>
          <w:b/>
          <w:spacing w:val="-2"/>
          <w:sz w:val="28"/>
          <w:szCs w:val="28"/>
          <w:cs/>
        </w:rPr>
        <w:t>วัสดุสำรองคลังที่ไม่เข้าเงื่อนไขตามคำนิยามของที่ดิน อาคารและอุปกรณ์ แสดงด้วยราคาทุนหักค่าเผื่อวัสดุสำรองคลังล้าสมัยหรือเสื่อมคุณภาพ ราคาทุนคำนวณตามวิธีถัวเฉลี่ยเคลื่อนที่ กลุ่มบริษัทได้พิจารณาตั้งค่าเผื่อสำหรับวัสดุสำรองคลังล้าสมัยหรือเสื่อมคุณภาพเป็นกรณีตามเกณฑ์เฉพาะเจาะจง</w:t>
      </w:r>
    </w:p>
    <w:p w14:paraId="12B8B048" w14:textId="524F6311" w:rsidR="008038A1" w:rsidRPr="00AE1D16" w:rsidRDefault="008038A1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pacing w:val="-2"/>
          <w:sz w:val="22"/>
          <w:szCs w:val="22"/>
        </w:rPr>
      </w:pPr>
    </w:p>
    <w:p w14:paraId="292B03C1" w14:textId="5D60F6DA" w:rsidR="00647195" w:rsidRPr="00AE1D16" w:rsidRDefault="00BD023D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อสังหาริมทรัพย์พัฒนาเพื่อขาย </w:t>
      </w:r>
      <w:r w:rsidRPr="00AE1D16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A08BF8C" w14:textId="77777777" w:rsidR="00BD023D" w:rsidRPr="00AE1D16" w:rsidRDefault="00BD023D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</w:rPr>
      </w:pPr>
    </w:p>
    <w:p w14:paraId="43FE0AE4" w14:textId="33DC5E5B" w:rsidR="00BD023D" w:rsidRPr="00AE1D16" w:rsidRDefault="00BD023D" w:rsidP="00AE1D16">
      <w:pPr>
        <w:spacing w:line="240" w:lineRule="auto"/>
        <w:ind w:left="554" w:hanging="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อสังหาริมทรัพย์พัฒนาเพื่อขายคือ อสังหาริมทรัพย์</w:t>
      </w:r>
      <w:bookmarkStart w:id="1" w:name="_Hlk54682057"/>
      <w:r w:rsidRPr="00AE1D16">
        <w:rPr>
          <w:rFonts w:asciiTheme="majorBidi" w:hAnsiTheme="majorBidi" w:cstheme="majorBidi"/>
          <w:sz w:val="28"/>
          <w:szCs w:val="28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1"/>
      <w:r w:rsidRPr="00AE1D16">
        <w:rPr>
          <w:rFonts w:asciiTheme="majorBidi" w:hAnsiTheme="majorBidi" w:cstheme="majorBidi"/>
          <w:sz w:val="28"/>
          <w:szCs w:val="28"/>
          <w:cs/>
        </w:rPr>
        <w:t xml:space="preserve">  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03F4A373" w14:textId="77777777" w:rsidR="00BD023D" w:rsidRPr="00AE1D16" w:rsidRDefault="00BD023D" w:rsidP="00AE1D16">
      <w:pPr>
        <w:spacing w:line="240" w:lineRule="auto"/>
        <w:ind w:left="554" w:hanging="7"/>
        <w:rPr>
          <w:rFonts w:asciiTheme="majorBidi" w:hAnsiTheme="majorBidi" w:cstheme="majorBidi"/>
          <w:sz w:val="22"/>
          <w:szCs w:val="22"/>
        </w:rPr>
      </w:pPr>
    </w:p>
    <w:p w14:paraId="5B2F255A" w14:textId="269ACBA4" w:rsidR="00BD023D" w:rsidRPr="00AE1D16" w:rsidRDefault="00BD023D" w:rsidP="00AE1D16">
      <w:pPr>
        <w:spacing w:line="240" w:lineRule="auto"/>
        <w:ind w:left="554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ๆ ที่เกี่ยวข้อง</w:t>
      </w:r>
      <w:r w:rsidRPr="00AE1D16" w:rsidDel="00CF12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ต้นทุนการกู้ยืมที่เกี่ยวข้อง</w:t>
      </w:r>
      <w:r w:rsidRPr="00AE1D16">
        <w:rPr>
          <w:rFonts w:asciiTheme="majorBidi" w:eastAsia="EucrosiaUPCBold" w:hAnsiTheme="majorBidi" w:cstheme="majorBidi"/>
          <w:sz w:val="28"/>
          <w:szCs w:val="28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AE1D16">
        <w:rPr>
          <w:rFonts w:asciiTheme="majorBidi" w:hAnsiTheme="majorBidi" w:cstheme="majorBidi"/>
          <w:sz w:val="28"/>
          <w:szCs w:val="28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3AB8DED6" w14:textId="77777777" w:rsidR="00BD023D" w:rsidRPr="00AE1D16" w:rsidRDefault="00BD023D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61499C38" w14:textId="065237F1" w:rsidR="00BD023D" w:rsidRPr="00AE1D16" w:rsidRDefault="00BD023D" w:rsidP="00AE1D16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</w:t>
      </w:r>
    </w:p>
    <w:p w14:paraId="5FFB006F" w14:textId="77777777" w:rsidR="00BD023D" w:rsidRPr="00AE1D16" w:rsidRDefault="00BD023D" w:rsidP="00AE1D16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3B4C9856" w14:textId="77777777" w:rsidR="00BD023D" w:rsidRPr="00AE1D16" w:rsidRDefault="00BD023D" w:rsidP="00AE1D16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 </w:t>
      </w:r>
    </w:p>
    <w:p w14:paraId="2FF3EB27" w14:textId="77777777" w:rsidR="00EF1923" w:rsidRPr="00AE1D16" w:rsidRDefault="00EF1923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91AB08D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7009F23" w14:textId="11E5D4A0" w:rsidR="003B14EA" w:rsidRPr="00AE1D16" w:rsidRDefault="003B14EA" w:rsidP="00AE1D16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6DE5F7B9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DD45F69" w14:textId="1B508DD0" w:rsidR="006C72FC" w:rsidRPr="00AE1D16" w:rsidRDefault="006C72FC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475D0B92" w14:textId="77777777" w:rsidR="006C72FC" w:rsidRPr="00AE1D16" w:rsidRDefault="006C72FC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272673D9" w14:textId="4274307F" w:rsidR="00AD44C3" w:rsidRPr="00AE1D16" w:rsidRDefault="006C72FC" w:rsidP="00AE1D16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AE1D16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รับรู้ในกำไรหรือขาดทุน </w:t>
      </w:r>
    </w:p>
    <w:p w14:paraId="1A64F967" w14:textId="77777777" w:rsidR="008038A1" w:rsidRPr="00AE1D16" w:rsidRDefault="008038A1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2929F03E" w14:textId="224639AD" w:rsidR="003B14EA" w:rsidRPr="00AE1D16" w:rsidRDefault="003B14EA" w:rsidP="00AE1D16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</w:t>
      </w:r>
      <w:r w:rsidR="00165C0C"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อาคารและอุปกรณ์</w:t>
      </w:r>
    </w:p>
    <w:p w14:paraId="48F24A19" w14:textId="77777777" w:rsidR="00647195" w:rsidRPr="00AE1D16" w:rsidRDefault="0064719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63E8B56" w14:textId="5089FC02" w:rsidR="006C72FC" w:rsidRPr="00AE1D16" w:rsidRDefault="006C72FC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4C8BF7A" w14:textId="7CA8DC5B" w:rsidR="0009206D" w:rsidRPr="00AE1D16" w:rsidRDefault="0009206D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6F4896C1" w14:textId="0DD73863" w:rsidR="006C72FC" w:rsidRPr="00AE1D16" w:rsidRDefault="006C72FC" w:rsidP="00AE1D16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2057F0" w:rsidRPr="00AE1D16">
        <w:rPr>
          <w:rFonts w:asciiTheme="majorBidi" w:hAnsiTheme="majorBidi" w:cstheme="majorBidi"/>
          <w:sz w:val="28"/>
          <w:szCs w:val="28"/>
          <w:cs/>
        </w:rPr>
        <w:t xml:space="preserve"> ต้นทุนการก่อสร้างสินทรัพย์ที่กิจการก่อสร้างเอง รวมถึงต้นทุนการกู้ยืม และ</w:t>
      </w:r>
      <w:r w:rsidRPr="00AE1D16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5F5FF815" w14:textId="7FBD2A92" w:rsidR="00C01871" w:rsidRPr="00AE1D16" w:rsidRDefault="00C01871" w:rsidP="00AE1D16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3A92E28" w14:textId="37FFE680" w:rsidR="006C72FC" w:rsidRPr="00AE1D16" w:rsidRDefault="006C72FC" w:rsidP="00AE1D16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AE1D16">
        <w:rPr>
          <w:rFonts w:asciiTheme="majorBidi" w:hAnsiTheme="majorBidi" w:cstheme="majorBidi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  <w:r w:rsidR="00034DBF" w:rsidRPr="00AE1D16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</w:p>
    <w:p w14:paraId="7481CF45" w14:textId="50C2BB7D" w:rsidR="0056544A" w:rsidRPr="00AE1D16" w:rsidRDefault="0056544A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04761891" w14:textId="710CB878" w:rsidR="008856AF" w:rsidRPr="00AE1D16" w:rsidRDefault="008856AF" w:rsidP="00AE1D16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AE1D16">
        <w:rPr>
          <w:rFonts w:asciiTheme="majorBidi" w:hAnsiTheme="majorBidi" w:cstheme="majorBidi"/>
          <w:sz w:val="28"/>
          <w:szCs w:val="28"/>
        </w:rPr>
        <w:t>“</w:t>
      </w:r>
      <w:r w:rsidRPr="00AE1D16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AE1D16">
        <w:rPr>
          <w:rFonts w:asciiTheme="majorBidi" w:hAnsiTheme="majorBidi" w:cstheme="majorBidi"/>
          <w:sz w:val="28"/>
          <w:szCs w:val="28"/>
        </w:rPr>
        <w:t xml:space="preserve">” </w:t>
      </w:r>
      <w:r w:rsidRPr="00AE1D16">
        <w:rPr>
          <w:rFonts w:asciiTheme="majorBidi" w:hAnsiTheme="majorBidi" w:cstheme="majorBidi"/>
          <w:sz w:val="28"/>
          <w:szCs w:val="28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AE1D16">
        <w:rPr>
          <w:rFonts w:asciiTheme="majorBidi" w:hAnsiTheme="majorBidi" w:cstheme="majorBidi"/>
          <w:sz w:val="28"/>
          <w:szCs w:val="28"/>
        </w:rPr>
        <w:t xml:space="preserve"> “</w:t>
      </w:r>
      <w:r w:rsidRPr="00AE1D16">
        <w:rPr>
          <w:rFonts w:asciiTheme="majorBidi" w:hAnsiTheme="majorBidi" w:cstheme="majorBidi"/>
          <w:sz w:val="28"/>
          <w:szCs w:val="28"/>
          <w:cs/>
        </w:rPr>
        <w:t>สำรองการตีราคาสินทรัพย์</w:t>
      </w:r>
      <w:r w:rsidRPr="00AE1D16">
        <w:rPr>
          <w:rFonts w:asciiTheme="majorBidi" w:hAnsiTheme="majorBidi" w:cstheme="majorBidi"/>
          <w:sz w:val="28"/>
          <w:szCs w:val="28"/>
        </w:rPr>
        <w:t xml:space="preserve">”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100DBA19" w14:textId="79A91723" w:rsidR="00B94094" w:rsidRPr="00AE1D16" w:rsidRDefault="00B94094" w:rsidP="00AE1D16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A34A0C5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6E9938C" w14:textId="5CF4E651" w:rsidR="00B94094" w:rsidRPr="00AE1D16" w:rsidRDefault="00B94094" w:rsidP="00AE1D16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ต้นทุนที่เกิดขึ้นในภายหลัง</w:t>
      </w:r>
    </w:p>
    <w:p w14:paraId="58C8EF57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AA67A4F" w14:textId="77777777" w:rsidR="006949A0" w:rsidRPr="00AE1D16" w:rsidRDefault="008856AF" w:rsidP="00AE1D16">
      <w:pPr>
        <w:pStyle w:val="Default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AE1D16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AE1D16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18D0307F" w14:textId="77777777" w:rsidR="006949A0" w:rsidRPr="00AE1D16" w:rsidRDefault="006949A0" w:rsidP="00AE1D16">
      <w:pPr>
        <w:pStyle w:val="Default"/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2DEBFCDE" w14:textId="1FAF07EF" w:rsidR="003B14EA" w:rsidRPr="00AE1D16" w:rsidRDefault="003B14EA" w:rsidP="00AE1D16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3E1A770B" w14:textId="77777777" w:rsidR="00330B1D" w:rsidRPr="00AE1D16" w:rsidRDefault="00330B1D" w:rsidP="00AE1D16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</w:rPr>
      </w:pPr>
    </w:p>
    <w:p w14:paraId="1C8F0586" w14:textId="3F1DB099" w:rsidR="00330B1D" w:rsidRPr="00AE1D16" w:rsidRDefault="00330B1D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="002057F0" w:rsidRPr="00AE1D16">
        <w:rPr>
          <w:rFonts w:asciiTheme="majorBidi" w:hAnsiTheme="majorBidi" w:cstheme="majorBidi"/>
          <w:sz w:val="28"/>
          <w:szCs w:val="28"/>
          <w:cs/>
        </w:rPr>
        <w:t>โดย</w:t>
      </w:r>
      <w:r w:rsidRPr="00AE1D16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="00B94094" w:rsidRPr="00AE1D1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057F0" w:rsidRPr="00AE1D16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85EDC" w:rsidRPr="00AE1D16">
        <w:rPr>
          <w:rFonts w:asciiTheme="majorBidi" w:hAnsiTheme="majorBidi" w:cstheme="majorBidi" w:hint="cs"/>
          <w:sz w:val="28"/>
          <w:szCs w:val="28"/>
          <w:cs/>
        </w:rPr>
        <w:t>และติดตั้ง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55F985C4" w14:textId="77777777" w:rsidR="00152542" w:rsidRPr="00AE1D16" w:rsidRDefault="00152542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328C387" w14:textId="138B4BF4" w:rsidR="003B14EA" w:rsidRPr="00AE1D16" w:rsidRDefault="003B14EA" w:rsidP="00AE1D16">
      <w:pPr>
        <w:tabs>
          <w:tab w:val="left" w:pos="540"/>
        </w:tabs>
        <w:spacing w:line="240" w:lineRule="auto"/>
        <w:ind w:left="540" w:firstLine="18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ประมาณการอายุการ</w:t>
      </w:r>
      <w:r w:rsidR="002932B7" w:rsidRPr="00AE1D16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AE1D16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0DE1DC73" w14:textId="77777777" w:rsidR="00B129AA" w:rsidRPr="00AE1D16" w:rsidRDefault="00B129AA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7B9C" w:rsidRPr="00AE1D16" w14:paraId="23808232" w14:textId="77777777" w:rsidTr="00BF4006">
        <w:tc>
          <w:tcPr>
            <w:tcW w:w="5390" w:type="dxa"/>
            <w:vAlign w:val="bottom"/>
          </w:tcPr>
          <w:p w14:paraId="3F6E1A5B" w14:textId="6A5E94D6" w:rsidR="004B7B9C" w:rsidRPr="00AE1D16" w:rsidRDefault="004339C4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ส</w:t>
            </w:r>
            <w:r w:rsidR="00095A05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่วนปรับปรุงที่ดิน</w:t>
            </w:r>
          </w:p>
        </w:tc>
        <w:tc>
          <w:tcPr>
            <w:tcW w:w="1195" w:type="dxa"/>
            <w:vAlign w:val="bottom"/>
          </w:tcPr>
          <w:p w14:paraId="75810428" w14:textId="2A4014C2" w:rsidR="004B7B9C" w:rsidRPr="00AE1D16" w:rsidRDefault="00E93A22" w:rsidP="00AE1D16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  <w:vAlign w:val="bottom"/>
          </w:tcPr>
          <w:p w14:paraId="77BCDD3E" w14:textId="46309EC1" w:rsidR="004B7B9C" w:rsidRPr="00AE1D16" w:rsidRDefault="004B7B9C" w:rsidP="00AE1D16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B7B9C" w:rsidRPr="00AE1D16" w14:paraId="36591341" w14:textId="77777777" w:rsidTr="00BF4006">
        <w:tc>
          <w:tcPr>
            <w:tcW w:w="5390" w:type="dxa"/>
            <w:vAlign w:val="bottom"/>
          </w:tcPr>
          <w:p w14:paraId="2AAC2014" w14:textId="427D099A" w:rsidR="004B7B9C" w:rsidRPr="00AE1D16" w:rsidRDefault="004B7B9C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  <w:vAlign w:val="bottom"/>
          </w:tcPr>
          <w:p w14:paraId="285769F9" w14:textId="22C134C4" w:rsidR="004B7B9C" w:rsidRPr="00AE1D16" w:rsidRDefault="00E93A22" w:rsidP="00AE1D16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B7B9C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6EB7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B7B9C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675" w:type="dxa"/>
            <w:vAlign w:val="bottom"/>
          </w:tcPr>
          <w:p w14:paraId="478E3A22" w14:textId="5360DDFA" w:rsidR="004B7B9C" w:rsidRPr="00AE1D16" w:rsidRDefault="004B7B9C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AE1D16" w14:paraId="5DC0CBC8" w14:textId="77777777" w:rsidTr="00BF4006">
        <w:tc>
          <w:tcPr>
            <w:tcW w:w="5390" w:type="dxa"/>
            <w:vAlign w:val="bottom"/>
          </w:tcPr>
          <w:p w14:paraId="4D654C2B" w14:textId="14763141" w:rsidR="00C01871" w:rsidRPr="00AE1D16" w:rsidRDefault="00C01871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195" w:type="dxa"/>
          </w:tcPr>
          <w:p w14:paraId="4227DFBE" w14:textId="736A6946" w:rsidR="00C01871" w:rsidRPr="00AE1D16" w:rsidRDefault="00E93A22" w:rsidP="00AE1D16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0EBF58DD" w14:textId="1AE1E7B1" w:rsidR="00C01871" w:rsidRPr="00AE1D16" w:rsidRDefault="00C01871" w:rsidP="00AE1D16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1871" w:rsidRPr="00AE1D16" w14:paraId="7A18DD94" w14:textId="77777777" w:rsidTr="00BF4006">
        <w:tc>
          <w:tcPr>
            <w:tcW w:w="5390" w:type="dxa"/>
            <w:vAlign w:val="bottom"/>
          </w:tcPr>
          <w:p w14:paraId="554C9DBC" w14:textId="4EF15880" w:rsidR="00C01871" w:rsidRPr="00AE1D16" w:rsidRDefault="00C01871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สถานีก๊าซและระบบท่อก๊าซ</w:t>
            </w:r>
          </w:p>
        </w:tc>
        <w:tc>
          <w:tcPr>
            <w:tcW w:w="1195" w:type="dxa"/>
          </w:tcPr>
          <w:p w14:paraId="774C1D5F" w14:textId="72AF0538" w:rsidR="00C01871" w:rsidRPr="00AE1D16" w:rsidRDefault="00E93A22" w:rsidP="00AE1D16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3E0FAAD1" w14:textId="217510DC" w:rsidR="00C01871" w:rsidRPr="00AE1D16" w:rsidRDefault="00C01871" w:rsidP="00AE1D16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AE1D16" w14:paraId="10443369" w14:textId="77777777" w:rsidTr="00BF4006">
        <w:tc>
          <w:tcPr>
            <w:tcW w:w="5390" w:type="dxa"/>
            <w:vAlign w:val="bottom"/>
          </w:tcPr>
          <w:p w14:paraId="140F7695" w14:textId="77777777" w:rsidR="00AA2752" w:rsidRPr="00AE1D16" w:rsidRDefault="00AA2752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044F15F" w14:textId="19C7459C" w:rsidR="00AA2752" w:rsidRPr="00AE1D16" w:rsidRDefault="00E93A22" w:rsidP="00AE1D16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752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6EB7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5FEC88AD" w14:textId="77777777" w:rsidR="00AA2752" w:rsidRPr="00AE1D16" w:rsidRDefault="00AA2752" w:rsidP="00AE1D16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AE1D16" w14:paraId="265C3CA2" w14:textId="77777777" w:rsidTr="00BF4006">
        <w:tc>
          <w:tcPr>
            <w:tcW w:w="5390" w:type="dxa"/>
            <w:vAlign w:val="bottom"/>
          </w:tcPr>
          <w:p w14:paraId="2374FF77" w14:textId="749DDBB5" w:rsidR="00AA2752" w:rsidRPr="00AE1D16" w:rsidRDefault="00AA2752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</w:t>
            </w:r>
            <w:r w:rsidR="00B346F1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  <w:r w:rsidR="00B346F1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อุปกรณ์</w:t>
            </w:r>
            <w:r w:rsidR="002057F0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และชิ้นส่วนอะไหล่</w:t>
            </w:r>
          </w:p>
        </w:tc>
        <w:tc>
          <w:tcPr>
            <w:tcW w:w="1195" w:type="dxa"/>
          </w:tcPr>
          <w:p w14:paraId="5A79342C" w14:textId="56F931F1" w:rsidR="00AA2752" w:rsidRPr="00AE1D16" w:rsidRDefault="00E93A22" w:rsidP="00AE1D16">
            <w:pPr>
              <w:spacing w:line="240" w:lineRule="auto"/>
              <w:ind w:left="2"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752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96EB7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A2752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6D361CF" w14:textId="77777777" w:rsidR="00AA2752" w:rsidRPr="00AE1D16" w:rsidRDefault="00AA2752" w:rsidP="00AE1D16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A2752" w:rsidRPr="00AE1D16" w14:paraId="40F5CEDB" w14:textId="77777777" w:rsidTr="00BF4006">
        <w:tc>
          <w:tcPr>
            <w:tcW w:w="5390" w:type="dxa"/>
            <w:vAlign w:val="bottom"/>
          </w:tcPr>
          <w:p w14:paraId="3B8EE533" w14:textId="77777777" w:rsidR="00AA2752" w:rsidRPr="00AE1D16" w:rsidRDefault="00AA2752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3FBA0E7" w14:textId="29D6859B" w:rsidR="00AA2752" w:rsidRPr="00AE1D16" w:rsidRDefault="00E93A22" w:rsidP="00AE1D16">
            <w:pPr>
              <w:spacing w:line="240" w:lineRule="auto"/>
              <w:ind w:left="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5C75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E5C75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E5C75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1758B3C8" w14:textId="77777777" w:rsidR="00AA2752" w:rsidRPr="00AE1D16" w:rsidRDefault="00AA2752" w:rsidP="00AE1D16">
            <w:pPr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5F70014" w14:textId="6EAC7480" w:rsidR="00FC7387" w:rsidRPr="00AE1D16" w:rsidRDefault="00FC7387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bookmarkStart w:id="2" w:name="_Hlk56201542"/>
    </w:p>
    <w:p w14:paraId="400FCC9D" w14:textId="21D5E676" w:rsidR="00821D6C" w:rsidRPr="00AE1D16" w:rsidRDefault="00821D6C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</w:t>
      </w:r>
      <w:r w:rsidR="00E10685"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ใน</w:t>
      </w:r>
      <w:bookmarkStart w:id="3" w:name="_Hlk56201554"/>
      <w:r w:rsidR="00E10685"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การได้มาซึ่งสัญญาที่ทำกับลูกค้า</w:t>
      </w:r>
      <w:bookmarkEnd w:id="3"/>
    </w:p>
    <w:bookmarkEnd w:id="2"/>
    <w:p w14:paraId="392973E2" w14:textId="77777777" w:rsidR="00821D6C" w:rsidRPr="00AE1D16" w:rsidRDefault="00821D6C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64F7E92" w14:textId="66245A04" w:rsidR="00821D6C" w:rsidRPr="00AE1D16" w:rsidRDefault="00E10685" w:rsidP="00AE1D16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bookmarkStart w:id="4" w:name="_Hlk56201569"/>
      <w:r w:rsidRPr="00AE1D16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bookmarkEnd w:id="4"/>
      <w:r w:rsidR="00821D6C" w:rsidRPr="00AE1D16">
        <w:rPr>
          <w:rFonts w:asciiTheme="majorBidi" w:hAnsiTheme="majorBidi" w:cstheme="majorBidi"/>
          <w:sz w:val="28"/>
          <w:szCs w:val="28"/>
          <w:cs/>
        </w:rPr>
        <w:t>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FB3343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5" w:name="_Hlk56201582"/>
      <w:r w:rsidR="00FB3343" w:rsidRPr="00AE1D16">
        <w:rPr>
          <w:rFonts w:asciiTheme="majorBidi" w:hAnsiTheme="majorBidi" w:cstheme="majorBidi"/>
          <w:sz w:val="28"/>
          <w:szCs w:val="28"/>
          <w:cs/>
        </w:rPr>
        <w:t>อย่างไรก็ตาม ต้นทุนส่วนเพิ่ม</w:t>
      </w:r>
      <w:r w:rsidR="006F6DCE" w:rsidRPr="00AE1D16">
        <w:rPr>
          <w:rFonts w:asciiTheme="majorBidi" w:hAnsiTheme="majorBidi" w:cstheme="majorBidi"/>
          <w:sz w:val="28"/>
          <w:szCs w:val="28"/>
          <w:cs/>
        </w:rPr>
        <w:t>จากการทำสัญญาจะรับรู้เป็นค่าใช้จ่ายเมื่อเกิดขึ้น หากคาดว่าระยะเวลาในการตัดจำหน่ายเท่ากับหรือน้อยกว่าหนึ่งปี</w:t>
      </w:r>
      <w:bookmarkEnd w:id="5"/>
    </w:p>
    <w:p w14:paraId="32B755DF" w14:textId="77777777" w:rsidR="000A4023" w:rsidRPr="00AE1D16" w:rsidRDefault="000A4023" w:rsidP="00AE1D16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D221999" w14:textId="73E46C06" w:rsidR="00E05071" w:rsidRPr="00AE1D16" w:rsidRDefault="00E366E8" w:rsidP="00AE1D16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6" w:name="_Hlk56201603"/>
      <w:r w:rsidRPr="00AE1D16">
        <w:rPr>
          <w:rFonts w:asciiTheme="majorBidi" w:hAnsiTheme="majorBidi" w:cstheme="majorBidi"/>
          <w:sz w:val="28"/>
          <w:szCs w:val="28"/>
          <w:cs/>
        </w:rPr>
        <w:t>ต้นทุนในการได้มาซึ่งสัญญาที่ทำกับลูกค้า</w:t>
      </w:r>
      <w:r w:rsidR="00BC609C" w:rsidRPr="00AE1D16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</w:t>
      </w:r>
      <w:r w:rsidR="002057F0" w:rsidRPr="00AE1D16">
        <w:rPr>
          <w:rFonts w:asciiTheme="majorBidi" w:hAnsiTheme="majorBidi" w:cstheme="majorBidi"/>
          <w:sz w:val="28"/>
          <w:szCs w:val="28"/>
          <w:cs/>
        </w:rPr>
        <w:t>ค่า</w:t>
      </w:r>
      <w:r w:rsidR="00C7198D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057F0" w:rsidRPr="00AE1D16">
        <w:rPr>
          <w:rFonts w:asciiTheme="majorBidi" w:hAnsiTheme="majorBidi" w:cstheme="majorBidi"/>
          <w:sz w:val="28"/>
          <w:szCs w:val="28"/>
          <w:cs/>
        </w:rPr>
        <w:t>สะสมและ</w:t>
      </w:r>
      <w:r w:rsidR="00BC609C" w:rsidRPr="00AE1D16">
        <w:rPr>
          <w:rFonts w:asciiTheme="majorBidi" w:hAnsiTheme="majorBidi" w:cstheme="majorBidi"/>
          <w:sz w:val="28"/>
          <w:szCs w:val="28"/>
          <w:cs/>
        </w:rPr>
        <w:t>ขาดทุนจากการด้อย</w:t>
      </w:r>
      <w:bookmarkEnd w:id="6"/>
      <w:r w:rsidR="00A54EA8" w:rsidRPr="00AE1D16">
        <w:rPr>
          <w:rFonts w:asciiTheme="majorBidi" w:hAnsiTheme="majorBidi" w:cstheme="majorBidi"/>
          <w:sz w:val="28"/>
          <w:szCs w:val="28"/>
          <w:cs/>
        </w:rPr>
        <w:t>ค่า</w:t>
      </w:r>
      <w:r w:rsidR="00C7198D">
        <w:rPr>
          <w:rFonts w:asciiTheme="majorBidi" w:hAnsiTheme="majorBidi" w:cstheme="majorBidi"/>
          <w:sz w:val="28"/>
          <w:szCs w:val="28"/>
          <w:cs/>
        </w:rPr>
        <w:br/>
      </w:r>
      <w:r w:rsidR="00C7198D" w:rsidRPr="00AE1D16">
        <w:rPr>
          <w:rFonts w:asciiTheme="majorBidi" w:hAnsiTheme="majorBidi" w:cstheme="majorBidi"/>
          <w:sz w:val="28"/>
          <w:szCs w:val="28"/>
          <w:cs/>
        </w:rPr>
        <w:t>ค่า</w:t>
      </w:r>
      <w:r w:rsidR="00C7198D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A54EA8" w:rsidRPr="00AE1D16">
        <w:rPr>
          <w:rFonts w:asciiTheme="majorBidi" w:hAnsiTheme="majorBidi" w:cstheme="majorBidi"/>
          <w:sz w:val="28"/>
          <w:szCs w:val="28"/>
          <w:cs/>
        </w:rPr>
        <w:t>บันทึกเป็นค่าใช้จ่ายในกำไรหรือขาดทุน คำนวน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3DC6E669" w14:textId="77777777" w:rsidR="00A54EA8" w:rsidRPr="00AE1D16" w:rsidRDefault="00A54EA8" w:rsidP="00AE1D16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03CC72EB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br w:type="page"/>
      </w:r>
    </w:p>
    <w:p w14:paraId="24FC27BD" w14:textId="12B34E38" w:rsidR="003B14EA" w:rsidRPr="00AE1D16" w:rsidRDefault="00AA0AB3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สิทธิการเช่า</w:t>
      </w:r>
    </w:p>
    <w:p w14:paraId="788D3CBF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D606957" w14:textId="1949C0E6" w:rsidR="00E919AA" w:rsidRPr="00AE1D16" w:rsidRDefault="00AA0AB3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  <w:lang w:val="en-GB"/>
        </w:rPr>
        <w:t>สิทธิการเช่า</w:t>
      </w:r>
      <w:r w:rsidR="006F6DCE" w:rsidRPr="00AE1D16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="00ED4823" w:rsidRPr="00AE1D16">
        <w:rPr>
          <w:rFonts w:asciiTheme="majorBidi" w:hAnsiTheme="majorBidi" w:cstheme="majorBidi"/>
          <w:sz w:val="28"/>
          <w:szCs w:val="28"/>
          <w:cs/>
        </w:rPr>
        <w:t>ด้วยราคาทุนหักค่าตัดจำหน่ายสะสมและขาดทุนจากการด้อยค่า</w:t>
      </w:r>
      <w:r w:rsidR="00ED4823"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56B6157B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262F896" w14:textId="77777777" w:rsidR="00ED4823" w:rsidRPr="00AE1D16" w:rsidRDefault="00ED4823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ซึ่งคำนวณโดยวิธีเส้นตรงตามอายุของสัญญาเช่าซึ่งแสดงได้ดังนี้</w:t>
      </w:r>
    </w:p>
    <w:p w14:paraId="49E7515B" w14:textId="77777777" w:rsidR="009F05F3" w:rsidRPr="00AE1D16" w:rsidRDefault="009F05F3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D4823" w:rsidRPr="00AE1D16" w14:paraId="6DCB1640" w14:textId="77777777" w:rsidTr="00B96545">
        <w:tc>
          <w:tcPr>
            <w:tcW w:w="5390" w:type="dxa"/>
            <w:shd w:val="clear" w:color="auto" w:fill="auto"/>
            <w:vAlign w:val="bottom"/>
          </w:tcPr>
          <w:p w14:paraId="4A28F91C" w14:textId="77777777" w:rsidR="00ED4823" w:rsidRPr="00AE1D16" w:rsidRDefault="005619E2" w:rsidP="00AE1D16">
            <w:pPr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195" w:type="dxa"/>
          </w:tcPr>
          <w:p w14:paraId="20E973FA" w14:textId="44ABACA9" w:rsidR="00ED4823" w:rsidRPr="00AE1D16" w:rsidRDefault="00E93A22" w:rsidP="00AE1D16">
            <w:pPr>
              <w:tabs>
                <w:tab w:val="decimal" w:pos="890"/>
              </w:tabs>
              <w:spacing w:line="240" w:lineRule="auto"/>
              <w:ind w:left="-129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4823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75" w:type="dxa"/>
          </w:tcPr>
          <w:p w14:paraId="3712F844" w14:textId="77777777" w:rsidR="00ED4823" w:rsidRPr="00AE1D16" w:rsidRDefault="00ED4823" w:rsidP="00AE1D16">
            <w:pPr>
              <w:tabs>
                <w:tab w:val="decimal" w:pos="60"/>
              </w:tabs>
              <w:spacing w:line="240" w:lineRule="auto"/>
              <w:ind w:left="-20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31EACEE" w14:textId="77777777" w:rsidR="00EF1923" w:rsidRPr="00AE1D16" w:rsidRDefault="00EF1923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BCE1CEB" w14:textId="209F1E8D" w:rsidR="002148DA" w:rsidRPr="00AE1D16" w:rsidRDefault="002148D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ค่าความนิยม</w:t>
      </w:r>
    </w:p>
    <w:p w14:paraId="1363C9B0" w14:textId="335CAEE0" w:rsidR="002148DA" w:rsidRPr="00AE1D16" w:rsidRDefault="002148DA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5AD8CB0" w14:textId="1FD84F6D" w:rsidR="00A54EA8" w:rsidRPr="00AE1D16" w:rsidRDefault="00A54EA8" w:rsidP="00AE1D16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  <w:r w:rsidR="006031C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กลุ่มบริษัทวัดมูลค่าค่าความนิยม ณ วันที่ซื้อตามที่เปิดเผยในหมายเหตุข้อ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5</w:t>
      </w:r>
    </w:p>
    <w:p w14:paraId="2D305C96" w14:textId="77777777" w:rsidR="00A54EA8" w:rsidRPr="00AE1D16" w:rsidRDefault="00A54EA8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B7F0179" w14:textId="23DDD94B" w:rsidR="002148DA" w:rsidRPr="00AE1D16" w:rsidRDefault="002148DA" w:rsidP="00AE1D16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ค่าความนิยมวัดมูลค่าด้วยวิธีราคาทุนหักผลขาดทุนจากการด้อยค่าสะสม </w:t>
      </w:r>
    </w:p>
    <w:p w14:paraId="3811D311" w14:textId="55615A2A" w:rsidR="00C06787" w:rsidRPr="00AE1D16" w:rsidRDefault="00C06787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AE7ED3A" w14:textId="5F681C48" w:rsidR="003B14EA" w:rsidRPr="00AE1D16" w:rsidRDefault="003B14E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  <w:r w:rsidR="00B91372"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อื่น</w:t>
      </w:r>
    </w:p>
    <w:p w14:paraId="0E84A63C" w14:textId="4D13D25E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5460C78" w14:textId="25F1D005" w:rsidR="00A231B7" w:rsidRPr="00AE1D16" w:rsidRDefault="00A231B7" w:rsidP="00AE1D16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</w:t>
      </w:r>
      <w:r w:rsidR="008E5618"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ๆ</w:t>
      </w:r>
    </w:p>
    <w:p w14:paraId="644CB81D" w14:textId="77777777" w:rsidR="00A231B7" w:rsidRPr="00AE1D16" w:rsidRDefault="00A231B7" w:rsidP="00AE1D16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E6E6E6"/>
        </w:rPr>
      </w:pPr>
    </w:p>
    <w:p w14:paraId="3B591B68" w14:textId="3693395C" w:rsidR="00A231B7" w:rsidRPr="00AE1D16" w:rsidRDefault="00A231B7" w:rsidP="00AE1D16">
      <w:pPr>
        <w:pStyle w:val="BodyText"/>
        <w:tabs>
          <w:tab w:val="left" w:pos="540"/>
        </w:tabs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47D2704" w14:textId="77777777" w:rsidR="00A231B7" w:rsidRPr="00AE1D16" w:rsidRDefault="00A231B7" w:rsidP="00AE1D16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7E04BC1" w14:textId="50458981" w:rsidR="0009206D" w:rsidRPr="00AE1D16" w:rsidRDefault="00A46EC9" w:rsidP="00AE1D16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AE1D16">
        <w:rPr>
          <w:rFonts w:asciiTheme="majorBidi" w:hAnsi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6B90BAF" w14:textId="5401E8AD" w:rsidR="00C06787" w:rsidRPr="00AE1D16" w:rsidRDefault="00C06787" w:rsidP="00AE1D16">
      <w:pPr>
        <w:spacing w:line="240" w:lineRule="auto"/>
        <w:ind w:left="540"/>
        <w:rPr>
          <w:rFonts w:asciiTheme="majorBidi" w:hAnsiTheme="majorBidi"/>
          <w:sz w:val="22"/>
          <w:szCs w:val="22"/>
        </w:rPr>
      </w:pPr>
    </w:p>
    <w:p w14:paraId="27B1FCD6" w14:textId="3D1CF81E" w:rsidR="00A231B7" w:rsidRPr="00AE1D16" w:rsidRDefault="00A231B7" w:rsidP="00AE1D16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723D6645" w14:textId="77777777" w:rsidR="00A231B7" w:rsidRPr="00AE1D16" w:rsidRDefault="00A231B7" w:rsidP="00AE1D16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A231B7" w:rsidRPr="00AE1D16" w14:paraId="47E3F5FF" w14:textId="77777777" w:rsidTr="005D5567">
        <w:tc>
          <w:tcPr>
            <w:tcW w:w="4483" w:type="dxa"/>
          </w:tcPr>
          <w:p w14:paraId="38895EAD" w14:textId="77777777" w:rsidR="00A231B7" w:rsidRPr="00AE1D16" w:rsidRDefault="00A231B7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901E533" w14:textId="3ACC89E4" w:rsidR="00A231B7" w:rsidRPr="00AE1D16" w:rsidRDefault="00E93A22" w:rsidP="00AE1D1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A030A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3212" w:type="dxa"/>
          </w:tcPr>
          <w:p w14:paraId="28C27A8B" w14:textId="77777777" w:rsidR="00A231B7" w:rsidRPr="00AE1D16" w:rsidRDefault="00A231B7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148DA" w:rsidRPr="00AE1D16" w14:paraId="42031528" w14:textId="77777777" w:rsidTr="005D5567">
        <w:tc>
          <w:tcPr>
            <w:tcW w:w="4483" w:type="dxa"/>
          </w:tcPr>
          <w:p w14:paraId="7C178433" w14:textId="0A0BA7C8" w:rsidR="002148DA" w:rsidRPr="00AE1D16" w:rsidRDefault="002148DA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สิทธิในการใช้สายส่งกระแสไฟฟ้า</w:t>
            </w:r>
          </w:p>
        </w:tc>
        <w:tc>
          <w:tcPr>
            <w:tcW w:w="1062" w:type="dxa"/>
          </w:tcPr>
          <w:p w14:paraId="2D378BFE" w14:textId="6CB2A1AD" w:rsidR="002148DA" w:rsidRPr="00AE1D16" w:rsidRDefault="00E93A22" w:rsidP="00AE1D1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212" w:type="dxa"/>
          </w:tcPr>
          <w:p w14:paraId="470265AA" w14:textId="7D3D8769" w:rsidR="002148DA" w:rsidRPr="00AE1D16" w:rsidRDefault="002148DA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124D3" w:rsidRPr="00AE1D16" w14:paraId="5DD6FB19" w14:textId="77777777" w:rsidTr="005D5567">
        <w:tc>
          <w:tcPr>
            <w:tcW w:w="4483" w:type="dxa"/>
          </w:tcPr>
          <w:p w14:paraId="0F3939EB" w14:textId="3CF8FEC2" w:rsidR="001124D3" w:rsidRPr="00AE1D16" w:rsidRDefault="001124D3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สิทธิในการใช้ระบบท่อก๊าซ </w:t>
            </w:r>
          </w:p>
        </w:tc>
        <w:tc>
          <w:tcPr>
            <w:tcW w:w="1062" w:type="dxa"/>
          </w:tcPr>
          <w:p w14:paraId="216FA2B2" w14:textId="367E49FD" w:rsidR="001124D3" w:rsidRPr="00AE1D16" w:rsidRDefault="00E93A22" w:rsidP="00AE1D1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212" w:type="dxa"/>
          </w:tcPr>
          <w:p w14:paraId="52C15497" w14:textId="70609225" w:rsidR="001124D3" w:rsidRPr="00AE1D16" w:rsidRDefault="001124D3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</w:p>
        </w:tc>
      </w:tr>
      <w:tr w:rsidR="00532ADD" w:rsidRPr="00AE1D16" w14:paraId="0C06C83E" w14:textId="77777777" w:rsidTr="005D5567">
        <w:tc>
          <w:tcPr>
            <w:tcW w:w="4483" w:type="dxa"/>
          </w:tcPr>
          <w:p w14:paraId="3792325D" w14:textId="24D2B527" w:rsidR="00532ADD" w:rsidRPr="00AE1D16" w:rsidRDefault="00C06787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1062" w:type="dxa"/>
          </w:tcPr>
          <w:p w14:paraId="7EA2E576" w14:textId="3D7AFADD" w:rsidR="00532ADD" w:rsidRPr="00AE1D16" w:rsidRDefault="00E93A22" w:rsidP="00AE1D1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35899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6720E3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212" w:type="dxa"/>
          </w:tcPr>
          <w:p w14:paraId="4A49CB3D" w14:textId="090E0EB9" w:rsidR="00532ADD" w:rsidRPr="00AE1D16" w:rsidRDefault="00532ADD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</w:p>
        </w:tc>
      </w:tr>
    </w:tbl>
    <w:p w14:paraId="3B4B1C9D" w14:textId="65FC1347" w:rsidR="00E05071" w:rsidRPr="00AE1D16" w:rsidRDefault="00E05071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CF6F543" w14:textId="5924445E" w:rsidR="00B91372" w:rsidRPr="00AE1D16" w:rsidRDefault="00B91372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ค่าตัดจำหน่ายของสินทรัพย์ไม่มีตัวตนอื่นบันทึกใน</w:t>
      </w:r>
      <w:r w:rsidR="00B7483F" w:rsidRPr="00AE1D16">
        <w:rPr>
          <w:rFonts w:asciiTheme="majorBidi" w:hAnsiTheme="majorBidi"/>
          <w:sz w:val="28"/>
          <w:szCs w:val="28"/>
          <w:cs/>
        </w:rPr>
        <w:t>ต้นทุนขายและต้นทุนการให้บริการ</w:t>
      </w:r>
      <w:r w:rsidR="00C06787" w:rsidRPr="00AE1D16">
        <w:rPr>
          <w:rFonts w:asciiTheme="majorBidi" w:hAnsiTheme="majorBidi" w:hint="cs"/>
          <w:sz w:val="28"/>
          <w:szCs w:val="28"/>
          <w:cs/>
        </w:rPr>
        <w:t xml:space="preserve"> </w:t>
      </w:r>
      <w:r w:rsidR="006031C1" w:rsidRPr="00AE1D1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ค่าใช้จ่ายในการบริหาร </w:t>
      </w:r>
    </w:p>
    <w:p w14:paraId="6D8A4081" w14:textId="77777777" w:rsidR="00B91372" w:rsidRPr="00AE1D16" w:rsidRDefault="00B91372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CB7F0DF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6BA3091" w14:textId="04FF2EED" w:rsidR="00C55168" w:rsidRPr="00AE1D16" w:rsidRDefault="00C55168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</w:t>
      </w:r>
    </w:p>
    <w:p w14:paraId="6797DC96" w14:textId="47F65B01" w:rsidR="00C55168" w:rsidRPr="00AE1D16" w:rsidRDefault="00C55168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8289789" w14:textId="375A53CF" w:rsidR="00C55168" w:rsidRPr="00AE1D16" w:rsidRDefault="00C55168" w:rsidP="00AE1D16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</w:t>
      </w:r>
      <w:r w:rsidR="00C52879"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5DA00B8" w14:textId="7506F4B8" w:rsidR="00C52879" w:rsidRPr="00AE1D16" w:rsidRDefault="00C52879" w:rsidP="00AE1D16">
      <w:pPr>
        <w:spacing w:line="240" w:lineRule="auto"/>
        <w:jc w:val="left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7FED81E8" w14:textId="6E1E9228" w:rsidR="00C55168" w:rsidRPr="00AE1D16" w:rsidRDefault="00C55168" w:rsidP="00AE1D16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ในฐานะผู้เช่า</w:t>
      </w:r>
    </w:p>
    <w:p w14:paraId="2AD27BA9" w14:textId="77777777" w:rsidR="00482FBC" w:rsidRPr="00AE1D16" w:rsidRDefault="00482FBC" w:rsidP="00AE1D16">
      <w:pPr>
        <w:spacing w:line="240" w:lineRule="auto"/>
        <w:ind w:left="540"/>
        <w:rPr>
          <w:rFonts w:asciiTheme="majorBidi" w:hAnsiTheme="majorBidi" w:cstheme="majorBidi"/>
          <w:b/>
          <w:i/>
          <w:iCs/>
          <w:sz w:val="22"/>
          <w:szCs w:val="22"/>
          <w:cs/>
        </w:rPr>
      </w:pPr>
    </w:p>
    <w:p w14:paraId="559D8F6D" w14:textId="31F46EBF" w:rsidR="00C55168" w:rsidRPr="00AE1D16" w:rsidRDefault="00C55168" w:rsidP="00AE1D16">
      <w:pPr>
        <w:spacing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1894230A" w14:textId="77777777" w:rsidR="00C55168" w:rsidRPr="00AE1D16" w:rsidRDefault="00C55168" w:rsidP="00AE1D16">
      <w:pPr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0610F354" w14:textId="127978E0" w:rsidR="00C55168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91EDBA7" w14:textId="77777777" w:rsidR="00763482" w:rsidRPr="00AE1D16" w:rsidRDefault="00763482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</w:rPr>
      </w:pPr>
    </w:p>
    <w:p w14:paraId="48ABE969" w14:textId="23435D64" w:rsidR="00C55168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04E68" w:rsidRPr="00AE1D1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7" w:name="_Hlk65854665"/>
      <w:r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bookmarkStart w:id="8" w:name="_Hlk65854679"/>
      <w:bookmarkEnd w:id="7"/>
    </w:p>
    <w:p w14:paraId="06263717" w14:textId="77777777" w:rsidR="00C55168" w:rsidRPr="00AE1D16" w:rsidRDefault="00C55168" w:rsidP="00AE1D16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bookmarkEnd w:id="8"/>
    <w:p w14:paraId="031C2DF3" w14:textId="4C14F445" w:rsidR="00C55168" w:rsidRPr="00AE1D16" w:rsidRDefault="00C55168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6B1B666B" w14:textId="77777777" w:rsidR="00C55168" w:rsidRPr="00AE1D16" w:rsidRDefault="00C55168" w:rsidP="00AE1D16">
      <w:pPr>
        <w:tabs>
          <w:tab w:val="left" w:pos="1890"/>
        </w:tabs>
        <w:spacing w:line="240" w:lineRule="auto"/>
        <w:rPr>
          <w:rFonts w:asciiTheme="majorBidi" w:hAnsiTheme="majorBidi" w:cstheme="majorBidi"/>
          <w:b/>
          <w:sz w:val="22"/>
          <w:szCs w:val="22"/>
        </w:rPr>
      </w:pPr>
    </w:p>
    <w:p w14:paraId="4DE653B7" w14:textId="4B7DDDDA" w:rsidR="002148DA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8"/>
          <w:szCs w:val="28"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bookmarkStart w:id="9" w:name="_Hlk65855261"/>
      <w:r w:rsidRPr="00AE1D16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9"/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6B4D0E2" w14:textId="51BE3C07" w:rsidR="0009206D" w:rsidRPr="00AE1D16" w:rsidRDefault="0009206D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sz w:val="22"/>
          <w:szCs w:val="22"/>
        </w:rPr>
      </w:pPr>
    </w:p>
    <w:p w14:paraId="04096157" w14:textId="636B317B" w:rsidR="00C55168" w:rsidRPr="00AE1D16" w:rsidRDefault="00C55168" w:rsidP="00AE1D16">
      <w:pPr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ในฐานะ</w:t>
      </w:r>
      <w:r w:rsidRPr="00AE1D16">
        <w:rPr>
          <w:rFonts w:asciiTheme="majorBidi" w:hAnsiTheme="majorBidi" w:cstheme="majorBidi"/>
          <w:b/>
          <w:i/>
          <w:iCs/>
          <w:sz w:val="28"/>
          <w:szCs w:val="28"/>
          <w:cs/>
        </w:rPr>
        <w:t>ผู้ให้</w:t>
      </w:r>
      <w:r w:rsidRPr="00AE1D1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เช่า</w:t>
      </w:r>
    </w:p>
    <w:p w14:paraId="528CC888" w14:textId="77777777" w:rsidR="00482FBC" w:rsidRPr="00AE1D16" w:rsidRDefault="00482FBC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76E7E925" w14:textId="1C6E2FE8" w:rsidR="00C55168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ณ</w:t>
      </w:r>
      <w:r w:rsidR="007E5BFB"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วันเริ่มต้นของสัญญาเช่าหรือวันที่มีการเปลี่ยนแปลงสัญญาเช่า</w:t>
      </w:r>
      <w:r w:rsidR="0072341D"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9E82687" w14:textId="77777777" w:rsidR="00C55168" w:rsidRPr="00AE1D16" w:rsidRDefault="00C55168" w:rsidP="00AE1D16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/>
          <w:sz w:val="22"/>
          <w:szCs w:val="22"/>
        </w:rPr>
      </w:pPr>
    </w:p>
    <w:p w14:paraId="1A1AED13" w14:textId="3224A78F" w:rsidR="00C55168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605B830" w14:textId="77777777" w:rsidR="00C55168" w:rsidRPr="00AE1D16" w:rsidRDefault="00C55168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7477CB72" w14:textId="67A57811" w:rsidR="00C55168" w:rsidRPr="00AE1D16" w:rsidRDefault="00C55168" w:rsidP="00AE1D16">
      <w:pPr>
        <w:pStyle w:val="ListParagraph"/>
        <w:tabs>
          <w:tab w:val="left" w:pos="1890"/>
        </w:tabs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เมื่อกลุ่มบริษัทเป็นผู้ให้เช่าช่วง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</w:p>
    <w:p w14:paraId="32C4D597" w14:textId="77777777" w:rsidR="00C55168" w:rsidRPr="00AE1D16" w:rsidRDefault="00C55168" w:rsidP="00AE1D16">
      <w:pPr>
        <w:spacing w:line="240" w:lineRule="auto"/>
        <w:rPr>
          <w:rFonts w:asciiTheme="majorBidi" w:hAnsiTheme="majorBidi" w:cstheme="majorBidi"/>
          <w:color w:val="000000"/>
          <w:sz w:val="22"/>
          <w:szCs w:val="22"/>
        </w:rPr>
      </w:pPr>
    </w:p>
    <w:p w14:paraId="4442E164" w14:textId="4AC54C58" w:rsidR="00C55168" w:rsidRPr="00AE1D16" w:rsidRDefault="00C55168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</w:t>
      </w:r>
      <w:r w:rsidR="004D5719" w:rsidRPr="00AE1D16">
        <w:rPr>
          <w:rFonts w:asciiTheme="majorBidi" w:hAnsiTheme="majorBidi" w:cstheme="majorBidi"/>
          <w:color w:val="000000"/>
          <w:sz w:val="28"/>
          <w:szCs w:val="28"/>
          <w:cs/>
        </w:rPr>
        <w:t>ท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ที่ได้จากเงินลงทุนสุทธิคงเหลือตามสัญญาเช่า</w:t>
      </w:r>
    </w:p>
    <w:p w14:paraId="54CD8382" w14:textId="77777777" w:rsidR="00C55168" w:rsidRPr="00AE1D16" w:rsidRDefault="00C55168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6B3AE552" w14:textId="7F4A0B45" w:rsidR="00C55168" w:rsidRPr="00AE1D16" w:rsidRDefault="00C55168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2F3BE0D" w14:textId="77777777" w:rsidR="00247724" w:rsidRPr="00AE1D16" w:rsidRDefault="00247724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2BEFEDAF" w14:textId="17CBE30E" w:rsidR="00C55168" w:rsidRPr="00AE1D16" w:rsidRDefault="00C55168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E93A22" w:rsidRPr="00E93A22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511788" w:rsidRPr="00AE1D1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="00510B37" w:rsidRPr="00AE1D16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="00510B37" w:rsidRPr="00AE1D16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AE1D16">
        <w:rPr>
          <w:rFonts w:asciiTheme="majorBidi" w:hAnsiTheme="majorBidi" w:cstheme="majorBidi"/>
          <w:color w:val="000000"/>
          <w:sz w:val="28"/>
          <w:szCs w:val="28"/>
          <w:cs/>
        </w:rPr>
        <w:t>)</w:t>
      </w:r>
    </w:p>
    <w:p w14:paraId="706ACF7A" w14:textId="77777777" w:rsidR="00FA2998" w:rsidRPr="00AE1D16" w:rsidRDefault="00FA2998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color w:val="000000"/>
          <w:sz w:val="22"/>
        </w:rPr>
      </w:pPr>
    </w:p>
    <w:p w14:paraId="1DC0B318" w14:textId="77777777" w:rsidR="00C55168" w:rsidRPr="00AE1D16" w:rsidRDefault="00C55168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</w:t>
      </w: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ทางการ</w:t>
      </w: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</w:t>
      </w:r>
    </w:p>
    <w:p w14:paraId="5C51A660" w14:textId="77777777" w:rsidR="00C55168" w:rsidRPr="00AE1D16" w:rsidRDefault="00C55168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4F936B0E" w14:textId="52D79D3D" w:rsidR="00C55168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657ECA21" w14:textId="77777777" w:rsidR="00C55168" w:rsidRPr="00AE1D16" w:rsidRDefault="00C55168" w:rsidP="00AE1D16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C1D5038" w14:textId="5F5FA363" w:rsidR="00C55168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730BF39D" w14:textId="77777777" w:rsidR="00C06787" w:rsidRPr="00AE1D16" w:rsidRDefault="00C06787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30FEE825" w14:textId="3284403B" w:rsidR="00C55168" w:rsidRPr="00AE1D16" w:rsidRDefault="00345FC9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="Angsana New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</w:t>
      </w:r>
      <w:r w:rsidR="00185269">
        <w:rPr>
          <w:rFonts w:asciiTheme="majorBidi" w:hAnsiTheme="majorBidi" w:cs="Angsana New"/>
          <w:sz w:val="28"/>
          <w:szCs w:val="28"/>
        </w:rPr>
        <w:t xml:space="preserve"> </w:t>
      </w:r>
      <w:r w:rsidRPr="00AE1D16">
        <w:rPr>
          <w:rFonts w:asciiTheme="majorBidi" w:hAnsiTheme="majorBidi" w:cs="Angsana New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55168" w:rsidRPr="00AE1D16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C55168"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3E1C8DD0" w14:textId="77777777" w:rsidR="00C55168" w:rsidRPr="00AE1D16" w:rsidRDefault="00C55168" w:rsidP="00AE1D16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2A986CF2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8792B25" w14:textId="4CA68064" w:rsidR="00C55168" w:rsidRPr="00AE1D16" w:rsidRDefault="00C5516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AE1D16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5A8F27DC" w14:textId="6956A8CE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0F8F724" w14:textId="77777777" w:rsidR="0029284C" w:rsidRPr="00AE1D16" w:rsidRDefault="0029284C" w:rsidP="00AE1D16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22357057" w14:textId="77777777" w:rsidR="0085769B" w:rsidRPr="00AE1D16" w:rsidRDefault="0085769B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402C8" w14:textId="20661414" w:rsidR="00482FBC" w:rsidRPr="00AE1D16" w:rsidRDefault="0029284C" w:rsidP="00AE1D16">
      <w:pPr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หนี้สินที่เกิดจากสัญญา</w:t>
      </w:r>
      <w:r w:rsidR="00B91372" w:rsidRPr="00AE1D16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B91372" w:rsidRPr="00AE1D16">
        <w:rPr>
          <w:rFonts w:asciiTheme="majorBidi" w:hAnsiTheme="majorBidi" w:cstheme="majorBidi"/>
          <w:spacing w:val="-2"/>
          <w:sz w:val="28"/>
          <w:szCs w:val="28"/>
          <w:cs/>
        </w:rPr>
        <w:t>รวมถึงเงินรับล่วงหน้าจากลูกค้า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677EFCE" w14:textId="393B7BC8" w:rsidR="00482FBC" w:rsidRPr="00AE1D16" w:rsidRDefault="00482FBC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2A0E0639" w14:textId="53C0B265" w:rsidR="003B14EA" w:rsidRPr="00AE1D16" w:rsidRDefault="003B14EA" w:rsidP="00AE1D16">
      <w:pPr>
        <w:pStyle w:val="BodyText2"/>
        <w:numPr>
          <w:ilvl w:val="0"/>
          <w:numId w:val="2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77118F8C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BCDBB4" w14:textId="77777777" w:rsidR="003B14EA" w:rsidRPr="00AE1D16" w:rsidRDefault="003B14EA" w:rsidP="00AE1D16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AE1D16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3456D52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97FB00A" w14:textId="1792FC0B" w:rsidR="00A0721C" w:rsidRPr="00AE1D16" w:rsidRDefault="00B2499C" w:rsidP="00B9051D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45FC9" w:rsidRPr="00AE1D16">
        <w:rPr>
          <w:rFonts w:asciiTheme="majorBidi" w:hAnsi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</w:t>
      </w:r>
      <w:r w:rsidR="008F34B8" w:rsidRPr="00AE1D16">
        <w:rPr>
          <w:rFonts w:asciiTheme="majorBidi" w:hAnsiTheme="majorBidi" w:cstheme="majorBidi"/>
          <w:i/>
          <w:sz w:val="28"/>
          <w:szCs w:val="28"/>
          <w:cs/>
        </w:rPr>
        <w:t>ระยะเวลาที่พนักงานได้ทำงานให้กับกิจการ</w:t>
      </w:r>
      <w:r w:rsidR="008F34B8" w:rsidRPr="00AE1D16">
        <w:rPr>
          <w:rFonts w:asciiTheme="majorBidi" w:hAnsiTheme="majorBidi" w:cstheme="majorBidi"/>
          <w:i/>
          <w:sz w:val="28"/>
          <w:szCs w:val="28"/>
          <w:shd w:val="clear" w:color="auto" w:fill="D9D9D9"/>
          <w:cs/>
        </w:rPr>
        <w:t xml:space="preserve"> </w:t>
      </w:r>
    </w:p>
    <w:p w14:paraId="620A0403" w14:textId="757345C2" w:rsidR="00C06787" w:rsidRPr="00AE1D16" w:rsidRDefault="00C06787" w:rsidP="00AE1D16">
      <w:pPr>
        <w:spacing w:line="240" w:lineRule="auto"/>
        <w:jc w:val="left"/>
        <w:rPr>
          <w:rFonts w:asciiTheme="majorBidi" w:hAnsiTheme="majorBidi" w:cstheme="majorBidi"/>
          <w:iCs/>
          <w:sz w:val="22"/>
          <w:szCs w:val="22"/>
          <w:cs/>
        </w:rPr>
      </w:pPr>
    </w:p>
    <w:p w14:paraId="4C4C06A7" w14:textId="2A7EEAFF" w:rsidR="003B14EA" w:rsidRPr="00AE1D16" w:rsidRDefault="003B14EA" w:rsidP="00AE1D16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8"/>
          <w:szCs w:val="28"/>
        </w:rPr>
      </w:pPr>
      <w:r w:rsidRPr="00AE1D16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BA810C2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7B1192" w14:textId="191A2E89" w:rsidR="006F6DCE" w:rsidRPr="00AE1D16" w:rsidRDefault="000C2C3F" w:rsidP="00AE1D16">
      <w:pPr>
        <w:spacing w:line="240" w:lineRule="auto"/>
        <w:ind w:left="547"/>
        <w:rPr>
          <w:rFonts w:asciiTheme="majorBidi" w:hAnsiTheme="majorBidi" w:cstheme="majorBidi"/>
          <w:i/>
          <w:sz w:val="28"/>
          <w:szCs w:val="28"/>
        </w:rPr>
      </w:pPr>
      <w:r w:rsidRPr="00AE1D1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8E5618" w:rsidRPr="00AE1D16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</w:t>
      </w:r>
      <w:r w:rsidR="00EF3967" w:rsidRPr="00AE1D16">
        <w:rPr>
          <w:rFonts w:asciiTheme="majorBidi" w:hAnsiTheme="majorBidi" w:cstheme="majorBidi"/>
          <w:i/>
          <w:sz w:val="28"/>
          <w:szCs w:val="28"/>
          <w:cs/>
        </w:rPr>
        <w:t>ี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โดยวิธีคิดลดแต่ละหน่วยที</w:t>
      </w:r>
      <w:r w:rsidR="00EF3967" w:rsidRPr="00AE1D16">
        <w:rPr>
          <w:rFonts w:asciiTheme="majorBidi" w:hAnsiTheme="majorBidi" w:cstheme="majorBidi"/>
          <w:i/>
          <w:sz w:val="28"/>
          <w:szCs w:val="28"/>
          <w:cs/>
        </w:rPr>
        <w:t>่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ประมาณการไว้</w:t>
      </w:r>
    </w:p>
    <w:p w14:paraId="1C77F19F" w14:textId="77777777" w:rsidR="00B813B5" w:rsidRPr="00AE1D16" w:rsidRDefault="00B813B5" w:rsidP="00AE1D16">
      <w:pPr>
        <w:spacing w:line="240" w:lineRule="auto"/>
        <w:ind w:left="547"/>
        <w:rPr>
          <w:rFonts w:asciiTheme="majorBidi" w:hAnsiTheme="majorBidi" w:cstheme="majorBidi"/>
          <w:i/>
          <w:sz w:val="22"/>
          <w:szCs w:val="22"/>
          <w:cs/>
        </w:rPr>
      </w:pPr>
    </w:p>
    <w:p w14:paraId="3CF0B28D" w14:textId="11B485E8" w:rsidR="00472815" w:rsidRPr="00AE1D16" w:rsidRDefault="00B2499C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AE1D16">
        <w:rPr>
          <w:rFonts w:asciiTheme="majorBidi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472815" w:rsidRPr="00AE1D16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8E5618" w:rsidRPr="00AE1D16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AE1D16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8E5618" w:rsidRPr="00AE1D16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="00472815" w:rsidRPr="00AE1D16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7514BC4" w14:textId="77777777" w:rsidR="00C06787" w:rsidRPr="00AE1D16" w:rsidRDefault="00C06787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5A09BFC3" w14:textId="3548DCF4" w:rsidR="00B2499C" w:rsidRPr="00AE1D16" w:rsidRDefault="00B2499C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AE1D16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30E8244" w14:textId="77777777" w:rsidR="00F513D0" w:rsidRPr="00AE1D16" w:rsidRDefault="00F513D0" w:rsidP="00AE1D16">
      <w:pPr>
        <w:pStyle w:val="NoSpacing"/>
        <w:spacing w:line="240" w:lineRule="auto"/>
        <w:rPr>
          <w:rFonts w:asciiTheme="majorBidi" w:hAnsiTheme="majorBidi" w:cstheme="majorBidi"/>
          <w:iCs/>
          <w:sz w:val="22"/>
        </w:rPr>
      </w:pPr>
    </w:p>
    <w:p w14:paraId="5B277A11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1EA85029" w14:textId="6CD5A4FD" w:rsidR="00FC63DA" w:rsidRPr="00AE1D16" w:rsidRDefault="002932B7" w:rsidP="00AE1D16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AE1D16">
        <w:rPr>
          <w:rFonts w:asciiTheme="majorBidi" w:hAnsiTheme="majorBidi" w:cstheme="majorBidi"/>
          <w:iCs/>
          <w:sz w:val="28"/>
          <w:szCs w:val="28"/>
          <w:cs/>
        </w:rPr>
        <w:t>ผล</w:t>
      </w:r>
      <w:r w:rsidR="00FC63DA" w:rsidRPr="00AE1D16">
        <w:rPr>
          <w:rFonts w:asciiTheme="majorBidi" w:hAnsiTheme="majorBidi" w:cstheme="majorBidi"/>
          <w:iCs/>
          <w:sz w:val="28"/>
          <w:szCs w:val="28"/>
          <w:cs/>
        </w:rPr>
        <w:t>ประโยชน์เมื่อเลิกจ้าง</w:t>
      </w:r>
    </w:p>
    <w:p w14:paraId="3A17E620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1E41A10" w14:textId="2F59EEA7" w:rsidR="00C646C8" w:rsidRPr="00AE1D16" w:rsidRDefault="00B2499C" w:rsidP="00AE1D16">
      <w:pPr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AE1D16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E93A22" w:rsidRPr="00E93A22">
        <w:rPr>
          <w:rFonts w:asciiTheme="majorBidi" w:hAnsiTheme="majorBidi" w:cstheme="majorBidi"/>
          <w:iCs/>
          <w:sz w:val="28"/>
          <w:szCs w:val="28"/>
        </w:rPr>
        <w:t>12</w:t>
      </w:r>
      <w:r w:rsidRPr="00AE1D1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เดือนนับจากวันสิ้นรอบระยะเวลารายงาน ผลประโยชน์เมื</w:t>
      </w:r>
      <w:r w:rsidR="00D676F4" w:rsidRPr="00AE1D16">
        <w:rPr>
          <w:rFonts w:asciiTheme="majorBidi" w:hAnsiTheme="majorBidi" w:cstheme="majorBidi"/>
          <w:i/>
          <w:sz w:val="28"/>
          <w:szCs w:val="28"/>
          <w:cs/>
        </w:rPr>
        <w:t>่อเลิกจ้างจะถูกคิดลดกระแสเงินสด</w:t>
      </w:r>
    </w:p>
    <w:p w14:paraId="24FFE3D6" w14:textId="77777777" w:rsidR="00B20078" w:rsidRPr="00AE1D16" w:rsidRDefault="00B20078" w:rsidP="00AE1D16">
      <w:pPr>
        <w:spacing w:line="240" w:lineRule="auto"/>
        <w:ind w:left="547"/>
        <w:rPr>
          <w:rFonts w:asciiTheme="majorBidi" w:hAnsiTheme="majorBidi" w:cstheme="majorBidi"/>
          <w:iCs/>
          <w:sz w:val="22"/>
          <w:szCs w:val="22"/>
        </w:rPr>
      </w:pPr>
    </w:p>
    <w:p w14:paraId="3D8A9760" w14:textId="0A9F86B7" w:rsidR="00A10A7D" w:rsidRPr="00AE1D16" w:rsidRDefault="00A10A7D" w:rsidP="00AE1D16">
      <w:pPr>
        <w:spacing w:line="240" w:lineRule="auto"/>
        <w:ind w:left="547"/>
        <w:rPr>
          <w:rFonts w:asciiTheme="majorBidi" w:hAnsiTheme="majorBidi" w:cstheme="majorBidi"/>
          <w:iCs/>
          <w:sz w:val="28"/>
          <w:szCs w:val="28"/>
        </w:rPr>
      </w:pPr>
      <w:r w:rsidRPr="00AE1D16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08DE0031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7BA01C3" w14:textId="77777777" w:rsidR="00B2499C" w:rsidRPr="00AE1D16" w:rsidRDefault="00B2499C" w:rsidP="00AE1D16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AE1D16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</w:t>
      </w:r>
      <w:r w:rsidR="00640495" w:rsidRPr="00AE1D16">
        <w:rPr>
          <w:rFonts w:asciiTheme="majorBidi" w:hAnsiTheme="majorBidi" w:cstheme="majorBidi"/>
          <w:i/>
          <w:sz w:val="28"/>
          <w:szCs w:val="28"/>
          <w:cs/>
        </w:rPr>
        <w:t>จะจ่ายชำระ หากกลุ่มบริษัท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2412F7" w14:textId="1482B745" w:rsidR="00C06787" w:rsidRPr="00AE1D16" w:rsidRDefault="00C06787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9454A82" w14:textId="2F6B0178" w:rsidR="003B14EA" w:rsidRPr="00AE1D16" w:rsidRDefault="003B14E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1248223D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563CCC" w14:textId="37C7D6EE" w:rsidR="002E123D" w:rsidRPr="00AE1D16" w:rsidRDefault="002E123D" w:rsidP="00AE1D16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  <w:r w:rsidRPr="00AE1D16">
        <w:rPr>
          <w:rFonts w:asciiTheme="majorBidi" w:hAnsiTheme="majorBidi" w:cstheme="majorBidi"/>
          <w:i/>
          <w:sz w:val="28"/>
          <w:szCs w:val="28"/>
          <w:cs/>
        </w:rPr>
        <w:t>ประมาณการหนี้สินจะรับรู้ก็ต่อเมื่อกลุ่มบริษัทมีภาระ</w:t>
      </w:r>
      <w:r w:rsidR="002932B7" w:rsidRPr="00AE1D16">
        <w:rPr>
          <w:rFonts w:asciiTheme="majorBidi" w:hAnsiTheme="majorBidi" w:cstheme="majorBidi"/>
          <w:i/>
          <w:sz w:val="28"/>
          <w:szCs w:val="28"/>
          <w:cs/>
        </w:rPr>
        <w:t>ผูกพัน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ตามกฎหมาย</w:t>
      </w:r>
      <w:r w:rsidR="002932B7" w:rsidRPr="00AE1D16">
        <w:rPr>
          <w:rFonts w:asciiTheme="majorBidi" w:hAnsiTheme="majorBidi" w:cstheme="majorBidi"/>
          <w:i/>
          <w:sz w:val="28"/>
          <w:szCs w:val="28"/>
          <w:cs/>
        </w:rPr>
        <w:t>หรือภาระผูกพันจากการอนุมาน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ที่เกิดขึ้นในปัจจุบันอันเป็นผลมาจากเหตุการณ์ในอดีต</w:t>
      </w:r>
      <w:r w:rsidR="002932B7" w:rsidRPr="00AE1D16">
        <w:rPr>
          <w:rFonts w:asciiTheme="majorBidi" w:hAnsiTheme="majorBidi" w:cstheme="majorBidi"/>
          <w:i/>
          <w:sz w:val="28"/>
          <w:szCs w:val="28"/>
          <w:cs/>
        </w:rPr>
        <w:t>ซึ่งสามารถประมาณจำนวนของภาระผูกพันได้อย่างน่าเชื่อถือ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932B7" w:rsidRPr="00AE1D16">
        <w:rPr>
          <w:rFonts w:asciiTheme="majorBidi" w:hAnsiTheme="majorBidi" w:cstheme="majorBidi"/>
          <w:i/>
          <w:sz w:val="28"/>
          <w:szCs w:val="28"/>
          <w:cs/>
        </w:rPr>
        <w:t>ผูกพัน</w:t>
      </w:r>
      <w:r w:rsidRPr="00AE1D16">
        <w:rPr>
          <w:rFonts w:asciiTheme="majorBidi" w:hAnsiTheme="majorBidi" w:cstheme="majorBidi"/>
          <w:i/>
          <w:sz w:val="28"/>
          <w:szCs w:val="28"/>
          <w:cs/>
        </w:rPr>
        <w:t>ดังกล่าว</w:t>
      </w:r>
      <w:r w:rsidR="00225D91" w:rsidRPr="00AE1D1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="00225D91" w:rsidRPr="00AE1D16">
        <w:rPr>
          <w:rFonts w:asciiTheme="majorBidi" w:hAnsiTheme="majorBidi"/>
          <w:i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5E3F11D" w14:textId="14A59917" w:rsidR="00532ADD" w:rsidRPr="00AE1D16" w:rsidRDefault="00532ADD" w:rsidP="00AE1D16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2C559AEE" w14:textId="15D84227" w:rsidR="00532ADD" w:rsidRPr="00AE1D16" w:rsidRDefault="00532ADD" w:rsidP="00AE1D16">
      <w:pPr>
        <w:spacing w:line="240" w:lineRule="auto"/>
        <w:ind w:left="540"/>
        <w:rPr>
          <w:rFonts w:asciiTheme="majorBidi" w:hAnsiTheme="majorBidi" w:cstheme="majorBidi"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Cs/>
          <w:sz w:val="28"/>
          <w:szCs w:val="28"/>
          <w:cs/>
        </w:rPr>
        <w:t>ประมาณการหนี้สินค่ารื้อถอน</w:t>
      </w:r>
      <w:r w:rsidR="003B4E67" w:rsidRPr="00AE1D16">
        <w:rPr>
          <w:rFonts w:asciiTheme="majorBidi" w:hAnsiTheme="majorBidi" w:cstheme="majorBidi" w:hint="cs"/>
          <w:iCs/>
          <w:sz w:val="28"/>
          <w:szCs w:val="28"/>
          <w:cs/>
        </w:rPr>
        <w:t>โรงไฟฟ้า</w:t>
      </w:r>
    </w:p>
    <w:p w14:paraId="6B2557E0" w14:textId="77777777" w:rsidR="00532ADD" w:rsidRPr="00AE1D16" w:rsidRDefault="00532ADD" w:rsidP="00AE1D16">
      <w:pPr>
        <w:spacing w:line="240" w:lineRule="auto"/>
        <w:ind w:left="540"/>
        <w:rPr>
          <w:rFonts w:asciiTheme="majorBidi" w:hAnsiTheme="majorBidi" w:cstheme="majorBidi"/>
          <w:i/>
          <w:sz w:val="22"/>
          <w:szCs w:val="22"/>
        </w:rPr>
      </w:pPr>
    </w:p>
    <w:p w14:paraId="2FEEB9A2" w14:textId="192A6B49" w:rsidR="00532ADD" w:rsidRPr="00AE1D16" w:rsidRDefault="00532ADD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กลุ่มบริษัทรับรู้ประมาณการหนี้สินค่ารื้อถอน</w:t>
      </w:r>
      <w:r w:rsidR="00225D91" w:rsidRPr="00AE1D16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AE1D16">
        <w:rPr>
          <w:rFonts w:asciiTheme="majorBidi" w:hAnsiTheme="majorBidi" w:cstheme="majorBidi"/>
          <w:sz w:val="28"/>
          <w:szCs w:val="28"/>
          <w:cs/>
        </w:rPr>
        <w:t>ด้วยมูลค่าปัจจุบันของประมาณการของต้นทุนค่ารื้อถอน</w:t>
      </w:r>
      <w:r w:rsidR="00225D91" w:rsidRPr="00AE1D16">
        <w:rPr>
          <w:rFonts w:asciiTheme="majorBidi" w:hAnsiTheme="majorBidi" w:cstheme="majorBidi" w:hint="cs"/>
          <w:sz w:val="28"/>
          <w:szCs w:val="28"/>
          <w:cs/>
          <w:lang w:bidi="th-TH"/>
        </w:rPr>
        <w:t>โรงไฟฟ้า</w:t>
      </w:r>
      <w:r w:rsidRPr="00AE1D16">
        <w:rPr>
          <w:rFonts w:asciiTheme="majorBidi" w:hAnsiTheme="majorBidi" w:cstheme="majorBidi"/>
          <w:sz w:val="28"/>
          <w:szCs w:val="28"/>
          <w:cs/>
        </w:rPr>
        <w:t>ที่จะเกิดขึ้น ณ วันสิ้นสุดสัญญา</w:t>
      </w:r>
      <w:r w:rsidR="003B4E67" w:rsidRPr="00AE1D16">
        <w:rPr>
          <w:rFonts w:asciiTheme="majorBidi" w:hAnsiTheme="majorBidi" w:cstheme="majorBidi" w:hint="cs"/>
          <w:sz w:val="28"/>
          <w:szCs w:val="28"/>
          <w:cs/>
          <w:lang w:bidi="th-TH"/>
        </w:rPr>
        <w:t>เช่าที่ดินกับการนิคมอุตสาหกรรมแห่งประเทศไทย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หนี้สินค่ารื้อถอนที่รับรู้คิดมาจากประมาณการต้นทุนค่ารื้อถอนในอนาคต</w:t>
      </w:r>
      <w:r w:rsidR="00F54F56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โดยมีสมมติฐานต่างๆ</w:t>
      </w:r>
      <w:r w:rsidR="00F54F56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0B62A098" w14:textId="77777777" w:rsidR="00C06787" w:rsidRPr="00AE1D16" w:rsidRDefault="00C06787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6B6A19DD" w14:textId="2DE923D7" w:rsidR="00A658D1" w:rsidRPr="00AE1D16" w:rsidRDefault="00A658D1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06F2DA4" w14:textId="77777777" w:rsidR="00A658D1" w:rsidRPr="00AE1D16" w:rsidRDefault="00A658D1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25555C5D" w14:textId="7188AE0E" w:rsidR="00820140" w:rsidRPr="00AE1D16" w:rsidRDefault="000C2C3F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38A3464" w14:textId="77777777" w:rsidR="000C2C3F" w:rsidRPr="00AE1D16" w:rsidRDefault="000C2C3F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szCs w:val="22"/>
        </w:rPr>
      </w:pPr>
    </w:p>
    <w:p w14:paraId="0AEA77DA" w14:textId="0C4F6CD6" w:rsidR="000C2C3F" w:rsidRPr="00AE1D16" w:rsidRDefault="000C2C3F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AE1D16">
        <w:rPr>
          <w:rFonts w:asciiTheme="majorBidi" w:hAnsiTheme="majorBidi" w:cstheme="majorBidi"/>
          <w:sz w:val="28"/>
          <w:szCs w:val="28"/>
          <w:cs/>
          <w:lang w:val="en-GB"/>
        </w:rPr>
        <w:t>การวัดมูลค่ายุติธรรมของสินทรัพย์หรือหนี้สิน</w:t>
      </w:r>
      <w:r w:rsidRPr="00AE1D16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E1D16">
        <w:rPr>
          <w:rFonts w:asciiTheme="majorBidi" w:hAnsiTheme="majorBidi" w:cstheme="majorBidi"/>
          <w:sz w:val="28"/>
          <w:szCs w:val="28"/>
          <w:lang w:val="en-GB" w:bidi="ar-SA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GB"/>
        </w:rPr>
        <w:t xml:space="preserve">ดังนี้ </w:t>
      </w:r>
    </w:p>
    <w:p w14:paraId="5E0EF321" w14:textId="77777777" w:rsidR="00960EE8" w:rsidRPr="00AE1D16" w:rsidRDefault="00960EE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60048DC1" w14:textId="2A4F2ABF" w:rsidR="000C2C3F" w:rsidRPr="00AE1D16" w:rsidRDefault="000C2C3F" w:rsidP="00AE1D16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9BF21B9" w14:textId="38AE8AD8" w:rsidR="000C2C3F" w:rsidRPr="00AE1D16" w:rsidRDefault="000C2C3F" w:rsidP="00AE1D16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1</w:t>
      </w:r>
    </w:p>
    <w:p w14:paraId="247D6C4F" w14:textId="24C007FF" w:rsidR="000C2C3F" w:rsidRPr="00AE1D16" w:rsidRDefault="000C2C3F" w:rsidP="00AE1D16">
      <w:pPr>
        <w:pStyle w:val="block"/>
        <w:numPr>
          <w:ilvl w:val="0"/>
          <w:numId w:val="16"/>
        </w:numPr>
        <w:spacing w:after="0" w:line="240" w:lineRule="auto"/>
        <w:ind w:left="900" w:right="-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8951666" w14:textId="77777777" w:rsidR="00960EE8" w:rsidRPr="00AE1D16" w:rsidRDefault="00960EE8" w:rsidP="00AE1D16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</w:rPr>
      </w:pPr>
    </w:p>
    <w:p w14:paraId="3D9A718F" w14:textId="54A40464" w:rsidR="000C2C3F" w:rsidRPr="00AE1D16" w:rsidRDefault="000C2C3F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 w:bidi="ar-SA"/>
        </w:rPr>
      </w:pPr>
      <w:r w:rsidRPr="00AE1D16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03559C" w14:textId="77777777" w:rsidR="000C2C3F" w:rsidRPr="00AE1D16" w:rsidRDefault="000C2C3F" w:rsidP="00AE1D16">
      <w:pPr>
        <w:pStyle w:val="BodyText"/>
        <w:spacing w:after="0" w:line="240" w:lineRule="auto"/>
        <w:ind w:left="540" w:right="27"/>
        <w:rPr>
          <w:rFonts w:asciiTheme="majorBidi" w:hAnsiTheme="majorBidi" w:cstheme="majorBidi"/>
          <w:sz w:val="22"/>
          <w:szCs w:val="22"/>
          <w:lang w:val="en-GB" w:bidi="ar-SA"/>
        </w:rPr>
      </w:pPr>
    </w:p>
    <w:p w14:paraId="503FE257" w14:textId="071CF7DE" w:rsidR="00AD44C3" w:rsidRPr="00AE1D16" w:rsidRDefault="000C2C3F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GB"/>
        </w:rPr>
      </w:pPr>
      <w:r w:rsidRPr="00AE1D16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32A75661" w14:textId="77777777" w:rsidR="00960EE8" w:rsidRPr="00AE1D16" w:rsidRDefault="00960EE8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en-GB"/>
        </w:rPr>
      </w:pPr>
    </w:p>
    <w:p w14:paraId="28E839DF" w14:textId="382DCDE0" w:rsidR="003B14EA" w:rsidRPr="00AE1D16" w:rsidRDefault="003B14E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รายได้</w:t>
      </w:r>
    </w:p>
    <w:p w14:paraId="7000EFBC" w14:textId="77777777" w:rsidR="006D739E" w:rsidRPr="00AE1D16" w:rsidRDefault="006D739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6CCEED8" w14:textId="3EAF242D" w:rsidR="005D227F" w:rsidRPr="00AE1D16" w:rsidRDefault="005D227F" w:rsidP="00AE1D16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10" w:name="_Hlk56201874"/>
      <w:r w:rsidRPr="00AE1D16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86325A" w:rsidRPr="00AE1D16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</w:t>
      </w:r>
      <w:r w:rsidRPr="00AE1D16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</w:t>
      </w:r>
    </w:p>
    <w:bookmarkEnd w:id="10"/>
    <w:p w14:paraId="7AE37F4D" w14:textId="5068A5DD" w:rsidR="00B71E55" w:rsidRPr="00AE1D16" w:rsidRDefault="00B71E55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76A90DDE" w14:textId="17102E3B" w:rsidR="0086325A" w:rsidRPr="00AE1D16" w:rsidRDefault="0086325A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E439598" w14:textId="77777777" w:rsidR="002A1596" w:rsidRPr="00AE1D16" w:rsidRDefault="002A1596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shd w:val="clear" w:color="auto" w:fill="D9D9D9" w:themeFill="background1" w:themeFillShade="D9"/>
        </w:rPr>
      </w:pPr>
    </w:p>
    <w:p w14:paraId="69994F5A" w14:textId="544859C7" w:rsidR="005D227F" w:rsidRPr="00AE1D16" w:rsidRDefault="005D227F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หรือเมื่อได้ให้บริการ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39861021" w14:textId="34A37062" w:rsidR="002148DA" w:rsidRPr="00AE1D16" w:rsidRDefault="002148DA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5AD0A62" w14:textId="3DACE7DF" w:rsidR="00B7723E" w:rsidRPr="00AE1D16" w:rsidRDefault="0086325A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หรือมีการให้บริการหลาย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ๆ ประเภทในรอบระยะเวลารายงานที่แตกต่างกัน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ๆ</w:t>
      </w:r>
    </w:p>
    <w:p w14:paraId="2F1DBAC4" w14:textId="77777777" w:rsidR="00152542" w:rsidRPr="00AE1D16" w:rsidRDefault="00152542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  <w:lang w:val="th-TH"/>
        </w:rPr>
      </w:pPr>
      <w:bookmarkStart w:id="11" w:name="_Hlk56201891"/>
    </w:p>
    <w:p w14:paraId="73AC0CD4" w14:textId="1002E32C" w:rsidR="005D227F" w:rsidRPr="00AE1D16" w:rsidRDefault="005D227F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รายได้จากการขายอสังหาริมทรัพย์</w:t>
      </w:r>
    </w:p>
    <w:p w14:paraId="2A7524F7" w14:textId="77777777" w:rsidR="005D227F" w:rsidRPr="00AE1D16" w:rsidRDefault="005D227F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B17EC9F" w14:textId="524CD620" w:rsidR="005D227F" w:rsidRPr="00AE1D16" w:rsidRDefault="005D227F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หรือภาษีขายอื่น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ๆ และแสดงสุทธิจากส่วนลดและสิ่งตอบแทนที่กลุ่มบริษัทจ่ายให้กับลูกค้า </w:t>
      </w:r>
    </w:p>
    <w:p w14:paraId="0FDD8840" w14:textId="77777777" w:rsidR="005D227F" w:rsidRPr="00AE1D16" w:rsidRDefault="005D227F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40C0B5B9" w14:textId="68BF5EF7" w:rsidR="005D227F" w:rsidRPr="00AE1D16" w:rsidRDefault="005D227F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สำหรับสัญญาที่มีการรวมการขายอสังหาริมทรัพย์และสินค้าอื่นเข้าด้วยกัน 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ๆ </w:t>
      </w:r>
    </w:p>
    <w:p w14:paraId="3C085612" w14:textId="77777777" w:rsidR="005D227F" w:rsidRPr="00AE1D16" w:rsidRDefault="005D227F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  <w:cs/>
        </w:rPr>
      </w:pPr>
    </w:p>
    <w:p w14:paraId="26DABE8B" w14:textId="01021A0F" w:rsidR="005D227F" w:rsidRPr="00AE1D16" w:rsidRDefault="005D227F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</w:t>
      </w:r>
      <w:r w:rsidR="00A538BC" w:rsidRPr="00AE1D16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07052F" w:rsidRPr="00AE1D16">
        <w:rPr>
          <w:rFonts w:asciiTheme="majorBidi" w:hAnsiTheme="majorBidi" w:cstheme="majorBidi" w:hint="cs"/>
          <w:sz w:val="28"/>
          <w:szCs w:val="28"/>
          <w:cs/>
        </w:rPr>
        <w:t>รายการ</w:t>
      </w:r>
      <w:r w:rsidR="00A538BC" w:rsidRPr="00AE1D16">
        <w:rPr>
          <w:rFonts w:asciiTheme="majorBidi" w:hAnsiTheme="majorBidi" w:cstheme="majorBidi" w:hint="cs"/>
          <w:sz w:val="28"/>
          <w:szCs w:val="28"/>
          <w:cs/>
        </w:rPr>
        <w:t>เงินรับล่วงหน้าจากลูกค้า</w:t>
      </w:r>
      <w:r w:rsidRPr="00AE1D16">
        <w:rPr>
          <w:rFonts w:asciiTheme="majorBidi" w:hAnsiTheme="majorBidi" w:cstheme="majorBidi"/>
          <w:sz w:val="28"/>
          <w:szCs w:val="28"/>
          <w:cs/>
        </w:rPr>
        <w:t>ในงบแสดงฐานะการเงิน เงินมัดจำและเงินงวดจะรับรู้เป็นรายได้เมื่อกลุ่มบริษัทโอนการควบคุมในอสังหาริมทรัพย์ให้กับลูกค้า</w:t>
      </w:r>
      <w:r w:rsidR="00520DD0" w:rsidRPr="00AE1D16">
        <w:rPr>
          <w:rFonts w:asciiTheme="majorBidi" w:hAnsiTheme="majorBidi" w:cstheme="majorBidi"/>
          <w:sz w:val="28"/>
          <w:szCs w:val="28"/>
          <w:cs/>
        </w:rPr>
        <w:t xml:space="preserve"> ดอกเบี้ยจ่ายบันทึกโดยใช้วิธีอัตราดอกเบี้ยที่แท้จริง</w:t>
      </w:r>
      <w:r w:rsidR="007D79A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="00E93A22" w:rsidRPr="00E93A22">
        <w:rPr>
          <w:rFonts w:asciiTheme="majorBidi" w:hAnsiTheme="majorBidi" w:cstheme="majorBidi"/>
          <w:sz w:val="28"/>
          <w:szCs w:val="28"/>
        </w:rPr>
        <w:t>12</w:t>
      </w:r>
      <w:r w:rsidR="00520DD0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20DD0" w:rsidRPr="00AE1D16">
        <w:rPr>
          <w:rFonts w:asciiTheme="majorBidi" w:hAnsiTheme="majorBidi" w:cstheme="majorBidi"/>
          <w:sz w:val="28"/>
          <w:szCs w:val="28"/>
          <w:cs/>
        </w:rPr>
        <w:t>เดือน</w:t>
      </w:r>
    </w:p>
    <w:bookmarkEnd w:id="11"/>
    <w:p w14:paraId="3AC75EF3" w14:textId="7E0563CD" w:rsidR="00C06787" w:rsidRPr="00AE1D16" w:rsidRDefault="00C06787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5AC119EF" w14:textId="7DF8544F" w:rsidR="00AF1CAF" w:rsidRPr="00AE1D16" w:rsidRDefault="00AF1CAF" w:rsidP="00AE1D16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รายได้ค่านายหน้า</w:t>
      </w:r>
    </w:p>
    <w:p w14:paraId="3D0CD05F" w14:textId="77777777" w:rsidR="00AF1CAF" w:rsidRPr="00AE1D16" w:rsidRDefault="00AF1CAF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D85E98C" w14:textId="088D3677" w:rsidR="00AF1CAF" w:rsidRPr="00AE1D16" w:rsidRDefault="00AF1CAF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="002D52B3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A745CF" w:rsidRPr="00AE1D16">
        <w:rPr>
          <w:rFonts w:asciiTheme="majorBidi" w:hAnsiTheme="majorBidi"/>
          <w:sz w:val="28"/>
          <w:szCs w:val="28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72E9AD30" w14:textId="09A5FEA8" w:rsidR="002148DA" w:rsidRPr="00AE1D16" w:rsidRDefault="002148DA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D8C007D" w14:textId="77777777" w:rsidR="002148DA" w:rsidRPr="00AE1D16" w:rsidRDefault="002148DA" w:rsidP="00AE1D16">
      <w:pPr>
        <w:pStyle w:val="BodyText"/>
        <w:spacing w:after="0" w:line="240" w:lineRule="auto"/>
        <w:ind w:right="-18" w:firstLine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รายได้จากการขาย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กระแสไฟฟ้า</w:t>
      </w:r>
    </w:p>
    <w:p w14:paraId="1EFB7F99" w14:textId="77777777" w:rsidR="002148DA" w:rsidRPr="00AE1D16" w:rsidRDefault="002148DA" w:rsidP="00AE1D16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2"/>
          <w:szCs w:val="22"/>
          <w:cs/>
          <w:lang w:val="th-TH"/>
        </w:rPr>
      </w:pPr>
    </w:p>
    <w:p w14:paraId="315ACF4C" w14:textId="370EBF1C" w:rsidR="002148DA" w:rsidRPr="00AE1D16" w:rsidRDefault="002148DA" w:rsidP="00AE1D16">
      <w:pPr>
        <w:pStyle w:val="ListParagraph"/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รายได้ตามสัญญาซื้อขายไฟฟ้าเป็นระยะเวลา </w:t>
      </w:r>
      <w:r w:rsidR="00E93A22" w:rsidRPr="00E93A22">
        <w:rPr>
          <w:rFonts w:asciiTheme="majorBidi" w:hAnsiTheme="majorBidi" w:cstheme="majorBidi"/>
          <w:sz w:val="28"/>
          <w:szCs w:val="28"/>
        </w:rPr>
        <w:t>25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ปี กับการไฟฟ้าฝ่ายผลิตแห่งประเทศไทย (กฟผ.) ประกอบด้วยรายได้ค่าพลังไฟฟ้าและค่าพลังงานไฟฟ้า รายได้ค่าพลังไฟฟ้ารับรู้ตามอัตราและเงื่อนไขที่กำหนดในสัญญาซื้อขายไฟฟ้า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6F5F73D4" w14:textId="0D925AAF" w:rsidR="00696D01" w:rsidRPr="00AE1D16" w:rsidRDefault="00696D01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5050D71" w14:textId="09ED4AE9" w:rsidR="002932B7" w:rsidRPr="00AE1D16" w:rsidRDefault="002932B7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ต้นทุนการขายอสังหาริมทรัพย์</w:t>
      </w:r>
    </w:p>
    <w:p w14:paraId="1DE17322" w14:textId="77777777" w:rsidR="002932B7" w:rsidRPr="00AE1D16" w:rsidRDefault="002932B7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6D0A92FA" w14:textId="4F6C59C9" w:rsidR="002932B7" w:rsidRPr="00AE1D16" w:rsidRDefault="00482A95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ต้นทุนการขาย</w:t>
      </w:r>
      <w:r w:rsidR="00930138"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Pr="00AE1D16">
        <w:rPr>
          <w:rFonts w:asciiTheme="majorBidi" w:hAnsiTheme="majorBidi" w:cstheme="majorBidi"/>
          <w:sz w:val="28"/>
          <w:szCs w:val="28"/>
          <w:cs/>
        </w:rPr>
        <w:t>ประกอบด้วยต้นทุนที่ดิน ค่าออกแบบ ค่าสาธารณูปโภค</w:t>
      </w:r>
      <w:r w:rsidR="0093013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ค่าก่อสร้าง ต้นทุนการกู้ยืมและค่าใช้จ่ายอื่นที่เกี่ยวข้อง</w:t>
      </w:r>
    </w:p>
    <w:p w14:paraId="49B5606E" w14:textId="77777777" w:rsidR="00B27015" w:rsidRPr="00AE1D16" w:rsidRDefault="00B27015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E412D1C" w14:textId="2292BCE2" w:rsidR="00482A95" w:rsidRPr="00AE1D16" w:rsidRDefault="00482A95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ในการคำนวณหาต้นทุนขาย</w:t>
      </w:r>
      <w:r w:rsidR="00930138"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776723" w:rsidRPr="00AE1D16">
        <w:rPr>
          <w:rFonts w:asciiTheme="majorBidi" w:hAnsiTheme="majorBidi" w:cstheme="majorBidi"/>
          <w:sz w:val="28"/>
          <w:szCs w:val="28"/>
          <w:cs/>
        </w:rPr>
        <w:t xml:space="preserve">พัฒนาเพื่อขาย </w:t>
      </w:r>
      <w:r w:rsidR="00930138" w:rsidRPr="00AE1D1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E1D16">
        <w:rPr>
          <w:rFonts w:asciiTheme="majorBidi" w:hAnsiTheme="majorBidi" w:cstheme="majorBidi"/>
          <w:sz w:val="28"/>
          <w:szCs w:val="28"/>
          <w:cs/>
        </w:rPr>
        <w:t>ได้ทำการแบ่งสรรต้นทุนการพัฒนาทั้งหมดที่คาดว</w:t>
      </w:r>
      <w:r w:rsidR="00232DD9" w:rsidRPr="00AE1D16">
        <w:rPr>
          <w:rFonts w:asciiTheme="majorBidi" w:hAnsiTheme="majorBidi" w:cstheme="majorBidi"/>
          <w:sz w:val="28"/>
          <w:szCs w:val="28"/>
          <w:cs/>
        </w:rPr>
        <w:t>่</w:t>
      </w:r>
      <w:r w:rsidRPr="00AE1D16">
        <w:rPr>
          <w:rFonts w:asciiTheme="majorBidi" w:hAnsiTheme="majorBidi" w:cstheme="majorBidi"/>
          <w:sz w:val="28"/>
          <w:szCs w:val="28"/>
          <w:cs/>
        </w:rPr>
        <w:t>าจะเกิดขึ้น (โดยคำนึงถึงต้นทุนที่เกิดขึ้นจริงด้วย) ตามเกณฑ์พื้นที่ขาย</w:t>
      </w:r>
    </w:p>
    <w:p w14:paraId="7264EF1C" w14:textId="77777777" w:rsidR="00152542" w:rsidRPr="00AE1D16" w:rsidRDefault="00152542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EFF2E3D" w14:textId="12BB3C47" w:rsidR="00B813B5" w:rsidRPr="00AE1D16" w:rsidRDefault="00482A95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4041974" w14:textId="77777777" w:rsidR="00696D01" w:rsidRPr="00AE1D16" w:rsidRDefault="00696D01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08EE28CF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7751F43" w14:textId="25E2CD63" w:rsidR="003B14EA" w:rsidRPr="00AE1D16" w:rsidRDefault="008C684E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ดอกเบี้ย</w:t>
      </w:r>
    </w:p>
    <w:p w14:paraId="033CFEA6" w14:textId="1932BA26" w:rsidR="00ED2A04" w:rsidRPr="00AE1D16" w:rsidRDefault="00ED2A0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87C7F8" w14:textId="6FB9BFF2" w:rsidR="008C684E" w:rsidRPr="00AE1D16" w:rsidRDefault="008C684E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40591FD" w14:textId="77777777" w:rsidR="00960EE8" w:rsidRPr="00AE1D16" w:rsidRDefault="00960EE8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0095F76A" w14:textId="679FD606" w:rsidR="003B14EA" w:rsidRPr="00AE1D16" w:rsidRDefault="003B14E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14:paraId="144156FB" w14:textId="77777777" w:rsidR="00ED2A04" w:rsidRPr="00AE1D16" w:rsidRDefault="00ED2A0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921EAED" w14:textId="51050BBA" w:rsidR="008C684E" w:rsidRPr="00AE1D16" w:rsidRDefault="008C684E" w:rsidP="00AE1D16">
      <w:pPr>
        <w:spacing w:line="240" w:lineRule="auto"/>
        <w:ind w:left="540"/>
        <w:rPr>
          <w:rFonts w:asciiTheme="majorBidi" w:hAnsiTheme="majorBidi" w:cstheme="majorBidi"/>
          <w:spacing w:val="-4"/>
          <w:sz w:val="28"/>
          <w:szCs w:val="28"/>
        </w:rPr>
      </w:pP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01287"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43EC517D" w14:textId="77777777" w:rsidR="00ED2A04" w:rsidRPr="00AE1D16" w:rsidRDefault="00ED2A0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389C21" w14:textId="33A03882" w:rsidR="00BD2694" w:rsidRPr="00AE1D16" w:rsidRDefault="008C684E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ๆ</w:t>
      </w:r>
    </w:p>
    <w:p w14:paraId="24A4AC9E" w14:textId="77777777" w:rsidR="00FA2998" w:rsidRPr="00AE1D16" w:rsidRDefault="00FA2998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6CA8E01" w14:textId="62419EB5" w:rsidR="00F9288E" w:rsidRPr="00AE1D16" w:rsidRDefault="00F9288E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</w:t>
      </w:r>
      <w:r w:rsidR="00D1316E" w:rsidRPr="00AE1D16">
        <w:rPr>
          <w:rFonts w:asciiTheme="majorBidi" w:hAnsiTheme="majorBidi" w:cstheme="majorBidi"/>
          <w:sz w:val="28"/>
          <w:szCs w:val="28"/>
          <w:cs/>
        </w:rPr>
        <w:t>ต่างชั่วคราว</w:t>
      </w:r>
      <w:r w:rsidR="008C684E" w:rsidRPr="00AE1D1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1316E" w:rsidRPr="00AE1D16">
        <w:rPr>
          <w:rFonts w:asciiTheme="majorBidi" w:hAnsiTheme="majorBidi" w:cstheme="majorBidi"/>
          <w:sz w:val="28"/>
          <w:szCs w:val="28"/>
          <w:cs/>
        </w:rPr>
        <w:t xml:space="preserve">การรับรู้ค่าความนิยมในครั้งแรก </w:t>
      </w:r>
      <w:r w:rsidRPr="00AE1D16">
        <w:rPr>
          <w:rFonts w:asciiTheme="majorBidi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165C0C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53B6AB68" w14:textId="77777777" w:rsidR="00ED2A04" w:rsidRPr="00AE1D16" w:rsidRDefault="00ED2A0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1DA961E" w14:textId="73644B3E" w:rsidR="00F9288E" w:rsidRPr="00AE1D16" w:rsidRDefault="00D6355D" w:rsidP="00AE1D16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การวัดมู</w:t>
      </w:r>
      <w:r w:rsidR="00F9288E" w:rsidRPr="00AE1D16">
        <w:rPr>
          <w:rFonts w:asciiTheme="majorBidi" w:hAnsiTheme="majorBidi" w:cstheme="majorBidi"/>
          <w:sz w:val="28"/>
          <w:szCs w:val="28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9288E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AE1D16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C684E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8C684E" w:rsidRPr="00AE1D16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9BDAE80" w14:textId="55BD73E4" w:rsidR="00ED2A04" w:rsidRPr="00AE1D16" w:rsidRDefault="00ED2A0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6013CE96" w14:textId="72E94BBF" w:rsidR="008C684E" w:rsidRPr="00AE1D16" w:rsidRDefault="008C684E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ACF19B" w14:textId="77777777" w:rsidR="008C684E" w:rsidRPr="00AE1D16" w:rsidRDefault="008C684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C1F7BD0" w14:textId="4305FACB" w:rsidR="003B14EA" w:rsidRPr="00AE1D16" w:rsidRDefault="003B14EA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กำไรต่อหุ้น </w:t>
      </w:r>
    </w:p>
    <w:p w14:paraId="3EDDD0E0" w14:textId="77777777" w:rsidR="00ED2A04" w:rsidRPr="00AE1D16" w:rsidRDefault="00ED2A0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33773DC" w14:textId="5E65CE5B" w:rsidR="00B813B5" w:rsidRPr="00AE1D16" w:rsidRDefault="00485566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="00901287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02AA54A0" w14:textId="77777777" w:rsidR="0046003A" w:rsidRPr="00AE1D16" w:rsidRDefault="0046003A" w:rsidP="00AE1D1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th-TH"/>
        </w:rPr>
      </w:pPr>
    </w:p>
    <w:p w14:paraId="44AD2BB4" w14:textId="77777777" w:rsidR="00FA2998" w:rsidRPr="00AE1D16" w:rsidRDefault="00FA2998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6609B801" w14:textId="54B87D56" w:rsidR="00CB2FF5" w:rsidRPr="00AE1D16" w:rsidRDefault="00CB2FF5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1DE4ECCF" w14:textId="77777777" w:rsidR="00CB2FF5" w:rsidRPr="00AE1D16" w:rsidRDefault="00CB2FF5" w:rsidP="00AE1D16">
      <w:pPr>
        <w:pStyle w:val="Default"/>
        <w:spacing w:line="240" w:lineRule="auto"/>
        <w:ind w:left="540"/>
        <w:rPr>
          <w:rFonts w:asciiTheme="majorBidi" w:hAnsiTheme="majorBidi" w:cstheme="majorBidi"/>
          <w:color w:val="auto"/>
          <w:sz w:val="22"/>
          <w:szCs w:val="22"/>
        </w:rPr>
      </w:pPr>
    </w:p>
    <w:p w14:paraId="725D90FF" w14:textId="0706A510" w:rsidR="00CB2FF5" w:rsidRPr="00AE1D16" w:rsidRDefault="00331ECC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466628"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466628"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A546F" w14:textId="39FBA63E" w:rsidR="00F66763" w:rsidRPr="00AE1D16" w:rsidRDefault="00F66763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2643C60" w14:textId="3460E9E9" w:rsidR="00F9288E" w:rsidRPr="00AE1D16" w:rsidRDefault="00F9288E" w:rsidP="00AE1D16">
      <w:pPr>
        <w:pStyle w:val="BodyText2"/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2F6ED0B2" w14:textId="77777777" w:rsidR="00EF1923" w:rsidRPr="00AE1D16" w:rsidRDefault="00EF1923" w:rsidP="00AE1D16">
      <w:pPr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</w:rPr>
      </w:pPr>
    </w:p>
    <w:p w14:paraId="06302C6C" w14:textId="7A855D08" w:rsidR="00F9288E" w:rsidRPr="00AE1D16" w:rsidRDefault="00F9288E" w:rsidP="00AE1D16">
      <w:pPr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  <w:r w:rsidRPr="00AE1D16">
        <w:rPr>
          <w:rFonts w:asciiTheme="majorBidi" w:eastAsia="Calibri" w:hAnsiTheme="majorBidi" w:cstheme="majorBidi"/>
          <w:sz w:val="28"/>
          <w:szCs w:val="28"/>
          <w:cs/>
        </w:rPr>
        <w:t>ผลการดำเนินงานของส่วนงานที่รายงานต่อ</w:t>
      </w:r>
      <w:r w:rsidR="00B7256E" w:rsidRPr="00AE1D16">
        <w:rPr>
          <w:rFonts w:asciiTheme="majorBidi" w:eastAsia="Calibri" w:hAnsiTheme="majorBidi" w:cstheme="majorBidi"/>
          <w:sz w:val="28"/>
          <w:szCs w:val="28"/>
          <w:cs/>
        </w:rPr>
        <w:t>คณะกรรมการบริหาร</w:t>
      </w:r>
      <w:r w:rsidRPr="00AE1D16">
        <w:rPr>
          <w:rFonts w:asciiTheme="majorBidi" w:eastAsia="Calibri" w:hAnsiTheme="majorBidi" w:cstheme="majorBidi"/>
          <w:sz w:val="28"/>
          <w:szCs w:val="28"/>
          <w:cs/>
        </w:rPr>
        <w:t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B7256E" w:rsidRPr="00AE1D1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13094" w:rsidRPr="00AE1D16">
        <w:rPr>
          <w:rFonts w:asciiTheme="majorBidi" w:eastAsia="Calibri" w:hAnsiTheme="majorBidi" w:cstheme="majorBidi"/>
          <w:sz w:val="28"/>
          <w:szCs w:val="28"/>
          <w:cs/>
        </w:rPr>
        <w:t>รายการที่ไม่สามารถ</w:t>
      </w:r>
      <w:r w:rsidR="00A756BB" w:rsidRPr="00AE1D16">
        <w:rPr>
          <w:rFonts w:asciiTheme="majorBidi" w:eastAsia="Calibri" w:hAnsiTheme="majorBidi" w:cstheme="majorBidi"/>
          <w:sz w:val="28"/>
          <w:szCs w:val="28"/>
          <w:cs/>
        </w:rPr>
        <w:t>ปัน</w:t>
      </w:r>
      <w:r w:rsidR="00213094" w:rsidRPr="00AE1D16">
        <w:rPr>
          <w:rFonts w:asciiTheme="majorBidi" w:eastAsia="Calibri" w:hAnsiTheme="majorBidi" w:cstheme="majorBidi"/>
          <w:sz w:val="28"/>
          <w:szCs w:val="28"/>
          <w:cs/>
        </w:rPr>
        <w:t>ส่วนได้ส่วนใหญ่เป็นรายการ</w:t>
      </w:r>
      <w:r w:rsidR="00901287" w:rsidRPr="00AE1D16">
        <w:rPr>
          <w:rFonts w:asciiTheme="majorBidi" w:eastAsia="Calibri" w:hAnsiTheme="majorBidi" w:cstheme="majorBidi"/>
          <w:sz w:val="28"/>
          <w:szCs w:val="28"/>
          <w:cs/>
        </w:rPr>
        <w:t>เงินลงทุ</w:t>
      </w:r>
      <w:r w:rsidR="0046003A" w:rsidRPr="00AE1D16">
        <w:rPr>
          <w:rFonts w:asciiTheme="majorBidi" w:eastAsia="Calibri" w:hAnsiTheme="majorBidi" w:cstheme="majorBidi" w:hint="cs"/>
          <w:sz w:val="28"/>
          <w:szCs w:val="28"/>
          <w:cs/>
        </w:rPr>
        <w:t>น</w:t>
      </w:r>
      <w:r w:rsidR="00B15274" w:rsidRPr="00AE1D16">
        <w:rPr>
          <w:rFonts w:asciiTheme="majorBidi" w:eastAsia="Calibri" w:hAnsiTheme="majorBidi" w:cstheme="majorBidi" w:hint="cs"/>
          <w:sz w:val="28"/>
          <w:szCs w:val="28"/>
          <w:cs/>
        </w:rPr>
        <w:t>ใ</w:t>
      </w:r>
      <w:r w:rsidR="00901287"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นบริษัทร่วม สินทรัพย์อื่น หนี้สิน </w:t>
      </w:r>
      <w:r w:rsidR="00213094"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รายได้อื่น </w:t>
      </w:r>
      <w:r w:rsidR="00901287" w:rsidRPr="00AE1D16">
        <w:rPr>
          <w:rFonts w:asciiTheme="majorBidi" w:eastAsia="Calibri" w:hAnsiTheme="majorBidi" w:cstheme="majorBidi"/>
          <w:sz w:val="28"/>
          <w:szCs w:val="28"/>
          <w:cs/>
        </w:rPr>
        <w:t>ต้นทุนทางการเงิน และ</w:t>
      </w:r>
      <w:r w:rsidR="00213094" w:rsidRPr="00AE1D16">
        <w:rPr>
          <w:rFonts w:asciiTheme="majorBidi" w:eastAsia="Calibri" w:hAnsiTheme="majorBidi" w:cstheme="majorBidi"/>
          <w:sz w:val="28"/>
          <w:szCs w:val="28"/>
          <w:cs/>
        </w:rPr>
        <w:t>ส่วนแบ่งกำไ</w:t>
      </w:r>
      <w:r w:rsidR="00901287" w:rsidRPr="00AE1D16">
        <w:rPr>
          <w:rFonts w:asciiTheme="majorBidi" w:eastAsia="Calibri" w:hAnsiTheme="majorBidi" w:cstheme="majorBidi"/>
          <w:sz w:val="28"/>
          <w:szCs w:val="28"/>
          <w:cs/>
        </w:rPr>
        <w:t>ร</w:t>
      </w:r>
      <w:r w:rsidR="00B9275B" w:rsidRPr="00AE1D16">
        <w:rPr>
          <w:rFonts w:asciiTheme="majorBidi" w:eastAsia="Calibri" w:hAnsiTheme="majorBidi" w:cstheme="majorBidi" w:hint="cs"/>
          <w:sz w:val="28"/>
          <w:szCs w:val="28"/>
          <w:cs/>
        </w:rPr>
        <w:t>ของ</w:t>
      </w:r>
      <w:r w:rsidR="00213094" w:rsidRPr="00AE1D16">
        <w:rPr>
          <w:rFonts w:asciiTheme="majorBidi" w:eastAsia="Calibri" w:hAnsiTheme="majorBidi" w:cstheme="majorBidi"/>
          <w:sz w:val="28"/>
          <w:szCs w:val="28"/>
          <w:cs/>
        </w:rPr>
        <w:t>บริษัทร่วม</w:t>
      </w:r>
    </w:p>
    <w:p w14:paraId="6AE1B52D" w14:textId="4272729B" w:rsidR="00C06787" w:rsidRPr="00AE1D16" w:rsidRDefault="00C06787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C44B786" w14:textId="62BDCA6B" w:rsidR="00E5787C" w:rsidRPr="00C7198D" w:rsidRDefault="00E5787C" w:rsidP="00C7198D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th-TH"/>
        </w:rPr>
      </w:pPr>
      <w:r w:rsidRPr="00C7198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ผลกระทบจากการแพร่ระบาดของโรค</w:t>
      </w:r>
      <w:r w:rsidR="00510B37" w:rsidRPr="00C7198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  <w:r w:rsidR="00B200B2" w:rsidRPr="00C7198D">
        <w:rPr>
          <w:rFonts w:asciiTheme="majorBidi" w:hAnsiTheme="majorBidi" w:cstheme="majorBidi"/>
          <w:sz w:val="28"/>
          <w:szCs w:val="28"/>
          <w:u w:val="none"/>
          <w:lang w:val="th-TH"/>
        </w:rPr>
        <w:t>COVID</w:t>
      </w:r>
      <w:r w:rsidRPr="00C7198D">
        <w:rPr>
          <w:rFonts w:asciiTheme="majorBidi" w:hAnsiTheme="majorBidi" w:cstheme="majorBidi"/>
          <w:sz w:val="28"/>
          <w:szCs w:val="28"/>
          <w:u w:val="none"/>
          <w:lang w:val="th-TH"/>
        </w:rPr>
        <w:t>-</w:t>
      </w:r>
      <w:r w:rsidR="00E93A22" w:rsidRPr="00E93A22">
        <w:rPr>
          <w:rFonts w:asciiTheme="majorBidi" w:hAnsiTheme="majorBidi" w:cstheme="majorBidi"/>
          <w:sz w:val="28"/>
          <w:szCs w:val="28"/>
          <w:u w:val="none"/>
        </w:rPr>
        <w:t>19</w:t>
      </w:r>
    </w:p>
    <w:p w14:paraId="73417787" w14:textId="77777777" w:rsidR="00E5787C" w:rsidRPr="00AE1D16" w:rsidRDefault="00E5787C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C9B7428" w14:textId="1AA53CCA" w:rsidR="00156FAE" w:rsidRPr="00AE1D16" w:rsidRDefault="006949A0" w:rsidP="00AE1D16">
      <w:pPr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  <w:r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ในช่วงต้นปี </w:t>
      </w:r>
      <w:r w:rsidR="00E93A22" w:rsidRPr="00E93A22">
        <w:rPr>
          <w:rFonts w:asciiTheme="majorBidi" w:eastAsia="Calibri" w:hAnsiTheme="majorBidi" w:cstheme="majorBidi"/>
          <w:sz w:val="28"/>
          <w:szCs w:val="28"/>
        </w:rPr>
        <w:t>2563</w:t>
      </w:r>
      <w:r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 เกิดการแพร่ระบาดโรคโควิด </w:t>
      </w:r>
      <w:r w:rsidR="00E93A22" w:rsidRPr="00E93A22">
        <w:rPr>
          <w:rFonts w:asciiTheme="majorBidi" w:eastAsia="Calibri" w:hAnsiTheme="majorBidi" w:cstheme="majorBidi"/>
          <w:sz w:val="28"/>
          <w:szCs w:val="28"/>
        </w:rPr>
        <w:t>19</w:t>
      </w:r>
      <w:r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 ในการควบคุมให้มีผลกระทบต่อธุรกิจให้น้อยที่สุดเท่าที่จะเป็นไปได้ ทั้งนี้ ณ วันที่ </w:t>
      </w:r>
      <w:r w:rsidR="00E93A22" w:rsidRPr="00E93A22">
        <w:rPr>
          <w:rFonts w:asciiTheme="majorBidi" w:eastAsia="Calibri" w:hAnsiTheme="majorBidi" w:cstheme="majorBidi"/>
          <w:sz w:val="28"/>
          <w:szCs w:val="28"/>
        </w:rPr>
        <w:t>30</w:t>
      </w:r>
      <w:r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 กันยายน </w:t>
      </w:r>
      <w:r w:rsidR="00E93A22" w:rsidRPr="00E93A22">
        <w:rPr>
          <w:rFonts w:asciiTheme="majorBidi" w:eastAsia="Calibri" w:hAnsiTheme="majorBidi" w:cstheme="majorBidi"/>
          <w:sz w:val="28"/>
          <w:szCs w:val="28"/>
        </w:rPr>
        <w:t>2565</w:t>
      </w:r>
      <w:r w:rsidRPr="00AE1D16">
        <w:rPr>
          <w:rFonts w:asciiTheme="majorBidi" w:eastAsia="Calibri" w:hAnsiTheme="majorBidi" w:cstheme="majorBidi"/>
          <w:sz w:val="28"/>
          <w:szCs w:val="28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</w:p>
    <w:p w14:paraId="162514CB" w14:textId="6FF0640C" w:rsidR="00E64749" w:rsidRPr="00AE1D16" w:rsidRDefault="00E64749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5E6082" w14:textId="71BDB712" w:rsidR="006949A0" w:rsidRPr="00AE1D16" w:rsidRDefault="006949A0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sz w:val="28"/>
          <w:szCs w:val="28"/>
          <w:u w:val="none"/>
          <w:cs/>
        </w:rPr>
        <w:t>การซื้อบริษัทย่อย</w:t>
      </w:r>
    </w:p>
    <w:p w14:paraId="07040EC2" w14:textId="27638F57" w:rsidR="006949A0" w:rsidRPr="00AE1D16" w:rsidRDefault="006949A0" w:rsidP="00AE1D16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378B65F2" w14:textId="77777777" w:rsidR="006949A0" w:rsidRPr="00AE1D16" w:rsidRDefault="006949A0" w:rsidP="00AE1D16">
      <w:pPr>
        <w:pStyle w:val="ListParagraph"/>
        <w:numPr>
          <w:ilvl w:val="0"/>
          <w:numId w:val="23"/>
        </w:numPr>
        <w:spacing w:line="240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 พัฒนาอินเตอร์คูล จำกัด (</w:t>
      </w: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</w:rPr>
        <w:t>“PIC”)</w:t>
      </w:r>
    </w:p>
    <w:p w14:paraId="79D2CED3" w14:textId="77777777" w:rsidR="006949A0" w:rsidRPr="00AE1D16" w:rsidRDefault="006949A0" w:rsidP="00AE1D16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</w:rPr>
      </w:pPr>
    </w:p>
    <w:p w14:paraId="275573A8" w14:textId="683EB82E" w:rsidR="006949A0" w:rsidRPr="00AE1D16" w:rsidRDefault="006949A0" w:rsidP="00AE1D1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ตุลาคม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กลุ่มบริษัทได้มาซึ่งอำนาจควบคุมในบริษัท พัฒนาอินเตอร์คูล จำกัด</w:t>
      </w:r>
      <w:r w:rsidRPr="00AE1D16">
        <w:rPr>
          <w:rFonts w:asciiTheme="majorBidi" w:hAnsiTheme="majorBidi" w:cstheme="majorBidi"/>
          <w:sz w:val="28"/>
          <w:szCs w:val="28"/>
        </w:rPr>
        <w:t xml:space="preserve"> (“PIC”)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ซึ่งดำเนินธุรกิจเกี่ยวกับผลิตและจำหน่ายเครื่องทำความเย็น โดยบริษัท ยูนิเวนเจอร์ แคปปิตอล วัน จำกัด </w:t>
      </w:r>
      <w:r w:rsidRPr="00AE1D16">
        <w:rPr>
          <w:rFonts w:asciiTheme="majorBidi" w:hAnsiTheme="majorBidi" w:cstheme="majorBidi"/>
          <w:sz w:val="28"/>
          <w:szCs w:val="28"/>
        </w:rPr>
        <w:t>(“UVCP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”)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300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000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หุ้น ในราคาหุ้นละ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866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67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บาท เป็นจำนวน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560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คิดเป็นอัตราการถือหุ้นร้อยละ </w:t>
      </w:r>
      <w:r w:rsidR="00E93A22" w:rsidRPr="00E93A22">
        <w:rPr>
          <w:rFonts w:asciiTheme="majorBidi" w:hAnsiTheme="majorBidi" w:cstheme="majorBidi"/>
          <w:sz w:val="28"/>
          <w:szCs w:val="28"/>
        </w:rPr>
        <w:t>60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ของหุ้นสามัญทั้งหมด</w:t>
      </w:r>
    </w:p>
    <w:p w14:paraId="1442C961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</w:rPr>
      </w:pPr>
    </w:p>
    <w:p w14:paraId="11BE6EDE" w14:textId="77777777" w:rsidR="00C679BC" w:rsidRPr="00AE1D16" w:rsidRDefault="00C679BC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1343D71" w14:textId="47BF5220" w:rsidR="006949A0" w:rsidRPr="00AE1D16" w:rsidRDefault="006949A0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Pr="00AE1D16">
        <w:rPr>
          <w:rFonts w:asciiTheme="majorBidi" w:hAnsiTheme="majorBidi" w:cstheme="majorBidi"/>
          <w:sz w:val="28"/>
          <w:szCs w:val="28"/>
        </w:rPr>
        <w:t>PIC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2C260287" w14:textId="77777777" w:rsidR="006949A0" w:rsidRPr="00AE1D16" w:rsidRDefault="006949A0" w:rsidP="00AE1D16">
      <w:pPr>
        <w:spacing w:line="240" w:lineRule="auto"/>
        <w:ind w:left="547"/>
        <w:rPr>
          <w:rFonts w:asciiTheme="majorBidi" w:hAnsiTheme="majorBidi" w:cstheme="majorBidi"/>
          <w:color w:val="000000"/>
          <w:sz w:val="22"/>
          <w:szCs w:val="22"/>
        </w:rPr>
      </w:pPr>
    </w:p>
    <w:p w14:paraId="493BACCA" w14:textId="144A8AA6" w:rsidR="006949A0" w:rsidRPr="00AE1D16" w:rsidRDefault="006949A0" w:rsidP="00AE1D1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ในระหว่างปีนับตั้งแต่วันที่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จนถึงวันที่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PIC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มีรายได้เป็นจำนวนเงิน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="00416E9A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017</w:t>
      </w:r>
      <w:r w:rsidR="00416E9A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และกำไรเป็นจำนวนเงิน </w:t>
      </w:r>
      <w:r w:rsidR="00E93A22" w:rsidRPr="00E93A22">
        <w:rPr>
          <w:rFonts w:asciiTheme="majorBidi" w:hAnsiTheme="majorBidi" w:cstheme="majorBidi"/>
          <w:sz w:val="28"/>
          <w:szCs w:val="28"/>
        </w:rPr>
        <w:t>130</w:t>
      </w:r>
      <w:r w:rsidR="00A538BC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38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จะมีรายได้รวมเพิ่มขึ้นจำนวนเงิน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="00416E9A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099</w:t>
      </w:r>
      <w:r w:rsidR="00FC3F8D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และกำไรรวมสำหรับปีสิ้นสุดวันที่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เพิ่มขึ้นจำนวนเงิน </w:t>
      </w:r>
      <w:r w:rsidR="00E93A22" w:rsidRPr="00E93A22">
        <w:rPr>
          <w:rFonts w:asciiTheme="majorBidi" w:hAnsiTheme="majorBidi" w:cstheme="majorBidi"/>
          <w:sz w:val="28"/>
          <w:szCs w:val="28"/>
        </w:rPr>
        <w:t>138</w:t>
      </w:r>
      <w:r w:rsidR="00A538BC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E64749" w:rsidRPr="00AE1D1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นั้นได้เกิดขึ้นตั้งแต่วันที่ </w:t>
      </w:r>
      <w:r w:rsidR="006E19EA" w:rsidRPr="00AE1D16">
        <w:rPr>
          <w:rFonts w:asciiTheme="majorBidi" w:hAnsiTheme="majorBidi" w:cstheme="majorBidi"/>
          <w:sz w:val="28"/>
          <w:szCs w:val="28"/>
        </w:rPr>
        <w:br/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</w:p>
    <w:p w14:paraId="1160A09F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2FEA211" w14:textId="55716CD9" w:rsidR="006949A0" w:rsidRPr="00AE1D16" w:rsidRDefault="006949A0" w:rsidP="00AE1D1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ต่อมาในไตรมาสที่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ของปี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โดย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กลุ่มบริษัทบันทึกปรับปรุงค่าความนิยมจากการซื้อธุรกิจลดลง </w:t>
      </w:r>
      <w:r w:rsidR="00E93A22" w:rsidRPr="00E93A22">
        <w:rPr>
          <w:rFonts w:asciiTheme="majorBidi" w:hAnsiTheme="majorBidi" w:cstheme="majorBidi"/>
          <w:sz w:val="28"/>
          <w:szCs w:val="28"/>
        </w:rPr>
        <w:t>13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85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159236DA" w14:textId="764C5828" w:rsidR="00B9275B" w:rsidRPr="00AE1D16" w:rsidRDefault="00B9275B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0AD38BF0" w14:textId="084A2B11" w:rsidR="006949A0" w:rsidRPr="00AE1D16" w:rsidRDefault="006949A0" w:rsidP="00AE1D1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ข้อมูลของสิ่งตอบแทนทั้งหมดที่โอนให้และมูลค่าที่รับรู้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สำหรับสินทรัพย์ที่ได้มาและหนี้สินที่รับมาแต่ละประเภทที่สำคัญ มีดังนี้</w:t>
      </w:r>
    </w:p>
    <w:p w14:paraId="70AC228B" w14:textId="77777777" w:rsidR="006949A0" w:rsidRPr="00AE1D16" w:rsidRDefault="006949A0" w:rsidP="00AE1D16">
      <w:pPr>
        <w:spacing w:line="240" w:lineRule="auto"/>
        <w:jc w:val="left"/>
        <w:rPr>
          <w:rFonts w:asciiTheme="majorBidi" w:hAnsiTheme="majorBidi" w:cstheme="majorBidi"/>
          <w:color w:val="000000"/>
          <w:sz w:val="22"/>
          <w:szCs w:val="22"/>
          <w:cs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44"/>
        <w:gridCol w:w="254"/>
        <w:gridCol w:w="989"/>
        <w:gridCol w:w="253"/>
        <w:gridCol w:w="1571"/>
      </w:tblGrid>
      <w:tr w:rsidR="00C679BC" w:rsidRPr="00AE1D16" w14:paraId="05BCC28C" w14:textId="77777777" w:rsidTr="0009206D">
        <w:trPr>
          <w:tblHeader/>
        </w:trPr>
        <w:tc>
          <w:tcPr>
            <w:tcW w:w="6144" w:type="dxa"/>
            <w:hideMark/>
          </w:tcPr>
          <w:p w14:paraId="16B61CB8" w14:textId="77777777" w:rsidR="00C679BC" w:rsidRPr="00AE1D16" w:rsidRDefault="00C679BC" w:rsidP="00AE1D16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637879CF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FE5F888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47C3652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3C3CDB7B" w14:textId="6D744275" w:rsidR="00C679BC" w:rsidRPr="00AE1D16" w:rsidRDefault="00C679BC" w:rsidP="00AE1D16">
            <w:pPr>
              <w:spacing w:line="240" w:lineRule="auto"/>
              <w:ind w:left="-10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49A0" w:rsidRPr="00AE1D16" w14:paraId="4C4CC915" w14:textId="77777777" w:rsidTr="0009206D">
        <w:trPr>
          <w:tblHeader/>
        </w:trPr>
        <w:tc>
          <w:tcPr>
            <w:tcW w:w="6144" w:type="dxa"/>
          </w:tcPr>
          <w:p w14:paraId="35802590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02DE1B4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B386871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E0B9DC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2EB0B642" w14:textId="77777777" w:rsidR="006949A0" w:rsidRPr="00AE1D16" w:rsidRDefault="006949A0" w:rsidP="00AE1D1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949A0" w:rsidRPr="00AE1D16" w14:paraId="1F3FA90B" w14:textId="77777777" w:rsidTr="0009206D">
        <w:tc>
          <w:tcPr>
            <w:tcW w:w="6144" w:type="dxa"/>
            <w:hideMark/>
          </w:tcPr>
          <w:p w14:paraId="38CB12EE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61A2084E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0257BFE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9128914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37219AE2" w14:textId="1EBE3A61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6949A0" w:rsidRPr="00AE1D16" w14:paraId="045A6EEE" w14:textId="77777777" w:rsidTr="0009206D">
        <w:tc>
          <w:tcPr>
            <w:tcW w:w="6144" w:type="dxa"/>
            <w:hideMark/>
          </w:tcPr>
          <w:p w14:paraId="6844D5C6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4" w:type="dxa"/>
          </w:tcPr>
          <w:p w14:paraId="33C9F169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53F12DF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FC3EB06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5A1C223D" w14:textId="772B556A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6949A0" w:rsidRPr="00AE1D16" w14:paraId="3383033D" w14:textId="77777777" w:rsidTr="0009206D">
        <w:tc>
          <w:tcPr>
            <w:tcW w:w="6144" w:type="dxa"/>
            <w:hideMark/>
          </w:tcPr>
          <w:p w14:paraId="1C5E621A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6BE6376A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9E8D1A5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3BF95C2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7E12632" w14:textId="5E35D9B2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6949A0" w:rsidRPr="00AE1D16" w14:paraId="376B46AD" w14:textId="77777777" w:rsidTr="0009206D">
        <w:tc>
          <w:tcPr>
            <w:tcW w:w="6144" w:type="dxa"/>
            <w:hideMark/>
          </w:tcPr>
          <w:p w14:paraId="4420020B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1AFB3365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1EF638A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7CA614D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3A039B58" w14:textId="795A6FD3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ind w:left="-10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6949A0" w:rsidRPr="00AE1D16" w14:paraId="0B643F16" w14:textId="77777777" w:rsidTr="0009206D">
        <w:tc>
          <w:tcPr>
            <w:tcW w:w="6144" w:type="dxa"/>
            <w:hideMark/>
          </w:tcPr>
          <w:p w14:paraId="29832E2B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288F00DD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120DE94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5078166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7BFBF148" w14:textId="549D5E00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6949A0" w:rsidRPr="00AE1D16" w14:paraId="04896119" w14:textId="77777777" w:rsidTr="0009206D">
        <w:tc>
          <w:tcPr>
            <w:tcW w:w="6144" w:type="dxa"/>
            <w:hideMark/>
          </w:tcPr>
          <w:p w14:paraId="1FD4E013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สินทรัพย์ไม่มีตัวตน </w:t>
            </w:r>
          </w:p>
        </w:tc>
        <w:tc>
          <w:tcPr>
            <w:tcW w:w="254" w:type="dxa"/>
          </w:tcPr>
          <w:p w14:paraId="44A4EB67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5E7B898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5A16175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3B248EDC" w14:textId="1AD120F0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6949A0" w:rsidRPr="00AE1D16" w14:paraId="43A4CC9E" w14:textId="77777777" w:rsidTr="0009206D">
        <w:tc>
          <w:tcPr>
            <w:tcW w:w="6144" w:type="dxa"/>
            <w:hideMark/>
          </w:tcPr>
          <w:p w14:paraId="255EA106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3A542BB6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4A1DB85D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1369A0E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56C0F5DC" w14:textId="39D05EC8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6949A0" w:rsidRPr="00AE1D16" w14:paraId="28D380A0" w14:textId="77777777" w:rsidTr="0009206D">
        <w:tc>
          <w:tcPr>
            <w:tcW w:w="6144" w:type="dxa"/>
            <w:vAlign w:val="center"/>
            <w:hideMark/>
          </w:tcPr>
          <w:p w14:paraId="244A9F1E" w14:textId="77777777" w:rsidR="006949A0" w:rsidRPr="00AE1D16" w:rsidRDefault="006949A0" w:rsidP="00AE1D16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5DC713F2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95500C8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D0BD8A5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A82D935" w14:textId="5603D9B9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78FDE9B7" w14:textId="77777777" w:rsidTr="0009206D">
        <w:tc>
          <w:tcPr>
            <w:tcW w:w="6144" w:type="dxa"/>
            <w:hideMark/>
          </w:tcPr>
          <w:p w14:paraId="54FA40B5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4" w:type="dxa"/>
          </w:tcPr>
          <w:p w14:paraId="1F913DA4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1F686E9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9A25351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33630685" w14:textId="345598C4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47F3F883" w14:textId="77777777" w:rsidTr="0009206D">
        <w:tc>
          <w:tcPr>
            <w:tcW w:w="6144" w:type="dxa"/>
            <w:hideMark/>
          </w:tcPr>
          <w:p w14:paraId="3FFC03AC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4" w:type="dxa"/>
          </w:tcPr>
          <w:p w14:paraId="4225B06E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AEE48B9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268B619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661ED591" w14:textId="0B2C678A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54860268" w14:textId="77777777" w:rsidTr="0009206D">
        <w:tc>
          <w:tcPr>
            <w:tcW w:w="6144" w:type="dxa"/>
            <w:hideMark/>
          </w:tcPr>
          <w:p w14:paraId="75919573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254" w:type="dxa"/>
          </w:tcPr>
          <w:p w14:paraId="6D1F5123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6578AF5D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1EC622B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447EEE3A" w14:textId="75C17FF9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1052723E" w14:textId="77777777" w:rsidTr="0009206D">
        <w:tc>
          <w:tcPr>
            <w:tcW w:w="6144" w:type="dxa"/>
            <w:hideMark/>
          </w:tcPr>
          <w:p w14:paraId="341739BB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4" w:type="dxa"/>
          </w:tcPr>
          <w:p w14:paraId="7A0E8EA0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1B828C35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A499F4C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757122D6" w14:textId="1FE9191C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41C9ECA6" w14:textId="77777777" w:rsidTr="0009206D">
        <w:tc>
          <w:tcPr>
            <w:tcW w:w="6144" w:type="dxa"/>
            <w:hideMark/>
          </w:tcPr>
          <w:p w14:paraId="45F569CC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72E89691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5FE52240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45FC88A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99D476D" w14:textId="020EADF9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79BC" w:rsidRPr="00AE1D16" w14:paraId="12660568" w14:textId="77777777" w:rsidTr="0009206D">
        <w:tc>
          <w:tcPr>
            <w:tcW w:w="6144" w:type="dxa"/>
          </w:tcPr>
          <w:p w14:paraId="452224DB" w14:textId="77777777" w:rsidR="00C679BC" w:rsidRPr="00AE1D16" w:rsidRDefault="00C679B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9ECCE4F" w14:textId="77777777" w:rsidR="00C679BC" w:rsidRPr="00AE1D16" w:rsidRDefault="00C679BC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CB383FE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DDB7234" w14:textId="77777777" w:rsidR="00C679BC" w:rsidRPr="00AE1D16" w:rsidRDefault="00C679BC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6B900F1" w14:textId="77777777" w:rsidR="00C679BC" w:rsidRPr="00AE1D16" w:rsidRDefault="00C679BC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79BC" w:rsidRPr="00AE1D16" w14:paraId="4F20CA03" w14:textId="77777777" w:rsidTr="0009206D">
        <w:tc>
          <w:tcPr>
            <w:tcW w:w="6144" w:type="dxa"/>
          </w:tcPr>
          <w:p w14:paraId="062999A3" w14:textId="77777777" w:rsidR="00C679BC" w:rsidRPr="00AE1D16" w:rsidRDefault="00C679B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04F7A3C9" w14:textId="77777777" w:rsidR="00C679BC" w:rsidRPr="00AE1D16" w:rsidRDefault="00C679BC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B5317E2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DC805FB" w14:textId="77777777" w:rsidR="00C679BC" w:rsidRPr="00AE1D16" w:rsidRDefault="00C679BC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6D9A2F98" w14:textId="77777777" w:rsidR="00C679BC" w:rsidRPr="00AE1D16" w:rsidRDefault="00C679BC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49A0" w:rsidRPr="00AE1D16" w14:paraId="1C99B0F8" w14:textId="77777777" w:rsidTr="0009206D">
        <w:tc>
          <w:tcPr>
            <w:tcW w:w="6144" w:type="dxa"/>
            <w:hideMark/>
          </w:tcPr>
          <w:p w14:paraId="7A888427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</w:tcPr>
          <w:p w14:paraId="6242C2ED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63CFA8E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C64E81C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262961CD" w14:textId="763E56B7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2C0B0852" w14:textId="77777777" w:rsidTr="0009206D">
        <w:tc>
          <w:tcPr>
            <w:tcW w:w="6144" w:type="dxa"/>
            <w:hideMark/>
          </w:tcPr>
          <w:p w14:paraId="4F26D61C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254" w:type="dxa"/>
          </w:tcPr>
          <w:p w14:paraId="1FF0DCF8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659E60A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1DB0690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A97C91B" w14:textId="1A0FF2D6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  <w:tr w:rsidR="006949A0" w:rsidRPr="00AE1D16" w14:paraId="3448529B" w14:textId="77777777" w:rsidTr="0009206D">
        <w:tc>
          <w:tcPr>
            <w:tcW w:w="6144" w:type="dxa"/>
            <w:hideMark/>
          </w:tcPr>
          <w:p w14:paraId="3E4B00D7" w14:textId="6980CC1E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5E6C03C8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0D9FB0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80208B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hideMark/>
          </w:tcPr>
          <w:p w14:paraId="4F6D6F01" w14:textId="2C91B8FB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5BDB6716" w14:textId="77777777" w:rsidTr="0009206D">
        <w:tc>
          <w:tcPr>
            <w:tcW w:w="6144" w:type="dxa"/>
            <w:hideMark/>
          </w:tcPr>
          <w:p w14:paraId="5595C499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6DA3F593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4610F9FE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4536D34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9114E4" w14:textId="7D1786DF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</w:tr>
      <w:tr w:rsidR="006949A0" w:rsidRPr="00AE1D16" w14:paraId="0707CFA8" w14:textId="77777777" w:rsidTr="0009206D">
        <w:tc>
          <w:tcPr>
            <w:tcW w:w="6144" w:type="dxa"/>
            <w:hideMark/>
          </w:tcPr>
          <w:p w14:paraId="0B0EA54A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4BE7C9BF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16337144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E8CFF1D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3EB55" w14:textId="4D1F43E7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353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6949A0" w:rsidRPr="00AE1D16" w14:paraId="5EAA38C0" w14:textId="77777777" w:rsidTr="0009206D">
        <w:tc>
          <w:tcPr>
            <w:tcW w:w="6144" w:type="dxa"/>
            <w:hideMark/>
          </w:tcPr>
          <w:p w14:paraId="51B62736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540B31E3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4C85A130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D859278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50CBE0" w14:textId="5D114FDC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6949A0" w:rsidRPr="00AE1D16" w14:paraId="119A2950" w14:textId="77777777" w:rsidTr="0009206D">
        <w:tc>
          <w:tcPr>
            <w:tcW w:w="6144" w:type="dxa"/>
          </w:tcPr>
          <w:p w14:paraId="434FF890" w14:textId="77777777" w:rsidR="006949A0" w:rsidRPr="00AE1D16" w:rsidRDefault="006949A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254" w:type="dxa"/>
          </w:tcPr>
          <w:p w14:paraId="6DFF8BD8" w14:textId="77777777" w:rsidR="006949A0" w:rsidRPr="00AE1D16" w:rsidRDefault="006949A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</w:tcPr>
          <w:p w14:paraId="7FA4CE02" w14:textId="77777777" w:rsidR="006949A0" w:rsidRPr="00AE1D16" w:rsidRDefault="006949A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53" w:type="dxa"/>
          </w:tcPr>
          <w:p w14:paraId="70801C55" w14:textId="77777777" w:rsidR="006949A0" w:rsidRPr="00AE1D16" w:rsidRDefault="006949A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71" w:type="dxa"/>
          </w:tcPr>
          <w:p w14:paraId="7DCBE196" w14:textId="77777777" w:rsidR="006949A0" w:rsidRPr="00AE1D16" w:rsidRDefault="006949A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</w:tr>
      <w:tr w:rsidR="006949A0" w:rsidRPr="00AE1D16" w14:paraId="71733DE0" w14:textId="77777777" w:rsidTr="0009206D">
        <w:tc>
          <w:tcPr>
            <w:tcW w:w="6144" w:type="dxa"/>
            <w:hideMark/>
          </w:tcPr>
          <w:p w14:paraId="622F923D" w14:textId="77777777" w:rsidR="006949A0" w:rsidRPr="00AE1D16" w:rsidRDefault="006949A0" w:rsidP="00AE1D1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560A267E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5E73A509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58F2E60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30F2E621" w14:textId="6B6E6501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6949A0" w:rsidRPr="00AE1D16" w14:paraId="48E83BFC" w14:textId="77777777" w:rsidTr="0009206D">
        <w:tc>
          <w:tcPr>
            <w:tcW w:w="6144" w:type="dxa"/>
            <w:hideMark/>
          </w:tcPr>
          <w:p w14:paraId="6D19BBEC" w14:textId="77777777" w:rsidR="006949A0" w:rsidRPr="00AE1D16" w:rsidRDefault="006949A0" w:rsidP="00AE1D1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0F4B4F30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5729A10E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3146DE6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90C42" w14:textId="130F7AE5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560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5A68E6FE" w14:textId="77777777" w:rsidTr="0009206D">
        <w:tc>
          <w:tcPr>
            <w:tcW w:w="6144" w:type="dxa"/>
            <w:hideMark/>
          </w:tcPr>
          <w:p w14:paraId="1051FDB4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347E9CFC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8594B08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4A069CB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075C32" w14:textId="129E831F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05728FA5" w14:textId="77777777" w:rsidR="006949A0" w:rsidRPr="00AE1D16" w:rsidRDefault="006949A0" w:rsidP="00AE1D1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</w:rPr>
      </w:pPr>
    </w:p>
    <w:p w14:paraId="16FD599A" w14:textId="78BACA71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ในการจัดทำงบกำไรขาดทุนเบ็ดเสร็จรวมสำหรับปีสิ้นสุดวันที่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2565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กลุ่มบริษัทได้รวมผลการดำเนินงานของ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PIC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ตั้งแต่วันที่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พฤศจิกายน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ตามที่กล่าวไว้ข้างต้น เนื่องจากผู้บริหารของบริษัทพิจารณาว่าผลการดำเนินงานรวมในช่วงระหว่างวันที่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ตุลาคม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ถึงวันที่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ตุลาคม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ไม่มีผลกระทบต่องบการเงินอย่างเป็นสาระสำคัญ</w:t>
      </w:r>
    </w:p>
    <w:p w14:paraId="10632651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</w:rPr>
      </w:pPr>
    </w:p>
    <w:p w14:paraId="46C19BD6" w14:textId="28B3FC53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AE1D16">
        <w:rPr>
          <w:rFonts w:asciiTheme="majorBidi" w:hAnsiTheme="majorBidi" w:cstheme="majorBidi"/>
          <w:sz w:val="28"/>
          <w:szCs w:val="28"/>
        </w:rPr>
        <w:t xml:space="preserve">PIC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ในธุรกิจผลิตและจำหน่ายเครื่องทำความเย็น ทั้งนี้ไม่มีค่าความนิยมที่คาดว่าจะนำมาหักเป็นค่าใช้จ่ายทางภาษีเงินได้ </w:t>
      </w:r>
    </w:p>
    <w:p w14:paraId="1BE3D146" w14:textId="77777777" w:rsidR="00C679BC" w:rsidRPr="00AE1D16" w:rsidRDefault="00C679BC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6AE8479" w14:textId="6E222659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ารค้าของ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PIC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ประกอบด้วยมูลค่าลูกหนี้ตามสัญญาที่ครบกำหนดชำระจำนวนเงิน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195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และ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 ณ วันที่ซื้อธุรกิจ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="00E93A22" w:rsidRPr="00E93A22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AE1D16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2"/>
          <w:sz w:val="28"/>
          <w:szCs w:val="28"/>
        </w:rPr>
        <w:t>71</w:t>
      </w:r>
      <w:r w:rsidRPr="00AE1D1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</w:p>
    <w:p w14:paraId="10FABF35" w14:textId="743B255B" w:rsidR="00E64749" w:rsidRPr="00AE1D16" w:rsidRDefault="00E64749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641F14A3" w14:textId="279B6EEA" w:rsidR="006949A0" w:rsidRPr="00AE1D16" w:rsidRDefault="006949A0" w:rsidP="00AE1D16">
      <w:pPr>
        <w:pStyle w:val="ListParagraph"/>
        <w:numPr>
          <w:ilvl w:val="0"/>
          <w:numId w:val="23"/>
        </w:numPr>
        <w:spacing w:line="240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บริษัท อีสเทอร์น โคเจนเนอเรชั่น จำกัด (“</w:t>
      </w: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</w:rPr>
        <w:t>E-COGEN”)</w:t>
      </w:r>
    </w:p>
    <w:p w14:paraId="1767A32F" w14:textId="77777777" w:rsidR="006949A0" w:rsidRPr="00AE1D16" w:rsidRDefault="006949A0" w:rsidP="00AE1D16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  <w:sz w:val="22"/>
          <w:cs/>
        </w:rPr>
      </w:pPr>
    </w:p>
    <w:p w14:paraId="7DEC001D" w14:textId="61CAF62D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bookmarkStart w:id="12" w:name="m_-8933601872999987427_m_-83948400308357"/>
      <w:bookmarkEnd w:id="12"/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AE1D16">
        <w:rPr>
          <w:rFonts w:asciiTheme="majorBidi" w:hAnsiTheme="majorBidi" w:cstheme="majorBidi"/>
          <w:sz w:val="28"/>
          <w:szCs w:val="28"/>
        </w:rPr>
        <w:t>E-COGEN”)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ซึ่งดำเนินธุรกิจเกี่ยวกับการผลิตและจำหน่ายกระแสไฟฟ้า กลุ่มบริษัทอนุมัติการเข้าซื้อที่ราคาไม่เกิน </w:t>
      </w:r>
      <w:r w:rsidR="00E93A22" w:rsidRPr="00E93A22">
        <w:rPr>
          <w:rFonts w:asciiTheme="majorBidi" w:hAnsiTheme="majorBidi" w:cstheme="majorBidi"/>
          <w:sz w:val="28"/>
          <w:szCs w:val="28"/>
        </w:rPr>
        <w:t>12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400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โดยบริษัท ยูนิเวนเจอร์ บีจีพี จำกัด </w:t>
      </w:r>
      <w:r w:rsidRPr="00AE1D16">
        <w:rPr>
          <w:rFonts w:asciiTheme="majorBidi" w:hAnsiTheme="majorBidi" w:cstheme="majorBidi"/>
          <w:sz w:val="28"/>
          <w:szCs w:val="28"/>
        </w:rPr>
        <w:t xml:space="preserve">(“UVBGP”)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10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ล้านหุ้น ในราคาหุ้นละ </w:t>
      </w:r>
      <w:r w:rsidR="00E93A22" w:rsidRPr="00E93A22">
        <w:rPr>
          <w:rFonts w:asciiTheme="majorBidi" w:hAnsiTheme="majorBidi" w:cstheme="majorBidi"/>
          <w:sz w:val="28"/>
          <w:szCs w:val="28"/>
        </w:rPr>
        <w:t>481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07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บาท เป็นจำนวน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4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810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67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คิดเป็นอัตราการถือหุ้นร้อยละ </w:t>
      </w:r>
      <w:r w:rsidR="00E93A22" w:rsidRPr="00E93A22">
        <w:rPr>
          <w:rFonts w:asciiTheme="majorBidi" w:hAnsiTheme="majorBidi" w:cstheme="majorBidi"/>
          <w:sz w:val="28"/>
          <w:szCs w:val="28"/>
        </w:rPr>
        <w:t>100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ของหุ้นสามัญทั้งหมด โดย </w:t>
      </w:r>
      <w:r w:rsidRPr="00AE1D16">
        <w:rPr>
          <w:rFonts w:asciiTheme="majorBidi" w:hAnsiTheme="majorBidi" w:cstheme="majorBidi"/>
          <w:sz w:val="28"/>
          <w:szCs w:val="28"/>
        </w:rPr>
        <w:t xml:space="preserve">UVBGP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จ่ายเงินจำนวน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4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373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85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ล้านบาทสำหรับการซื้อหุ้น </w:t>
      </w:r>
      <w:r w:rsidRPr="00AE1D16">
        <w:rPr>
          <w:rFonts w:asciiTheme="majorBidi" w:hAnsiTheme="majorBidi" w:cstheme="majorBidi"/>
          <w:sz w:val="28"/>
          <w:szCs w:val="28"/>
        </w:rPr>
        <w:t xml:space="preserve">E-COGEN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และจะจ่ายเงินเพิ่มเติมจำนวน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436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82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Pr="00AE1D16">
        <w:rPr>
          <w:rFonts w:asciiTheme="majorBidi" w:hAnsiTheme="majorBidi" w:cstheme="majorBidi"/>
          <w:sz w:val="28"/>
          <w:szCs w:val="28"/>
        </w:rPr>
        <w:t xml:space="preserve"> E-COGEN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กู้ยืมเงินจำนวน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6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000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ล้านบาทจากสถาบันการเงินเพื่อจ่ายชำระคืนเงินกู้ยืมจากผู้ถือหุ้นเดิมที่ </w:t>
      </w:r>
      <w:r w:rsidRPr="00AE1D16">
        <w:rPr>
          <w:rFonts w:asciiTheme="majorBidi" w:hAnsiTheme="majorBidi" w:cstheme="majorBidi"/>
          <w:sz w:val="28"/>
          <w:szCs w:val="28"/>
        </w:rPr>
        <w:t xml:space="preserve">E-COGEN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มีอยู่ ณ วันที่เข้าซื้อธุรกิจจำนวน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6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539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44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1CD41A8" w14:textId="77777777" w:rsidR="006949A0" w:rsidRPr="00AE1D16" w:rsidRDefault="006949A0" w:rsidP="00AE1D16">
      <w:pPr>
        <w:pStyle w:val="NormalWeb"/>
        <w:spacing w:before="0" w:beforeAutospacing="0" w:after="0" w:afterAutospacing="0"/>
        <w:ind w:left="540"/>
        <w:rPr>
          <w:rFonts w:asciiTheme="majorBidi" w:hAnsiTheme="majorBidi" w:cstheme="majorBidi"/>
          <w:sz w:val="22"/>
          <w:szCs w:val="22"/>
        </w:rPr>
      </w:pPr>
    </w:p>
    <w:p w14:paraId="1A5CC43E" w14:textId="77777777" w:rsidR="006949A0" w:rsidRPr="00AE1D16" w:rsidRDefault="006949A0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การมีอำนาจควบคุมใน</w:t>
      </w:r>
      <w:r w:rsidRPr="00AE1D16">
        <w:rPr>
          <w:rFonts w:asciiTheme="majorBidi" w:hAnsiTheme="majorBidi" w:cstheme="majorBidi"/>
          <w:sz w:val="28"/>
          <w:szCs w:val="28"/>
        </w:rPr>
        <w:t xml:space="preserve"> E-COGEN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73E13BD0" w14:textId="77777777" w:rsidR="006949A0" w:rsidRPr="00AE1D16" w:rsidRDefault="006949A0" w:rsidP="00AE1D16">
      <w:pPr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2C08ABB" w14:textId="34E39F5E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>ในระหว่าง</w:t>
      </w:r>
      <w:r w:rsidR="00E64749" w:rsidRPr="00AE1D16">
        <w:rPr>
          <w:rFonts w:asciiTheme="majorBidi" w:hAnsiTheme="majorBidi" w:cstheme="majorBidi" w:hint="cs"/>
          <w:spacing w:val="2"/>
          <w:sz w:val="28"/>
          <w:szCs w:val="28"/>
          <w:cs/>
        </w:rPr>
        <w:t>ปี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นับตั้งแต่วันที่ซื้อกิจการจนถึงวันที่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30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2565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> E-COGEN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 มีรายได้เป็นจำนวนเงิน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> 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8</w:t>
      </w:r>
      <w:r w:rsidR="00C22640" w:rsidRPr="00AE1D16">
        <w:rPr>
          <w:rFonts w:asciiTheme="majorBidi" w:hAnsiTheme="majorBidi" w:cstheme="majorBidi"/>
          <w:spacing w:val="2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403</w:t>
      </w:r>
      <w:r w:rsidR="00901287" w:rsidRPr="00AE1D16">
        <w:rPr>
          <w:rFonts w:asciiTheme="majorBidi" w:hAnsiTheme="majorBidi" w:cstheme="majorBidi"/>
          <w:spacing w:val="2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68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> 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>ล้านบาท และขาดทุนเป็นจำนวนเงิน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> 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343</w:t>
      </w:r>
      <w:r w:rsidR="0096750A" w:rsidRPr="00AE1D16">
        <w:rPr>
          <w:rFonts w:asciiTheme="majorBidi" w:hAnsiTheme="majorBidi" w:cstheme="majorBidi"/>
          <w:spacing w:val="2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50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1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ตุลาคม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2564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 จะมีรายได้รวมเพิ่มขึ้นจำนวนเงิน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10</w:t>
      </w:r>
      <w:r w:rsidR="00510B37" w:rsidRPr="00AE1D16">
        <w:rPr>
          <w:rFonts w:asciiTheme="majorBidi" w:hAnsiTheme="majorBidi" w:cstheme="majorBidi"/>
          <w:spacing w:val="2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271</w:t>
      </w:r>
      <w:r w:rsidR="00510B37" w:rsidRPr="00AE1D16">
        <w:rPr>
          <w:rFonts w:asciiTheme="majorBidi" w:hAnsiTheme="majorBidi" w:cstheme="majorBidi"/>
          <w:spacing w:val="2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01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ล้านบาท และกำไรรวมสำหรับปีสิ้นสุดวันที่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30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>กันยายน</w:t>
      </w:r>
      <w:r w:rsidR="00E64749" w:rsidRPr="00AE1D16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2565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ลดลงจำนวนเงิน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335</w:t>
      </w:r>
      <w:r w:rsidR="00405614" w:rsidRPr="00AE1D16">
        <w:rPr>
          <w:rFonts w:asciiTheme="majorBidi" w:hAnsiTheme="majorBidi" w:cstheme="majorBidi"/>
          <w:spacing w:val="2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48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>ล้านบาท ในการกำหนดมูลค่าดังกล่าว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br/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>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</w:t>
      </w:r>
      <w:r w:rsidR="00E64749" w:rsidRPr="00AE1D16">
        <w:rPr>
          <w:rFonts w:asciiTheme="majorBidi" w:hAnsiTheme="majorBidi" w:cstheme="majorBidi" w:hint="cs"/>
          <w:spacing w:val="2"/>
          <w:sz w:val="28"/>
          <w:szCs w:val="28"/>
          <w:cs/>
        </w:rPr>
        <w:t>ปี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นั้นได้เกิดขึ้นตั้งแต่วันที่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1</w:t>
      </w:r>
      <w:r w:rsidRPr="00AE1D1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ตุลาคม </w:t>
      </w:r>
      <w:r w:rsidR="00E93A22" w:rsidRPr="00E93A22">
        <w:rPr>
          <w:rFonts w:asciiTheme="majorBidi" w:hAnsiTheme="majorBidi" w:cstheme="majorBidi"/>
          <w:spacing w:val="2"/>
          <w:sz w:val="28"/>
          <w:szCs w:val="28"/>
        </w:rPr>
        <w:t>2564</w:t>
      </w:r>
    </w:p>
    <w:p w14:paraId="4F96FEA0" w14:textId="77777777" w:rsidR="006949A0" w:rsidRPr="00AE1D16" w:rsidRDefault="006949A0" w:rsidP="00AE1D1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</w:rPr>
      </w:pPr>
    </w:p>
    <w:p w14:paraId="6EB32008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8E0BFED" w14:textId="77777777" w:rsidR="006949A0" w:rsidRPr="00AE1D16" w:rsidRDefault="006949A0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32"/>
        <w:gridCol w:w="254"/>
        <w:gridCol w:w="1001"/>
        <w:gridCol w:w="253"/>
        <w:gridCol w:w="1571"/>
      </w:tblGrid>
      <w:tr w:rsidR="00C679BC" w:rsidRPr="00AE1D16" w14:paraId="34C9CB1C" w14:textId="77777777" w:rsidTr="0009206D">
        <w:trPr>
          <w:tblHeader/>
        </w:trPr>
        <w:tc>
          <w:tcPr>
            <w:tcW w:w="6132" w:type="dxa"/>
            <w:hideMark/>
          </w:tcPr>
          <w:p w14:paraId="112FCC07" w14:textId="77777777" w:rsidR="00C679BC" w:rsidRPr="00AE1D16" w:rsidRDefault="00C679BC" w:rsidP="00AE1D16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71B2F5B7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9897120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8C5DE60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49F0C531" w14:textId="24A49C57" w:rsidR="00C679BC" w:rsidRPr="00AE1D16" w:rsidRDefault="00C679BC" w:rsidP="00AE1D16">
            <w:pPr>
              <w:spacing w:line="240" w:lineRule="auto"/>
              <w:ind w:left="-10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49A0" w:rsidRPr="00AE1D16" w14:paraId="65091BB7" w14:textId="77777777" w:rsidTr="0009206D">
        <w:trPr>
          <w:tblHeader/>
        </w:trPr>
        <w:tc>
          <w:tcPr>
            <w:tcW w:w="6132" w:type="dxa"/>
          </w:tcPr>
          <w:p w14:paraId="3C81B0A3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6623149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0098FB8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9DB4349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4BB11F43" w14:textId="77777777" w:rsidR="006949A0" w:rsidRPr="00AE1D16" w:rsidRDefault="006949A0" w:rsidP="00AE1D16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949A0" w:rsidRPr="00AE1D16" w14:paraId="6D1223D8" w14:textId="77777777" w:rsidTr="0009206D">
        <w:tc>
          <w:tcPr>
            <w:tcW w:w="6132" w:type="dxa"/>
            <w:hideMark/>
          </w:tcPr>
          <w:p w14:paraId="2979152C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252DFCB9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450079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23015CC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29C1060F" w14:textId="56C93496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6949A0" w:rsidRPr="00AE1D16" w14:paraId="4E903CFC" w14:textId="77777777" w:rsidTr="0009206D">
        <w:tc>
          <w:tcPr>
            <w:tcW w:w="6132" w:type="dxa"/>
            <w:hideMark/>
          </w:tcPr>
          <w:p w14:paraId="6BF610B9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4" w:type="dxa"/>
          </w:tcPr>
          <w:p w14:paraId="59EC81C4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13B2015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44AA45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2E8F67DC" w14:textId="30B68733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6949A0" w:rsidRPr="00AE1D16" w14:paraId="5E1B11A4" w14:textId="77777777" w:rsidTr="0009206D">
        <w:tc>
          <w:tcPr>
            <w:tcW w:w="6132" w:type="dxa"/>
            <w:hideMark/>
          </w:tcPr>
          <w:p w14:paraId="0E807621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714076A6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114B404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24AE515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2E431220" w14:textId="087B4A69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6949A0" w:rsidRPr="00AE1D16" w14:paraId="159E7D44" w14:textId="77777777" w:rsidTr="0009206D">
        <w:tc>
          <w:tcPr>
            <w:tcW w:w="6132" w:type="dxa"/>
            <w:hideMark/>
          </w:tcPr>
          <w:p w14:paraId="4F80AD60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16880BD4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7C3A7038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8F01AFD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5E48457C" w14:textId="242F2C83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6949A0" w:rsidRPr="00AE1D16" w14:paraId="17E7506A" w14:textId="77777777" w:rsidTr="0009206D">
        <w:tc>
          <w:tcPr>
            <w:tcW w:w="6132" w:type="dxa"/>
            <w:hideMark/>
          </w:tcPr>
          <w:p w14:paraId="7C385DA9" w14:textId="7C92C4F1" w:rsidR="006949A0" w:rsidRPr="00AE1D16" w:rsidRDefault="0018526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85269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254" w:type="dxa"/>
          </w:tcPr>
          <w:p w14:paraId="196E12EF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2ED91C17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A1759D9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4CDEBC36" w14:textId="54CC1582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6949A0" w:rsidRPr="00AE1D16" w14:paraId="1EE869A4" w14:textId="77777777" w:rsidTr="0009206D">
        <w:tc>
          <w:tcPr>
            <w:tcW w:w="6132" w:type="dxa"/>
            <w:hideMark/>
          </w:tcPr>
          <w:p w14:paraId="2004C275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71A4D512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B8F1A2F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BEC66A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572AC585" w14:textId="2EADCA64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6949A0" w:rsidRPr="00AE1D16" w14:paraId="70915F22" w14:textId="77777777" w:rsidTr="0009206D">
        <w:tc>
          <w:tcPr>
            <w:tcW w:w="6132" w:type="dxa"/>
            <w:hideMark/>
          </w:tcPr>
          <w:p w14:paraId="552988C0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สินทรัพย์ไม่มีตัวตน </w:t>
            </w:r>
          </w:p>
        </w:tc>
        <w:tc>
          <w:tcPr>
            <w:tcW w:w="254" w:type="dxa"/>
          </w:tcPr>
          <w:p w14:paraId="3570153A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7EB25FE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31D458A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5015E75" w14:textId="78F2DE54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6949A0" w:rsidRPr="00AE1D16" w14:paraId="49371789" w14:textId="77777777" w:rsidTr="0009206D">
        <w:tc>
          <w:tcPr>
            <w:tcW w:w="6132" w:type="dxa"/>
            <w:hideMark/>
          </w:tcPr>
          <w:p w14:paraId="13FB87C7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54" w:type="dxa"/>
          </w:tcPr>
          <w:p w14:paraId="33948A7A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6491321A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13BE9BC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6282A66A" w14:textId="022C58A8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6949A0" w:rsidRPr="00AE1D16" w14:paraId="751C761E" w14:textId="77777777" w:rsidTr="0009206D">
        <w:tc>
          <w:tcPr>
            <w:tcW w:w="6132" w:type="dxa"/>
            <w:hideMark/>
          </w:tcPr>
          <w:p w14:paraId="618EB33E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สิทธิในสัญญาซื้อขายไฟฟ้า</w:t>
            </w:r>
          </w:p>
        </w:tc>
        <w:tc>
          <w:tcPr>
            <w:tcW w:w="254" w:type="dxa"/>
          </w:tcPr>
          <w:p w14:paraId="3A7F2E83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C281B07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9A1A14D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78B5E4EE" w14:textId="0ECA1050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6949A0" w:rsidRPr="00AE1D16" w14:paraId="08A10F85" w14:textId="77777777" w:rsidTr="0009206D">
        <w:tc>
          <w:tcPr>
            <w:tcW w:w="6132" w:type="dxa"/>
            <w:hideMark/>
          </w:tcPr>
          <w:p w14:paraId="5FEC603F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0A353AC4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71C1791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BC0EF84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43B16CA0" w14:textId="56908CBC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571C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6949A0" w:rsidRPr="00AE1D16" w14:paraId="1D5FA663" w14:textId="77777777" w:rsidTr="0009206D">
        <w:tc>
          <w:tcPr>
            <w:tcW w:w="6132" w:type="dxa"/>
            <w:hideMark/>
          </w:tcPr>
          <w:p w14:paraId="25DD092E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4" w:type="dxa"/>
          </w:tcPr>
          <w:p w14:paraId="2BB5F577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E96A234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3D9AC22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00AD8F50" w14:textId="36EFF9C3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3134420A" w14:textId="77777777" w:rsidTr="0009206D">
        <w:tc>
          <w:tcPr>
            <w:tcW w:w="6132" w:type="dxa"/>
            <w:hideMark/>
          </w:tcPr>
          <w:p w14:paraId="797EF1E3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254" w:type="dxa"/>
          </w:tcPr>
          <w:p w14:paraId="16129993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29A6142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7921E68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BA5582C" w14:textId="4A0AE187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643A49FE" w14:textId="77777777" w:rsidTr="0009206D">
        <w:tc>
          <w:tcPr>
            <w:tcW w:w="6132" w:type="dxa"/>
            <w:hideMark/>
          </w:tcPr>
          <w:p w14:paraId="3CD639FF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017BC69B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047EC90E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EF3E00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3CE62586" w14:textId="6AA94E9A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364C6098" w14:textId="77777777" w:rsidTr="0009206D">
        <w:tc>
          <w:tcPr>
            <w:tcW w:w="6132" w:type="dxa"/>
            <w:hideMark/>
          </w:tcPr>
          <w:p w14:paraId="2B359028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54" w:type="dxa"/>
          </w:tcPr>
          <w:p w14:paraId="40E8242D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24C09D6E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C64389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7BDBB219" w14:textId="37ACCC6C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70C0D15C" w14:textId="77777777" w:rsidTr="0009206D">
        <w:tc>
          <w:tcPr>
            <w:tcW w:w="6132" w:type="dxa"/>
            <w:hideMark/>
          </w:tcPr>
          <w:p w14:paraId="2B227645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4" w:type="dxa"/>
          </w:tcPr>
          <w:p w14:paraId="642000BE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AC96465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B1D5BB2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0538FD0" w14:textId="682344A9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2367C134" w14:textId="77777777" w:rsidTr="0009206D">
        <w:tc>
          <w:tcPr>
            <w:tcW w:w="6132" w:type="dxa"/>
            <w:hideMark/>
          </w:tcPr>
          <w:p w14:paraId="302CBC78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4" w:type="dxa"/>
          </w:tcPr>
          <w:p w14:paraId="3F471FC9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269B33D8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B20A66F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E9DB64F" w14:textId="0278B212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95ECF" w:rsidRPr="00AE1D16" w14:paraId="69454015" w14:textId="77777777" w:rsidTr="0009206D">
        <w:tc>
          <w:tcPr>
            <w:tcW w:w="6132" w:type="dxa"/>
          </w:tcPr>
          <w:p w14:paraId="53671708" w14:textId="18C45338" w:rsidR="00195ECF" w:rsidRPr="00AE1D16" w:rsidRDefault="00195ECF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</w:tcPr>
          <w:p w14:paraId="34EB6533" w14:textId="77777777" w:rsidR="00195ECF" w:rsidRPr="00AE1D16" w:rsidRDefault="00195EC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45962075" w14:textId="77777777" w:rsidR="00195ECF" w:rsidRPr="00AE1D16" w:rsidRDefault="00195ECF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B67F48F" w14:textId="77777777" w:rsidR="00195ECF" w:rsidRPr="00AE1D16" w:rsidRDefault="00195ECF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E1DD370" w14:textId="3D716728" w:rsidR="00195ECF" w:rsidRPr="00AE1D16" w:rsidRDefault="00195ECF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2A0AB83B" w14:textId="77777777" w:rsidTr="0009206D">
        <w:tc>
          <w:tcPr>
            <w:tcW w:w="6132" w:type="dxa"/>
            <w:hideMark/>
          </w:tcPr>
          <w:p w14:paraId="5E6BACD3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</w:tcPr>
          <w:p w14:paraId="63D1F8AF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093E5035" w14:textId="77777777" w:rsidR="006949A0" w:rsidRPr="00AE1D16" w:rsidRDefault="006949A0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697B3AE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74D4FD6A" w14:textId="10DAD372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37DE883F" w14:textId="77777777" w:rsidTr="0009206D">
        <w:tc>
          <w:tcPr>
            <w:tcW w:w="6132" w:type="dxa"/>
            <w:hideMark/>
          </w:tcPr>
          <w:p w14:paraId="784A787C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5BFD3112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B505B7B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4D22C49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F9EBF9" w14:textId="0E321883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</w:t>
            </w:r>
            <w:r w:rsidR="00A571C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</w:tr>
      <w:tr w:rsidR="006949A0" w:rsidRPr="00AE1D16" w14:paraId="1CC1FEB6" w14:textId="77777777" w:rsidTr="0009206D">
        <w:tc>
          <w:tcPr>
            <w:tcW w:w="6132" w:type="dxa"/>
            <w:hideMark/>
          </w:tcPr>
          <w:p w14:paraId="6F1DBC17" w14:textId="78022506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62C5AB13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440E752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8F71273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198BA191" w14:textId="4E1F7854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453D975F" w14:textId="77777777" w:rsidTr="0009206D">
        <w:tc>
          <w:tcPr>
            <w:tcW w:w="6132" w:type="dxa"/>
            <w:hideMark/>
          </w:tcPr>
          <w:p w14:paraId="59554716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3794EEF5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67A01048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29D8DD9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5782B0" w14:textId="296114C0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</w:tr>
      <w:tr w:rsidR="006949A0" w:rsidRPr="00AE1D16" w14:paraId="00177920" w14:textId="77777777" w:rsidTr="0009206D">
        <w:tc>
          <w:tcPr>
            <w:tcW w:w="6132" w:type="dxa"/>
            <w:hideMark/>
          </w:tcPr>
          <w:p w14:paraId="66E4E49C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76233159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F292D20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9B4FFF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C6A51" w14:textId="522EB4C9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6949A0" w:rsidRPr="00AE1D16" w14:paraId="7F752E45" w14:textId="77777777" w:rsidTr="0009206D">
        <w:tc>
          <w:tcPr>
            <w:tcW w:w="6132" w:type="dxa"/>
            <w:hideMark/>
          </w:tcPr>
          <w:p w14:paraId="1F8E6FFB" w14:textId="7A393EC0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="0047359A"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และคาดว่าจะโอน</w:t>
            </w:r>
          </w:p>
        </w:tc>
        <w:tc>
          <w:tcPr>
            <w:tcW w:w="254" w:type="dxa"/>
          </w:tcPr>
          <w:p w14:paraId="366AC23B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8AA34F0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4BDBD6A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1890BB" w14:textId="27FB37AA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6949A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6949A0" w:rsidRPr="00AE1D16" w14:paraId="58761766" w14:textId="77777777" w:rsidTr="0009206D">
        <w:tc>
          <w:tcPr>
            <w:tcW w:w="6132" w:type="dxa"/>
            <w:hideMark/>
          </w:tcPr>
          <w:p w14:paraId="44DE3600" w14:textId="77777777" w:rsidR="006949A0" w:rsidRPr="00AE1D16" w:rsidRDefault="006949A0" w:rsidP="00AE1D1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1BCA6C4D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FA998B2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853AC85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hideMark/>
          </w:tcPr>
          <w:p w14:paraId="6D0E4B92" w14:textId="32FFDC3B" w:rsidR="006949A0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49A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6949A0" w:rsidRPr="00AE1D16" w14:paraId="6CE0A8DE" w14:textId="77777777" w:rsidTr="0009206D">
        <w:tc>
          <w:tcPr>
            <w:tcW w:w="6132" w:type="dxa"/>
            <w:hideMark/>
          </w:tcPr>
          <w:p w14:paraId="456C8B88" w14:textId="77777777" w:rsidR="006949A0" w:rsidRPr="00AE1D16" w:rsidRDefault="006949A0" w:rsidP="00AE1D1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7031B453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DDFBEC7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BA69E0D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A36AF" w14:textId="0B8BE8A8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A6156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49A0" w:rsidRPr="00AE1D16" w14:paraId="6366053C" w14:textId="77777777" w:rsidTr="0009206D">
        <w:tc>
          <w:tcPr>
            <w:tcW w:w="6132" w:type="dxa"/>
            <w:hideMark/>
          </w:tcPr>
          <w:p w14:paraId="01BB4FED" w14:textId="77777777" w:rsidR="006949A0" w:rsidRPr="00AE1D16" w:rsidRDefault="006949A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09F5F392" w14:textId="77777777" w:rsidR="006949A0" w:rsidRPr="00AE1D16" w:rsidRDefault="006949A0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B8DCB8F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9C6FB2A" w14:textId="77777777" w:rsidR="006949A0" w:rsidRPr="00AE1D16" w:rsidRDefault="006949A0" w:rsidP="00AE1D16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9E5D16" w14:textId="2EA2C8A6" w:rsidR="006949A0" w:rsidRPr="00AE1D16" w:rsidRDefault="006949A0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102ADE3" w14:textId="77777777" w:rsidR="00C679BC" w:rsidRPr="00AE1D16" w:rsidRDefault="00C679BC" w:rsidP="00AE1D16">
      <w:pPr>
        <w:spacing w:line="240" w:lineRule="auto"/>
        <w:ind w:firstLine="540"/>
        <w:rPr>
          <w:rFonts w:ascii="Angsana New" w:hAnsi="Angsana New"/>
          <w:i/>
          <w:iCs/>
          <w:sz w:val="22"/>
          <w:szCs w:val="22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7110"/>
        <w:gridCol w:w="270"/>
        <w:gridCol w:w="270"/>
        <w:gridCol w:w="1530"/>
      </w:tblGrid>
      <w:tr w:rsidR="00C679BC" w:rsidRPr="00AE1D16" w14:paraId="1C2C11D7" w14:textId="77777777" w:rsidTr="00C679BC">
        <w:trPr>
          <w:tblHeader/>
        </w:trPr>
        <w:tc>
          <w:tcPr>
            <w:tcW w:w="7110" w:type="dxa"/>
          </w:tcPr>
          <w:p w14:paraId="1ED5AE77" w14:textId="3E0CD6BB" w:rsidR="00C679BC" w:rsidRPr="00AE1D16" w:rsidRDefault="00AE46A2" w:rsidP="00AE1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สิ่ง</w:t>
            </w:r>
            <w:r w:rsidRPr="00AE1D1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ตอบแทนที่โอนให้</w:t>
            </w:r>
            <w:r w:rsidRPr="00AE1D1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และคาดว่าจะโอน</w:t>
            </w:r>
          </w:p>
        </w:tc>
        <w:tc>
          <w:tcPr>
            <w:tcW w:w="270" w:type="dxa"/>
          </w:tcPr>
          <w:p w14:paraId="0692CC46" w14:textId="77777777" w:rsidR="00C679BC" w:rsidRPr="00AE1D16" w:rsidRDefault="00C679BC" w:rsidP="00AE1D1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B34004" w14:textId="77777777" w:rsidR="00C679BC" w:rsidRPr="00AE1D16" w:rsidRDefault="00C679BC" w:rsidP="00AE1D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ABC833" w14:textId="631249B4" w:rsidR="00C679BC" w:rsidRPr="00AE1D16" w:rsidRDefault="00C679BC" w:rsidP="00AE1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C679BC" w:rsidRPr="00AE1D16" w14:paraId="4E2E7E04" w14:textId="77777777" w:rsidTr="00C679BC">
        <w:trPr>
          <w:tblHeader/>
        </w:trPr>
        <w:tc>
          <w:tcPr>
            <w:tcW w:w="7110" w:type="dxa"/>
          </w:tcPr>
          <w:p w14:paraId="427C50E3" w14:textId="72826C41" w:rsidR="00C679BC" w:rsidRPr="00AE1D16" w:rsidRDefault="00C679BC" w:rsidP="00AE1D1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1D1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="00AE46A2" w:rsidRPr="00AE1D16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AE1D16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270" w:type="dxa"/>
          </w:tcPr>
          <w:p w14:paraId="3637E098" w14:textId="77777777" w:rsidR="00C679BC" w:rsidRPr="00AE1D16" w:rsidRDefault="00C679BC" w:rsidP="00AE1D1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FEFAD" w14:textId="77777777" w:rsidR="00C679BC" w:rsidRPr="00AE1D16" w:rsidRDefault="00C679BC" w:rsidP="00AE1D16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8A8C20" w14:textId="0AD94E2D" w:rsidR="00C679BC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D93846" w:rsidRPr="00AE1D16" w14:paraId="05AE0DE2" w14:textId="77777777" w:rsidTr="00C679BC">
        <w:trPr>
          <w:tblHeader/>
        </w:trPr>
        <w:tc>
          <w:tcPr>
            <w:tcW w:w="7110" w:type="dxa"/>
          </w:tcPr>
          <w:p w14:paraId="3BE650E3" w14:textId="099F072F" w:rsidR="00D93846" w:rsidRPr="00AE1D16" w:rsidRDefault="00D93846" w:rsidP="00AE1D1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E1D16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270" w:type="dxa"/>
          </w:tcPr>
          <w:p w14:paraId="0DB9DBF4" w14:textId="77777777" w:rsidR="00D93846" w:rsidRPr="00AE1D16" w:rsidRDefault="00D93846" w:rsidP="00AE1D1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7CEB2" w14:textId="77777777" w:rsidR="00D93846" w:rsidRPr="00AE1D16" w:rsidRDefault="00D93846" w:rsidP="00AE1D16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015F34" w14:textId="7B86E0AE" w:rsidR="00D93846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7D5B2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C679BC" w:rsidRPr="00AE1D16" w14:paraId="795C91EA" w14:textId="77777777" w:rsidTr="00C679BC">
        <w:trPr>
          <w:tblHeader/>
        </w:trPr>
        <w:tc>
          <w:tcPr>
            <w:tcW w:w="7110" w:type="dxa"/>
          </w:tcPr>
          <w:p w14:paraId="17D37ECA" w14:textId="75FDF473" w:rsidR="00C679BC" w:rsidRPr="00AE1D16" w:rsidRDefault="00C679BC" w:rsidP="00AE1D1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E1D16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270" w:type="dxa"/>
          </w:tcPr>
          <w:p w14:paraId="27B3D50A" w14:textId="77777777" w:rsidR="00C679BC" w:rsidRPr="00AE1D16" w:rsidRDefault="00C679BC" w:rsidP="00AE1D1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0A950" w14:textId="77777777" w:rsidR="00C679BC" w:rsidRPr="00AE1D16" w:rsidRDefault="00C679BC" w:rsidP="00AE1D16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6C433E" w14:textId="5ABBAD86" w:rsidR="00C679BC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D5B2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C679BC" w:rsidRPr="00AE1D16" w14:paraId="75C0BF95" w14:textId="77777777" w:rsidTr="00C679BC">
        <w:tc>
          <w:tcPr>
            <w:tcW w:w="7110" w:type="dxa"/>
          </w:tcPr>
          <w:p w14:paraId="61344D90" w14:textId="77777777" w:rsidR="00C679BC" w:rsidRPr="00AE1D16" w:rsidRDefault="00C679BC" w:rsidP="00AE1D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1D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E9075FD" w14:textId="77777777" w:rsidR="00C679BC" w:rsidRPr="00AE1D16" w:rsidRDefault="00C679BC" w:rsidP="00AE1D1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B3B3B" w14:textId="77777777" w:rsidR="00C679BC" w:rsidRPr="00AE1D16" w:rsidRDefault="00C679BC" w:rsidP="00AE1D16">
            <w:pPr>
              <w:tabs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EC3BDA" w14:textId="74978490" w:rsidR="00C679BC" w:rsidRPr="00AE1D16" w:rsidRDefault="00E93A22" w:rsidP="00AE1D16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679B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810</w:t>
            </w:r>
            <w:r w:rsidR="00C679B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</w:tbl>
    <w:p w14:paraId="2E36A1F0" w14:textId="00EF31DC" w:rsidR="00C679BC" w:rsidRPr="00AE1D16" w:rsidRDefault="00C679BC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85EC029" w14:textId="72B969FB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 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75FECE2A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B382954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44964FF6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55865F0A" w14:textId="77777777" w:rsidR="006949A0" w:rsidRPr="00AE1D16" w:rsidRDefault="006949A0" w:rsidP="00AE1D16">
      <w:pPr>
        <w:pStyle w:val="BodyText2"/>
        <w:numPr>
          <w:ilvl w:val="0"/>
          <w:numId w:val="24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มูลค่ายุติธรรมของสินทรัพย์ไม่มีตัวตน (สิทธิในสัญญาซื้อขายไฟฟ้า) ได้รับการพิจารณาประมาณการส่วนที่ยังไม่เสร็จสมบูรณ์โดยผู้บริหาร</w:t>
      </w:r>
    </w:p>
    <w:p w14:paraId="1EF8F833" w14:textId="77777777" w:rsidR="006949A0" w:rsidRPr="00AE1D16" w:rsidRDefault="006949A0" w:rsidP="00AE1D16">
      <w:pPr>
        <w:pStyle w:val="BodyText2"/>
        <w:numPr>
          <w:ilvl w:val="0"/>
          <w:numId w:val="24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AE1D16">
        <w:rPr>
          <w:rFonts w:asciiTheme="majorBidi" w:hAnsiTheme="majorBidi" w:cstheme="majorBidi"/>
          <w:sz w:val="28"/>
          <w:szCs w:val="28"/>
        </w:rPr>
        <w:t xml:space="preserve">E-COGEN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ในธุรกิจผลิตและจำหน่ายกระแสไฟฟ้า ทั้งนี้ไม่มีค่าความนิยมที่คาดว่าจะนำมาหักเป็นค่าใช้จ่ายทางภาษีเงินได้ </w:t>
      </w:r>
    </w:p>
    <w:p w14:paraId="50566FC7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308E8A7B" w14:textId="107049F1" w:rsidR="0007052F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ารค้าของ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E-COGEN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ประกอบด้วยมูลค่าลูกหนี้ตามสัญญาที่ครบกำหนดชำระจำนวนเงิน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049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58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07052F" w:rsidRPr="00AE1D1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7052F" w:rsidRPr="00AE1D16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="0007052F" w:rsidRPr="00AE1D16">
        <w:rPr>
          <w:rFonts w:asciiTheme="majorBidi" w:hAnsiTheme="majorBidi" w:cstheme="majorBidi" w:hint="cs"/>
          <w:spacing w:val="-4"/>
          <w:sz w:val="28"/>
          <w:szCs w:val="28"/>
          <w:cs/>
        </w:rPr>
        <w:t>ไม่มียอดที่</w:t>
      </w:r>
      <w:r w:rsidR="0007052F" w:rsidRPr="00AE1D16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 ณ วันที่ซื้อธุรกิจ</w:t>
      </w:r>
      <w:r w:rsidR="0007052F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F0B086D" w14:textId="676370D1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4"/>
        </w:rPr>
      </w:pPr>
    </w:p>
    <w:p w14:paraId="424C4303" w14:textId="77A3050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02B3A069" w14:textId="77777777" w:rsidR="006949A0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3B7B1114" w14:textId="608E1E28" w:rsidR="006720E3" w:rsidRPr="00AE1D16" w:rsidRDefault="006949A0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กลุ่มบริษัทมีค่าใช้จ่ายที่เกี่ยวข้องกับการซื้อ</w:t>
      </w:r>
      <w:r w:rsidRPr="00AE1D16">
        <w:rPr>
          <w:rFonts w:asciiTheme="majorBidi" w:hAnsiTheme="majorBidi" w:cstheme="majorBidi"/>
          <w:sz w:val="28"/>
          <w:szCs w:val="28"/>
        </w:rPr>
        <w:t xml:space="preserve"> PIC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E1D16">
        <w:rPr>
          <w:rFonts w:asciiTheme="majorBidi" w:hAnsiTheme="majorBidi" w:cstheme="majorBidi"/>
          <w:sz w:val="28"/>
          <w:szCs w:val="28"/>
        </w:rPr>
        <w:t xml:space="preserve">E-COGEN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E93A22" w:rsidRPr="00E93A22">
        <w:rPr>
          <w:rFonts w:asciiTheme="majorBidi" w:hAnsiTheme="majorBidi" w:cstheme="majorBidi"/>
          <w:sz w:val="28"/>
          <w:szCs w:val="28"/>
        </w:rPr>
        <w:t>4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64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69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75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</w:t>
      </w:r>
      <w:r w:rsidR="006720E3" w:rsidRPr="00AE1D1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6720E3" w:rsidRPr="00AE1D16">
        <w:rPr>
          <w:rFonts w:asciiTheme="majorBidi" w:hAnsiTheme="majorBidi" w:cstheme="majorBidi"/>
          <w:sz w:val="28"/>
          <w:szCs w:val="28"/>
          <w:cs/>
        </w:rPr>
        <w:t xml:space="preserve">มีค่าใช้จ่ายที่เกี่ยวข้องกับการซื้อ </w:t>
      </w:r>
      <w:r w:rsidR="006720E3" w:rsidRPr="00AE1D16">
        <w:rPr>
          <w:rFonts w:asciiTheme="majorBidi" w:hAnsiTheme="majorBidi" w:cstheme="majorBidi"/>
          <w:sz w:val="28"/>
          <w:szCs w:val="28"/>
        </w:rPr>
        <w:t xml:space="preserve">E-COGEN </w:t>
      </w:r>
      <w:r w:rsidR="006720E3" w:rsidRPr="00AE1D16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="006720E3" w:rsidRPr="00AE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="006720E3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00</w:t>
      </w:r>
      <w:r w:rsidR="006720E3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6720E3" w:rsidRPr="00AE1D1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โดยได้ถูกรวมอยู่ในต้นทุนที่เกี่ยวข้องกับการซื้อบริษัทย่อยในงบกำไรขาดทุนเบ็ดเสร็จรวมของกลุ่มบริษัท</w:t>
      </w:r>
      <w:r w:rsidR="00212E85">
        <w:rPr>
          <w:rFonts w:asciiTheme="majorBidi" w:hAnsiTheme="majorBidi" w:cstheme="majorBidi" w:hint="cs"/>
          <w:sz w:val="28"/>
          <w:szCs w:val="28"/>
          <w:cs/>
        </w:rPr>
        <w:t>และบริษัทตามลำดับ</w:t>
      </w:r>
      <w:r w:rsidRPr="00AE1D16">
        <w:rPr>
          <w:rFonts w:asciiTheme="majorBidi" w:hAnsiTheme="majorBidi" w:cstheme="majorBidi"/>
          <w:sz w:val="20"/>
          <w:szCs w:val="20"/>
          <w:cs/>
        </w:rPr>
        <w:tab/>
      </w:r>
    </w:p>
    <w:p w14:paraId="00B41618" w14:textId="77777777" w:rsidR="00CB3549" w:rsidRPr="00AE1D16" w:rsidRDefault="00CB3549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4192CB8" w14:textId="77777777" w:rsidR="00AE46A2" w:rsidRPr="00AE1D16" w:rsidRDefault="00AE46A2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0694CA" w14:textId="107FDB9F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="002A3E96" w:rsidRPr="00AE1D16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786EED6" w14:textId="77777777" w:rsidR="00ED2A04" w:rsidRPr="00AE1D16" w:rsidRDefault="00ED2A04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E855F54" w14:textId="4DF7C5F5" w:rsidR="000C6121" w:rsidRPr="00AE1D16" w:rsidRDefault="004A7B1B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</w:t>
      </w:r>
      <w:r w:rsidR="006E19EA"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บริษัทใหญ่ </w:t>
      </w:r>
      <w:r w:rsidRPr="00AE1D1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A68F5" w:rsidRPr="00AE1D16">
        <w:rPr>
          <w:rFonts w:asciiTheme="majorBidi" w:hAnsiTheme="majorBidi" w:cstheme="majorBidi"/>
          <w:sz w:val="28"/>
          <w:szCs w:val="28"/>
          <w:cs/>
        </w:rPr>
        <w:t>ร่วม</w:t>
      </w:r>
      <w:r w:rsidR="000F6CAC" w:rsidRPr="00AE1D16">
        <w:rPr>
          <w:rFonts w:asciiTheme="majorBidi" w:hAnsiTheme="majorBidi" w:cstheme="majorBidi"/>
          <w:sz w:val="28"/>
          <w:szCs w:val="28"/>
          <w:cs/>
        </w:rPr>
        <w:t>และ</w:t>
      </w:r>
      <w:r w:rsidR="001A68F5" w:rsidRPr="00AE1D16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00139A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ได้เปิดเผยในหมายเหตุข้อ</w:t>
      </w:r>
      <w:r w:rsidR="0017283A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="00035B92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13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3E96" w:rsidRPr="00AE1D1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14</w:t>
      </w:r>
      <w:r w:rsidR="002A3E96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CB3549" w:rsidRPr="00AE1D1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22276F" w:rsidRPr="00AE1D16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DA726AE" w14:textId="77777777" w:rsidR="00B917F6" w:rsidRPr="00AE1D16" w:rsidRDefault="00B917F6" w:rsidP="00AE1D16">
      <w:pPr>
        <w:spacing w:line="240" w:lineRule="auto"/>
        <w:ind w:left="540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530"/>
        <w:gridCol w:w="3870"/>
      </w:tblGrid>
      <w:tr w:rsidR="00E27AD0" w:rsidRPr="00AE1D16" w14:paraId="46408657" w14:textId="77777777" w:rsidTr="008F469A">
        <w:trPr>
          <w:trHeight w:val="20"/>
          <w:tblHeader/>
        </w:trPr>
        <w:tc>
          <w:tcPr>
            <w:tcW w:w="3870" w:type="dxa"/>
            <w:hideMark/>
          </w:tcPr>
          <w:p w14:paraId="09E2256E" w14:textId="59967AA9" w:rsidR="00E27AD0" w:rsidRPr="00AE1D16" w:rsidRDefault="00E27AD0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43C2AF6C" w14:textId="0A041496" w:rsidR="00E27AD0" w:rsidRPr="00AE1D16" w:rsidRDefault="00E27AD0" w:rsidP="00AE1D16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44A9EEF2" w14:textId="77777777" w:rsidR="00E27AD0" w:rsidRPr="00AE1D16" w:rsidRDefault="00E27AD0" w:rsidP="00AE1D16">
            <w:pPr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27AD0" w:rsidRPr="00AE1D16" w14:paraId="44A8FF37" w14:textId="77777777" w:rsidTr="008F469A">
        <w:trPr>
          <w:trHeight w:val="20"/>
        </w:trPr>
        <w:tc>
          <w:tcPr>
            <w:tcW w:w="3870" w:type="dxa"/>
            <w:hideMark/>
          </w:tcPr>
          <w:p w14:paraId="346E9BEF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อเดลฟอส จำกัด</w:t>
            </w:r>
          </w:p>
        </w:tc>
        <w:tc>
          <w:tcPr>
            <w:tcW w:w="1530" w:type="dxa"/>
            <w:hideMark/>
          </w:tcPr>
          <w:p w14:paraId="126101FC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E95D213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เป็นบริษัทใหญ่ของบริษัท และมีกรรมการร่วมกัน</w:t>
            </w:r>
          </w:p>
        </w:tc>
      </w:tr>
      <w:tr w:rsidR="00E27AD0" w:rsidRPr="00AE1D16" w14:paraId="4D76DB11" w14:textId="77777777" w:rsidTr="008F469A">
        <w:trPr>
          <w:trHeight w:val="20"/>
        </w:trPr>
        <w:tc>
          <w:tcPr>
            <w:tcW w:w="3870" w:type="dxa"/>
            <w:hideMark/>
          </w:tcPr>
          <w:p w14:paraId="2253B26E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  <w:hideMark/>
          </w:tcPr>
          <w:p w14:paraId="7FF0EA71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585EF200" w14:textId="4B645926" w:rsidR="00E27AD0" w:rsidRPr="00AE1D16" w:rsidRDefault="0049431C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AE1D16" w14:paraId="595E881F" w14:textId="77777777" w:rsidTr="008F469A">
        <w:trPr>
          <w:trHeight w:val="20"/>
        </w:trPr>
        <w:tc>
          <w:tcPr>
            <w:tcW w:w="3870" w:type="dxa"/>
            <w:hideMark/>
          </w:tcPr>
          <w:p w14:paraId="63BEF8AF" w14:textId="001188B9" w:rsidR="00E27AD0" w:rsidRPr="00AE1D16" w:rsidRDefault="00E27AD0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530" w:type="dxa"/>
            <w:hideMark/>
          </w:tcPr>
          <w:p w14:paraId="1F1D25A9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B182C0C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AE1D16" w14:paraId="4F147AEC" w14:textId="77777777" w:rsidTr="008F469A">
        <w:trPr>
          <w:trHeight w:val="20"/>
        </w:trPr>
        <w:tc>
          <w:tcPr>
            <w:tcW w:w="3870" w:type="dxa"/>
            <w:hideMark/>
          </w:tcPr>
          <w:p w14:paraId="1A98FD35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  <w:hideMark/>
          </w:tcPr>
          <w:p w14:paraId="7A369BF6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C0A3809" w14:textId="02292584" w:rsidR="00E27AD0" w:rsidRPr="00AE1D16" w:rsidRDefault="001752EC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AE1D16" w14:paraId="657CD334" w14:textId="77777777" w:rsidTr="008F469A">
        <w:trPr>
          <w:trHeight w:val="20"/>
        </w:trPr>
        <w:tc>
          <w:tcPr>
            <w:tcW w:w="3870" w:type="dxa"/>
            <w:hideMark/>
          </w:tcPr>
          <w:p w14:paraId="62AA82BB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ที.ซี.ซี. เทคโนโลยี จำกัด</w:t>
            </w:r>
          </w:p>
        </w:tc>
        <w:tc>
          <w:tcPr>
            <w:tcW w:w="1530" w:type="dxa"/>
            <w:hideMark/>
          </w:tcPr>
          <w:p w14:paraId="42662BAE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64A693B1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AE1D16" w14:paraId="30F9DCF6" w14:textId="77777777" w:rsidTr="008F469A">
        <w:trPr>
          <w:trHeight w:val="20"/>
        </w:trPr>
        <w:tc>
          <w:tcPr>
            <w:tcW w:w="3870" w:type="dxa"/>
            <w:hideMark/>
          </w:tcPr>
          <w:p w14:paraId="00BF4CEF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ไทยเบฟเวอเรจ จำกัด (มหาชน)</w:t>
            </w:r>
          </w:p>
        </w:tc>
        <w:tc>
          <w:tcPr>
            <w:tcW w:w="1530" w:type="dxa"/>
            <w:hideMark/>
          </w:tcPr>
          <w:p w14:paraId="45F71489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32DBAFF3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AE1D16" w14:paraId="2F6F884D" w14:textId="77777777" w:rsidTr="008F469A">
        <w:trPr>
          <w:trHeight w:val="20"/>
        </w:trPr>
        <w:tc>
          <w:tcPr>
            <w:tcW w:w="3870" w:type="dxa"/>
            <w:hideMark/>
          </w:tcPr>
          <w:p w14:paraId="0077D03F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ราเมน จำกัด</w:t>
            </w:r>
          </w:p>
        </w:tc>
        <w:tc>
          <w:tcPr>
            <w:tcW w:w="1530" w:type="dxa"/>
            <w:hideMark/>
          </w:tcPr>
          <w:p w14:paraId="0F7CB052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3D84EC71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AE1D16" w14:paraId="1693F83B" w14:textId="77777777" w:rsidTr="008F469A">
        <w:trPr>
          <w:trHeight w:val="20"/>
        </w:trPr>
        <w:tc>
          <w:tcPr>
            <w:tcW w:w="3870" w:type="dxa"/>
            <w:hideMark/>
          </w:tcPr>
          <w:p w14:paraId="64CCBAA7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ทศภาค จำกัด</w:t>
            </w:r>
          </w:p>
        </w:tc>
        <w:tc>
          <w:tcPr>
            <w:tcW w:w="1530" w:type="dxa"/>
            <w:hideMark/>
          </w:tcPr>
          <w:p w14:paraId="1D2179DA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84C6A3A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AE1D16" w14:paraId="1A6A1C74" w14:textId="77777777" w:rsidTr="008F469A">
        <w:trPr>
          <w:trHeight w:val="20"/>
        </w:trPr>
        <w:tc>
          <w:tcPr>
            <w:tcW w:w="3870" w:type="dxa"/>
            <w:hideMark/>
          </w:tcPr>
          <w:p w14:paraId="5FC25A20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530" w:type="dxa"/>
            <w:hideMark/>
          </w:tcPr>
          <w:p w14:paraId="3E0858BD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61411FB4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27AD0" w:rsidRPr="00AE1D16" w14:paraId="281825BC" w14:textId="77777777" w:rsidTr="008F469A">
        <w:trPr>
          <w:trHeight w:val="20"/>
        </w:trPr>
        <w:tc>
          <w:tcPr>
            <w:tcW w:w="3870" w:type="dxa"/>
            <w:hideMark/>
          </w:tcPr>
          <w:p w14:paraId="73D23C5E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ที.ซี.ซี. คอมเมอร์เชียล </w:t>
            </w:r>
          </w:p>
          <w:p w14:paraId="6362E51F" w14:textId="77777777" w:rsidR="00E27AD0" w:rsidRPr="00AE1D16" w:rsidRDefault="00E27AD0" w:rsidP="00AE1D16">
            <w:pPr>
              <w:pStyle w:val="NoSpacing"/>
              <w:tabs>
                <w:tab w:val="clear" w:pos="227"/>
                <w:tab w:val="left" w:pos="210"/>
              </w:tabs>
              <w:spacing w:line="240" w:lineRule="auto"/>
              <w:ind w:left="76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พร็อพเพอร์ตี้ แมนเนจเม้นท์ จำกัด</w:t>
            </w:r>
          </w:p>
        </w:tc>
        <w:tc>
          <w:tcPr>
            <w:tcW w:w="1530" w:type="dxa"/>
          </w:tcPr>
          <w:p w14:paraId="63FCC395" w14:textId="77777777" w:rsidR="00981312" w:rsidRPr="00AE1D16" w:rsidRDefault="00981312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8057D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A278EDC" w14:textId="77777777" w:rsidR="00981312" w:rsidRPr="00AE1D16" w:rsidRDefault="0098131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A070E6" w14:textId="77777777" w:rsidR="00E27AD0" w:rsidRPr="00AE1D16" w:rsidRDefault="0098131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7AD0" w:rsidRPr="00AE1D16" w14:paraId="2B28B258" w14:textId="77777777" w:rsidTr="008F469A">
        <w:trPr>
          <w:trHeight w:val="20"/>
        </w:trPr>
        <w:tc>
          <w:tcPr>
            <w:tcW w:w="3870" w:type="dxa"/>
          </w:tcPr>
          <w:p w14:paraId="0A790172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เกษมทรัพย์สิริ จำกัด</w:t>
            </w:r>
          </w:p>
        </w:tc>
        <w:tc>
          <w:tcPr>
            <w:tcW w:w="1530" w:type="dxa"/>
          </w:tcPr>
          <w:p w14:paraId="5F392643" w14:textId="77777777" w:rsidR="00E27AD0" w:rsidRPr="00AE1D16" w:rsidRDefault="00E27AD0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E7DCCDB" w14:textId="77777777" w:rsidR="00E27AD0" w:rsidRPr="00AE1D16" w:rsidRDefault="00E27AD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0D4AD5A4" w14:textId="77777777" w:rsidTr="008F469A">
        <w:trPr>
          <w:trHeight w:val="20"/>
        </w:trPr>
        <w:tc>
          <w:tcPr>
            <w:tcW w:w="3870" w:type="dxa"/>
          </w:tcPr>
          <w:p w14:paraId="7CE88E0E" w14:textId="259A4744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เอฟ แอนด์ บี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530" w:type="dxa"/>
          </w:tcPr>
          <w:p w14:paraId="5FB51E4A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E98F70F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4EB09617" w14:textId="77777777" w:rsidTr="008F469A">
        <w:trPr>
          <w:trHeight w:val="20"/>
        </w:trPr>
        <w:tc>
          <w:tcPr>
            <w:tcW w:w="3870" w:type="dxa"/>
            <w:hideMark/>
          </w:tcPr>
          <w:p w14:paraId="1A794F03" w14:textId="2E2B5D0F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530" w:type="dxa"/>
          </w:tcPr>
          <w:p w14:paraId="2B6489C1" w14:textId="6B3FD200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E856641" w14:textId="5C780FB5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68DA58F8" w14:textId="77777777" w:rsidTr="008F469A">
        <w:trPr>
          <w:trHeight w:val="20"/>
        </w:trPr>
        <w:tc>
          <w:tcPr>
            <w:tcW w:w="3870" w:type="dxa"/>
            <w:hideMark/>
          </w:tcPr>
          <w:p w14:paraId="5F5D9D72" w14:textId="77777777" w:rsidR="00197B2D" w:rsidRPr="00AE1D16" w:rsidRDefault="00197B2D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เสริมสุข จำกัด (มหาชน)</w:t>
            </w:r>
          </w:p>
        </w:tc>
        <w:tc>
          <w:tcPr>
            <w:tcW w:w="1530" w:type="dxa"/>
          </w:tcPr>
          <w:p w14:paraId="256DFAF4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74122A2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41F51C27" w14:textId="77777777" w:rsidTr="008F469A">
        <w:trPr>
          <w:trHeight w:val="20"/>
        </w:trPr>
        <w:tc>
          <w:tcPr>
            <w:tcW w:w="3870" w:type="dxa"/>
            <w:hideMark/>
          </w:tcPr>
          <w:p w14:paraId="1B94242C" w14:textId="3D0508EE" w:rsidR="00197B2D" w:rsidRPr="00AE1D16" w:rsidRDefault="00197B2D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วัน แบงค็อก จำกัด</w:t>
            </w:r>
          </w:p>
        </w:tc>
        <w:tc>
          <w:tcPr>
            <w:tcW w:w="1530" w:type="dxa"/>
          </w:tcPr>
          <w:p w14:paraId="1D3C6C0D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3209EDD0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13AD8E6D" w14:textId="77777777" w:rsidTr="008F469A">
        <w:trPr>
          <w:trHeight w:val="20"/>
        </w:trPr>
        <w:tc>
          <w:tcPr>
            <w:tcW w:w="3870" w:type="dxa"/>
            <w:hideMark/>
          </w:tcPr>
          <w:p w14:paraId="32E9510F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เอ็น.ซี.ซี. แมนเนจเม้นท์ แอนด์ </w:t>
            </w:r>
          </w:p>
          <w:p w14:paraId="3BD77BF3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ดิเวลลอปเม้นท์ จำกัด</w:t>
            </w:r>
          </w:p>
        </w:tc>
        <w:tc>
          <w:tcPr>
            <w:tcW w:w="1530" w:type="dxa"/>
          </w:tcPr>
          <w:p w14:paraId="54BAE867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728A11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42276F10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DC9E30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461E2" w:rsidRPr="00AE1D16" w14:paraId="00489D35" w14:textId="77777777" w:rsidTr="008F469A">
        <w:trPr>
          <w:trHeight w:val="20"/>
        </w:trPr>
        <w:tc>
          <w:tcPr>
            <w:tcW w:w="3870" w:type="dxa"/>
            <w:hideMark/>
          </w:tcPr>
          <w:p w14:paraId="043DB029" w14:textId="77777777" w:rsidR="008461E2" w:rsidRPr="00AE1D16" w:rsidRDefault="008461E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530" w:type="dxa"/>
          </w:tcPr>
          <w:p w14:paraId="4D9BD016" w14:textId="77777777" w:rsidR="008461E2" w:rsidRPr="00AE1D16" w:rsidRDefault="008461E2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6D8AC8DC" w14:textId="77777777" w:rsidR="008461E2" w:rsidRPr="00AE1D16" w:rsidRDefault="008461E2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05D9AF15" w14:textId="77777777" w:rsidTr="008F469A">
        <w:trPr>
          <w:trHeight w:val="20"/>
        </w:trPr>
        <w:tc>
          <w:tcPr>
            <w:tcW w:w="3870" w:type="dxa"/>
            <w:shd w:val="clear" w:color="auto" w:fill="auto"/>
            <w:hideMark/>
          </w:tcPr>
          <w:p w14:paraId="7CC3A256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7837C443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โฮลดิ้งส์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0E7132B5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B300AE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hideMark/>
          </w:tcPr>
          <w:p w14:paraId="192DCC29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DF62C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207AC04A" w14:textId="77777777" w:rsidTr="008F469A">
        <w:trPr>
          <w:trHeight w:val="20"/>
        </w:trPr>
        <w:tc>
          <w:tcPr>
            <w:tcW w:w="3870" w:type="dxa"/>
            <w:hideMark/>
          </w:tcPr>
          <w:p w14:paraId="4D0F388B" w14:textId="58B5C034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</w:t>
            </w:r>
            <w:r w:rsidR="008614CA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ฮอสปิตัลลิตี้</w:t>
            </w:r>
            <w:r w:rsidR="0009206D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พีทีอี แอลทีดี </w:t>
            </w:r>
          </w:p>
        </w:tc>
        <w:tc>
          <w:tcPr>
            <w:tcW w:w="1530" w:type="dxa"/>
          </w:tcPr>
          <w:p w14:paraId="7B1BC6EB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70" w:type="dxa"/>
            <w:hideMark/>
          </w:tcPr>
          <w:p w14:paraId="09A1D526" w14:textId="77777777" w:rsidR="00197B2D" w:rsidRPr="00AE1D16" w:rsidRDefault="00197B2D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1E4C9F77" w14:textId="77777777" w:rsidTr="008F469A">
        <w:trPr>
          <w:trHeight w:val="20"/>
        </w:trPr>
        <w:tc>
          <w:tcPr>
            <w:tcW w:w="3870" w:type="dxa"/>
          </w:tcPr>
          <w:p w14:paraId="5C544C27" w14:textId="14D06974" w:rsidR="00197B2D" w:rsidRPr="00AE1D16" w:rsidRDefault="00197B2D" w:rsidP="00AE1D16">
            <w:pPr>
              <w:pStyle w:val="NoSpacing"/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เดอะสตรีท รีเทล ดีเวลลอปเม้นท์ จำกัด</w:t>
            </w:r>
          </w:p>
        </w:tc>
        <w:tc>
          <w:tcPr>
            <w:tcW w:w="1530" w:type="dxa"/>
          </w:tcPr>
          <w:p w14:paraId="2513D9F6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5D6D8ED" w14:textId="77777777" w:rsidR="00197B2D" w:rsidRPr="00AE1D16" w:rsidRDefault="00B7630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2A64AA32" w14:textId="77777777" w:rsidTr="008F469A">
        <w:trPr>
          <w:trHeight w:val="20"/>
        </w:trPr>
        <w:tc>
          <w:tcPr>
            <w:tcW w:w="3870" w:type="dxa"/>
          </w:tcPr>
          <w:p w14:paraId="7C8E67E0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แสงโสม จำกัด</w:t>
            </w:r>
          </w:p>
        </w:tc>
        <w:tc>
          <w:tcPr>
            <w:tcW w:w="1530" w:type="dxa"/>
          </w:tcPr>
          <w:p w14:paraId="7E33FFCC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BE92607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28EF7665" w14:textId="77777777" w:rsidTr="008F469A">
        <w:trPr>
          <w:trHeight w:val="20"/>
        </w:trPr>
        <w:tc>
          <w:tcPr>
            <w:tcW w:w="3870" w:type="dxa"/>
          </w:tcPr>
          <w:p w14:paraId="72E1F6DC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530" w:type="dxa"/>
          </w:tcPr>
          <w:p w14:paraId="61C846B0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B4CB603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08F49E1D" w14:textId="77777777" w:rsidTr="008F469A">
        <w:trPr>
          <w:trHeight w:val="20"/>
        </w:trPr>
        <w:tc>
          <w:tcPr>
            <w:tcW w:w="3870" w:type="dxa"/>
          </w:tcPr>
          <w:p w14:paraId="11688104" w14:textId="67B23FA1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ควอนตัม แอสเซ็ทส์</w:t>
            </w:r>
            <w:r w:rsidR="006720E3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แมนเนจเม้นท์ จำกัด</w:t>
            </w:r>
          </w:p>
        </w:tc>
        <w:tc>
          <w:tcPr>
            <w:tcW w:w="1530" w:type="dxa"/>
          </w:tcPr>
          <w:p w14:paraId="7AB11475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722B131" w14:textId="77777777" w:rsidR="00197B2D" w:rsidRPr="00AE1D16" w:rsidRDefault="00BC56A8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3C81E33D" w14:textId="77777777" w:rsidTr="008F469A">
        <w:trPr>
          <w:trHeight w:val="20"/>
        </w:trPr>
        <w:tc>
          <w:tcPr>
            <w:tcW w:w="3870" w:type="dxa"/>
          </w:tcPr>
          <w:p w14:paraId="070C9D63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โรงงานอุตสาหกรรมกระดาษ</w:t>
            </w:r>
          </w:p>
          <w:p w14:paraId="09FE9D29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บางปะอิน จำกัด</w:t>
            </w:r>
          </w:p>
        </w:tc>
        <w:tc>
          <w:tcPr>
            <w:tcW w:w="1530" w:type="dxa"/>
          </w:tcPr>
          <w:p w14:paraId="07DFD83C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771AF6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1522CCE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DA1B9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65CDDF9C" w14:textId="77777777" w:rsidTr="008F469A">
        <w:trPr>
          <w:trHeight w:val="20"/>
        </w:trPr>
        <w:tc>
          <w:tcPr>
            <w:tcW w:w="3870" w:type="dxa"/>
          </w:tcPr>
          <w:p w14:paraId="3ADB15CE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โฮเรก้า แมเนจเม้นท์ จำกัด</w:t>
            </w:r>
          </w:p>
        </w:tc>
        <w:tc>
          <w:tcPr>
            <w:tcW w:w="1530" w:type="dxa"/>
          </w:tcPr>
          <w:p w14:paraId="01E050D6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589E2C8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4F6CF62A" w14:textId="77777777" w:rsidTr="008F469A">
        <w:trPr>
          <w:trHeight w:val="20"/>
        </w:trPr>
        <w:tc>
          <w:tcPr>
            <w:tcW w:w="3870" w:type="dxa"/>
          </w:tcPr>
          <w:p w14:paraId="2608430F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 โฮเรก้า จำกัด</w:t>
            </w:r>
          </w:p>
        </w:tc>
        <w:tc>
          <w:tcPr>
            <w:tcW w:w="1530" w:type="dxa"/>
          </w:tcPr>
          <w:p w14:paraId="260152B2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BCE2BA4" w14:textId="77777777" w:rsidR="00197B2D" w:rsidRPr="00AE1D16" w:rsidRDefault="00B36A6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72A0A275" w14:textId="77777777" w:rsidTr="008F469A">
        <w:trPr>
          <w:trHeight w:val="20"/>
        </w:trPr>
        <w:tc>
          <w:tcPr>
            <w:tcW w:w="3870" w:type="dxa"/>
          </w:tcPr>
          <w:p w14:paraId="222C7CF4" w14:textId="33B2F732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530" w:type="dxa"/>
          </w:tcPr>
          <w:p w14:paraId="1FC2725C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1AA0579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512F6492" w14:textId="77777777" w:rsidTr="008F469A">
        <w:trPr>
          <w:trHeight w:val="20"/>
        </w:trPr>
        <w:tc>
          <w:tcPr>
            <w:tcW w:w="3870" w:type="dxa"/>
          </w:tcPr>
          <w:p w14:paraId="350BEAE0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ชินาทรัพย์ จำกัด</w:t>
            </w:r>
          </w:p>
        </w:tc>
        <w:tc>
          <w:tcPr>
            <w:tcW w:w="1530" w:type="dxa"/>
          </w:tcPr>
          <w:p w14:paraId="253E6B7E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6AE8BA0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537FC8DB" w14:textId="77777777" w:rsidTr="008F469A">
        <w:trPr>
          <w:trHeight w:val="20"/>
        </w:trPr>
        <w:tc>
          <w:tcPr>
            <w:tcW w:w="3870" w:type="dxa"/>
          </w:tcPr>
          <w:p w14:paraId="5FAC3BBE" w14:textId="5890B546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บิ๊กซี ซูเปอร์เซ็นเตอร์ จำกัด</w:t>
            </w:r>
            <w:r w:rsidR="00B02FCC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14:paraId="6725E172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BC36ED6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2BD662B1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67DA21D9" w14:textId="4EB2A92E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ป้อมทิพย์ 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2012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) จำกัด</w:t>
            </w:r>
          </w:p>
        </w:tc>
        <w:tc>
          <w:tcPr>
            <w:tcW w:w="1530" w:type="dxa"/>
            <w:shd w:val="clear" w:color="auto" w:fill="auto"/>
          </w:tcPr>
          <w:p w14:paraId="36516BEA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6CA5B324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97B2D" w:rsidRPr="00AE1D16" w14:paraId="3D2F914F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5A94E875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อมรินทร์ พริ้นติ้ง แอนด์ พับลิชชิ่ง</w:t>
            </w:r>
          </w:p>
          <w:p w14:paraId="1DA6A746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1D6BE8F2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44E73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1ED27702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2C4A6B" w14:textId="77777777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97B2D" w:rsidRPr="00AE1D16" w14:paraId="76691464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3AD107D8" w14:textId="2AACBCF8" w:rsidR="00197B2D" w:rsidRPr="00AE1D16" w:rsidRDefault="00197B2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ทีซีซี โฮเทล แอสเสท</w:t>
            </w:r>
            <w:r w:rsidR="006720E3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แมนเนจเม้นท์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68A9D02E" w14:textId="77777777" w:rsidR="00197B2D" w:rsidRPr="00AE1D16" w:rsidRDefault="00197B2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20E1182C" w14:textId="77777777" w:rsidR="00197B2D" w:rsidRPr="00AE1D16" w:rsidRDefault="00197B2D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AE1D16" w14:paraId="1F4F4E99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0CB0701C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แม๊กซ์ เอเชีย จำกัด</w:t>
            </w:r>
          </w:p>
        </w:tc>
        <w:tc>
          <w:tcPr>
            <w:tcW w:w="1530" w:type="dxa"/>
            <w:shd w:val="clear" w:color="auto" w:fill="auto"/>
          </w:tcPr>
          <w:p w14:paraId="67C98E87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A6DBF43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AE1D16" w14:paraId="4CEF6498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4E50780F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นอร์ธปาร์ค กอล์ฟ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แอนด์</w:t>
            </w:r>
          </w:p>
          <w:p w14:paraId="001AB9D6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สปอร์ตคลับ จำกัด</w:t>
            </w:r>
          </w:p>
        </w:tc>
        <w:tc>
          <w:tcPr>
            <w:tcW w:w="1530" w:type="dxa"/>
            <w:shd w:val="clear" w:color="auto" w:fill="auto"/>
          </w:tcPr>
          <w:p w14:paraId="1C57E6D0" w14:textId="77777777" w:rsidR="00163C9D" w:rsidRPr="00AE1D16" w:rsidRDefault="00163C9D" w:rsidP="00AE1D16">
            <w:pPr>
              <w:pStyle w:val="NoSpacing"/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3E8982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12E478C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BA180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AE1D16" w14:paraId="36FFF1B8" w14:textId="77777777" w:rsidTr="008F469A">
        <w:trPr>
          <w:trHeight w:val="20"/>
        </w:trPr>
        <w:tc>
          <w:tcPr>
            <w:tcW w:w="3870" w:type="dxa"/>
          </w:tcPr>
          <w:p w14:paraId="25202C61" w14:textId="77777777" w:rsidR="00CE1091" w:rsidRPr="00AE1D16" w:rsidRDefault="00CE109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</w:p>
          <w:p w14:paraId="0F545130" w14:textId="190EE21D" w:rsidR="00163C9D" w:rsidRPr="00AE1D16" w:rsidRDefault="00CE109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(มหาชน) </w:t>
            </w:r>
          </w:p>
        </w:tc>
        <w:tc>
          <w:tcPr>
            <w:tcW w:w="1530" w:type="dxa"/>
          </w:tcPr>
          <w:p w14:paraId="48C70A9C" w14:textId="77777777" w:rsidR="00CE1091" w:rsidRPr="00AE1D16" w:rsidRDefault="00CE1091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EECC1B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6CE45C0" w14:textId="77777777" w:rsidR="00CE1091" w:rsidRPr="00AE1D16" w:rsidRDefault="00CE109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56CCE9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AE1D16" w14:paraId="5D4937E4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13E8E8FA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เฟรเซอร์ส ฮอสปิตัลลิตี้</w:t>
            </w:r>
          </w:p>
          <w:p w14:paraId="693E7D15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1D518CA9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DF6CD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4D41F448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4557E1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AE1D16" w14:paraId="501B013E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4C2C064F" w14:textId="42873591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แอสเสท เวิรด์ คอร์ป จำกัด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5F8E8A6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7F1E7FD5" w14:textId="77777777" w:rsidR="00163C9D" w:rsidRPr="00AE1D16" w:rsidRDefault="00163C9D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AE1D16" w14:paraId="1AA18D1E" w14:textId="77777777" w:rsidTr="008F469A">
        <w:trPr>
          <w:trHeight w:val="20"/>
        </w:trPr>
        <w:tc>
          <w:tcPr>
            <w:tcW w:w="3870" w:type="dxa"/>
            <w:shd w:val="clear" w:color="auto" w:fill="auto"/>
          </w:tcPr>
          <w:p w14:paraId="52EA32F8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เอเอสเอ็ม แมนเนจเม้นท์ จำกัด</w:t>
            </w:r>
          </w:p>
        </w:tc>
        <w:tc>
          <w:tcPr>
            <w:tcW w:w="1530" w:type="dxa"/>
            <w:shd w:val="clear" w:color="auto" w:fill="auto"/>
          </w:tcPr>
          <w:p w14:paraId="7DB22C35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14:paraId="3756DE79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AE1D16" w14:paraId="0F2E1F2B" w14:textId="77777777" w:rsidTr="008F469A">
        <w:trPr>
          <w:trHeight w:val="20"/>
        </w:trPr>
        <w:tc>
          <w:tcPr>
            <w:tcW w:w="3870" w:type="dxa"/>
          </w:tcPr>
          <w:p w14:paraId="5BEE2B95" w14:textId="77777777" w:rsidR="00163C9D" w:rsidRPr="00AE1D16" w:rsidRDefault="00163C9D" w:rsidP="00AE1D16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ทีสเปซ ดิจิตอล จำกัด</w:t>
            </w:r>
          </w:p>
        </w:tc>
        <w:tc>
          <w:tcPr>
            <w:tcW w:w="1530" w:type="dxa"/>
          </w:tcPr>
          <w:p w14:paraId="5B0AE073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B517624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63C9D" w:rsidRPr="00AE1D16" w14:paraId="76B3D6F2" w14:textId="77777777" w:rsidTr="008F469A">
        <w:trPr>
          <w:trHeight w:val="20"/>
        </w:trPr>
        <w:tc>
          <w:tcPr>
            <w:tcW w:w="3870" w:type="dxa"/>
          </w:tcPr>
          <w:p w14:paraId="05458FA7" w14:textId="77777777" w:rsidR="00163C9D" w:rsidRPr="00AE1D16" w:rsidRDefault="00163C9D" w:rsidP="00AE1D16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ป้อมกิจ จำกัด</w:t>
            </w:r>
          </w:p>
        </w:tc>
        <w:tc>
          <w:tcPr>
            <w:tcW w:w="1530" w:type="dxa"/>
          </w:tcPr>
          <w:p w14:paraId="58A4A01B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E9F0C9E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B46D5A" w:rsidRPr="00AE1D16" w14:paraId="1453A213" w14:textId="77777777" w:rsidTr="008F469A">
        <w:trPr>
          <w:trHeight w:val="20"/>
        </w:trPr>
        <w:tc>
          <w:tcPr>
            <w:tcW w:w="3870" w:type="dxa"/>
          </w:tcPr>
          <w:p w14:paraId="57A62218" w14:textId="77777777" w:rsidR="00B46D5A" w:rsidRPr="00AE1D16" w:rsidRDefault="00B46D5A" w:rsidP="00AE1D16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บุรีรัมย์ ยูไนเต็ดอินเตอร์เนชั่นแนล </w:t>
            </w:r>
          </w:p>
          <w:p w14:paraId="67F3F93F" w14:textId="49B8F545" w:rsidR="00B46D5A" w:rsidRPr="00AE1D16" w:rsidRDefault="00B46D5A" w:rsidP="00AE1D16">
            <w:pPr>
              <w:spacing w:line="240" w:lineRule="auto"/>
              <w:ind w:right="-25" w:firstLine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เซอร์กิต จำกัด</w:t>
            </w:r>
          </w:p>
        </w:tc>
        <w:tc>
          <w:tcPr>
            <w:tcW w:w="1530" w:type="dxa"/>
          </w:tcPr>
          <w:p w14:paraId="7775B994" w14:textId="77777777" w:rsidR="00B46D5A" w:rsidRPr="00AE1D16" w:rsidRDefault="00B46D5A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ADC679" w14:textId="638B70DD" w:rsidR="00B46D5A" w:rsidRPr="00AE1D16" w:rsidRDefault="00B46D5A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910A598" w14:textId="77777777" w:rsidR="00B46D5A" w:rsidRPr="00AE1D16" w:rsidRDefault="00B46D5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3C89A" w14:textId="1EAD81E0" w:rsidR="00B46D5A" w:rsidRPr="00AE1D16" w:rsidRDefault="00B46D5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AE1D16" w14:paraId="44624315" w14:textId="77777777" w:rsidTr="008F469A">
        <w:trPr>
          <w:trHeight w:val="20"/>
        </w:trPr>
        <w:tc>
          <w:tcPr>
            <w:tcW w:w="3870" w:type="dxa"/>
          </w:tcPr>
          <w:p w14:paraId="79037907" w14:textId="77777777" w:rsidR="00163C9D" w:rsidRPr="00AE1D16" w:rsidRDefault="00163C9D" w:rsidP="00AE1D16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บุรีรัมย์ ยูไนเต็ด จำกัด</w:t>
            </w:r>
          </w:p>
        </w:tc>
        <w:tc>
          <w:tcPr>
            <w:tcW w:w="1530" w:type="dxa"/>
          </w:tcPr>
          <w:p w14:paraId="1546FEC0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FA7D34E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63C9D" w:rsidRPr="00AE1D16" w14:paraId="2097E1F8" w14:textId="77777777" w:rsidTr="008F469A">
        <w:trPr>
          <w:trHeight w:val="20"/>
        </w:trPr>
        <w:tc>
          <w:tcPr>
            <w:tcW w:w="3870" w:type="dxa"/>
          </w:tcPr>
          <w:p w14:paraId="36281777" w14:textId="77777777" w:rsidR="00163C9D" w:rsidRPr="00AE1D16" w:rsidRDefault="00163C9D" w:rsidP="00AE1D16">
            <w:pPr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ซีดับเบิ้ลยู ทาวเวอร์ จํากัด</w:t>
            </w:r>
          </w:p>
        </w:tc>
        <w:tc>
          <w:tcPr>
            <w:tcW w:w="1530" w:type="dxa"/>
          </w:tcPr>
          <w:p w14:paraId="3B18FA56" w14:textId="77777777" w:rsidR="00163C9D" w:rsidRPr="00AE1D16" w:rsidRDefault="00163C9D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48815F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63C9D" w:rsidRPr="00AE1D16" w14:paraId="615BE968" w14:textId="77777777" w:rsidTr="008F469A">
        <w:trPr>
          <w:trHeight w:val="20"/>
        </w:trPr>
        <w:tc>
          <w:tcPr>
            <w:tcW w:w="3870" w:type="dxa"/>
          </w:tcPr>
          <w:p w14:paraId="3386FEDE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สุรเศรษฐ์ จำกัด</w:t>
            </w:r>
          </w:p>
        </w:tc>
        <w:tc>
          <w:tcPr>
            <w:tcW w:w="1530" w:type="dxa"/>
          </w:tcPr>
          <w:p w14:paraId="5CEC622A" w14:textId="77777777" w:rsidR="00163C9D" w:rsidRPr="00AE1D16" w:rsidRDefault="00163C9D" w:rsidP="00AE1D16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37EC517" w14:textId="77777777" w:rsidR="00163C9D" w:rsidRPr="00AE1D16" w:rsidRDefault="00163C9D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AE1D16" w14:paraId="6743B33E" w14:textId="77777777" w:rsidTr="008F469A">
        <w:trPr>
          <w:trHeight w:val="20"/>
        </w:trPr>
        <w:tc>
          <w:tcPr>
            <w:tcW w:w="3870" w:type="dxa"/>
          </w:tcPr>
          <w:p w14:paraId="6A5F8874" w14:textId="2DA0FC69" w:rsidR="00ED5866" w:rsidRPr="00AE1D16" w:rsidRDefault="00BF515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084A73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ไทย</w:t>
            </w:r>
            <w:r w:rsidR="00084A73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84A73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สแกนดิค สตีล จำกัด</w:t>
            </w:r>
          </w:p>
        </w:tc>
        <w:tc>
          <w:tcPr>
            <w:tcW w:w="1530" w:type="dxa"/>
          </w:tcPr>
          <w:p w14:paraId="6E02CAF1" w14:textId="5455625D" w:rsidR="00ED5866" w:rsidRPr="00AE1D16" w:rsidRDefault="00ED5866" w:rsidP="00AE1D16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C30629A" w14:textId="6AAB6AD1" w:rsidR="00ED5866" w:rsidRPr="00AE1D16" w:rsidRDefault="00ED5866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D5866" w:rsidRPr="00AE1D16" w14:paraId="09DD5980" w14:textId="77777777" w:rsidTr="008F469A">
        <w:trPr>
          <w:trHeight w:val="20"/>
        </w:trPr>
        <w:tc>
          <w:tcPr>
            <w:tcW w:w="3870" w:type="dxa"/>
          </w:tcPr>
          <w:p w14:paraId="1818648C" w14:textId="7E19F2BD" w:rsidR="00ED5866" w:rsidRPr="00AE1D16" w:rsidRDefault="007B7CC8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เรียลตี้ จำกัด</w:t>
            </w:r>
          </w:p>
        </w:tc>
        <w:tc>
          <w:tcPr>
            <w:tcW w:w="1530" w:type="dxa"/>
          </w:tcPr>
          <w:p w14:paraId="7AD6179D" w14:textId="1202054E" w:rsidR="00ED5866" w:rsidRPr="00AE1D16" w:rsidRDefault="00ED5866" w:rsidP="00AE1D16">
            <w:pPr>
              <w:pStyle w:val="NoSpacing"/>
              <w:tabs>
                <w:tab w:val="clear" w:pos="454"/>
                <w:tab w:val="left" w:pos="45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254CA31" w14:textId="72923E67" w:rsidR="00ED5866" w:rsidRPr="00AE1D16" w:rsidRDefault="00ED5866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D5866" w:rsidRPr="00AE1D16" w14:paraId="233E664A" w14:textId="77777777" w:rsidTr="008F469A">
        <w:trPr>
          <w:trHeight w:val="20"/>
        </w:trPr>
        <w:tc>
          <w:tcPr>
            <w:tcW w:w="3870" w:type="dxa"/>
          </w:tcPr>
          <w:p w14:paraId="62DF1AAF" w14:textId="77777777" w:rsidR="00ED5866" w:rsidRPr="00AE1D16" w:rsidRDefault="00ED5866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เฟิร์ส แสควร์ จำกัด</w:t>
            </w:r>
          </w:p>
        </w:tc>
        <w:tc>
          <w:tcPr>
            <w:tcW w:w="1530" w:type="dxa"/>
          </w:tcPr>
          <w:p w14:paraId="240FA004" w14:textId="77777777" w:rsidR="00ED5866" w:rsidRPr="00AE1D16" w:rsidRDefault="00ED5866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67A7746" w14:textId="77777777" w:rsidR="00ED5866" w:rsidRPr="00AE1D16" w:rsidRDefault="00ED5866" w:rsidP="00AE1D16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1FC3F635" w14:textId="77777777" w:rsidTr="008F469A">
        <w:trPr>
          <w:trHeight w:val="20"/>
        </w:trPr>
        <w:tc>
          <w:tcPr>
            <w:tcW w:w="3870" w:type="dxa"/>
          </w:tcPr>
          <w:p w14:paraId="52F8883B" w14:textId="53DA074B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กรุงเทพบ้านและที่ดิน จำกัด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</w:tcPr>
          <w:p w14:paraId="4395A66E" w14:textId="251B7BAD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50BC652" w14:textId="413FC5D7" w:rsidR="009F6E95" w:rsidRPr="00AE1D16" w:rsidRDefault="009F6E95" w:rsidP="00AE1D16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2DD37EA6" w14:textId="77777777" w:rsidTr="008F469A">
        <w:trPr>
          <w:trHeight w:val="20"/>
        </w:trPr>
        <w:tc>
          <w:tcPr>
            <w:tcW w:w="3870" w:type="dxa"/>
          </w:tcPr>
          <w:p w14:paraId="3BC90E7E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แผ่นดินทอง พร็อพเพอร์ตี้ </w:t>
            </w:r>
          </w:p>
          <w:p w14:paraId="2B3DDD4E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ดีเวลลอปเม้นท์ จำกัด (มหาชน)</w:t>
            </w:r>
          </w:p>
        </w:tc>
        <w:tc>
          <w:tcPr>
            <w:tcW w:w="1530" w:type="dxa"/>
          </w:tcPr>
          <w:p w14:paraId="7F5FB187" w14:textId="77777777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2A9117" w14:textId="77777777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D0CDB60" w14:textId="77777777" w:rsidR="009F6E95" w:rsidRPr="00AE1D16" w:rsidRDefault="009F6E95" w:rsidP="00AE1D16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8B850" w14:textId="77777777" w:rsidR="009F6E95" w:rsidRPr="00AE1D16" w:rsidRDefault="009F6E95" w:rsidP="00AE1D16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5E738AA8" w14:textId="77777777" w:rsidTr="008F469A">
        <w:trPr>
          <w:trHeight w:val="20"/>
        </w:trPr>
        <w:tc>
          <w:tcPr>
            <w:tcW w:w="3870" w:type="dxa"/>
          </w:tcPr>
          <w:p w14:paraId="2588351D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56A6955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อสังหาริมทรัพย์โกลเด้นเวนเจอร์</w:t>
            </w:r>
          </w:p>
        </w:tc>
        <w:tc>
          <w:tcPr>
            <w:tcW w:w="1530" w:type="dxa"/>
          </w:tcPr>
          <w:p w14:paraId="0E57D862" w14:textId="77777777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14D216" w14:textId="77777777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3EE20F5" w14:textId="77777777" w:rsidR="0009206D" w:rsidRPr="00AE1D16" w:rsidRDefault="009F6E95" w:rsidP="00AE1D16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ผู้ถือหุ้นรายใหญ่ของบริษัทเป็นนิติบุคคลที่มี</w:t>
            </w:r>
          </w:p>
          <w:p w14:paraId="65DCB0B2" w14:textId="42D7E074" w:rsidR="009F6E95" w:rsidRPr="00AE1D16" w:rsidRDefault="0009206D" w:rsidP="00AE1D16">
            <w:pPr>
              <w:spacing w:line="240" w:lineRule="auto"/>
              <w:ind w:left="162" w:right="-220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F6E95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9F6E95" w:rsidRPr="00AE1D16" w14:paraId="50E84346" w14:textId="77777777" w:rsidTr="008F469A">
        <w:trPr>
          <w:trHeight w:val="20"/>
        </w:trPr>
        <w:tc>
          <w:tcPr>
            <w:tcW w:w="3870" w:type="dxa"/>
          </w:tcPr>
          <w:p w14:paraId="119B41C0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ภักดี รีเทล จำกัด</w:t>
            </w:r>
          </w:p>
        </w:tc>
        <w:tc>
          <w:tcPr>
            <w:tcW w:w="1530" w:type="dxa"/>
          </w:tcPr>
          <w:p w14:paraId="0C3619C0" w14:textId="77777777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2869AAB" w14:textId="77777777" w:rsidR="009F6E95" w:rsidRPr="00AE1D16" w:rsidRDefault="009F6E95" w:rsidP="00AE1D16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219553CE" w14:textId="77777777" w:rsidTr="008F469A">
        <w:trPr>
          <w:trHeight w:val="20"/>
        </w:trPr>
        <w:tc>
          <w:tcPr>
            <w:tcW w:w="3870" w:type="dxa"/>
          </w:tcPr>
          <w:p w14:paraId="16A97955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เกษมทรัพย์ภักดี จำกัด</w:t>
            </w:r>
          </w:p>
        </w:tc>
        <w:tc>
          <w:tcPr>
            <w:tcW w:w="1530" w:type="dxa"/>
          </w:tcPr>
          <w:p w14:paraId="7EA07FCD" w14:textId="77777777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E53D813" w14:textId="77777777" w:rsidR="009F6E95" w:rsidRPr="00AE1D16" w:rsidRDefault="009F6E95" w:rsidP="00AE1D16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49ADBC0B" w14:textId="77777777" w:rsidTr="008F469A">
        <w:trPr>
          <w:trHeight w:val="20"/>
        </w:trPr>
        <w:tc>
          <w:tcPr>
            <w:tcW w:w="3870" w:type="dxa"/>
          </w:tcPr>
          <w:p w14:paraId="78BCC5E6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 สาธร โฮเต็ล จำกัด</w:t>
            </w:r>
          </w:p>
        </w:tc>
        <w:tc>
          <w:tcPr>
            <w:tcW w:w="1530" w:type="dxa"/>
          </w:tcPr>
          <w:p w14:paraId="7D00EE01" w14:textId="77777777" w:rsidR="009F6E95" w:rsidRPr="00AE1D16" w:rsidRDefault="009F6E95" w:rsidP="00AE1D16">
            <w:pPr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7B79A78" w14:textId="77777777" w:rsidR="009F6E95" w:rsidRPr="00AE1D16" w:rsidRDefault="009F6E95" w:rsidP="00AE1D16">
            <w:pPr>
              <w:spacing w:line="240" w:lineRule="auto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5878C61D" w14:textId="77777777" w:rsidTr="008F469A">
        <w:trPr>
          <w:trHeight w:val="20"/>
        </w:trPr>
        <w:tc>
          <w:tcPr>
            <w:tcW w:w="3870" w:type="dxa"/>
          </w:tcPr>
          <w:p w14:paraId="062C57D4" w14:textId="706C777A" w:rsidR="009F6E95" w:rsidRPr="00AE1D16" w:rsidRDefault="009F6E95" w:rsidP="00AE1D16">
            <w:pPr>
              <w:pStyle w:val="NoSpacing"/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ฟินิกซ์บอกซ์ จำกัด </w:t>
            </w:r>
          </w:p>
        </w:tc>
        <w:tc>
          <w:tcPr>
            <w:tcW w:w="1530" w:type="dxa"/>
          </w:tcPr>
          <w:p w14:paraId="6E321403" w14:textId="7518B934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236B98B" w14:textId="3DF27F28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7A650D7E" w14:textId="77777777" w:rsidTr="008F469A">
        <w:trPr>
          <w:trHeight w:val="20"/>
        </w:trPr>
        <w:tc>
          <w:tcPr>
            <w:tcW w:w="3870" w:type="dxa"/>
          </w:tcPr>
          <w:p w14:paraId="7DFC96C0" w14:textId="106ADA33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ช้างเบียร์ จำกัด</w:t>
            </w:r>
          </w:p>
        </w:tc>
        <w:tc>
          <w:tcPr>
            <w:tcW w:w="1530" w:type="dxa"/>
          </w:tcPr>
          <w:p w14:paraId="5E304BF8" w14:textId="641011C2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DDF4B9F" w14:textId="4F328256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2F8E0D15" w14:textId="77777777" w:rsidTr="008F469A">
        <w:trPr>
          <w:trHeight w:val="20"/>
        </w:trPr>
        <w:tc>
          <w:tcPr>
            <w:tcW w:w="3870" w:type="dxa"/>
          </w:tcPr>
          <w:p w14:paraId="49521ED1" w14:textId="77777777" w:rsidR="009F6E95" w:rsidRPr="00AE1D16" w:rsidRDefault="009F6E95" w:rsidP="00AE1D16">
            <w:pPr>
              <w:pStyle w:val="NoSpacing"/>
              <w:spacing w:line="240" w:lineRule="auto"/>
              <w:ind w:left="185" w:hanging="18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เฟรเซอร์ส พร็อพเพอร์ตี้ โฮม </w:t>
            </w:r>
          </w:p>
          <w:p w14:paraId="3F749633" w14:textId="4705EC93" w:rsidR="009F6E95" w:rsidRPr="00AE1D16" w:rsidRDefault="009F6E95" w:rsidP="00AE1D16">
            <w:pPr>
              <w:pStyle w:val="NoSpacing"/>
              <w:tabs>
                <w:tab w:val="clear" w:pos="227"/>
              </w:tabs>
              <w:spacing w:line="240" w:lineRule="auto"/>
              <w:ind w:left="166" w:hanging="18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(ประเทศไทย) จำกัด</w:t>
            </w:r>
          </w:p>
        </w:tc>
        <w:tc>
          <w:tcPr>
            <w:tcW w:w="1530" w:type="dxa"/>
          </w:tcPr>
          <w:p w14:paraId="70286636" w14:textId="77777777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2F120" w14:textId="68F09246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EFB29D6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94738" w14:textId="58E61D34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170A5621" w14:textId="77777777" w:rsidTr="008F469A">
        <w:trPr>
          <w:trHeight w:val="20"/>
        </w:trPr>
        <w:tc>
          <w:tcPr>
            <w:tcW w:w="3870" w:type="dxa"/>
          </w:tcPr>
          <w:p w14:paraId="77989B05" w14:textId="75D7A519" w:rsidR="009F6E95" w:rsidRPr="00AE1D16" w:rsidRDefault="009F6E95" w:rsidP="00AE1D16">
            <w:pPr>
              <w:pStyle w:val="NoSpacing"/>
              <w:tabs>
                <w:tab w:val="clear" w:pos="227"/>
              </w:tabs>
              <w:spacing w:line="240" w:lineRule="auto"/>
              <w:ind w:left="16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เฟรเซอร์ส พร็อพเพอร์ตี้ อินดัสเทรียล รีท แมนเนจเม้นท์ (ประเทศไทย) จำกัด</w:t>
            </w:r>
          </w:p>
        </w:tc>
        <w:tc>
          <w:tcPr>
            <w:tcW w:w="1530" w:type="dxa"/>
          </w:tcPr>
          <w:p w14:paraId="22ECD2F1" w14:textId="77777777" w:rsidR="009F6E95" w:rsidRPr="00AE1D16" w:rsidRDefault="009F6E95" w:rsidP="00AE1D16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7FF817" w14:textId="72652058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96C409" w14:textId="77777777" w:rsidR="009F6E95" w:rsidRPr="00AE1D16" w:rsidRDefault="009F6E95" w:rsidP="00AE1D16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5D6C23" w14:textId="2EEB4EAF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4BBA3A61" w14:textId="77777777" w:rsidTr="008F469A">
        <w:trPr>
          <w:trHeight w:val="20"/>
        </w:trPr>
        <w:tc>
          <w:tcPr>
            <w:tcW w:w="3870" w:type="dxa"/>
          </w:tcPr>
          <w:p w14:paraId="14365902" w14:textId="77777777" w:rsidR="009F6E95" w:rsidRPr="00AE1D16" w:rsidRDefault="009F6E95" w:rsidP="00AE1D1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เฟรเซอร์ส พร็อพเพอร์ตี้ อินดัสเทรียล </w:t>
            </w:r>
          </w:p>
          <w:p w14:paraId="0296FA8C" w14:textId="04015582" w:rsidR="009F6E95" w:rsidRPr="00AE1D16" w:rsidRDefault="009F6E95" w:rsidP="00AE1D16">
            <w:pPr>
              <w:pStyle w:val="NoSpacing"/>
              <w:tabs>
                <w:tab w:val="clear" w:pos="227"/>
                <w:tab w:val="left" w:pos="177"/>
              </w:tabs>
              <w:spacing w:line="240" w:lineRule="auto"/>
              <w:ind w:left="7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(ประเทศไทย) จำกัด</w:t>
            </w:r>
          </w:p>
        </w:tc>
        <w:tc>
          <w:tcPr>
            <w:tcW w:w="1530" w:type="dxa"/>
          </w:tcPr>
          <w:p w14:paraId="4239FD0C" w14:textId="77777777" w:rsidR="009F6E95" w:rsidRPr="00AE1D16" w:rsidRDefault="009F6E95" w:rsidP="00AE1D16">
            <w:pPr>
              <w:spacing w:line="240" w:lineRule="auto"/>
              <w:ind w:left="-12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167611" w14:textId="45AD7E44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BD1C66E" w14:textId="77777777" w:rsidR="009F6E95" w:rsidRPr="00AE1D16" w:rsidRDefault="009F6E95" w:rsidP="00AE1D16">
            <w:pPr>
              <w:tabs>
                <w:tab w:val="left" w:pos="3561"/>
              </w:tabs>
              <w:spacing w:line="240" w:lineRule="auto"/>
              <w:ind w:left="176" w:right="5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BC66A1" w14:textId="29B627A1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7100C0B2" w14:textId="77777777" w:rsidTr="008F469A">
        <w:trPr>
          <w:trHeight w:val="20"/>
        </w:trPr>
        <w:tc>
          <w:tcPr>
            <w:tcW w:w="3870" w:type="dxa"/>
          </w:tcPr>
          <w:p w14:paraId="0D4E29D3" w14:textId="4C1B11C5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ภักดี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ฮอสพิทาลิตี้ จำกัด</w:t>
            </w:r>
          </w:p>
        </w:tc>
        <w:tc>
          <w:tcPr>
            <w:tcW w:w="1530" w:type="dxa"/>
          </w:tcPr>
          <w:p w14:paraId="0AA74644" w14:textId="45859AF1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E3F6489" w14:textId="3195EA5D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7E03AD72" w14:textId="77777777" w:rsidTr="008F469A">
        <w:trPr>
          <w:trHeight w:val="20"/>
        </w:trPr>
        <w:tc>
          <w:tcPr>
            <w:tcW w:w="3870" w:type="dxa"/>
          </w:tcPr>
          <w:p w14:paraId="44ED6034" w14:textId="52C0F23C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ควอนตัม เทรดดิ้ง จำกัด</w:t>
            </w:r>
          </w:p>
        </w:tc>
        <w:tc>
          <w:tcPr>
            <w:tcW w:w="1530" w:type="dxa"/>
          </w:tcPr>
          <w:p w14:paraId="61908853" w14:textId="5F7E426E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0CAC567" w14:textId="79EE89BC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0935F0F4" w14:textId="77777777" w:rsidTr="008F469A">
        <w:trPr>
          <w:trHeight w:val="20"/>
        </w:trPr>
        <w:tc>
          <w:tcPr>
            <w:tcW w:w="3870" w:type="dxa"/>
          </w:tcPr>
          <w:p w14:paraId="23CCEEC1" w14:textId="318B4708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นอร์ม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2019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07F018AA" w14:textId="645A0E13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0EEEE3A" w14:textId="6DDAE3B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61293C8B" w14:textId="77777777" w:rsidTr="008F469A">
        <w:trPr>
          <w:trHeight w:val="20"/>
        </w:trPr>
        <w:tc>
          <w:tcPr>
            <w:tcW w:w="3870" w:type="dxa"/>
          </w:tcPr>
          <w:p w14:paraId="16CC089A" w14:textId="2D4A98E1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อมรินทร์ เทเลวิชั่น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2C72AA07" w14:textId="503863C7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5F19D38" w14:textId="2BB8D3E1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223FB064" w14:textId="77777777" w:rsidTr="008F469A">
        <w:trPr>
          <w:trHeight w:val="20"/>
        </w:trPr>
        <w:tc>
          <w:tcPr>
            <w:tcW w:w="3870" w:type="dxa"/>
          </w:tcPr>
          <w:p w14:paraId="1399A5A3" w14:textId="623D72CF" w:rsidR="009F6E95" w:rsidRPr="00AE1D16" w:rsidRDefault="009F6E95" w:rsidP="00AE1D16">
            <w:pPr>
              <w:pStyle w:val="NoSpacing"/>
              <w:spacing w:line="240" w:lineRule="auto"/>
              <w:ind w:left="185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ลักซ์ชูรีโฮเทลส์ และ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530" w:type="dxa"/>
          </w:tcPr>
          <w:p w14:paraId="0874289F" w14:textId="28F882BF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B471D66" w14:textId="3F8E2843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2C97A063" w14:textId="77777777" w:rsidTr="008F469A">
        <w:trPr>
          <w:trHeight w:val="20"/>
        </w:trPr>
        <w:tc>
          <w:tcPr>
            <w:tcW w:w="3870" w:type="dxa"/>
          </w:tcPr>
          <w:p w14:paraId="005EBA2F" w14:textId="4FE383C4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วัฒนภักดี จำกัด</w:t>
            </w:r>
          </w:p>
        </w:tc>
        <w:tc>
          <w:tcPr>
            <w:tcW w:w="1530" w:type="dxa"/>
          </w:tcPr>
          <w:p w14:paraId="4D1945FC" w14:textId="22FC65BE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D9EB521" w14:textId="47D7FE78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2DB90069" w14:textId="77777777" w:rsidTr="008F469A">
        <w:trPr>
          <w:trHeight w:val="20"/>
        </w:trPr>
        <w:tc>
          <w:tcPr>
            <w:tcW w:w="3870" w:type="dxa"/>
          </w:tcPr>
          <w:p w14:paraId="7AF1B03B" w14:textId="5BC0047B" w:rsidR="009F6E95" w:rsidRPr="00AE1D16" w:rsidRDefault="009F6E95" w:rsidP="00AE1D16">
            <w:pPr>
              <w:pStyle w:val="NoSpacing"/>
              <w:tabs>
                <w:tab w:val="clear" w:pos="227"/>
                <w:tab w:val="clear" w:pos="3742"/>
              </w:tabs>
              <w:spacing w:line="240" w:lineRule="auto"/>
              <w:ind w:left="185" w:right="-110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เอ็นวาย พร็อพเพอร์ตี้ ดีเวลลอปเม้นท์ จำกัด</w:t>
            </w:r>
          </w:p>
        </w:tc>
        <w:tc>
          <w:tcPr>
            <w:tcW w:w="1530" w:type="dxa"/>
          </w:tcPr>
          <w:p w14:paraId="2502C3BE" w14:textId="2B3A4585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61C10AF" w14:textId="6F09C7CC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4A87A80C" w14:textId="77777777" w:rsidTr="008F469A">
        <w:trPr>
          <w:trHeight w:val="20"/>
        </w:trPr>
        <w:tc>
          <w:tcPr>
            <w:tcW w:w="3870" w:type="dxa"/>
          </w:tcPr>
          <w:p w14:paraId="02199C94" w14:textId="5CFDC7E5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สิริภักดีธรรม จำกัด</w:t>
            </w:r>
          </w:p>
        </w:tc>
        <w:tc>
          <w:tcPr>
            <w:tcW w:w="1530" w:type="dxa"/>
          </w:tcPr>
          <w:p w14:paraId="2B987C76" w14:textId="3E9D86B4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3EB722B" w14:textId="3C5A832D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254AA" w:rsidRPr="00AE1D16" w14:paraId="4B9B9273" w14:textId="77777777" w:rsidTr="008F469A">
        <w:trPr>
          <w:trHeight w:val="20"/>
        </w:trPr>
        <w:tc>
          <w:tcPr>
            <w:tcW w:w="3870" w:type="dxa"/>
          </w:tcPr>
          <w:p w14:paraId="6538DFA6" w14:textId="77921C9B" w:rsidR="001254AA" w:rsidRPr="00AE1D16" w:rsidRDefault="006031C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="001254AA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เฟรเซอร์ส พร็อพเพอร์ตี้ คอมเมอร์เชียล </w:t>
            </w:r>
          </w:p>
          <w:p w14:paraId="71BC3220" w14:textId="61BB304D" w:rsidR="001254AA" w:rsidRPr="00AE1D16" w:rsidRDefault="001254AA" w:rsidP="00AE1D16">
            <w:pPr>
              <w:pStyle w:val="NoSpacing"/>
              <w:tabs>
                <w:tab w:val="clear" w:pos="227"/>
                <w:tab w:val="clear" w:pos="454"/>
              </w:tabs>
              <w:spacing w:line="240" w:lineRule="auto"/>
              <w:ind w:left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แอสเสท แมนเนจเม้นท์ (ประเทศไทย) จำกัด</w:t>
            </w:r>
          </w:p>
        </w:tc>
        <w:tc>
          <w:tcPr>
            <w:tcW w:w="1530" w:type="dxa"/>
          </w:tcPr>
          <w:p w14:paraId="7054F855" w14:textId="77777777" w:rsidR="001254AA" w:rsidRPr="00AE1D16" w:rsidRDefault="001254AA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DBF706" w14:textId="282A0D82" w:rsidR="001254AA" w:rsidRPr="00AE1D16" w:rsidRDefault="001254AA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41EDD1E" w14:textId="77777777" w:rsidR="001254AA" w:rsidRPr="00AE1D16" w:rsidRDefault="001254A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A095B2" w14:textId="3F132823" w:rsidR="001254AA" w:rsidRPr="00AE1D16" w:rsidRDefault="001254A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588E614A" w14:textId="77777777" w:rsidTr="008F469A">
        <w:trPr>
          <w:trHeight w:val="20"/>
        </w:trPr>
        <w:tc>
          <w:tcPr>
            <w:tcW w:w="3870" w:type="dxa"/>
          </w:tcPr>
          <w:p w14:paraId="6BDC65F3" w14:textId="3613AF1B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ทิพย์ชโลธร จำกัด</w:t>
            </w:r>
          </w:p>
        </w:tc>
        <w:tc>
          <w:tcPr>
            <w:tcW w:w="1530" w:type="dxa"/>
          </w:tcPr>
          <w:p w14:paraId="0140083A" w14:textId="2BAA826F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08850BF" w14:textId="2E7888C5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2FF739A2" w14:textId="77777777" w:rsidTr="008F469A">
        <w:trPr>
          <w:trHeight w:val="20"/>
        </w:trPr>
        <w:tc>
          <w:tcPr>
            <w:tcW w:w="3870" w:type="dxa"/>
          </w:tcPr>
          <w:p w14:paraId="0DBC6BEC" w14:textId="77D5B9BB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มีโชค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084F156" w14:textId="475A950B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72B3759" w14:textId="70A23EA0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4A127663" w14:textId="77777777" w:rsidTr="008F469A">
        <w:trPr>
          <w:trHeight w:val="20"/>
        </w:trPr>
        <w:tc>
          <w:tcPr>
            <w:tcW w:w="3870" w:type="dxa"/>
          </w:tcPr>
          <w:p w14:paraId="563F9FD6" w14:textId="066BC0F9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บิ๊กซี แฟรี่ จำกัด</w:t>
            </w:r>
          </w:p>
        </w:tc>
        <w:tc>
          <w:tcPr>
            <w:tcW w:w="1530" w:type="dxa"/>
          </w:tcPr>
          <w:p w14:paraId="61E3ADAE" w14:textId="7914B417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68AE8D0" w14:textId="3F16F302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1E7B4D1B" w14:textId="77777777" w:rsidTr="008F469A">
        <w:trPr>
          <w:trHeight w:val="20"/>
        </w:trPr>
        <w:tc>
          <w:tcPr>
            <w:tcW w:w="3870" w:type="dxa"/>
          </w:tcPr>
          <w:p w14:paraId="2F0EC009" w14:textId="338503B4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สเปลนดิด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แอล จำกัด</w:t>
            </w:r>
          </w:p>
        </w:tc>
        <w:tc>
          <w:tcPr>
            <w:tcW w:w="1530" w:type="dxa"/>
          </w:tcPr>
          <w:p w14:paraId="63E9E5EB" w14:textId="2A4DC22E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F26619B" w14:textId="1763199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9F6E95" w:rsidRPr="00AE1D16" w14:paraId="426B040C" w14:textId="77777777" w:rsidTr="008F469A">
        <w:trPr>
          <w:trHeight w:val="20"/>
        </w:trPr>
        <w:tc>
          <w:tcPr>
            <w:tcW w:w="3870" w:type="dxa"/>
          </w:tcPr>
          <w:p w14:paraId="027D4AAC" w14:textId="601089C6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ไทยเบฟเวอเรจ โลจิสติก จำกัด</w:t>
            </w:r>
          </w:p>
        </w:tc>
        <w:tc>
          <w:tcPr>
            <w:tcW w:w="1530" w:type="dxa"/>
          </w:tcPr>
          <w:p w14:paraId="1BA64A21" w14:textId="041F20E0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5769CD2" w14:textId="70051B46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2CA38D7C" w14:textId="77777777" w:rsidTr="008F469A">
        <w:trPr>
          <w:trHeight w:val="20"/>
        </w:trPr>
        <w:tc>
          <w:tcPr>
            <w:tcW w:w="3870" w:type="dxa"/>
          </w:tcPr>
          <w:p w14:paraId="1EAD9172" w14:textId="46B5825A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530" w:type="dxa"/>
          </w:tcPr>
          <w:p w14:paraId="03B195D1" w14:textId="393CF3C3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ECD14CB" w14:textId="49618960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0AFEE0B7" w14:textId="77777777" w:rsidTr="008F469A">
        <w:trPr>
          <w:trHeight w:val="20"/>
        </w:trPr>
        <w:tc>
          <w:tcPr>
            <w:tcW w:w="3870" w:type="dxa"/>
          </w:tcPr>
          <w:p w14:paraId="449EBB59" w14:textId="48021216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1530" w:type="dxa"/>
          </w:tcPr>
          <w:p w14:paraId="18861402" w14:textId="72605721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ABA5FEC" w14:textId="6A437511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เป็นผู้ถือหุ้นรายใหญ่ในบริษัทย่อย</w:t>
            </w:r>
          </w:p>
        </w:tc>
      </w:tr>
      <w:tr w:rsidR="009F6E95" w:rsidRPr="00AE1D16" w14:paraId="54799209" w14:textId="77777777" w:rsidTr="008F469A">
        <w:trPr>
          <w:trHeight w:val="20"/>
        </w:trPr>
        <w:tc>
          <w:tcPr>
            <w:tcW w:w="3870" w:type="dxa"/>
          </w:tcPr>
          <w:p w14:paraId="5E2F84CA" w14:textId="0C4B0EA5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1530" w:type="dxa"/>
          </w:tcPr>
          <w:p w14:paraId="60061B2A" w14:textId="74FB7E47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54CF5AB" w14:textId="76E24EA8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กรรมการมีความเกี่ยวโยงกับกรรมการของบริษัท</w:t>
            </w:r>
          </w:p>
        </w:tc>
      </w:tr>
      <w:tr w:rsidR="009F6E95" w:rsidRPr="00AE1D16" w14:paraId="5B3DC92F" w14:textId="77777777" w:rsidTr="008F469A">
        <w:trPr>
          <w:trHeight w:val="20"/>
        </w:trPr>
        <w:tc>
          <w:tcPr>
            <w:tcW w:w="3870" w:type="dxa"/>
          </w:tcPr>
          <w:p w14:paraId="56E45935" w14:textId="3D31EAB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ทาเล้นท์ แมนเนจเม้นท์ จำกัด</w:t>
            </w:r>
          </w:p>
        </w:tc>
        <w:tc>
          <w:tcPr>
            <w:tcW w:w="1530" w:type="dxa"/>
          </w:tcPr>
          <w:p w14:paraId="113F1C5A" w14:textId="6F285C35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D2F50DB" w14:textId="0EAF78E3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677E02BC" w14:textId="77777777" w:rsidTr="008F469A">
        <w:trPr>
          <w:trHeight w:val="20"/>
        </w:trPr>
        <w:tc>
          <w:tcPr>
            <w:tcW w:w="3870" w:type="dxa"/>
          </w:tcPr>
          <w:p w14:paraId="6C5BF1EE" w14:textId="4E3425A8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 อาร์ เค ดีเวลลอปเม้นท์ จำกัด</w:t>
            </w:r>
          </w:p>
        </w:tc>
        <w:tc>
          <w:tcPr>
            <w:tcW w:w="1530" w:type="dxa"/>
          </w:tcPr>
          <w:p w14:paraId="1E5D19D8" w14:textId="7A66452D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4B539F9" w14:textId="3563F0FF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319D1D48" w14:textId="77777777" w:rsidTr="008F469A">
        <w:trPr>
          <w:trHeight w:val="20"/>
        </w:trPr>
        <w:tc>
          <w:tcPr>
            <w:tcW w:w="3870" w:type="dxa"/>
          </w:tcPr>
          <w:p w14:paraId="683BDB1C" w14:textId="085F197B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530" w:type="dxa"/>
          </w:tcPr>
          <w:p w14:paraId="5B51A1D4" w14:textId="4078CD27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5BA27FE" w14:textId="4FB2DEC8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11B2A957" w14:textId="77777777" w:rsidTr="008F469A">
        <w:trPr>
          <w:trHeight w:val="20"/>
        </w:trPr>
        <w:tc>
          <w:tcPr>
            <w:tcW w:w="3870" w:type="dxa"/>
          </w:tcPr>
          <w:p w14:paraId="73791D1C" w14:textId="1C33A0E9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โออิชิ กรุ๊ป จำกัด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85E9FBB" w14:textId="75632A1B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122736B" w14:textId="13ACFAE6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7614E170" w14:textId="77777777" w:rsidTr="008F469A">
        <w:trPr>
          <w:trHeight w:val="20"/>
        </w:trPr>
        <w:tc>
          <w:tcPr>
            <w:tcW w:w="3870" w:type="dxa"/>
          </w:tcPr>
          <w:p w14:paraId="0E171D70" w14:textId="0E5C9381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โออิชิ ฟู้ด เซอร์วิส จำกัด</w:t>
            </w:r>
          </w:p>
        </w:tc>
        <w:tc>
          <w:tcPr>
            <w:tcW w:w="1530" w:type="dxa"/>
          </w:tcPr>
          <w:p w14:paraId="27D11952" w14:textId="78533EF2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BC52B25" w14:textId="125B2155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11441491" w14:textId="77777777" w:rsidTr="008F469A">
        <w:trPr>
          <w:trHeight w:val="20"/>
        </w:trPr>
        <w:tc>
          <w:tcPr>
            <w:tcW w:w="3870" w:type="dxa"/>
          </w:tcPr>
          <w:p w14:paraId="620261EA" w14:textId="05DFFCB0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เบฟเทค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107326F3" w14:textId="7124B351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AA030F" w14:textId="57F89B8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F6E95" w:rsidRPr="00AE1D16" w14:paraId="32391A75" w14:textId="77777777" w:rsidTr="008F469A">
        <w:trPr>
          <w:trHeight w:val="20"/>
        </w:trPr>
        <w:tc>
          <w:tcPr>
            <w:tcW w:w="3870" w:type="dxa"/>
          </w:tcPr>
          <w:p w14:paraId="7BD5C867" w14:textId="4D3B9CE8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สีลม คอร์ปอเรชั่น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53760D6E" w14:textId="28001B1F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2EE1218" w14:textId="213EA19A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5E04F202" w14:textId="77777777" w:rsidTr="008F469A">
        <w:trPr>
          <w:trHeight w:val="20"/>
        </w:trPr>
        <w:tc>
          <w:tcPr>
            <w:tcW w:w="3870" w:type="dxa"/>
          </w:tcPr>
          <w:p w14:paraId="4AB59479" w14:textId="35B270AE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530" w:type="dxa"/>
          </w:tcPr>
          <w:p w14:paraId="330DD5C0" w14:textId="4BA1A385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4CE00E4" w14:textId="576D532D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67BC707F" w14:textId="77777777" w:rsidTr="008F469A">
        <w:trPr>
          <w:trHeight w:val="20"/>
        </w:trPr>
        <w:tc>
          <w:tcPr>
            <w:tcW w:w="3870" w:type="dxa"/>
          </w:tcPr>
          <w:p w14:paraId="7EC525FE" w14:textId="536327E4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530" w:type="dxa"/>
          </w:tcPr>
          <w:p w14:paraId="6C4F775C" w14:textId="2FDA3E4D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3FA2E874" w14:textId="56ACBDAA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E4C61" w:rsidRPr="00AE1D16" w14:paraId="72C47E53" w14:textId="77777777" w:rsidTr="008F469A">
        <w:trPr>
          <w:trHeight w:val="20"/>
        </w:trPr>
        <w:tc>
          <w:tcPr>
            <w:tcW w:w="3870" w:type="dxa"/>
          </w:tcPr>
          <w:p w14:paraId="453A45A7" w14:textId="2B2D1003" w:rsidR="003E4C61" w:rsidRPr="00AE1D16" w:rsidRDefault="003E4C6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530" w:type="dxa"/>
          </w:tcPr>
          <w:p w14:paraId="678F01B0" w14:textId="0CCAC20C" w:rsidR="003E4C61" w:rsidRPr="00AE1D16" w:rsidRDefault="003E4C61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7440BDF6" w14:textId="5BC482D5" w:rsidR="003E4C61" w:rsidRPr="00AE1D16" w:rsidRDefault="003E4C6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3E4C61" w:rsidRPr="00AE1D16" w14:paraId="48A3F944" w14:textId="77777777" w:rsidTr="008F469A">
        <w:trPr>
          <w:trHeight w:val="20"/>
        </w:trPr>
        <w:tc>
          <w:tcPr>
            <w:tcW w:w="3870" w:type="dxa"/>
          </w:tcPr>
          <w:p w14:paraId="772F2F02" w14:textId="1B4F9E69" w:rsidR="003E4C61" w:rsidRPr="00AE1D16" w:rsidRDefault="003E4C61" w:rsidP="00AE1D16">
            <w:pPr>
              <w:pStyle w:val="NoSpacing"/>
              <w:spacing w:line="240" w:lineRule="auto"/>
              <w:rPr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</w:t>
            </w:r>
            <w:r w:rsidR="00F54F56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 แอสเสท เวิรด์ รีเทล</w:t>
            </w:r>
            <w:r w:rsidR="00F54F56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54F56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</w:tcPr>
          <w:p w14:paraId="682B5F7A" w14:textId="59830274" w:rsidR="003E4C61" w:rsidRPr="00AE1D16" w:rsidRDefault="003E4C61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2FABFFB" w14:textId="1CCF02A4" w:rsidR="003E4C61" w:rsidRPr="00AE1D16" w:rsidRDefault="003E4C6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F6E95" w:rsidRPr="00AE1D16" w14:paraId="6C56F598" w14:textId="77777777" w:rsidTr="008F469A">
        <w:trPr>
          <w:trHeight w:val="20"/>
        </w:trPr>
        <w:tc>
          <w:tcPr>
            <w:tcW w:w="3870" w:type="dxa"/>
          </w:tcPr>
          <w:p w14:paraId="232D20BF" w14:textId="643E1999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ฮาม่อน บี.กริม จำกัด</w:t>
            </w:r>
          </w:p>
        </w:tc>
        <w:tc>
          <w:tcPr>
            <w:tcW w:w="1530" w:type="dxa"/>
          </w:tcPr>
          <w:p w14:paraId="154E0E24" w14:textId="5C958F38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F160886" w14:textId="77777777" w:rsidR="00374688" w:rsidRPr="00AE1D16" w:rsidRDefault="00374688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ผู้ถือหุ้นใหญ่เป็นกรรมการของนิติบุคคล</w:t>
            </w:r>
          </w:p>
          <w:p w14:paraId="6E812AE1" w14:textId="3E3A5779" w:rsidR="009F6E95" w:rsidRPr="00AE1D16" w:rsidRDefault="00374688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ที่เป็นผู้ถือหุ้นรายใหญ่ในบริษัทย่อย</w:t>
            </w:r>
          </w:p>
        </w:tc>
      </w:tr>
      <w:tr w:rsidR="009F6E95" w:rsidRPr="00AE1D16" w14:paraId="667E09AE" w14:textId="77777777" w:rsidTr="008F469A">
        <w:trPr>
          <w:trHeight w:val="20"/>
        </w:trPr>
        <w:tc>
          <w:tcPr>
            <w:tcW w:w="3870" w:type="dxa"/>
          </w:tcPr>
          <w:p w14:paraId="25B4A852" w14:textId="77777777" w:rsidR="009F6E95" w:rsidRPr="00AE1D16" w:rsidRDefault="009F6E95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EAA13BA" w14:textId="77777777" w:rsidR="009F6E95" w:rsidRPr="00AE1D16" w:rsidRDefault="009F6E95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3B09152C" w14:textId="2F6C9971" w:rsidR="009F6E95" w:rsidRPr="00AE1D16" w:rsidRDefault="009F6E95" w:rsidP="00AE1D16">
            <w:pPr>
              <w:pStyle w:val="NoSpacing"/>
              <w:tabs>
                <w:tab w:val="clear" w:pos="3515"/>
                <w:tab w:val="clear" w:pos="3742"/>
                <w:tab w:val="left" w:pos="3490"/>
              </w:tabs>
              <w:spacing w:line="240" w:lineRule="auto"/>
              <w:ind w:left="160" w:right="33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และควบคุมกิจกรรมต่าง ๆ ของกิจการไม่ว่าทางตรง</w:t>
            </w:r>
            <w:r w:rsidR="0009206D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หรือทางอ้อม ทั้งนี้รวมถึงกรรมการของกลุ่มบริษัท</w:t>
            </w:r>
            <w:r w:rsidR="0009206D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85D4F98" w14:textId="104E480C" w:rsidR="00EF502B" w:rsidRPr="00AE1D16" w:rsidRDefault="00EF502B" w:rsidP="00AE1D16">
      <w:pPr>
        <w:spacing w:line="240" w:lineRule="auto"/>
        <w:ind w:left="540" w:right="-45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"/>
        <w:gridCol w:w="811"/>
        <w:gridCol w:w="1114"/>
        <w:gridCol w:w="238"/>
        <w:gridCol w:w="7"/>
        <w:gridCol w:w="1116"/>
        <w:gridCol w:w="275"/>
        <w:gridCol w:w="1133"/>
        <w:gridCol w:w="275"/>
        <w:gridCol w:w="9"/>
        <w:gridCol w:w="1129"/>
        <w:gridCol w:w="13"/>
      </w:tblGrid>
      <w:tr w:rsidR="008F469A" w:rsidRPr="00AE1D16" w14:paraId="150022F1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C3D5DC0" w14:textId="77777777" w:rsidR="00C06787" w:rsidRPr="00AE1D16" w:rsidRDefault="00C06787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2" w:type="pct"/>
            <w:gridSpan w:val="4"/>
          </w:tcPr>
          <w:p w14:paraId="7942528F" w14:textId="77777777" w:rsidR="00C06787" w:rsidRPr="00AE1D16" w:rsidRDefault="00C06787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066208E" w14:textId="77777777" w:rsidR="00C06787" w:rsidRPr="00AE1D16" w:rsidRDefault="00C06787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4"/>
          </w:tcPr>
          <w:p w14:paraId="68FB8A93" w14:textId="77777777" w:rsidR="00C06787" w:rsidRPr="00AE1D16" w:rsidRDefault="00C06787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AE1D16" w14:paraId="654CD5D8" w14:textId="77777777" w:rsidTr="008F469A">
        <w:trPr>
          <w:gridAfter w:val="1"/>
          <w:wAfter w:w="7" w:type="pct"/>
        </w:trPr>
        <w:tc>
          <w:tcPr>
            <w:tcW w:w="1731" w:type="pct"/>
            <w:gridSpan w:val="2"/>
          </w:tcPr>
          <w:p w14:paraId="41492AE0" w14:textId="2AA38037" w:rsidR="00C06787" w:rsidRPr="00AE1D16" w:rsidRDefault="00C06787" w:rsidP="00AE1D1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433" w:type="pct"/>
          </w:tcPr>
          <w:p w14:paraId="2EFEBD7A" w14:textId="4387FF92" w:rsidR="00C06787" w:rsidRPr="00AE1D16" w:rsidRDefault="00C06787" w:rsidP="00AE1D16">
            <w:pPr>
              <w:pStyle w:val="BodyText"/>
              <w:spacing w:after="0" w:line="240" w:lineRule="auto"/>
              <w:ind w:left="7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  <w:vAlign w:val="center"/>
          </w:tcPr>
          <w:p w14:paraId="7DB7AC96" w14:textId="1CA5DE47" w:rsidR="00C06787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" w:type="pct"/>
            <w:vAlign w:val="center"/>
          </w:tcPr>
          <w:p w14:paraId="0A64EA56" w14:textId="77777777" w:rsidR="00C06787" w:rsidRPr="00AE1D16" w:rsidRDefault="00C06787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5C7E91D3" w14:textId="7F0D2CB1" w:rsidR="00C06787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7EAD2869" w14:textId="77777777" w:rsidR="00C06787" w:rsidRPr="00AE1D16" w:rsidRDefault="00C06787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14:paraId="53F43F67" w14:textId="240B4DDC" w:rsidR="00C06787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2" w:type="pct"/>
            <w:gridSpan w:val="2"/>
            <w:vAlign w:val="center"/>
          </w:tcPr>
          <w:p w14:paraId="5C31249D" w14:textId="77777777" w:rsidR="00C06787" w:rsidRPr="00AE1D16" w:rsidRDefault="00C06787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64567ED6" w14:textId="5A1B4B3C" w:rsidR="00C06787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F469A" w:rsidRPr="00AE1D16" w14:paraId="2C9B6AF0" w14:textId="77777777" w:rsidTr="008F469A">
        <w:trPr>
          <w:gridAfter w:val="1"/>
          <w:wAfter w:w="7" w:type="pct"/>
        </w:trPr>
        <w:tc>
          <w:tcPr>
            <w:tcW w:w="1731" w:type="pct"/>
            <w:gridSpan w:val="2"/>
          </w:tcPr>
          <w:p w14:paraId="4FB4B435" w14:textId="77777777" w:rsidR="00C06787" w:rsidRPr="00AE1D16" w:rsidRDefault="00C06787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" w:type="pct"/>
          </w:tcPr>
          <w:p w14:paraId="62722EF1" w14:textId="77777777" w:rsidR="00C06787" w:rsidRPr="00AE1D16" w:rsidRDefault="00C06787" w:rsidP="00AE1D16">
            <w:pPr>
              <w:pStyle w:val="NoSpacing"/>
              <w:spacing w:line="240" w:lineRule="auto"/>
              <w:ind w:left="15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29" w:type="pct"/>
            <w:gridSpan w:val="9"/>
          </w:tcPr>
          <w:p w14:paraId="517FBDA6" w14:textId="77777777" w:rsidR="00C06787" w:rsidRPr="00AE1D16" w:rsidRDefault="00C06787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AE1D16" w14:paraId="13C43114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16246A9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95" w:type="pct"/>
          </w:tcPr>
          <w:p w14:paraId="123DBA8F" w14:textId="77777777" w:rsidR="00C06787" w:rsidRPr="00AE1D16" w:rsidRDefault="00C06787" w:rsidP="00AE1D1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652AA869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308BA148" w14:textId="77777777" w:rsidR="00C06787" w:rsidRPr="00AE1D16" w:rsidRDefault="00C06787" w:rsidP="00AE1D1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7B71886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634D6EC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7425FA84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0089189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168A6756" w14:textId="77777777" w:rsidTr="008F469A">
        <w:tc>
          <w:tcPr>
            <w:tcW w:w="2164" w:type="pct"/>
            <w:gridSpan w:val="3"/>
          </w:tcPr>
          <w:p w14:paraId="689B8CED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95" w:type="pct"/>
          </w:tcPr>
          <w:p w14:paraId="327A56EF" w14:textId="2C9ABE8C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7" w:type="pct"/>
          </w:tcPr>
          <w:p w14:paraId="1A65EBD0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53144DFF" w14:textId="7DC683B3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7" w:type="pct"/>
          </w:tcPr>
          <w:p w14:paraId="4D011BC2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E92BF70" w14:textId="77777777" w:rsidR="00C06787" w:rsidRPr="00AE1D16" w:rsidRDefault="00C06787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2" w:type="pct"/>
            <w:gridSpan w:val="2"/>
          </w:tcPr>
          <w:p w14:paraId="1EC6FCFD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gridSpan w:val="2"/>
          </w:tcPr>
          <w:p w14:paraId="52E42C75" w14:textId="77777777" w:rsidR="00C06787" w:rsidRPr="00AE1D16" w:rsidRDefault="00C06787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69A" w:rsidRPr="00AE1D16" w14:paraId="0E827EB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56AB181F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</w:tcPr>
          <w:p w14:paraId="7CC93AD8" w14:textId="4AB7B63A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7" w:type="pct"/>
          </w:tcPr>
          <w:p w14:paraId="4EE36BA6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05A5B0D3" w14:textId="661A223D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7" w:type="pct"/>
          </w:tcPr>
          <w:p w14:paraId="407D493F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16FD160" w14:textId="35B6C67A" w:rsidR="00C06787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52" w:type="pct"/>
            <w:gridSpan w:val="2"/>
          </w:tcPr>
          <w:p w14:paraId="59C02165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ACE1182" w14:textId="0DC396FB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F469A" w:rsidRPr="00AE1D16" w14:paraId="6D2BAC5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F433DAB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11A19C25" w14:textId="21BD8EDF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7" w:type="pct"/>
          </w:tcPr>
          <w:p w14:paraId="7FEFF4CE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338F79F9" w14:textId="3B6C994A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47" w:type="pct"/>
          </w:tcPr>
          <w:p w14:paraId="2247181B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C7484B3" w14:textId="399C5BEE" w:rsidR="00C06787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52" w:type="pct"/>
            <w:gridSpan w:val="2"/>
          </w:tcPr>
          <w:p w14:paraId="3D13860B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10A249F" w14:textId="7DB0D07F" w:rsidR="00C06787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0678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8F469A" w:rsidRPr="00AE1D16" w14:paraId="13E8BF68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F7EA759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595" w:type="pct"/>
          </w:tcPr>
          <w:p w14:paraId="78E6C7FC" w14:textId="77777777" w:rsidR="00C06787" w:rsidRPr="00AE1D16" w:rsidRDefault="00C06787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" w:type="pct"/>
          </w:tcPr>
          <w:p w14:paraId="489319C3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0" w:type="pct"/>
            <w:gridSpan w:val="2"/>
          </w:tcPr>
          <w:p w14:paraId="4E503A8F" w14:textId="77777777" w:rsidR="00C06787" w:rsidRPr="00AE1D16" w:rsidRDefault="00C06787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76E36F4A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5" w:type="pct"/>
          </w:tcPr>
          <w:p w14:paraId="0E3166F1" w14:textId="77777777" w:rsidR="00C06787" w:rsidRPr="00AE1D16" w:rsidRDefault="00C06787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" w:type="pct"/>
            <w:gridSpan w:val="2"/>
          </w:tcPr>
          <w:p w14:paraId="1846E52C" w14:textId="77777777" w:rsidR="00C06787" w:rsidRPr="00AE1D16" w:rsidRDefault="00C0678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3" w:type="pct"/>
          </w:tcPr>
          <w:p w14:paraId="72D2969B" w14:textId="77777777" w:rsidR="00C06787" w:rsidRPr="00AE1D16" w:rsidRDefault="00C06787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469A" w:rsidRPr="00AE1D16" w14:paraId="6847A183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4E0AEBF5" w14:textId="4F36A39C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40AFF0E" w14:textId="6105EA12" w:rsidR="0035152E" w:rsidRPr="00AE1D16" w:rsidRDefault="0035152E" w:rsidP="00AE1D16">
            <w:pPr>
              <w:pStyle w:val="BodyText"/>
              <w:tabs>
                <w:tab w:val="decimal" w:pos="644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04E788E4" w14:textId="77777777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17B4D46" w14:textId="07D066D7" w:rsidR="0035152E" w:rsidRPr="00AE1D16" w:rsidRDefault="0035152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25043FB" w14:textId="77777777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C4CCDF2" w14:textId="0AEED790" w:rsidR="0035152E" w:rsidRPr="00AE1D16" w:rsidRDefault="0035152E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3985ADFB" w14:textId="77777777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87053B1" w14:textId="35BC1142" w:rsidR="0035152E" w:rsidRPr="00AE1D16" w:rsidRDefault="0035152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01ECE2E6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F0C143B" w14:textId="7E2F6EE3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</w:tcPr>
          <w:p w14:paraId="2D70D5A8" w14:textId="7CBDE4C9" w:rsidR="0035152E" w:rsidRPr="00AE1D16" w:rsidRDefault="0035152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5CC146AD" w14:textId="77777777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7DC140F9" w14:textId="1BFEE9A2" w:rsidR="0035152E" w:rsidRPr="00AE1D16" w:rsidRDefault="0035152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9E68066" w14:textId="77777777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AD8B148" w14:textId="33C0FAE0" w:rsidR="0035152E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35152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52" w:type="pct"/>
            <w:gridSpan w:val="2"/>
          </w:tcPr>
          <w:p w14:paraId="0615E41D" w14:textId="77777777" w:rsidR="0035152E" w:rsidRPr="00AE1D16" w:rsidRDefault="0035152E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0DCCE8E" w14:textId="11E9C316" w:rsidR="0035152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35152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</w:tr>
      <w:tr w:rsidR="008F469A" w:rsidRPr="00AE1D16" w14:paraId="7C57252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51C5E03E" w14:textId="5A4D6BD2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F388616" w14:textId="672E32ED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267CD27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1DA3A662" w14:textId="72648D8E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A32AE1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54D231C" w14:textId="2DBE99FD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2" w:type="pct"/>
            <w:gridSpan w:val="2"/>
          </w:tcPr>
          <w:p w14:paraId="2B48CDF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311C8F5" w14:textId="4A421C4C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8F469A" w:rsidRPr="00AE1D16" w14:paraId="37E2BC3E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45F9ECB5" w14:textId="5E85C25D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95" w:type="pct"/>
          </w:tcPr>
          <w:p w14:paraId="1FFAB7B1" w14:textId="4C7E5C33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7065D64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0DD9EE29" w14:textId="26A3F861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C924D5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3AD25FF" w14:textId="0E1240FE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2" w:type="pct"/>
            <w:gridSpan w:val="2"/>
          </w:tcPr>
          <w:p w14:paraId="74976DF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7063989D" w14:textId="7F3240ED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8F469A" w:rsidRPr="00AE1D16" w14:paraId="609310D0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D9FD19C" w14:textId="22B2D55B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595" w:type="pct"/>
          </w:tcPr>
          <w:p w14:paraId="373928B6" w14:textId="41AFC984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26DB9C3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5203E7FB" w14:textId="0FD2B568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AE75C66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8D0BB8E" w14:textId="40B800A3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52" w:type="pct"/>
            <w:gridSpan w:val="2"/>
          </w:tcPr>
          <w:p w14:paraId="1AB7EBDD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1CE03662" w14:textId="33F9BB51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8F469A" w:rsidRPr="00AE1D16" w14:paraId="4AEA7C17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FC9ED03" w14:textId="380B2D1B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30967D4F" w14:textId="1FCE3462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185204D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1D913880" w14:textId="44BC69B2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7315266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A331354" w14:textId="683C30B5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52" w:type="pct"/>
            <w:gridSpan w:val="2"/>
          </w:tcPr>
          <w:p w14:paraId="44797C8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03AACF97" w14:textId="663B58C5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8F469A" w:rsidRPr="00AE1D16" w14:paraId="22AEB5C6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B048C7B" w14:textId="3E96FCAB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5" w:type="pct"/>
          </w:tcPr>
          <w:p w14:paraId="188E06EE" w14:textId="41680E81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1BAC8D70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5BAC546" w14:textId="5001314C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92EE220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6A5BB59" w14:textId="15E9D8BC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52" w:type="pct"/>
            <w:gridSpan w:val="2"/>
          </w:tcPr>
          <w:p w14:paraId="1F10F10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7FAFC52" w14:textId="4B9B4085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69A" w:rsidRPr="00AE1D16" w14:paraId="4EE7C57C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6B7AE75" w14:textId="1E070E9A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5" w:type="pct"/>
          </w:tcPr>
          <w:p w14:paraId="3FAC8ED4" w14:textId="0FC7ED16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59F02A10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6D8A99DA" w14:textId="03DF0EE2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93D2B90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ABD3EC1" w14:textId="0421B4CE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52" w:type="pct"/>
            <w:gridSpan w:val="2"/>
          </w:tcPr>
          <w:p w14:paraId="091D4D4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42B5EFC" w14:textId="5E57C835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8F469A" w:rsidRPr="00AE1D16" w14:paraId="21C22653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678E9CB" w14:textId="59665BFD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57ADDD52" w14:textId="46E3E16F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4410850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8CD4400" w14:textId="2F4C4813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5B68CA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73E44D9" w14:textId="0D24421A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52" w:type="pct"/>
            <w:gridSpan w:val="2"/>
          </w:tcPr>
          <w:p w14:paraId="3AE4076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58FDF58E" w14:textId="4DD712C3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8F469A" w:rsidRPr="00AE1D16" w14:paraId="09B26D76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214000A5" w14:textId="754381C5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2F656C12" w14:textId="39D64A7E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" w:type="pct"/>
          </w:tcPr>
          <w:p w14:paraId="60EFB5D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672102DA" w14:textId="6CF49B36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8775309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4B98B6A" w14:textId="439DBA56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52" w:type="pct"/>
            <w:gridSpan w:val="2"/>
          </w:tcPr>
          <w:p w14:paraId="2D2620D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AC604C9" w14:textId="174FAB65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8F469A" w:rsidRPr="00AE1D16" w14:paraId="4DD06E8B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A37ED8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E9FAECD" w14:textId="77777777" w:rsidR="008F469A" w:rsidRPr="00AE1D16" w:rsidRDefault="008F469A" w:rsidP="00AE1D16">
            <w:pPr>
              <w:pStyle w:val="BodyText"/>
              <w:tabs>
                <w:tab w:val="decimal" w:pos="644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" w:type="pct"/>
          </w:tcPr>
          <w:p w14:paraId="7F01E41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0698E6E8" w14:textId="77777777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2DF18F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3CC940B" w14:textId="77777777" w:rsidR="008F469A" w:rsidRPr="00AE1D16" w:rsidRDefault="008F469A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4A58303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343E1C4C" w14:textId="77777777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1C5DDCD7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0CB68D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66817504" w14:textId="77777777" w:rsidR="008F469A" w:rsidRPr="00AE1D16" w:rsidRDefault="008F469A" w:rsidP="00AE1D16">
            <w:pPr>
              <w:pStyle w:val="BodyText"/>
              <w:tabs>
                <w:tab w:val="decimal" w:pos="644"/>
              </w:tabs>
              <w:spacing w:after="0" w:line="240" w:lineRule="auto"/>
              <w:ind w:left="-108" w:right="-16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" w:type="pct"/>
          </w:tcPr>
          <w:p w14:paraId="0F72F8C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</w:tcPr>
          <w:p w14:paraId="48BF2B28" w14:textId="77777777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8E78C3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5FA653C" w14:textId="77777777" w:rsidR="008F469A" w:rsidRPr="00AE1D16" w:rsidRDefault="008F469A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  <w:gridSpan w:val="2"/>
          </w:tcPr>
          <w:p w14:paraId="420A671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2420E0D4" w14:textId="77777777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2E7F9F6F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62F6AB7" w14:textId="5BE9DF88" w:rsidR="008F469A" w:rsidRPr="00AE1D16" w:rsidRDefault="008F469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bookmarkStart w:id="13" w:name="_Hlk117702602"/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2" w:type="pct"/>
            <w:gridSpan w:val="4"/>
          </w:tcPr>
          <w:p w14:paraId="141DE9AA" w14:textId="77777777" w:rsidR="008F469A" w:rsidRPr="00AE1D16" w:rsidRDefault="008F46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A99E9E9" w14:textId="77777777" w:rsidR="008F469A" w:rsidRPr="00AE1D16" w:rsidRDefault="008F469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4"/>
          </w:tcPr>
          <w:p w14:paraId="5DAF709A" w14:textId="77777777" w:rsidR="008F469A" w:rsidRPr="00AE1D16" w:rsidRDefault="008F46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AE1D16" w14:paraId="1AC55AA4" w14:textId="77777777" w:rsidTr="008F469A">
        <w:trPr>
          <w:gridAfter w:val="1"/>
          <w:wAfter w:w="7" w:type="pct"/>
        </w:trPr>
        <w:tc>
          <w:tcPr>
            <w:tcW w:w="1683" w:type="pct"/>
          </w:tcPr>
          <w:p w14:paraId="43C48BEB" w14:textId="28793750" w:rsidR="008F469A" w:rsidRPr="00AE1D16" w:rsidRDefault="008F469A" w:rsidP="00AE1D16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481" w:type="pct"/>
            <w:gridSpan w:val="2"/>
          </w:tcPr>
          <w:p w14:paraId="711436D8" w14:textId="39285106" w:rsidR="008F469A" w:rsidRPr="00AE1D16" w:rsidRDefault="008F469A" w:rsidP="00AE1D16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95" w:type="pct"/>
            <w:vAlign w:val="center"/>
          </w:tcPr>
          <w:p w14:paraId="2F88EE49" w14:textId="6440DD63" w:rsidR="008F469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" w:type="pct"/>
            <w:vAlign w:val="center"/>
          </w:tcPr>
          <w:p w14:paraId="332A3D10" w14:textId="77777777" w:rsidR="008F469A" w:rsidRPr="00AE1D16" w:rsidRDefault="008F46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767560C8" w14:textId="10D15FE7" w:rsidR="008F469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100ECDEC" w14:textId="77777777" w:rsidR="008F469A" w:rsidRPr="00AE1D16" w:rsidRDefault="008F46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14:paraId="22FE948D" w14:textId="2B54674B" w:rsidR="008F469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2" w:type="pct"/>
            <w:gridSpan w:val="2"/>
            <w:vAlign w:val="center"/>
          </w:tcPr>
          <w:p w14:paraId="1B95B972" w14:textId="77777777" w:rsidR="008F469A" w:rsidRPr="00AE1D16" w:rsidRDefault="008F46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center"/>
          </w:tcPr>
          <w:p w14:paraId="59F8042F" w14:textId="3370A457" w:rsidR="008F469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F469A" w:rsidRPr="00AE1D16" w14:paraId="7CEB6538" w14:textId="77777777" w:rsidTr="008F469A">
        <w:trPr>
          <w:gridAfter w:val="1"/>
          <w:wAfter w:w="7" w:type="pct"/>
        </w:trPr>
        <w:tc>
          <w:tcPr>
            <w:tcW w:w="1731" w:type="pct"/>
            <w:gridSpan w:val="2"/>
          </w:tcPr>
          <w:p w14:paraId="2032F7B5" w14:textId="77777777" w:rsidR="008F469A" w:rsidRPr="00AE1D16" w:rsidRDefault="008F469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" w:type="pct"/>
          </w:tcPr>
          <w:p w14:paraId="5E55A216" w14:textId="3E0457F9" w:rsidR="008F469A" w:rsidRPr="00AE1D16" w:rsidRDefault="008F469A" w:rsidP="00AE1D16">
            <w:pPr>
              <w:pStyle w:val="NoSpacing"/>
              <w:spacing w:line="240" w:lineRule="auto"/>
              <w:ind w:left="15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29" w:type="pct"/>
            <w:gridSpan w:val="9"/>
          </w:tcPr>
          <w:p w14:paraId="1637FCD6" w14:textId="77777777" w:rsidR="008F469A" w:rsidRPr="00AE1D16" w:rsidRDefault="008F469A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bookmarkEnd w:id="13"/>
      <w:tr w:rsidR="008F469A" w:rsidRPr="00AE1D16" w14:paraId="7A6EA2B6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98DA1A4" w14:textId="08F20338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097ED85D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23F1BB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A16EA3D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C24E6D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EB7FD20" w14:textId="77777777" w:rsidR="008F469A" w:rsidRPr="00AE1D16" w:rsidRDefault="008F469A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376919D" w14:textId="77777777" w:rsidR="008F469A" w:rsidRPr="00AE1D16" w:rsidRDefault="008F469A" w:rsidP="00AE1D1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6BCF778" w14:textId="77777777" w:rsidR="008F469A" w:rsidRPr="00AE1D16" w:rsidRDefault="008F469A" w:rsidP="00AE1D1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150EB23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01652472" w14:textId="477230EB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95" w:type="pct"/>
          </w:tcPr>
          <w:p w14:paraId="2033D480" w14:textId="02CB7C58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7F6BF6F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BEF07A2" w14:textId="6C9E8C2E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7" w:type="pct"/>
            <w:shd w:val="clear" w:color="auto" w:fill="auto"/>
          </w:tcPr>
          <w:p w14:paraId="4C04D19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FE9F59B" w14:textId="3B6AFB62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D803464" w14:textId="77777777" w:rsidR="008F469A" w:rsidRPr="00AE1D16" w:rsidRDefault="008F469A" w:rsidP="00AE1D1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A66CE8C" w14:textId="123AAB7B" w:rsidR="008F469A" w:rsidRPr="00AE1D16" w:rsidRDefault="008F469A" w:rsidP="00AE1D1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5F8395C6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FD6D9C4" w14:textId="6FD14F18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206D177C" w14:textId="687A2A0B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1" w:type="pct"/>
            <w:gridSpan w:val="2"/>
          </w:tcPr>
          <w:p w14:paraId="142ABD7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46B2B09B" w14:textId="4B8F0F79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502DFD4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598361" w14:textId="0668CF1F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811CEC4" w14:textId="77777777" w:rsidR="008F469A" w:rsidRPr="00AE1D16" w:rsidRDefault="008F469A" w:rsidP="00AE1D1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5E362DB0" w14:textId="7DDE7ACD" w:rsidR="008F469A" w:rsidRPr="00AE1D16" w:rsidRDefault="008F469A" w:rsidP="00AE1D1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44467B0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5615A8CA" w14:textId="5B1A008F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5" w:type="pct"/>
          </w:tcPr>
          <w:p w14:paraId="17F941C0" w14:textId="61E7122A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1" w:type="pct"/>
            <w:gridSpan w:val="2"/>
          </w:tcPr>
          <w:p w14:paraId="505C1999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784EDAEB" w14:textId="4DCC774E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7" w:type="pct"/>
            <w:shd w:val="clear" w:color="auto" w:fill="auto"/>
          </w:tcPr>
          <w:p w14:paraId="04316F7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78F1401" w14:textId="215F4D9C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6FF6565" w14:textId="77777777" w:rsidR="008F469A" w:rsidRPr="00AE1D16" w:rsidRDefault="008F469A" w:rsidP="00AE1D1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4EE1B76C" w14:textId="60310E1F" w:rsidR="008F469A" w:rsidRPr="00AE1D16" w:rsidRDefault="008F469A" w:rsidP="00AE1D1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119DBB25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BD483B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</w:p>
        </w:tc>
        <w:tc>
          <w:tcPr>
            <w:tcW w:w="595" w:type="pct"/>
          </w:tcPr>
          <w:p w14:paraId="42CDF79F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gridSpan w:val="2"/>
          </w:tcPr>
          <w:p w14:paraId="72A1571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96" w:type="pct"/>
            <w:shd w:val="clear" w:color="auto" w:fill="auto"/>
          </w:tcPr>
          <w:p w14:paraId="32960BE1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4152955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5" w:type="pct"/>
            <w:shd w:val="clear" w:color="auto" w:fill="auto"/>
          </w:tcPr>
          <w:p w14:paraId="1839472A" w14:textId="77777777" w:rsidR="008F469A" w:rsidRPr="00AE1D16" w:rsidRDefault="008F469A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686BCE14" w14:textId="77777777" w:rsidR="008F469A" w:rsidRPr="00AE1D16" w:rsidRDefault="008F469A" w:rsidP="00AE1D1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0ACDBB79" w14:textId="77777777" w:rsidR="008F469A" w:rsidRPr="00AE1D16" w:rsidRDefault="008F469A" w:rsidP="00AE1D1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469A" w:rsidRPr="00AE1D16" w14:paraId="54E2106A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6F4E97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</w:tcPr>
          <w:p w14:paraId="2CACCF73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7C9F2D30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1959668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2B7D2F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1246C7A" w14:textId="77777777" w:rsidR="008F469A" w:rsidRPr="00AE1D16" w:rsidRDefault="008F469A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D624C1A" w14:textId="77777777" w:rsidR="008F469A" w:rsidRPr="00AE1D16" w:rsidRDefault="008F469A" w:rsidP="00AE1D1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2F0E5BBC" w14:textId="77777777" w:rsidR="008F469A" w:rsidRPr="00AE1D16" w:rsidRDefault="008F469A" w:rsidP="00AE1D16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0DE29D21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F9C998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95" w:type="pct"/>
          </w:tcPr>
          <w:p w14:paraId="35BAED3E" w14:textId="2F510E16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31" w:type="pct"/>
            <w:gridSpan w:val="2"/>
          </w:tcPr>
          <w:p w14:paraId="5F2C40A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3FB964C4" w14:textId="444A1EB2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7" w:type="pct"/>
            <w:shd w:val="clear" w:color="auto" w:fill="auto"/>
          </w:tcPr>
          <w:p w14:paraId="465B971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2BFDF57" w14:textId="4ADBEC92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5E7D6D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A2A8FFD" w14:textId="1CE79277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5B913D34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49B2A1A7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95" w:type="pct"/>
          </w:tcPr>
          <w:p w14:paraId="64F05304" w14:textId="22A48243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1" w:type="pct"/>
            <w:gridSpan w:val="2"/>
          </w:tcPr>
          <w:p w14:paraId="72ADA800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B130941" w14:textId="7A0AE2CA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47" w:type="pct"/>
            <w:shd w:val="clear" w:color="auto" w:fill="auto"/>
          </w:tcPr>
          <w:p w14:paraId="7456C2D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F7D0C0B" w14:textId="720F8423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B43D159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33C30485" w14:textId="145B77CF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2C9542E4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DE5DA6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95" w:type="pct"/>
          </w:tcPr>
          <w:p w14:paraId="25F81AC0" w14:textId="676D5A32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1" w:type="pct"/>
            <w:gridSpan w:val="2"/>
          </w:tcPr>
          <w:p w14:paraId="3A270B4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6E92A65" w14:textId="30F34229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7" w:type="pct"/>
            <w:shd w:val="clear" w:color="auto" w:fill="auto"/>
          </w:tcPr>
          <w:p w14:paraId="3A0C189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D193A83" w14:textId="1B0D4EBF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7" w:type="pct"/>
            <w:shd w:val="clear" w:color="auto" w:fill="auto"/>
          </w:tcPr>
          <w:p w14:paraId="4BE6C0F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E862DBB" w14:textId="0559EE8B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8F469A" w:rsidRPr="00AE1D16" w14:paraId="59F0E54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C83F9B6" w14:textId="7D1F38F8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595" w:type="pct"/>
          </w:tcPr>
          <w:p w14:paraId="6E0FC62E" w14:textId="26D59D70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6E32D7B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F8A247B" w14:textId="2ED53143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7" w:type="pct"/>
            <w:shd w:val="clear" w:color="auto" w:fill="auto"/>
          </w:tcPr>
          <w:p w14:paraId="61A6418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22D80E9" w14:textId="244B3742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6B7377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1DD6F139" w14:textId="2D3B938D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6A37C220" w14:textId="77777777" w:rsidTr="008F469A">
        <w:trPr>
          <w:gridAfter w:val="1"/>
          <w:wAfter w:w="7" w:type="pct"/>
        </w:trPr>
        <w:tc>
          <w:tcPr>
            <w:tcW w:w="1731" w:type="pct"/>
            <w:gridSpan w:val="2"/>
          </w:tcPr>
          <w:p w14:paraId="3BAC050D" w14:textId="40AD0A31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433" w:type="pct"/>
          </w:tcPr>
          <w:p w14:paraId="514A867C" w14:textId="77777777" w:rsidR="008F469A" w:rsidRPr="00AE1D16" w:rsidRDefault="008F469A" w:rsidP="00AE1D16">
            <w:pPr>
              <w:pStyle w:val="NoSpacing"/>
              <w:tabs>
                <w:tab w:val="clear" w:pos="680"/>
                <w:tab w:val="left" w:pos="255"/>
                <w:tab w:val="left" w:pos="66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331616D1" w14:textId="6C05A019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71762C9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5D9A50F6" w14:textId="33C24A65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7" w:type="pct"/>
            <w:shd w:val="clear" w:color="auto" w:fill="auto"/>
          </w:tcPr>
          <w:p w14:paraId="0420C39D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7FD1421" w14:textId="77FE4AD0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2FA3BB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14D27DFB" w14:textId="0F301D1B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8F469A" w:rsidRPr="00AE1D16" w14:paraId="57F93C40" w14:textId="77777777" w:rsidTr="008F469A">
        <w:trPr>
          <w:gridAfter w:val="1"/>
          <w:wAfter w:w="7" w:type="pct"/>
        </w:trPr>
        <w:tc>
          <w:tcPr>
            <w:tcW w:w="1731" w:type="pct"/>
            <w:gridSpan w:val="2"/>
          </w:tcPr>
          <w:p w14:paraId="0997EEBF" w14:textId="30F9A0D1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433" w:type="pct"/>
          </w:tcPr>
          <w:p w14:paraId="24AEB9BB" w14:textId="29EE1AFA" w:rsidR="008F469A" w:rsidRPr="00AE1D16" w:rsidRDefault="00E93A22" w:rsidP="00AE1D16">
            <w:pPr>
              <w:pStyle w:val="NoSpacing"/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2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595" w:type="pct"/>
          </w:tcPr>
          <w:p w14:paraId="5E17F214" w14:textId="2EDBCF70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57AEDD7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A7386F5" w14:textId="3C47A2D4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7" w:type="pct"/>
            <w:shd w:val="clear" w:color="auto" w:fill="auto"/>
          </w:tcPr>
          <w:p w14:paraId="6D0D4596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1336A81" w14:textId="10E7990D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C8996A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5646811" w14:textId="5EE0B646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8F469A" w:rsidRPr="00AE1D16" w14:paraId="1469EEF6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0F89488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20B1393E" w14:textId="7303C08E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31" w:type="pct"/>
            <w:gridSpan w:val="2"/>
          </w:tcPr>
          <w:p w14:paraId="49EDC83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42265413" w14:textId="114D85FF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7" w:type="pct"/>
          </w:tcPr>
          <w:p w14:paraId="537426E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A0663FC" w14:textId="0ECC1E81" w:rsidR="008F469A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47" w:type="pct"/>
          </w:tcPr>
          <w:p w14:paraId="5236871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10EAA288" w14:textId="17017D38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8F469A" w:rsidRPr="00AE1D16" w14:paraId="33A47BFF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D0F66FD" w14:textId="4E72BD6B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72EEC250" w14:textId="1D700E61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1" w:type="pct"/>
            <w:gridSpan w:val="2"/>
          </w:tcPr>
          <w:p w14:paraId="4CA15F10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65C8C725" w14:textId="6AAF41C2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47" w:type="pct"/>
          </w:tcPr>
          <w:p w14:paraId="628CCA9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E447E6F" w14:textId="25BAC023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4B34D07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5D9EE42D" w14:textId="5175CE68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720C45B4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F0105A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95" w:type="pct"/>
          </w:tcPr>
          <w:p w14:paraId="25426036" w14:textId="1702A626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31" w:type="pct"/>
            <w:gridSpan w:val="2"/>
          </w:tcPr>
          <w:p w14:paraId="7E71C637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6DCE1A92" w14:textId="6685B1B4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7" w:type="pct"/>
          </w:tcPr>
          <w:p w14:paraId="16DE572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AC1BC8B" w14:textId="0869CAD9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56B10B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176E0040" w14:textId="0BA0203F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8F469A" w:rsidRPr="00AE1D16" w14:paraId="4F51076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5BDAFBE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7AFED44F" w14:textId="2C0E4F8E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31" w:type="pct"/>
            <w:gridSpan w:val="2"/>
          </w:tcPr>
          <w:p w14:paraId="1D23E38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04DC32DF" w14:textId="588273A1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7" w:type="pct"/>
          </w:tcPr>
          <w:p w14:paraId="0E98486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31ED537" w14:textId="5D9788EC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0E6562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2F82FDD8" w14:textId="0918452F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76577AFB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07E5D7D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595" w:type="pct"/>
          </w:tcPr>
          <w:p w14:paraId="17968F1A" w14:textId="1283DC53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1" w:type="pct"/>
            <w:gridSpan w:val="2"/>
          </w:tcPr>
          <w:p w14:paraId="05FCA82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48CC5DA6" w14:textId="2E4AC70D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47" w:type="pct"/>
          </w:tcPr>
          <w:p w14:paraId="633195F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05273A8" w14:textId="4C341AE3" w:rsidR="008F469A" w:rsidRPr="00AE1D16" w:rsidRDefault="00E93A22" w:rsidP="00AE1D1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7" w:type="pct"/>
          </w:tcPr>
          <w:p w14:paraId="762BA87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3EB5639" w14:textId="246C7825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8F469A" w:rsidRPr="00AE1D16" w14:paraId="34ABEA2A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515EAD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595" w:type="pct"/>
          </w:tcPr>
          <w:p w14:paraId="04DE22AE" w14:textId="7AA49846" w:rsidR="008F469A" w:rsidRPr="00AE1D16" w:rsidRDefault="008F469A" w:rsidP="00AE1D16">
            <w:pPr>
              <w:pStyle w:val="BodyText"/>
              <w:tabs>
                <w:tab w:val="decimal" w:pos="646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58E51D0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6896F7F2" w14:textId="01C96FB7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7" w:type="pct"/>
          </w:tcPr>
          <w:p w14:paraId="02B2E26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3A5051B" w14:textId="196CB861" w:rsidR="008F469A" w:rsidRPr="00AE1D16" w:rsidRDefault="008F469A" w:rsidP="00AE1D16">
            <w:pPr>
              <w:pStyle w:val="BodyText"/>
              <w:tabs>
                <w:tab w:val="decimal" w:pos="66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CC1954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7989C087" w14:textId="039B1A05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6DD813B6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42430F1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95" w:type="pct"/>
          </w:tcPr>
          <w:p w14:paraId="21A7E524" w14:textId="1D322B37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1" w:type="pct"/>
            <w:gridSpan w:val="2"/>
          </w:tcPr>
          <w:p w14:paraId="410E577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E3F4634" w14:textId="551D1EB8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7" w:type="pct"/>
          </w:tcPr>
          <w:p w14:paraId="3C75130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267E116" w14:textId="5EAC65AD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47" w:type="pct"/>
          </w:tcPr>
          <w:p w14:paraId="1632F84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3C6AF224" w14:textId="2CF51FDA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F469A" w:rsidRPr="00AE1D16" w14:paraId="68716DDE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0C61DD33" w14:textId="4CFDBC2D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595" w:type="pct"/>
          </w:tcPr>
          <w:p w14:paraId="216F9EC2" w14:textId="26BC9463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1" w:type="pct"/>
            <w:gridSpan w:val="2"/>
          </w:tcPr>
          <w:p w14:paraId="522A38E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8D64AF1" w14:textId="35ABA251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7" w:type="pct"/>
          </w:tcPr>
          <w:p w14:paraId="1005C28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804EA72" w14:textId="5EED3634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47" w:type="pct"/>
          </w:tcPr>
          <w:p w14:paraId="7FA2E7B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27A10CB6" w14:textId="1BA227A6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8F469A" w:rsidRPr="00AE1D16" w14:paraId="11FE29EE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290CFFD" w14:textId="21438BAC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95" w:type="pct"/>
          </w:tcPr>
          <w:p w14:paraId="6887FDCA" w14:textId="158A1DE0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1" w:type="pct"/>
            <w:gridSpan w:val="2"/>
          </w:tcPr>
          <w:p w14:paraId="4420294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0DBEB59" w14:textId="321FDA81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7" w:type="pct"/>
          </w:tcPr>
          <w:p w14:paraId="2FE08069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2AB1622" w14:textId="2082E065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7" w:type="pct"/>
          </w:tcPr>
          <w:p w14:paraId="087CF5F7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3CF4AF84" w14:textId="78A468FE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  <w:tr w:rsidR="008F469A" w:rsidRPr="00AE1D16" w14:paraId="0A53CADE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F7DA7AE" w14:textId="6BED185B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4296AC48" w14:textId="4155EE6D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1" w:type="pct"/>
            <w:gridSpan w:val="2"/>
          </w:tcPr>
          <w:p w14:paraId="295C198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4D4D166E" w14:textId="446500FF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7" w:type="pct"/>
          </w:tcPr>
          <w:p w14:paraId="21625C7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832224" w14:textId="179D99D9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47" w:type="pct"/>
          </w:tcPr>
          <w:p w14:paraId="22C1AD26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7B1C5E1F" w14:textId="015B8AED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F469A" w:rsidRPr="00AE1D16" w14:paraId="427E24B1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35C532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595" w:type="pct"/>
          </w:tcPr>
          <w:p w14:paraId="37F0331A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" w:type="pct"/>
            <w:gridSpan w:val="2"/>
          </w:tcPr>
          <w:p w14:paraId="14E53E3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96" w:type="pct"/>
          </w:tcPr>
          <w:p w14:paraId="398FBE29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5A7EF4F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5" w:type="pct"/>
          </w:tcPr>
          <w:p w14:paraId="5389CD20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</w:tcPr>
          <w:p w14:paraId="688F337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8" w:type="pct"/>
            <w:gridSpan w:val="2"/>
          </w:tcPr>
          <w:p w14:paraId="58B568B1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469A" w:rsidRPr="00AE1D16" w14:paraId="507833D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C34AF08" w14:textId="2D851D51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95" w:type="pct"/>
          </w:tcPr>
          <w:p w14:paraId="3C2BBA58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7498A64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1F3093C5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5A19E3F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4409AC6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D7E672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75476EF2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700ADC34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4AA2A114" w14:textId="66C26FEF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95" w:type="pct"/>
          </w:tcPr>
          <w:p w14:paraId="5C0A4C83" w14:textId="4C4D16EA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gridSpan w:val="2"/>
          </w:tcPr>
          <w:p w14:paraId="12262C0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D742511" w14:textId="10C486AE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47" w:type="pct"/>
          </w:tcPr>
          <w:p w14:paraId="4BBEE82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5DDC882" w14:textId="54159E81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8620BF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44724D43" w14:textId="5C6E9440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6BF78CDC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4A4A871C" w14:textId="193A4FD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595" w:type="pct"/>
          </w:tcPr>
          <w:p w14:paraId="282E23AD" w14:textId="554A8AA3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1" w:type="pct"/>
            <w:gridSpan w:val="2"/>
          </w:tcPr>
          <w:p w14:paraId="0D1B69E9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6FBABCC0" w14:textId="7640C592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7" w:type="pct"/>
          </w:tcPr>
          <w:p w14:paraId="69E7F8ED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3457A96" w14:textId="3D2B1596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7C81D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128DFB8A" w14:textId="38E7FE06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231E9CD1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3B27536" w14:textId="3709008D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595" w:type="pct"/>
          </w:tcPr>
          <w:p w14:paraId="40475B74" w14:textId="5D138559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1" w:type="pct"/>
            <w:gridSpan w:val="2"/>
          </w:tcPr>
          <w:p w14:paraId="0C8C4BE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7D47CF4D" w14:textId="5A02C5C8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6E8B1A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7F38D02" w14:textId="376A62E6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5757AE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06F94026" w14:textId="0760D1D9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6D742CCE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5B88669D" w14:textId="285F1F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595" w:type="pct"/>
          </w:tcPr>
          <w:p w14:paraId="1AD587D4" w14:textId="31B9B28C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1" w:type="pct"/>
            <w:gridSpan w:val="2"/>
          </w:tcPr>
          <w:p w14:paraId="0CC8997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06B3848E" w14:textId="0E90E76F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FF102C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C040879" w14:textId="680B3E53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1C5D9A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2E3CCC3E" w14:textId="1262EE6A" w:rsidR="008F469A" w:rsidRPr="00AE1D16" w:rsidRDefault="008F469A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28D1C1E3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24DAA9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2896E9B5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0907FB9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0280B42D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E8CDF44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1D5E0109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A5A6BC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39E53291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44876A6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BF559B6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0E7F86A5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4D5D0E3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05F7C04F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C99462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6F243900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BABAD1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641CEB9A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5BEAD9F5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7364B8E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38FD5902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6A4C741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120DC849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5C941A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4E89929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A48662D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7684B399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0F2985FF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14C34F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5" w:type="pct"/>
          </w:tcPr>
          <w:p w14:paraId="13998A01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045015EB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0F658BC6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AFF5A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A6F255E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4F92EA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467EF27D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34556179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5E9B542B" w14:textId="51990728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2" w:type="pct"/>
            <w:gridSpan w:val="4"/>
          </w:tcPr>
          <w:p w14:paraId="5DE118EC" w14:textId="79899710" w:rsidR="008F469A" w:rsidRPr="00AE1D16" w:rsidRDefault="008F469A" w:rsidP="00AE1D16">
            <w:pPr>
              <w:pStyle w:val="BodyText"/>
              <w:tabs>
                <w:tab w:val="decimal" w:pos="1107"/>
                <w:tab w:val="left" w:pos="2187"/>
              </w:tabs>
              <w:spacing w:after="0" w:line="240" w:lineRule="auto"/>
              <w:ind w:left="207" w:right="118" w:hanging="3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F8603A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360" w:type="pct"/>
            <w:gridSpan w:val="4"/>
          </w:tcPr>
          <w:p w14:paraId="6502B7E3" w14:textId="0C210BA8" w:rsidR="008F469A" w:rsidRPr="00AE1D16" w:rsidRDefault="008F469A" w:rsidP="00AE1D16">
            <w:pPr>
              <w:pStyle w:val="BodyText"/>
              <w:tabs>
                <w:tab w:val="decimal" w:pos="744"/>
              </w:tabs>
              <w:spacing w:after="0" w:line="240" w:lineRule="auto"/>
              <w:ind w:left="474" w:right="-113" w:hanging="58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AE1D16" w14:paraId="771B154C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2613CE4C" w14:textId="75861FE0" w:rsidR="008F469A" w:rsidRPr="00AE1D16" w:rsidRDefault="008F469A" w:rsidP="00AE1D16">
            <w:pPr>
              <w:pStyle w:val="NoSpacing"/>
              <w:spacing w:line="240" w:lineRule="auto"/>
              <w:ind w:left="156"/>
              <w:rPr>
                <w:rFonts w:asciiTheme="majorBidi" w:hAnsiTheme="majorBidi" w:cstheme="majorBidi"/>
                <w:sz w:val="22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95" w:type="pct"/>
          </w:tcPr>
          <w:p w14:paraId="60DE0F1A" w14:textId="0EFEC8A3" w:rsidR="008F469A" w:rsidRPr="00AE1D16" w:rsidRDefault="00E93A22" w:rsidP="00AE1D16">
            <w:pPr>
              <w:pStyle w:val="BodyText"/>
              <w:tabs>
                <w:tab w:val="decimal" w:pos="74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pct"/>
            <w:gridSpan w:val="2"/>
          </w:tcPr>
          <w:p w14:paraId="41F63BF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596" w:type="pct"/>
          </w:tcPr>
          <w:p w14:paraId="1E66BB83" w14:textId="10791299" w:rsidR="008F469A" w:rsidRPr="00AE1D16" w:rsidRDefault="00E93A22" w:rsidP="00AE1D16">
            <w:pPr>
              <w:pStyle w:val="BodyText"/>
              <w:tabs>
                <w:tab w:val="decimal" w:pos="706"/>
              </w:tabs>
              <w:spacing w:after="0" w:line="240" w:lineRule="auto"/>
              <w:ind w:left="-108" w:right="202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7" w:type="pct"/>
          </w:tcPr>
          <w:p w14:paraId="6634491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5" w:type="pct"/>
          </w:tcPr>
          <w:p w14:paraId="7EE4A92E" w14:textId="02E051DD" w:rsidR="008F469A" w:rsidRPr="00AE1D16" w:rsidRDefault="00E93A22" w:rsidP="00AE1D16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253B41E6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08" w:type="pct"/>
            <w:gridSpan w:val="2"/>
          </w:tcPr>
          <w:p w14:paraId="6D5BD584" w14:textId="13E71A59" w:rsidR="008F469A" w:rsidRPr="00AE1D16" w:rsidRDefault="00E93A2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F469A" w:rsidRPr="00AE1D16" w14:paraId="5E7DE9CB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3408CC5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2829" w:type="pct"/>
            <w:gridSpan w:val="9"/>
          </w:tcPr>
          <w:p w14:paraId="02003F02" w14:textId="3727F924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AE1D16" w14:paraId="4437772C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05A28492" w14:textId="2BC40BEC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46C49674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7ECCA991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0C92202E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E94BF7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1438F7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BDA4DB3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50E38A24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260D689F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1EE3A2A3" w14:textId="1B0A1B9A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95" w:type="pct"/>
          </w:tcPr>
          <w:p w14:paraId="1DE2FDEA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gridSpan w:val="2"/>
          </w:tcPr>
          <w:p w14:paraId="2833C46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6502D825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2AE1C7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D245D12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71343D9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791E9A2B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6F45DE40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6B735F1F" w14:textId="6DD1A5A1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95" w:type="pct"/>
          </w:tcPr>
          <w:p w14:paraId="44150D6A" w14:textId="3CA4E014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1" w:type="pct"/>
            <w:gridSpan w:val="2"/>
          </w:tcPr>
          <w:p w14:paraId="76B07DBC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6BD49A84" w14:textId="78942CD6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7" w:type="pct"/>
          </w:tcPr>
          <w:p w14:paraId="5638B8A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910E4DD" w14:textId="0F821C07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47" w:type="pct"/>
          </w:tcPr>
          <w:p w14:paraId="7828D856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</w:tcPr>
          <w:p w14:paraId="52004437" w14:textId="06EBFFE7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8F469A" w:rsidRPr="00AE1D16" w14:paraId="21B24A62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2E0A45D0" w14:textId="4FDC6359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B24F5BB" w14:textId="1A156558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1" w:type="pct"/>
            <w:gridSpan w:val="2"/>
          </w:tcPr>
          <w:p w14:paraId="33F3F77A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169D66B" w14:textId="0FD1CFB3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7" w:type="pct"/>
          </w:tcPr>
          <w:p w14:paraId="44538B35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4103CE8" w14:textId="1F0833AD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7" w:type="pct"/>
          </w:tcPr>
          <w:p w14:paraId="0DFD6328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4CD1A4F6" w14:textId="307918F7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469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8F469A" w:rsidRPr="00AE1D16" w14:paraId="11F2126A" w14:textId="77777777" w:rsidTr="008F469A">
        <w:trPr>
          <w:gridAfter w:val="1"/>
          <w:wAfter w:w="7" w:type="pct"/>
        </w:trPr>
        <w:tc>
          <w:tcPr>
            <w:tcW w:w="2164" w:type="pct"/>
            <w:gridSpan w:val="3"/>
          </w:tcPr>
          <w:p w14:paraId="772A01AE" w14:textId="0EB91F2A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18F7237" w14:textId="405E182C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  <w:r w:rsidR="008F469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31" w:type="pct"/>
            <w:gridSpan w:val="2"/>
          </w:tcPr>
          <w:p w14:paraId="171D6127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D24DF58" w14:textId="6DD97C78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8F469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7" w:type="pct"/>
          </w:tcPr>
          <w:p w14:paraId="6A992C6D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14A3C4C" w14:textId="3BF7A835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8F469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7" w:type="pct"/>
          </w:tcPr>
          <w:p w14:paraId="67F7FC42" w14:textId="77777777" w:rsidR="008F469A" w:rsidRPr="00AE1D16" w:rsidRDefault="008F469A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956936" w14:textId="686AFC92" w:rsidR="008F469A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8F469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</w:tbl>
    <w:p w14:paraId="72CE6A6D" w14:textId="4B3D3419" w:rsidR="00CC1CE6" w:rsidRPr="00AE1D16" w:rsidRDefault="00CC1CE6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36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079"/>
        <w:gridCol w:w="273"/>
        <w:gridCol w:w="1169"/>
        <w:gridCol w:w="260"/>
        <w:gridCol w:w="1092"/>
        <w:gridCol w:w="287"/>
        <w:gridCol w:w="1152"/>
      </w:tblGrid>
      <w:tr w:rsidR="008F469A" w:rsidRPr="00AE1D16" w14:paraId="2A181936" w14:textId="77777777" w:rsidTr="008F469A">
        <w:trPr>
          <w:tblHeader/>
        </w:trPr>
        <w:tc>
          <w:tcPr>
            <w:tcW w:w="2164" w:type="pct"/>
          </w:tcPr>
          <w:p w14:paraId="1E95DFBC" w14:textId="3B160627" w:rsidR="00EA592E" w:rsidRPr="00AE1D16" w:rsidRDefault="002E27C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4" w:name="_Hlk117843794"/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46" w:type="pct"/>
            <w:gridSpan w:val="3"/>
          </w:tcPr>
          <w:p w14:paraId="76B4E2C5" w14:textId="77777777" w:rsidR="00EA592E" w:rsidRPr="00AE1D16" w:rsidRDefault="00EA592E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46C979B" w14:textId="77777777" w:rsidR="00EA592E" w:rsidRPr="00AE1D16" w:rsidRDefault="00EA592E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2500C87D" w14:textId="77777777" w:rsidR="00EA592E" w:rsidRPr="00AE1D16" w:rsidRDefault="00EA592E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AE1D16" w14:paraId="12170C42" w14:textId="77777777" w:rsidTr="008F469A">
        <w:trPr>
          <w:tblHeader/>
        </w:trPr>
        <w:tc>
          <w:tcPr>
            <w:tcW w:w="2164" w:type="pct"/>
          </w:tcPr>
          <w:p w14:paraId="798BF020" w14:textId="75806521" w:rsidR="00F30EE9" w:rsidRPr="00AE1D16" w:rsidRDefault="0088655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2E27CA"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E27CA"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76" w:type="pct"/>
            <w:vAlign w:val="center"/>
          </w:tcPr>
          <w:p w14:paraId="0887EEB8" w14:textId="630F8517" w:rsidR="00F30EE9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vAlign w:val="center"/>
          </w:tcPr>
          <w:p w14:paraId="61DDBC51" w14:textId="77777777" w:rsidR="00F30EE9" w:rsidRPr="00AE1D16" w:rsidRDefault="00F30EE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vAlign w:val="center"/>
          </w:tcPr>
          <w:p w14:paraId="128E6777" w14:textId="53DBEAFF" w:rsidR="00F30EE9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7C23F341" w14:textId="77777777" w:rsidR="00F30EE9" w:rsidRPr="00AE1D16" w:rsidRDefault="00F30EE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0A37F935" w14:textId="5D4FE345" w:rsidR="00F30EE9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" w:type="pct"/>
            <w:vAlign w:val="center"/>
          </w:tcPr>
          <w:p w14:paraId="20600BA5" w14:textId="77777777" w:rsidR="00F30EE9" w:rsidRPr="00AE1D16" w:rsidRDefault="00F30EE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center"/>
          </w:tcPr>
          <w:p w14:paraId="1FAB84EC" w14:textId="03B52B49" w:rsidR="00F30EE9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30EE9" w:rsidRPr="00AE1D16" w14:paraId="3639F8B7" w14:textId="77777777" w:rsidTr="008F469A">
        <w:trPr>
          <w:tblHeader/>
        </w:trPr>
        <w:tc>
          <w:tcPr>
            <w:tcW w:w="2164" w:type="pct"/>
          </w:tcPr>
          <w:p w14:paraId="193DEE23" w14:textId="6B88299B" w:rsidR="00F30EE9" w:rsidRPr="00AE1D16" w:rsidRDefault="00F30EE9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</w:tcPr>
          <w:p w14:paraId="77E563FE" w14:textId="77777777" w:rsidR="00F30EE9" w:rsidRPr="00AE1D16" w:rsidRDefault="00F30EE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bookmarkEnd w:id="14"/>
      <w:tr w:rsidR="008F469A" w:rsidRPr="00AE1D16" w14:paraId="596C45DD" w14:textId="77777777" w:rsidTr="008F469A">
        <w:tc>
          <w:tcPr>
            <w:tcW w:w="2164" w:type="pct"/>
          </w:tcPr>
          <w:p w14:paraId="6CEF1909" w14:textId="61B11F82" w:rsidR="00FC70A9" w:rsidRPr="00AE1D16" w:rsidRDefault="00FC70A9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6" w:type="pct"/>
            <w:shd w:val="clear" w:color="auto" w:fill="auto"/>
          </w:tcPr>
          <w:p w14:paraId="2BA0657B" w14:textId="77777777" w:rsidR="00FC70A9" w:rsidRPr="00AE1D16" w:rsidRDefault="00FC70A9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4361F939" w14:textId="77777777" w:rsidR="00FC70A9" w:rsidRPr="00AE1D16" w:rsidRDefault="00FC70A9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20A2DBDF" w14:textId="77777777" w:rsidR="00FC70A9" w:rsidRPr="00AE1D16" w:rsidRDefault="00FC70A9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2D9BD86" w14:textId="77777777" w:rsidR="00FC70A9" w:rsidRPr="00AE1D16" w:rsidRDefault="00FC70A9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6488A69" w14:textId="77777777" w:rsidR="00FC70A9" w:rsidRPr="00AE1D16" w:rsidRDefault="00FC70A9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77F2919E" w14:textId="77777777" w:rsidR="00FC70A9" w:rsidRPr="00AE1D16" w:rsidRDefault="00FC70A9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FC9526F" w14:textId="77777777" w:rsidR="00FC70A9" w:rsidRPr="00AE1D16" w:rsidRDefault="00FC70A9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2F7D2FD2" w14:textId="77777777" w:rsidTr="008F469A">
        <w:tc>
          <w:tcPr>
            <w:tcW w:w="2164" w:type="pct"/>
          </w:tcPr>
          <w:p w14:paraId="53F51979" w14:textId="643F6F17" w:rsidR="008A3468" w:rsidRPr="00AE1D16" w:rsidRDefault="008A3468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7CDF154A" w14:textId="64199438" w:rsidR="008A3468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E022D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6" w:type="pct"/>
          </w:tcPr>
          <w:p w14:paraId="1540AC06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6D142AA2" w14:textId="4A58271E" w:rsidR="008A3468" w:rsidRPr="00AE1D16" w:rsidRDefault="00E93A22" w:rsidP="00B9051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A346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9" w:type="pct"/>
          </w:tcPr>
          <w:p w14:paraId="39B47B7E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BF26750" w14:textId="09AC3667" w:rsidR="008A3468" w:rsidRPr="00AE1D16" w:rsidRDefault="008A3468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D726065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27E8F7F5" w14:textId="262953A3" w:rsidR="008A3468" w:rsidRPr="00AE1D16" w:rsidRDefault="008A3468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438BAC4F" w14:textId="77777777" w:rsidTr="008F469A">
        <w:tc>
          <w:tcPr>
            <w:tcW w:w="2164" w:type="pct"/>
          </w:tcPr>
          <w:p w14:paraId="1636D568" w14:textId="19DC44EB" w:rsidR="008A3468" w:rsidRPr="00AE1D16" w:rsidRDefault="008A3468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50A5BF9C" w14:textId="3B103337" w:rsidR="008A3468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E022D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6" w:type="pct"/>
          </w:tcPr>
          <w:p w14:paraId="01B4B2CB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C3BD789" w14:textId="10BB7902" w:rsidR="008A3468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A346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9" w:type="pct"/>
          </w:tcPr>
          <w:p w14:paraId="6EC868AD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64B7BE" w14:textId="2EAFBC79" w:rsidR="008A3468" w:rsidRPr="00AE1D16" w:rsidRDefault="008A3468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7E9A4CD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9642FD3" w14:textId="1A7A6E22" w:rsidR="008A3468" w:rsidRPr="00AE1D16" w:rsidRDefault="008A3468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1997B15C" w14:textId="77777777" w:rsidTr="008F469A">
        <w:tc>
          <w:tcPr>
            <w:tcW w:w="2164" w:type="pct"/>
          </w:tcPr>
          <w:p w14:paraId="732D449D" w14:textId="389BA63E" w:rsidR="008A3468" w:rsidRPr="00AE1D16" w:rsidRDefault="008A3468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E347F" w14:textId="0D693609" w:rsidR="008A3468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E022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6" w:type="pct"/>
          </w:tcPr>
          <w:p w14:paraId="7820B08B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921BE7B" w14:textId="71723CF5" w:rsidR="008A3468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8A346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39" w:type="pct"/>
          </w:tcPr>
          <w:p w14:paraId="3E95436F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F48CF7D" w14:textId="26DE4A7F" w:rsidR="008A3468" w:rsidRPr="00AE1D16" w:rsidRDefault="008A3468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74CEA45" w14:textId="77777777" w:rsidR="008A3468" w:rsidRPr="00AE1D16" w:rsidRDefault="008A3468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CC41648" w14:textId="433B807F" w:rsidR="008A3468" w:rsidRPr="00AE1D16" w:rsidRDefault="008A3468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F469A" w:rsidRPr="00AE1D16" w14:paraId="44EBC8ED" w14:textId="77777777" w:rsidTr="008F469A">
        <w:tc>
          <w:tcPr>
            <w:tcW w:w="2164" w:type="pct"/>
          </w:tcPr>
          <w:p w14:paraId="43E040E7" w14:textId="2E7C50C1" w:rsidR="00C710C6" w:rsidRPr="00AE1D16" w:rsidRDefault="00C710C6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" w:type="pct"/>
          </w:tcPr>
          <w:p w14:paraId="0D26A6C0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ED7DC82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</w:tcPr>
          <w:p w14:paraId="5A332903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77B9445C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19806952" w14:textId="77777777" w:rsidR="00E36BC2" w:rsidRPr="00AE1D16" w:rsidRDefault="00E36BC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6E5537D7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564C3721" w14:textId="77777777" w:rsidR="00E36BC2" w:rsidRPr="00AE1D16" w:rsidRDefault="00E36BC2" w:rsidP="00AE1D16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469A" w:rsidRPr="00AE1D16" w14:paraId="61AB85CB" w14:textId="77777777" w:rsidTr="008F469A">
        <w:tc>
          <w:tcPr>
            <w:tcW w:w="2164" w:type="pct"/>
          </w:tcPr>
          <w:p w14:paraId="22D5432F" w14:textId="654FB2CF" w:rsidR="00E36BC2" w:rsidRPr="00AE1D16" w:rsidRDefault="00E36BC2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 (แสดงเป็นส่วนหนึ่งของลูกหนี้การค้า)</w:t>
            </w:r>
          </w:p>
        </w:tc>
        <w:tc>
          <w:tcPr>
            <w:tcW w:w="576" w:type="pct"/>
          </w:tcPr>
          <w:p w14:paraId="6A7F219C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A395F13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760129FA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25B44000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F08144C" w14:textId="77777777" w:rsidR="00E36BC2" w:rsidRPr="00AE1D16" w:rsidRDefault="00E36BC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43FF6859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52F5C6" w14:textId="77777777" w:rsidR="00E36BC2" w:rsidRPr="00AE1D16" w:rsidRDefault="00E36BC2" w:rsidP="00AE1D16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1D72A781" w14:textId="77777777" w:rsidTr="008F469A">
        <w:tc>
          <w:tcPr>
            <w:tcW w:w="2164" w:type="pct"/>
          </w:tcPr>
          <w:p w14:paraId="24880111" w14:textId="77777777" w:rsidR="00E36BC2" w:rsidRPr="00AE1D16" w:rsidRDefault="00E36BC2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109DC245" w14:textId="7653C7CF" w:rsidR="00E36BC2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DE022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46" w:type="pct"/>
          </w:tcPr>
          <w:p w14:paraId="0F32836C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FE87C1C" w14:textId="045FB4BC" w:rsidR="00E36BC2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36BC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39" w:type="pct"/>
          </w:tcPr>
          <w:p w14:paraId="34EE08A7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ACEB746" w14:textId="04776C1D" w:rsidR="00E36BC2" w:rsidRPr="00AE1D16" w:rsidRDefault="008A3468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759D2A4" w14:textId="77777777" w:rsidR="00E36BC2" w:rsidRPr="00AE1D16" w:rsidRDefault="00E36BC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BF2D218" w14:textId="65D2431B" w:rsidR="00E36BC2" w:rsidRPr="00AE1D16" w:rsidRDefault="00E36BC2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F469A" w:rsidRPr="00AE1D16" w14:paraId="15FA8CA9" w14:textId="77777777" w:rsidTr="008F469A">
        <w:tc>
          <w:tcPr>
            <w:tcW w:w="2164" w:type="pct"/>
          </w:tcPr>
          <w:p w14:paraId="068F89D0" w14:textId="1C2595B8" w:rsidR="00DE49EC" w:rsidRPr="00AE1D16" w:rsidRDefault="00DE49EC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4BA6B426" w14:textId="77777777" w:rsidR="00DE49EC" w:rsidRPr="00AE1D16" w:rsidRDefault="00DE49EC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559E980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755FA937" w14:textId="77777777" w:rsidR="00DE49EC" w:rsidRPr="00AE1D16" w:rsidRDefault="00DE49EC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71EB9B63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6B52145" w14:textId="77777777" w:rsidR="00DE49EC" w:rsidRPr="00AE1D16" w:rsidRDefault="00DE49EC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DCA3B18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249D844" w14:textId="77777777" w:rsidR="00DE49EC" w:rsidRPr="00AE1D16" w:rsidRDefault="00DE49EC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469A" w:rsidRPr="00AE1D16" w14:paraId="24DA7A70" w14:textId="77777777" w:rsidTr="008F469A">
        <w:tc>
          <w:tcPr>
            <w:tcW w:w="2164" w:type="pct"/>
          </w:tcPr>
          <w:p w14:paraId="0C768579" w14:textId="77777777" w:rsidR="00DE49EC" w:rsidRPr="00AE1D16" w:rsidRDefault="00DE49EC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39EB2589" w14:textId="77777777" w:rsidR="00DE49EC" w:rsidRPr="00AE1D16" w:rsidRDefault="00DE49EC" w:rsidP="00AE1D16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D0BC38D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1759B657" w14:textId="77777777" w:rsidR="00DE49EC" w:rsidRPr="00AE1D16" w:rsidRDefault="00DE49EC" w:rsidP="00AE1D16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67B4F155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39B3FE5" w14:textId="77777777" w:rsidR="00DE49EC" w:rsidRPr="00AE1D16" w:rsidRDefault="00DE49EC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15EEEAE4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09B5F73C" w14:textId="77777777" w:rsidR="00DE49EC" w:rsidRPr="00AE1D16" w:rsidRDefault="00DE49EC" w:rsidP="00AE1D1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3E003904" w14:textId="77777777" w:rsidTr="008F469A">
        <w:tc>
          <w:tcPr>
            <w:tcW w:w="2164" w:type="pct"/>
          </w:tcPr>
          <w:p w14:paraId="6C97D2A8" w14:textId="77777777" w:rsidR="00DE49EC" w:rsidRPr="00AE1D16" w:rsidRDefault="00DE49EC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7796B2C" w14:textId="77777777" w:rsidR="00DE49EC" w:rsidRPr="00AE1D16" w:rsidRDefault="00DE49EC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28113F71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</w:tcPr>
          <w:p w14:paraId="38BB9E54" w14:textId="77777777" w:rsidR="00DE49EC" w:rsidRPr="00AE1D16" w:rsidRDefault="00DE49EC" w:rsidP="00AE1D16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10B5D2E9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A68F8AE" w14:textId="39AE76C1" w:rsidR="00DE49EC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DE49E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53" w:type="pct"/>
          </w:tcPr>
          <w:p w14:paraId="1819025B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27C1A0E" w14:textId="2FA519F1" w:rsidR="00DE49EC" w:rsidRPr="00AE1D16" w:rsidRDefault="00E93A22" w:rsidP="00AE1D1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E49E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8F469A" w:rsidRPr="00AE1D16" w14:paraId="680945CE" w14:textId="77777777" w:rsidTr="008F469A">
        <w:tc>
          <w:tcPr>
            <w:tcW w:w="2164" w:type="pct"/>
          </w:tcPr>
          <w:p w14:paraId="2998358E" w14:textId="77777777" w:rsidR="00DE49EC" w:rsidRPr="00AE1D16" w:rsidRDefault="00DE49EC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F4B6007" w14:textId="5ED67CD2" w:rsidR="00DE49EC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49E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46" w:type="pct"/>
          </w:tcPr>
          <w:p w14:paraId="19AFC569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073510F5" w14:textId="4D549293" w:rsidR="00DE49EC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DE49E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39" w:type="pct"/>
          </w:tcPr>
          <w:p w14:paraId="19D8493E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7E98E2" w14:textId="3388824C" w:rsidR="00DE49EC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E49E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53" w:type="pct"/>
          </w:tcPr>
          <w:p w14:paraId="28BBC2E9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6312FF3" w14:textId="766D2751" w:rsidR="00DE49EC" w:rsidRPr="00AE1D16" w:rsidRDefault="00E93A22" w:rsidP="00AE1D1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E49E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F469A" w:rsidRPr="00AE1D16" w14:paraId="36482F27" w14:textId="77777777" w:rsidTr="008F469A">
        <w:tc>
          <w:tcPr>
            <w:tcW w:w="2164" w:type="pct"/>
          </w:tcPr>
          <w:p w14:paraId="46C7E972" w14:textId="77777777" w:rsidR="00DE49EC" w:rsidRPr="00AE1D16" w:rsidRDefault="00DE49EC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E538CAF" w14:textId="67558F97" w:rsidR="00DE49EC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E49E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46" w:type="pct"/>
          </w:tcPr>
          <w:p w14:paraId="66490058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99F2A08" w14:textId="6AA2A1BE" w:rsidR="00DE49EC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DE49E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39" w:type="pct"/>
          </w:tcPr>
          <w:p w14:paraId="0A1C2444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A7F062" w14:textId="472553D4" w:rsidR="00DE49EC" w:rsidRPr="00AE1D16" w:rsidRDefault="00E93A22" w:rsidP="00AE1D1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  <w:r w:rsidR="00DE49E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53" w:type="pct"/>
          </w:tcPr>
          <w:p w14:paraId="69BDDBD5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3A75A83" w14:textId="7B6D5F95" w:rsidR="00DE49EC" w:rsidRPr="00AE1D16" w:rsidRDefault="00E93A22" w:rsidP="00AE1D1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DE49E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</w:tr>
      <w:tr w:rsidR="008F469A" w:rsidRPr="00AE1D16" w14:paraId="0E29ED7D" w14:textId="77777777" w:rsidTr="008F469A">
        <w:tc>
          <w:tcPr>
            <w:tcW w:w="2164" w:type="pct"/>
          </w:tcPr>
          <w:p w14:paraId="47F2EEDC" w14:textId="6C9726BF" w:rsidR="0009206D" w:rsidRPr="00AE1D16" w:rsidRDefault="0009206D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DC241FE" w14:textId="0C002241" w:rsidR="00DE49EC" w:rsidRPr="00AE1D16" w:rsidRDefault="00DE49EC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306A7F79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</w:tcPr>
          <w:p w14:paraId="00A90267" w14:textId="2D14A4B9" w:rsidR="00DE49EC" w:rsidRPr="00AE1D16" w:rsidRDefault="00DE49EC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6ECDDACB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6A4F927C" w14:textId="7A47BC6D" w:rsidR="00DE49EC" w:rsidRPr="00AE1D16" w:rsidRDefault="00DE49EC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09B38447" w14:textId="77777777" w:rsidR="00DE49EC" w:rsidRPr="00AE1D16" w:rsidRDefault="00DE49EC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46E65A7B" w14:textId="68ED7FAB" w:rsidR="00DE49EC" w:rsidRPr="00AE1D16" w:rsidRDefault="00DE49EC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3C8005E6" w14:textId="77777777" w:rsidTr="008F469A">
        <w:tc>
          <w:tcPr>
            <w:tcW w:w="2164" w:type="pct"/>
          </w:tcPr>
          <w:p w14:paraId="1A5F3536" w14:textId="2FF255C8" w:rsidR="00E865FE" w:rsidRPr="00AE1D16" w:rsidRDefault="00E865FE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6" w:type="pct"/>
          </w:tcPr>
          <w:p w14:paraId="518908DF" w14:textId="77777777" w:rsidR="00E865FE" w:rsidRPr="00AE1D16" w:rsidRDefault="00E865F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1262BF4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0070FA6C" w14:textId="77777777" w:rsidR="00E865FE" w:rsidRPr="00AE1D16" w:rsidRDefault="00E865FE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943BF5B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710A96E" w14:textId="77777777" w:rsidR="00E865FE" w:rsidRPr="00AE1D16" w:rsidRDefault="00E865FE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54095C0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9BDAC19" w14:textId="77777777" w:rsidR="00E865FE" w:rsidRPr="00AE1D16" w:rsidRDefault="00E865FE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69A" w:rsidRPr="00AE1D16" w14:paraId="1EC1797E" w14:textId="77777777" w:rsidTr="008F469A">
        <w:tc>
          <w:tcPr>
            <w:tcW w:w="2164" w:type="pct"/>
          </w:tcPr>
          <w:p w14:paraId="166F1D60" w14:textId="4B3C5F33" w:rsidR="00E865FE" w:rsidRPr="00AE1D16" w:rsidRDefault="00E865FE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FC6B707" w14:textId="0323354E" w:rsidR="00E865FE" w:rsidRPr="00AE1D16" w:rsidRDefault="00E865F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5686880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17DD1FD" w14:textId="120F4AC6" w:rsidR="00E865FE" w:rsidRPr="00AE1D16" w:rsidRDefault="00E865FE" w:rsidP="00AE1D16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62EDA86E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26375C7" w14:textId="3AAD727D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65FE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E865F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53" w:type="pct"/>
          </w:tcPr>
          <w:p w14:paraId="4CAA29C3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710E8D8" w14:textId="73F5D700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865FE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876</w:t>
            </w:r>
            <w:r w:rsidR="00E865F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8F469A" w:rsidRPr="00AE1D16" w14:paraId="2375B44C" w14:textId="77777777" w:rsidTr="008F469A">
        <w:tc>
          <w:tcPr>
            <w:tcW w:w="2164" w:type="pct"/>
          </w:tcPr>
          <w:p w14:paraId="7F5E9423" w14:textId="2591321B" w:rsidR="00E865FE" w:rsidRPr="00AE1D16" w:rsidRDefault="00E865FE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6A65F9D9" w14:textId="6E31A781" w:rsidR="00E865FE" w:rsidRPr="00AE1D16" w:rsidRDefault="00E865F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52EF2D7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527095B" w14:textId="4FE4FEC7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65F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39" w:type="pct"/>
          </w:tcPr>
          <w:p w14:paraId="559ECD70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483C124F" w14:textId="092D7C71" w:rsidR="00E865FE" w:rsidRPr="00AE1D16" w:rsidRDefault="00E865F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3974B9F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1E3CF452" w14:textId="1BD06F80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65F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8F469A" w:rsidRPr="00AE1D16" w14:paraId="6A6413C9" w14:textId="77777777" w:rsidTr="008F469A">
        <w:tc>
          <w:tcPr>
            <w:tcW w:w="2164" w:type="pct"/>
          </w:tcPr>
          <w:p w14:paraId="75929E86" w14:textId="5BC17B7D" w:rsidR="00E865FE" w:rsidRPr="00AE1D16" w:rsidRDefault="00E865FE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4D86F7F" w14:textId="50F3E3F4" w:rsidR="00E865FE" w:rsidRPr="00AE1D16" w:rsidRDefault="00E865F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E3A1581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557E2D0" w14:textId="14040293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E865F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9" w:type="pct"/>
          </w:tcPr>
          <w:p w14:paraId="37A4FD16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F8DFF52" w14:textId="6CA67075" w:rsidR="00E865FE" w:rsidRPr="00AE1D16" w:rsidRDefault="00E865F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588CDD3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C4CD3BF" w14:textId="396370D1" w:rsidR="00E865FE" w:rsidRPr="00AE1D16" w:rsidRDefault="00E865F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5C686FE4" w14:textId="77777777" w:rsidTr="008F469A">
        <w:tc>
          <w:tcPr>
            <w:tcW w:w="2164" w:type="pct"/>
          </w:tcPr>
          <w:p w14:paraId="1C57F836" w14:textId="77777777" w:rsidR="00E865FE" w:rsidRPr="00AE1D16" w:rsidRDefault="00E865FE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5DA028F" w14:textId="105AEB63" w:rsidR="00E865FE" w:rsidRPr="00AE1D16" w:rsidRDefault="00E865F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7A12B13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0CFE4CF3" w14:textId="331A3C35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139" w:type="pct"/>
          </w:tcPr>
          <w:p w14:paraId="12DABFFA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D03880C" w14:textId="54984C8C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53" w:type="pct"/>
          </w:tcPr>
          <w:p w14:paraId="3B873756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4D62A533" w14:textId="6F452FC0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</w:tr>
      <w:tr w:rsidR="008F469A" w:rsidRPr="00AE1D16" w14:paraId="56BC4060" w14:textId="77777777" w:rsidTr="008F469A">
        <w:tc>
          <w:tcPr>
            <w:tcW w:w="2164" w:type="pct"/>
          </w:tcPr>
          <w:p w14:paraId="297EC6E3" w14:textId="7AC6ED10" w:rsidR="00E865FE" w:rsidRPr="00AE1D16" w:rsidRDefault="00E865FE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FA0C3E9" w14:textId="50655D71" w:rsidR="00E865FE" w:rsidRPr="00AE1D16" w:rsidRDefault="00E865F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588AC7E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774E3882" w14:textId="490A0C60" w:rsidR="00E865FE" w:rsidRPr="00AE1D16" w:rsidRDefault="00E865FE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0EDAD229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BD16FA" w14:textId="4EC532A3" w:rsidR="00E865FE" w:rsidRPr="00AE1D16" w:rsidRDefault="00E865F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0277BD8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5C6CD3C" w14:textId="357E041F" w:rsidR="00E865FE" w:rsidRPr="00AE1D16" w:rsidRDefault="00E865FE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F469A" w:rsidRPr="00AE1D16" w14:paraId="3C24D7D7" w14:textId="77777777" w:rsidTr="008F469A">
        <w:tc>
          <w:tcPr>
            <w:tcW w:w="2164" w:type="pct"/>
          </w:tcPr>
          <w:p w14:paraId="0EFE8AF4" w14:textId="4AB4A2D4" w:rsidR="00E865FE" w:rsidRPr="00AE1D16" w:rsidRDefault="00E865FE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56257194" w14:textId="7A69C50E" w:rsidR="00E865FE" w:rsidRPr="00AE1D16" w:rsidRDefault="00E865F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75832AC8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440D29B3" w14:textId="7C83AB21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9" w:type="pct"/>
          </w:tcPr>
          <w:p w14:paraId="4805995C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9D93664" w14:textId="532CA7AE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53" w:type="pct"/>
          </w:tcPr>
          <w:p w14:paraId="3D08573F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407D937" w14:textId="0BCF5947" w:rsidR="00E865FE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876</w:t>
            </w:r>
            <w:r w:rsidR="00E865F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</w:tr>
      <w:tr w:rsidR="008F469A" w:rsidRPr="00AE1D16" w14:paraId="105C052A" w14:textId="77777777" w:rsidTr="008F469A">
        <w:tc>
          <w:tcPr>
            <w:tcW w:w="2164" w:type="pct"/>
          </w:tcPr>
          <w:p w14:paraId="6C792A2B" w14:textId="25AA7CA6" w:rsidR="004E2CBA" w:rsidRPr="00AE1D16" w:rsidRDefault="004E2CBA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7F53B65E" w14:textId="77777777" w:rsidR="00E865FE" w:rsidRPr="00AE1D16" w:rsidRDefault="00E865FE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49883300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14:paraId="091974C6" w14:textId="77777777" w:rsidR="00E865FE" w:rsidRPr="00AE1D16" w:rsidRDefault="00E865FE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30A18761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3FD35799" w14:textId="77777777" w:rsidR="00E865FE" w:rsidRPr="00AE1D16" w:rsidRDefault="00E865FE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29D46DBD" w14:textId="77777777" w:rsidR="00E865FE" w:rsidRPr="00AE1D16" w:rsidRDefault="00E865FE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5582A761" w14:textId="77777777" w:rsidR="00E865FE" w:rsidRPr="00AE1D16" w:rsidRDefault="00E865FE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4344EC3E" w14:textId="77777777" w:rsidTr="008F469A">
        <w:tc>
          <w:tcPr>
            <w:tcW w:w="2164" w:type="pct"/>
          </w:tcPr>
          <w:p w14:paraId="57840E6A" w14:textId="77777777" w:rsidR="008F469A" w:rsidRPr="00AE1D16" w:rsidRDefault="008F469A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vAlign w:val="bottom"/>
          </w:tcPr>
          <w:p w14:paraId="0029E66F" w14:textId="77777777" w:rsidR="008F469A" w:rsidRPr="00AE1D16" w:rsidRDefault="008F469A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6279CF58" w14:textId="77777777" w:rsidR="008F469A" w:rsidRPr="00AE1D16" w:rsidRDefault="008F469A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  <w:vAlign w:val="bottom"/>
          </w:tcPr>
          <w:p w14:paraId="76144473" w14:textId="77777777" w:rsidR="008F469A" w:rsidRPr="00AE1D16" w:rsidRDefault="008F469A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0292E412" w14:textId="77777777" w:rsidR="008F469A" w:rsidRPr="00AE1D16" w:rsidRDefault="008F469A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5844366B" w14:textId="77777777" w:rsidR="008F469A" w:rsidRPr="00AE1D16" w:rsidRDefault="008F469A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4BE88356" w14:textId="77777777" w:rsidR="008F469A" w:rsidRPr="00AE1D16" w:rsidRDefault="008F469A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32034A44" w14:textId="77777777" w:rsidR="008F469A" w:rsidRPr="00AE1D16" w:rsidRDefault="008F469A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6C5D023D" w14:textId="77777777" w:rsidTr="008F469A">
        <w:tc>
          <w:tcPr>
            <w:tcW w:w="2164" w:type="pct"/>
          </w:tcPr>
          <w:p w14:paraId="597AFE4D" w14:textId="7FC22128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6" w:type="pct"/>
          </w:tcPr>
          <w:p w14:paraId="5E7AAFE1" w14:textId="77777777" w:rsidR="00FB7764" w:rsidRPr="00AE1D16" w:rsidRDefault="00FB7764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3BA37C3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</w:tcPr>
          <w:p w14:paraId="39F9F255" w14:textId="77777777" w:rsidR="00FB7764" w:rsidRPr="00AE1D16" w:rsidRDefault="00FB7764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44D26D16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57AFC666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0D5B15FE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7A676A11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1AD2A11C" w14:textId="77777777" w:rsidTr="008F469A">
        <w:tc>
          <w:tcPr>
            <w:tcW w:w="2164" w:type="pct"/>
          </w:tcPr>
          <w:p w14:paraId="479E8405" w14:textId="557EF8BC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6" w:type="pct"/>
          </w:tcPr>
          <w:p w14:paraId="273B87E3" w14:textId="77777777" w:rsidR="00FB7764" w:rsidRPr="00AE1D16" w:rsidRDefault="00FB7764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31D8E1AA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</w:tcPr>
          <w:p w14:paraId="6855F432" w14:textId="77777777" w:rsidR="00FB7764" w:rsidRPr="00AE1D16" w:rsidRDefault="00FB7764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44862045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6890C570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14F359BE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56C691C2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230079A7" w14:textId="77777777" w:rsidTr="008F469A">
        <w:tc>
          <w:tcPr>
            <w:tcW w:w="2164" w:type="pct"/>
          </w:tcPr>
          <w:p w14:paraId="30645CDC" w14:textId="03193239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4B39DE" w14:textId="79F7C12D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6" w:type="pct"/>
          </w:tcPr>
          <w:p w14:paraId="01F7BA3E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7B07FAB" w14:textId="0C99758F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39" w:type="pct"/>
          </w:tcPr>
          <w:p w14:paraId="691E7DDD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1CF87B6" w14:textId="73F337A0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19637B2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AE374B1" w14:textId="54A9ED89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F469A" w:rsidRPr="00AE1D16" w14:paraId="78BB7857" w14:textId="77777777" w:rsidTr="008F469A">
        <w:tc>
          <w:tcPr>
            <w:tcW w:w="2164" w:type="pct"/>
          </w:tcPr>
          <w:p w14:paraId="1EA871E4" w14:textId="77777777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F25F259" w14:textId="77777777" w:rsidR="00FB7764" w:rsidRPr="00AE1D16" w:rsidRDefault="00FB7764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DCF14DA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7C5FC4D6" w14:textId="77777777" w:rsidR="00FB7764" w:rsidRPr="00AE1D16" w:rsidRDefault="00FB7764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10F3730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FC4E037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7EDA6529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1B67D0A1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461D07DE" w14:textId="77777777" w:rsidTr="008F469A">
        <w:tc>
          <w:tcPr>
            <w:tcW w:w="2164" w:type="pct"/>
          </w:tcPr>
          <w:p w14:paraId="353ED654" w14:textId="7C5A3D91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</w:tcPr>
          <w:p w14:paraId="46B12597" w14:textId="77777777" w:rsidR="00FB7764" w:rsidRPr="00AE1D16" w:rsidRDefault="00FB7764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4FBD9DD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1CE1BC1E" w14:textId="77777777" w:rsidR="00FB7764" w:rsidRPr="00AE1D16" w:rsidRDefault="00FB7764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AFA93A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19FF55D2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38C1F32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195AD0F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69A" w:rsidRPr="00AE1D16" w14:paraId="76FC2A2F" w14:textId="77777777" w:rsidTr="008F469A">
        <w:tc>
          <w:tcPr>
            <w:tcW w:w="2164" w:type="pct"/>
          </w:tcPr>
          <w:p w14:paraId="15094D3A" w14:textId="42D9F66D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6" w:type="pct"/>
          </w:tcPr>
          <w:p w14:paraId="20E46857" w14:textId="77777777" w:rsidR="00FB7764" w:rsidRPr="00AE1D16" w:rsidRDefault="00FB7764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58382E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5141EC0D" w14:textId="77777777" w:rsidR="00FB7764" w:rsidRPr="00AE1D16" w:rsidRDefault="00FB7764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69098C9B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E640701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E6D6C0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6D6515C" w14:textId="77777777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F469A" w:rsidRPr="00AE1D16" w14:paraId="7A57059D" w14:textId="77777777" w:rsidTr="008F469A">
        <w:tc>
          <w:tcPr>
            <w:tcW w:w="2164" w:type="pct"/>
          </w:tcPr>
          <w:p w14:paraId="62C3AD4F" w14:textId="7F31EDE3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7DC8B7D" w14:textId="162288CE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46" w:type="pct"/>
          </w:tcPr>
          <w:p w14:paraId="32E00171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6A42D62" w14:textId="2E228087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139" w:type="pct"/>
          </w:tcPr>
          <w:p w14:paraId="736DE091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94CFDF4" w14:textId="103D39BA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153" w:type="pct"/>
          </w:tcPr>
          <w:p w14:paraId="79B76D67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CECFA9D" w14:textId="785D4AAF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</w:tr>
      <w:tr w:rsidR="008F469A" w:rsidRPr="00AE1D16" w14:paraId="69A158AF" w14:textId="77777777" w:rsidTr="008F469A">
        <w:tc>
          <w:tcPr>
            <w:tcW w:w="2164" w:type="pct"/>
          </w:tcPr>
          <w:p w14:paraId="327753E3" w14:textId="77777777" w:rsidR="00CC1CE6" w:rsidRPr="00AE1D16" w:rsidRDefault="00CC1CE6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26D9EDEE" w14:textId="77777777" w:rsidR="00CC1CE6" w:rsidRPr="00AE1D16" w:rsidRDefault="00CC1CE6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1897B5C" w14:textId="77777777" w:rsidR="00CC1CE6" w:rsidRPr="00AE1D16" w:rsidRDefault="00CC1CE6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3" w:type="pct"/>
          </w:tcPr>
          <w:p w14:paraId="624E3F3A" w14:textId="77777777" w:rsidR="00CC1CE6" w:rsidRPr="00AE1D16" w:rsidRDefault="00CC1CE6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6EDC86DC" w14:textId="77777777" w:rsidR="00CC1CE6" w:rsidRPr="00AE1D16" w:rsidRDefault="00CC1CE6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1D2E8A41" w14:textId="77777777" w:rsidR="00CC1CE6" w:rsidRPr="00AE1D16" w:rsidRDefault="00CC1CE6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1D7A9B7C" w14:textId="77777777" w:rsidR="00CC1CE6" w:rsidRPr="00AE1D16" w:rsidRDefault="00CC1CE6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03AB9C8C" w14:textId="77777777" w:rsidR="00CC1CE6" w:rsidRPr="00AE1D16" w:rsidRDefault="00CC1CE6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7A41DF59" w14:textId="77777777" w:rsidTr="008F469A">
        <w:tc>
          <w:tcPr>
            <w:tcW w:w="2164" w:type="pct"/>
          </w:tcPr>
          <w:p w14:paraId="41DBF906" w14:textId="758CB30B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46" w:type="pct"/>
            <w:gridSpan w:val="3"/>
            <w:shd w:val="clear" w:color="auto" w:fill="auto"/>
          </w:tcPr>
          <w:p w14:paraId="3EFE5584" w14:textId="79141C51" w:rsidR="00FB7764" w:rsidRPr="00AE1D16" w:rsidRDefault="00FB7764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E2378D4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65B8B698" w14:textId="35FBE0F4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AE1D16" w14:paraId="6BAB74D3" w14:textId="77777777" w:rsidTr="008F469A">
        <w:tc>
          <w:tcPr>
            <w:tcW w:w="2164" w:type="pct"/>
            <w:vAlign w:val="bottom"/>
          </w:tcPr>
          <w:p w14:paraId="4C225C62" w14:textId="1A9AABBD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D3EE99A" w14:textId="1327D28D" w:rsidR="00FB7764" w:rsidRPr="00AE1D16" w:rsidRDefault="00E93A22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vAlign w:val="center"/>
          </w:tcPr>
          <w:p w14:paraId="5194962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vAlign w:val="center"/>
          </w:tcPr>
          <w:p w14:paraId="4C5154DF" w14:textId="1B5F9D62" w:rsidR="00FB7764" w:rsidRPr="00AE1D16" w:rsidRDefault="00E93A2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6731CEC5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7CD63AA6" w14:textId="3C42D1DA" w:rsidR="00FB7764" w:rsidRPr="00AE1D16" w:rsidRDefault="00E93A22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" w:type="pct"/>
            <w:vAlign w:val="center"/>
          </w:tcPr>
          <w:p w14:paraId="4194DF67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vAlign w:val="center"/>
          </w:tcPr>
          <w:p w14:paraId="074B37E1" w14:textId="50801049" w:rsidR="00FB7764" w:rsidRPr="00AE1D16" w:rsidRDefault="00E93A22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B7764" w:rsidRPr="00AE1D16" w14:paraId="1E41DE75" w14:textId="77777777" w:rsidTr="008F469A">
        <w:tc>
          <w:tcPr>
            <w:tcW w:w="2164" w:type="pct"/>
          </w:tcPr>
          <w:p w14:paraId="2BADA46F" w14:textId="77777777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  <w:shd w:val="clear" w:color="auto" w:fill="auto"/>
          </w:tcPr>
          <w:p w14:paraId="027D5C12" w14:textId="4AD0E4C6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AE1D16" w14:paraId="02D979DA" w14:textId="77777777" w:rsidTr="008F469A">
        <w:tc>
          <w:tcPr>
            <w:tcW w:w="2164" w:type="pct"/>
          </w:tcPr>
          <w:p w14:paraId="5FFFDFA8" w14:textId="227A51E3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763426DD" w14:textId="49A424DE" w:rsidR="00FB7764" w:rsidRPr="00AE1D16" w:rsidRDefault="00FB7764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9C3EFA2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7CCD03B9" w14:textId="3944791C" w:rsidR="00FB7764" w:rsidRPr="00AE1D16" w:rsidRDefault="00FB7764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6014C34C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17951474" w14:textId="2D841135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D3E5173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6AC7822A" w14:textId="3E94EC1B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4D16E41A" w14:textId="77777777" w:rsidTr="008F469A">
        <w:tc>
          <w:tcPr>
            <w:tcW w:w="2164" w:type="pct"/>
          </w:tcPr>
          <w:p w14:paraId="36534F05" w14:textId="72329714" w:rsidR="00FB7764" w:rsidRPr="00AE1D16" w:rsidRDefault="00FB7764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6" w:type="pct"/>
          </w:tcPr>
          <w:p w14:paraId="350B326E" w14:textId="60ECBC9C" w:rsidR="00FB7764" w:rsidRPr="00AE1D16" w:rsidRDefault="00FB7764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" w:type="pct"/>
          </w:tcPr>
          <w:p w14:paraId="099A87F9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085EFF0D" w14:textId="5CE10C81" w:rsidR="00FB7764" w:rsidRPr="00AE1D16" w:rsidRDefault="00FB7764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pct"/>
          </w:tcPr>
          <w:p w14:paraId="3F6B53EA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137F08B5" w14:textId="7D40795F" w:rsidR="00FB7764" w:rsidRPr="00AE1D16" w:rsidRDefault="00FB7764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pct"/>
          </w:tcPr>
          <w:p w14:paraId="0B7DD349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51F4E97" w14:textId="1A23DC16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40335B1" w14:textId="7CE2F56E" w:rsidR="00FB7764" w:rsidRPr="00AE1D16" w:rsidRDefault="00FB7764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5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1"/>
        <w:gridCol w:w="1078"/>
        <w:gridCol w:w="271"/>
        <w:gridCol w:w="6"/>
        <w:gridCol w:w="1164"/>
        <w:gridCol w:w="256"/>
        <w:gridCol w:w="1095"/>
        <w:gridCol w:w="236"/>
        <w:gridCol w:w="1183"/>
        <w:gridCol w:w="19"/>
      </w:tblGrid>
      <w:tr w:rsidR="008F469A" w:rsidRPr="00AE1D16" w14:paraId="30B9577C" w14:textId="77777777" w:rsidTr="008F469A">
        <w:trPr>
          <w:gridAfter w:val="1"/>
          <w:wAfter w:w="11" w:type="pct"/>
          <w:tblHeader/>
        </w:trPr>
        <w:tc>
          <w:tcPr>
            <w:tcW w:w="2164" w:type="pct"/>
          </w:tcPr>
          <w:p w14:paraId="45055401" w14:textId="0700C474" w:rsidR="00FB7764" w:rsidRPr="00AE1D16" w:rsidRDefault="00FB7764" w:rsidP="00AE1D16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</w:rPr>
              <w:br w:type="page"/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46" w:type="pct"/>
            <w:gridSpan w:val="4"/>
          </w:tcPr>
          <w:p w14:paraId="491BB939" w14:textId="5D0E4404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479D9B45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pct"/>
            <w:gridSpan w:val="3"/>
            <w:shd w:val="clear" w:color="auto" w:fill="auto"/>
          </w:tcPr>
          <w:p w14:paraId="4675D000" w14:textId="1924ED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469A" w:rsidRPr="00AE1D16" w14:paraId="5D09E7A8" w14:textId="77777777" w:rsidTr="008F469A">
        <w:trPr>
          <w:gridAfter w:val="1"/>
          <w:wAfter w:w="10" w:type="pct"/>
          <w:tblHeader/>
        </w:trPr>
        <w:tc>
          <w:tcPr>
            <w:tcW w:w="2164" w:type="pct"/>
          </w:tcPr>
          <w:p w14:paraId="39DBFE08" w14:textId="43C55A43" w:rsidR="00FB7764" w:rsidRPr="00AE1D16" w:rsidRDefault="00C36E4E" w:rsidP="00AE1D16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B7764"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FB7764"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76" w:type="pct"/>
            <w:vAlign w:val="center"/>
          </w:tcPr>
          <w:p w14:paraId="47AD44BC" w14:textId="2BC9C514" w:rsidR="00FB7764" w:rsidRPr="00AE1D16" w:rsidRDefault="00E93A22" w:rsidP="00AE1D1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vAlign w:val="center"/>
          </w:tcPr>
          <w:p w14:paraId="5D32B33E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7D132E48" w14:textId="19088BF9" w:rsidR="00FB7764" w:rsidRPr="00AE1D16" w:rsidRDefault="00E93A2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63E37B69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90263B5" w14:textId="13D1601F" w:rsidR="00FB7764" w:rsidRPr="00AE1D16" w:rsidRDefault="00E93A22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BB7D432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65459E8" w14:textId="46CA7C55" w:rsidR="00FB7764" w:rsidRPr="00AE1D16" w:rsidRDefault="00E93A22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B7764" w:rsidRPr="00AE1D16" w14:paraId="1D1677EF" w14:textId="77777777" w:rsidTr="008F469A">
        <w:trPr>
          <w:gridAfter w:val="1"/>
          <w:wAfter w:w="11" w:type="pct"/>
          <w:tblHeader/>
        </w:trPr>
        <w:tc>
          <w:tcPr>
            <w:tcW w:w="2164" w:type="pct"/>
          </w:tcPr>
          <w:p w14:paraId="1D1A4C65" w14:textId="77777777" w:rsidR="00FB7764" w:rsidRPr="00AE1D16" w:rsidRDefault="00FB7764" w:rsidP="00AE1D16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25" w:type="pct"/>
            <w:gridSpan w:val="8"/>
            <w:vAlign w:val="center"/>
          </w:tcPr>
          <w:p w14:paraId="3857D86C" w14:textId="15517CB2" w:rsidR="00FB7764" w:rsidRPr="00AE1D16" w:rsidRDefault="00FB7764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AE1D16" w14:paraId="5BA56ACF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7C7BFE6B" w14:textId="77777777" w:rsidR="00FB7764" w:rsidRPr="00AE1D16" w:rsidRDefault="00FB7764" w:rsidP="00AE1D16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3BDC4D6D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D93207F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60527011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5A22466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85B504B" w14:textId="77777777" w:rsidR="00FB7764" w:rsidRPr="00AE1D16" w:rsidRDefault="00FB7764" w:rsidP="00AE1D16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72243505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212F09B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674406DA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73FF74D1" w14:textId="77777777" w:rsidR="00FB7764" w:rsidRPr="00AE1D16" w:rsidRDefault="00FB7764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2A316C2A" w14:textId="2040CA9C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5" w:type="pct"/>
          </w:tcPr>
          <w:p w14:paraId="450F5303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77F06610" w14:textId="327966B5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7" w:type="pct"/>
            <w:shd w:val="clear" w:color="auto" w:fill="auto"/>
          </w:tcPr>
          <w:p w14:paraId="5C887B0F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AE5C30A" w14:textId="4AD3524B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B78599B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3127CA1" w14:textId="07B0E33E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31B5E32C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37C7B548" w14:textId="77777777" w:rsidR="00FB7764" w:rsidRPr="00AE1D16" w:rsidRDefault="00FB7764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826E11" w14:textId="45FD590D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145" w:type="pct"/>
          </w:tcPr>
          <w:p w14:paraId="3DC52CA9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F28DC" w14:textId="03937B98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37" w:type="pct"/>
            <w:shd w:val="clear" w:color="auto" w:fill="auto"/>
          </w:tcPr>
          <w:p w14:paraId="07DF551E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DD12788" w14:textId="2808EC2D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BE658C1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EE7E7D6" w14:textId="32FB20E6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48B5C360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29D8CE13" w14:textId="77777777" w:rsidR="00FB7764" w:rsidRPr="00AE1D16" w:rsidRDefault="00FB776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D66867D" w14:textId="41D3F430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45" w:type="pct"/>
          </w:tcPr>
          <w:p w14:paraId="61427693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CBC755" w14:textId="32E21AD4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37" w:type="pct"/>
            <w:shd w:val="clear" w:color="auto" w:fill="auto"/>
          </w:tcPr>
          <w:p w14:paraId="1DAAF13B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41F526BF" w14:textId="2AD94692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4DC3DB5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40383E2B" w14:textId="4DFF0E4C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F469A" w:rsidRPr="00AE1D16" w14:paraId="251F12E4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001505DB" w14:textId="54BFC8B0" w:rsidR="0009206D" w:rsidRPr="00AE1D16" w:rsidRDefault="0009206D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18E5D14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0D959CCA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FACAE4D" w14:textId="77777777" w:rsidR="00FB7764" w:rsidRPr="00AE1D16" w:rsidRDefault="00FB7764" w:rsidP="00AE1D16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auto"/>
          </w:tcPr>
          <w:p w14:paraId="5EA78D4C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5CE487D5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463BCD72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7F456ACC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469A" w:rsidRPr="00AE1D16" w14:paraId="4CE0D59D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34247531" w14:textId="0CB36FF9" w:rsidR="00FB7764" w:rsidRPr="00AE1D16" w:rsidRDefault="00FB776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6" w:type="pct"/>
          </w:tcPr>
          <w:p w14:paraId="75B0B3C3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6ED2D50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23F01814" w14:textId="77777777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CD86BB7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5A92B04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65E402A1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745D3F2" w14:textId="77777777" w:rsidR="00FB7764" w:rsidRPr="00AE1D16" w:rsidRDefault="00FB7764" w:rsidP="00AE1D16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0B7A6989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686FB4AF" w14:textId="77777777" w:rsidR="00FB7764" w:rsidRPr="00AE1D16" w:rsidRDefault="00FB7764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07396CF" w14:textId="75E874F3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D6D58FF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36FBE14A" w14:textId="0FDAD868" w:rsidR="00FB7764" w:rsidRPr="00AE1D16" w:rsidRDefault="00FB7764" w:rsidP="00AE1D16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7FEA5A0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F24F1D8" w14:textId="1ED2A806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E592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26" w:type="pct"/>
            <w:shd w:val="clear" w:color="auto" w:fill="auto"/>
          </w:tcPr>
          <w:p w14:paraId="475EDC16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D2E1222" w14:textId="06656E42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8F469A" w:rsidRPr="00AE1D16" w14:paraId="6D4B8ABA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4DAF29A5" w14:textId="3C6391F8" w:rsidR="00FB7764" w:rsidRPr="00AE1D16" w:rsidRDefault="00FB7764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6" w:type="pct"/>
          </w:tcPr>
          <w:p w14:paraId="53DD6B38" w14:textId="71DB765A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06719BC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3E532BB2" w14:textId="33AD3079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7" w:type="pct"/>
            <w:shd w:val="clear" w:color="auto" w:fill="auto"/>
          </w:tcPr>
          <w:p w14:paraId="17C022CF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1041C31" w14:textId="19D558A9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BA5818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8D277D1" w14:textId="78F52A03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05BB2E3A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722F75AC" w14:textId="77777777" w:rsidR="00FB7764" w:rsidRPr="00AE1D16" w:rsidRDefault="00FB7764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1C23D93" w14:textId="3C40773D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5" w:type="pct"/>
          </w:tcPr>
          <w:p w14:paraId="33C0EE12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9EED3" w14:textId="589AE807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7" w:type="pct"/>
            <w:shd w:val="clear" w:color="auto" w:fill="auto"/>
          </w:tcPr>
          <w:p w14:paraId="5FCBD6AA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9F71293" w14:textId="29B105B8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6" w:type="pct"/>
            <w:shd w:val="clear" w:color="auto" w:fill="auto"/>
          </w:tcPr>
          <w:p w14:paraId="06904A94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6889B394" w14:textId="4EB75BAB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8F469A" w:rsidRPr="00AE1D16" w14:paraId="3A714F4A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78E92B67" w14:textId="77777777" w:rsidR="00FB7764" w:rsidRPr="00AE1D16" w:rsidRDefault="00FB7764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433016F" w14:textId="516817F1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5" w:type="pct"/>
          </w:tcPr>
          <w:p w14:paraId="53CAD245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7DD4" w14:textId="31E2464A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37" w:type="pct"/>
            <w:shd w:val="clear" w:color="auto" w:fill="auto"/>
          </w:tcPr>
          <w:p w14:paraId="197502E9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D76C4" w14:textId="458838F8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26" w:type="pct"/>
            <w:shd w:val="clear" w:color="auto" w:fill="auto"/>
          </w:tcPr>
          <w:p w14:paraId="6EC21A09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DCD7F" w14:textId="71EBBB39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</w:tr>
      <w:tr w:rsidR="008F469A" w:rsidRPr="00AE1D16" w14:paraId="56AC38AE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11539192" w14:textId="77777777" w:rsidR="008C313E" w:rsidRPr="00AE1D16" w:rsidRDefault="008C313E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529CCEE" w14:textId="77777777" w:rsidR="008F469A" w:rsidRPr="00AE1D16" w:rsidRDefault="008F469A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56992262" w14:textId="77777777" w:rsidR="008F469A" w:rsidRPr="00AE1D16" w:rsidRDefault="008F469A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91A060F" w14:textId="77777777" w:rsidR="008F469A" w:rsidRPr="00AE1D16" w:rsidRDefault="008F469A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7660C358" w14:textId="4BC90036" w:rsidR="008F469A" w:rsidRPr="00AE1D16" w:rsidRDefault="008F469A" w:rsidP="00AE1D16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932F230" w14:textId="77777777" w:rsidR="008C313E" w:rsidRPr="00AE1D16" w:rsidRDefault="008C313E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328218F2" w14:textId="77777777" w:rsidR="008C313E" w:rsidRPr="00AE1D16" w:rsidRDefault="008C313E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03B8FB" w14:textId="77777777" w:rsidR="008C313E" w:rsidRPr="00AE1D16" w:rsidRDefault="008C313E" w:rsidP="00AE1D16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auto"/>
          </w:tcPr>
          <w:p w14:paraId="5DDC5072" w14:textId="77777777" w:rsidR="008C313E" w:rsidRPr="00AE1D16" w:rsidRDefault="008C313E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68070864" w14:textId="77777777" w:rsidR="008C313E" w:rsidRPr="00AE1D16" w:rsidRDefault="008C313E" w:rsidP="00AE1D16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70D9E281" w14:textId="77777777" w:rsidR="008C313E" w:rsidRPr="00AE1D16" w:rsidRDefault="008C313E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</w:tcPr>
          <w:p w14:paraId="71D36A91" w14:textId="77777777" w:rsidR="008C313E" w:rsidRPr="00AE1D16" w:rsidRDefault="008C313E" w:rsidP="00AE1D16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15549B3E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7EFE912A" w14:textId="49D3768A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76" w:type="pct"/>
          </w:tcPr>
          <w:p w14:paraId="0713F996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45AB6C0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721B3A0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2F4CCBA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45EDFFA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36C33C95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AF7F3E5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3C721A67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0D70ADF9" w14:textId="0B45A93D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36CEF403" w14:textId="5A982BCE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5" w:type="pct"/>
          </w:tcPr>
          <w:p w14:paraId="3C73E6AA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564DDDA" w14:textId="6E8B0EBA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37" w:type="pct"/>
          </w:tcPr>
          <w:p w14:paraId="499FC2B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0FDF479" w14:textId="1FB53B37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79988172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6AAAFB28" w14:textId="06AD68DA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69A" w:rsidRPr="00AE1D16" w14:paraId="420083B5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006BB857" w14:textId="459C2BB1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6" w:type="pct"/>
          </w:tcPr>
          <w:p w14:paraId="3F8B89B1" w14:textId="07128832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5" w:type="pct"/>
          </w:tcPr>
          <w:p w14:paraId="672E2BF5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71594771" w14:textId="701A64AD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B77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7" w:type="pct"/>
          </w:tcPr>
          <w:p w14:paraId="0916BA6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7F9E11A" w14:textId="7D2D5A8B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583D7A8F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993B12A" w14:textId="4FF772D7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F469A" w:rsidRPr="00AE1D16" w14:paraId="24F8E6CF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28C97C5D" w14:textId="62FD951E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B4CBCF" w14:textId="4B63F15E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145" w:type="pct"/>
          </w:tcPr>
          <w:p w14:paraId="36FB9DBD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DF37D2" w14:textId="1DEF172F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137" w:type="pct"/>
          </w:tcPr>
          <w:p w14:paraId="276D5D2A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99BE110" w14:textId="6770842B" w:rsidR="00FB7764" w:rsidRPr="00AE1D16" w:rsidRDefault="00701D65" w:rsidP="00AE1D16">
            <w:pPr>
              <w:tabs>
                <w:tab w:val="decimal" w:pos="60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5C15DD41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DD5FA87" w14:textId="487F8940" w:rsidR="00FB7764" w:rsidRPr="00AE1D16" w:rsidRDefault="00FB7764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8F469A" w:rsidRPr="00AE1D16" w14:paraId="03FEAF7C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2C89D8B5" w14:textId="77777777" w:rsidR="00FB7764" w:rsidRPr="00AE1D16" w:rsidRDefault="00FB7764" w:rsidP="00AE1D16">
            <w:pPr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3F4B57AB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486F12A3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5" w:type="pct"/>
            <w:gridSpan w:val="2"/>
          </w:tcPr>
          <w:p w14:paraId="682AD70C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" w:type="pct"/>
          </w:tcPr>
          <w:p w14:paraId="4E88CD69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5" w:type="pct"/>
          </w:tcPr>
          <w:p w14:paraId="713D1E1E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</w:tcPr>
          <w:p w14:paraId="50B9511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</w:tcPr>
          <w:p w14:paraId="7068EAA5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56D4BC34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4296D102" w14:textId="08867563" w:rsidR="00FB7764" w:rsidRPr="00AE1D16" w:rsidRDefault="00FB7764" w:rsidP="00AE1D16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76" w:type="pct"/>
          </w:tcPr>
          <w:p w14:paraId="2EDD0E2C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1757CA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33C2E98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6D456E8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B16EC61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497726DF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B1B067C" w14:textId="77777777" w:rsidR="00FB7764" w:rsidRPr="00AE1D16" w:rsidRDefault="00FB7764" w:rsidP="00AE1D16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69577C2F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3A450C27" w14:textId="77777777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05F01847" w14:textId="3FCBE5B3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45" w:type="pct"/>
          </w:tcPr>
          <w:p w14:paraId="66E002AE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3AD3B177" w14:textId="0FEC27EA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37" w:type="pct"/>
          </w:tcPr>
          <w:p w14:paraId="664BFD6B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C45CDE3" w14:textId="556169AA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126" w:type="pct"/>
          </w:tcPr>
          <w:p w14:paraId="6CF83309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8CADB9B" w14:textId="042640F7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</w:tr>
      <w:tr w:rsidR="008F469A" w:rsidRPr="00AE1D16" w14:paraId="2C0AD76D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5C43FDB9" w14:textId="77777777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7699C91" w14:textId="77777777" w:rsidR="00FB7764" w:rsidRPr="00AE1D16" w:rsidRDefault="00FB7764" w:rsidP="00AE1D16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pct"/>
          </w:tcPr>
          <w:p w14:paraId="69A831E7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748F52D7" w14:textId="77777777" w:rsidR="00FB7764" w:rsidRPr="00AE1D16" w:rsidRDefault="00FB7764" w:rsidP="00AE1D16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" w:type="pct"/>
          </w:tcPr>
          <w:p w14:paraId="3969FFD6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28886CA" w14:textId="77777777" w:rsidR="00FB7764" w:rsidRPr="00AE1D16" w:rsidRDefault="00FB7764" w:rsidP="00AE1D16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3AA7C940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51E07C3B" w14:textId="77777777" w:rsidR="00FB7764" w:rsidRPr="00AE1D16" w:rsidRDefault="00FB7764" w:rsidP="00AE1D16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469A" w:rsidRPr="00AE1D16" w14:paraId="1EE611C7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36F72AF8" w14:textId="6893B359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433832AD" w14:textId="77777777" w:rsidR="00FB7764" w:rsidRPr="00AE1D16" w:rsidRDefault="00FB7764" w:rsidP="00AE1D16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DFCF4BB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gridSpan w:val="2"/>
          </w:tcPr>
          <w:p w14:paraId="4C459AA0" w14:textId="77777777" w:rsidR="00FB7764" w:rsidRPr="00AE1D16" w:rsidRDefault="00FB7764" w:rsidP="00AE1D16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2549CD29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B5059FD" w14:textId="77777777" w:rsidR="00FB7764" w:rsidRPr="00AE1D16" w:rsidRDefault="00FB7764" w:rsidP="00AE1D16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74990C4F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2E7A24E4" w14:textId="77777777" w:rsidR="00FB7764" w:rsidRPr="00AE1D16" w:rsidRDefault="00FB7764" w:rsidP="00AE1D16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211A884C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7B44B5B0" w14:textId="77777777" w:rsidR="00FB7764" w:rsidRPr="00AE1D16" w:rsidRDefault="00FB7764" w:rsidP="00AE1D16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FB1C33" w14:textId="3FBCF1BD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45" w:type="pct"/>
          </w:tcPr>
          <w:p w14:paraId="5D757C5C" w14:textId="77777777" w:rsidR="00FB7764" w:rsidRPr="00AE1D16" w:rsidRDefault="00FB7764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gridSpan w:val="2"/>
            <w:tcBorders>
              <w:bottom w:val="double" w:sz="4" w:space="0" w:color="auto"/>
            </w:tcBorders>
          </w:tcPr>
          <w:p w14:paraId="7F30B939" w14:textId="6B81D096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37" w:type="pct"/>
          </w:tcPr>
          <w:p w14:paraId="0B3EBDD1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104A304" w14:textId="39DF0BA9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126" w:type="pct"/>
          </w:tcPr>
          <w:p w14:paraId="29EE8AC0" w14:textId="77777777" w:rsidR="00FB7764" w:rsidRPr="00AE1D16" w:rsidRDefault="00FB7764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F4DA75E" w14:textId="2915274F" w:rsidR="00FB7764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FB776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</w:tr>
      <w:tr w:rsidR="008F469A" w:rsidRPr="00AE1D16" w14:paraId="2B30AB16" w14:textId="77777777" w:rsidTr="008F469A">
        <w:trPr>
          <w:gridAfter w:val="1"/>
          <w:wAfter w:w="10" w:type="pct"/>
        </w:trPr>
        <w:tc>
          <w:tcPr>
            <w:tcW w:w="2164" w:type="pct"/>
          </w:tcPr>
          <w:p w14:paraId="7CFDBF06" w14:textId="77777777" w:rsidR="00CC1CE6" w:rsidRPr="00AE1D16" w:rsidRDefault="00CC1CE6" w:rsidP="00AE1D16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D963D52" w14:textId="77777777" w:rsidR="00CC1CE6" w:rsidRPr="00AE1D16" w:rsidRDefault="00CC1CE6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5" w:type="pct"/>
          </w:tcPr>
          <w:p w14:paraId="77BB3B3E" w14:textId="77777777" w:rsidR="00CC1CE6" w:rsidRPr="00AE1D16" w:rsidRDefault="00CC1CE6" w:rsidP="00AE1D16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64DCAC29" w14:textId="77777777" w:rsidR="00CC1CE6" w:rsidRPr="00AE1D16" w:rsidRDefault="00CC1CE6" w:rsidP="00AE1D16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7" w:type="pct"/>
          </w:tcPr>
          <w:p w14:paraId="00C59DCE" w14:textId="77777777" w:rsidR="00CC1CE6" w:rsidRPr="00AE1D16" w:rsidRDefault="00CC1CE6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8439372" w14:textId="77777777" w:rsidR="00CC1CE6" w:rsidRPr="00AE1D16" w:rsidRDefault="00CC1CE6" w:rsidP="00AE1D16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</w:tcPr>
          <w:p w14:paraId="137C4B51" w14:textId="77777777" w:rsidR="00CC1CE6" w:rsidRPr="00AE1D16" w:rsidRDefault="00CC1CE6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2622BA2" w14:textId="77777777" w:rsidR="00CC1CE6" w:rsidRPr="00AE1D16" w:rsidRDefault="00CC1CE6" w:rsidP="00AE1D16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F469A" w:rsidRPr="00AE1D16" w14:paraId="6741C7AD" w14:textId="77777777" w:rsidTr="008F469A">
        <w:tblPrEx>
          <w:tblLook w:val="04A0" w:firstRow="1" w:lastRow="0" w:firstColumn="1" w:lastColumn="0" w:noHBand="0" w:noVBand="1"/>
        </w:tblPrEx>
        <w:tc>
          <w:tcPr>
            <w:tcW w:w="2164" w:type="pct"/>
            <w:hideMark/>
          </w:tcPr>
          <w:p w14:paraId="193509B2" w14:textId="77777777" w:rsidR="00D96FD5" w:rsidRPr="00AE1D16" w:rsidRDefault="00D96FD5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76" w:type="pct"/>
          </w:tcPr>
          <w:p w14:paraId="22C1C0A4" w14:textId="77777777" w:rsidR="00D96FD5" w:rsidRPr="00AE1D16" w:rsidRDefault="00D96FD5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gridSpan w:val="2"/>
          </w:tcPr>
          <w:p w14:paraId="7E081849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17989804" w14:textId="77777777" w:rsidR="00D96FD5" w:rsidRPr="00AE1D16" w:rsidRDefault="00D96FD5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40C8FB8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00F25D84" w14:textId="77777777" w:rsidR="00D96FD5" w:rsidRPr="00AE1D16" w:rsidRDefault="00D96FD5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CFA31FE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</w:tcPr>
          <w:p w14:paraId="555CE172" w14:textId="77777777" w:rsidR="00D96FD5" w:rsidRPr="00AE1D16" w:rsidRDefault="00D96FD5" w:rsidP="00AE1D1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6C3F5E7D" w14:textId="77777777" w:rsidTr="008F469A">
        <w:tblPrEx>
          <w:tblLook w:val="04A0" w:firstRow="1" w:lastRow="0" w:firstColumn="1" w:lastColumn="0" w:noHBand="0" w:noVBand="1"/>
        </w:tblPrEx>
        <w:tc>
          <w:tcPr>
            <w:tcW w:w="2164" w:type="pct"/>
            <w:hideMark/>
          </w:tcPr>
          <w:p w14:paraId="61961BF3" w14:textId="77777777" w:rsidR="00D96FD5" w:rsidRPr="00AE1D16" w:rsidRDefault="00D96FD5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  <w:vAlign w:val="center"/>
          </w:tcPr>
          <w:p w14:paraId="56BB2CE4" w14:textId="105AFC4D" w:rsidR="00D96FD5" w:rsidRPr="00AE1D16" w:rsidRDefault="00D52D17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65B60B15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hideMark/>
          </w:tcPr>
          <w:p w14:paraId="13D3FFD2" w14:textId="77777777" w:rsidR="00D96FD5" w:rsidRPr="00AE1D16" w:rsidRDefault="00D96FD5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709D0F0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5EA1631F" w14:textId="6A059219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0C9C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B70C9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6" w:type="pct"/>
          </w:tcPr>
          <w:p w14:paraId="70649797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hideMark/>
          </w:tcPr>
          <w:p w14:paraId="5E187B4F" w14:textId="47003FDF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6FD5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D96FD5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8F469A" w:rsidRPr="00AE1D16" w14:paraId="36D393EC" w14:textId="77777777" w:rsidTr="008F469A">
        <w:tblPrEx>
          <w:tblLook w:val="04A0" w:firstRow="1" w:lastRow="0" w:firstColumn="1" w:lastColumn="0" w:noHBand="0" w:noVBand="1"/>
        </w:tblPrEx>
        <w:tc>
          <w:tcPr>
            <w:tcW w:w="2164" w:type="pct"/>
            <w:hideMark/>
          </w:tcPr>
          <w:p w14:paraId="5618C49D" w14:textId="77777777" w:rsidR="00D96FD5" w:rsidRPr="00AE1D16" w:rsidRDefault="00D96FD5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0F3BA7C2" w14:textId="13EE0256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="00D52D1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8" w:type="pct"/>
            <w:gridSpan w:val="2"/>
          </w:tcPr>
          <w:p w14:paraId="7E9F8674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hideMark/>
          </w:tcPr>
          <w:p w14:paraId="48F60D32" w14:textId="77777777" w:rsidR="00D96FD5" w:rsidRPr="00AE1D16" w:rsidRDefault="00D96FD5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2651726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1B35DA6F" w14:textId="63CBB380" w:rsidR="00D96FD5" w:rsidRPr="00AE1D16" w:rsidRDefault="00B70C9C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7C098EB1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hideMark/>
          </w:tcPr>
          <w:p w14:paraId="15B40940" w14:textId="77777777" w:rsidR="00D96FD5" w:rsidRPr="00AE1D16" w:rsidRDefault="00D96FD5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46696D46" w14:textId="77777777" w:rsidTr="008F469A">
        <w:tblPrEx>
          <w:tblLook w:val="04A0" w:firstRow="1" w:lastRow="0" w:firstColumn="1" w:lastColumn="0" w:noHBand="0" w:noVBand="1"/>
        </w:tblPrEx>
        <w:tc>
          <w:tcPr>
            <w:tcW w:w="2164" w:type="pct"/>
            <w:hideMark/>
          </w:tcPr>
          <w:p w14:paraId="6DDE9CFF" w14:textId="77777777" w:rsidR="00D96FD5" w:rsidRPr="00AE1D16" w:rsidRDefault="00D96FD5" w:rsidP="00AE1D16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9E1CB" w14:textId="0B683143" w:rsidR="00D96FD5" w:rsidRPr="00AE1D16" w:rsidRDefault="00D52D17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2"/>
          </w:tcPr>
          <w:p w14:paraId="1797E5AA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27816" w14:textId="36D3B865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D96FD5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7" w:type="pct"/>
          </w:tcPr>
          <w:p w14:paraId="2BD5A8DA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B8A43" w14:textId="18B21E8D" w:rsidR="00D96FD5" w:rsidRPr="00AE1D16" w:rsidRDefault="00B70C9C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3BB408BA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BF9FFD" w14:textId="77777777" w:rsidR="00D96FD5" w:rsidRPr="00AE1D16" w:rsidRDefault="00D96FD5" w:rsidP="00AE1D16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38942F31" w14:textId="77777777" w:rsidTr="008F469A">
        <w:tblPrEx>
          <w:tblLook w:val="04A0" w:firstRow="1" w:lastRow="0" w:firstColumn="1" w:lastColumn="0" w:noHBand="0" w:noVBand="1"/>
        </w:tblPrEx>
        <w:tc>
          <w:tcPr>
            <w:tcW w:w="2164" w:type="pct"/>
            <w:hideMark/>
          </w:tcPr>
          <w:p w14:paraId="5591F164" w14:textId="77777777" w:rsidR="00D96FD5" w:rsidRPr="00AE1D16" w:rsidRDefault="00D96FD5" w:rsidP="00AE1D16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676CC" w14:textId="1C4506AE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 w:rsidR="00D52D17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48" w:type="pct"/>
            <w:gridSpan w:val="2"/>
          </w:tcPr>
          <w:p w14:paraId="56685869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1487FC" w14:textId="23F69A1C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D96FD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7" w:type="pct"/>
          </w:tcPr>
          <w:p w14:paraId="3AB1D891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DFCA1" w14:textId="53E25631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70C9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B70C9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26" w:type="pct"/>
          </w:tcPr>
          <w:p w14:paraId="2061910B" w14:textId="77777777" w:rsidR="00D96FD5" w:rsidRPr="00AE1D16" w:rsidRDefault="00D96FD5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0623B1" w14:textId="47612C86" w:rsidR="00D96FD5" w:rsidRPr="00AE1D16" w:rsidRDefault="00E93A22" w:rsidP="00AE1D1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6FD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  <w:r w:rsidR="00D96FD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</w:tbl>
    <w:p w14:paraId="4C414C31" w14:textId="08DE26C6" w:rsidR="0009206D" w:rsidRPr="00AE1D16" w:rsidRDefault="0009206D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2560C4A" w14:textId="5AB919C3" w:rsidR="00015BF1" w:rsidRPr="00AE1D16" w:rsidRDefault="00015BF1" w:rsidP="00AE1D1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มีดังต่อไปนี้  </w:t>
      </w:r>
    </w:p>
    <w:p w14:paraId="5A2248D3" w14:textId="77777777" w:rsidR="00695F50" w:rsidRPr="00AE1D16" w:rsidRDefault="00695F50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050AD9A" w14:textId="77777777" w:rsidR="009512A0" w:rsidRPr="00AE1D16" w:rsidRDefault="009512A0" w:rsidP="00AE1D16">
      <w:pPr>
        <w:spacing w:line="240" w:lineRule="auto"/>
        <w:ind w:left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สัญญาบริหารจัดการ</w:t>
      </w:r>
    </w:p>
    <w:p w14:paraId="6220DCD0" w14:textId="5D3D3943" w:rsidR="009512A0" w:rsidRPr="00AE1D16" w:rsidRDefault="00715D7D" w:rsidP="00AE1D16">
      <w:pPr>
        <w:pStyle w:val="NoSpacing"/>
        <w:spacing w:line="240" w:lineRule="auto"/>
        <w:rPr>
          <w:rFonts w:asciiTheme="majorBidi" w:hAnsiTheme="majorBidi" w:cstheme="majorBidi"/>
          <w:snapToGrid w:val="0"/>
          <w:sz w:val="22"/>
          <w:lang w:eastAsia="th-TH"/>
        </w:rPr>
      </w:pPr>
      <w:r w:rsidRPr="00AE1D16">
        <w:rPr>
          <w:rFonts w:asciiTheme="majorBidi" w:hAnsiTheme="majorBidi" w:cstheme="majorBidi"/>
          <w:snapToGrid w:val="0"/>
          <w:sz w:val="28"/>
          <w:szCs w:val="28"/>
          <w:lang w:eastAsia="th-TH"/>
        </w:rPr>
        <w:tab/>
      </w:r>
    </w:p>
    <w:p w14:paraId="21C3F8BF" w14:textId="77777777" w:rsidR="009512A0" w:rsidRPr="00AE1D16" w:rsidRDefault="009512A0" w:rsidP="00AE1D16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บริษัทได้ทำสัญญากับบริษัทย่อยหลายแห่ง เพื่อให้บริการในการช่วยบริหารมีกำหนดระยะเวลาและค่าบริการเป็นราคาที่ตกลงกันตามสัญญา</w:t>
      </w:r>
    </w:p>
    <w:p w14:paraId="1A9F32E0" w14:textId="77777777" w:rsidR="0035152E" w:rsidRPr="00AE1D16" w:rsidRDefault="0035152E" w:rsidP="00AE1D16">
      <w:pPr>
        <w:pStyle w:val="NoSpacing"/>
        <w:spacing w:line="240" w:lineRule="auto"/>
        <w:rPr>
          <w:rFonts w:asciiTheme="majorBidi" w:hAnsiTheme="majorBidi" w:cstheme="majorBidi"/>
          <w:snapToGrid w:val="0"/>
          <w:sz w:val="22"/>
          <w:lang w:eastAsia="th-TH"/>
        </w:rPr>
      </w:pPr>
    </w:p>
    <w:p w14:paraId="57B3AB07" w14:textId="3957D6EA" w:rsidR="009512A0" w:rsidRPr="00AE1D16" w:rsidRDefault="009512A0" w:rsidP="00AE1D16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</w:pP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บริษัทย่อยของบริษัทได้ทำสัญญาให้บริการที่ปรึกษากับ</w:t>
      </w:r>
      <w:r w:rsidR="00FC4E58"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</w:t>
      </w:r>
      <w:r w:rsidR="00EE578D"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ั</w:t>
      </w:r>
      <w:r w:rsidR="00FC4E58"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ทใหญ่ บริษัทร่วมแห่งหนึ่ง และ</w:t>
      </w: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2B51E8F" w14:textId="77777777" w:rsidR="009512A0" w:rsidRPr="00AE1D16" w:rsidRDefault="009512A0" w:rsidP="00AE1D16">
      <w:pPr>
        <w:pStyle w:val="NoSpacing"/>
        <w:spacing w:line="240" w:lineRule="auto"/>
        <w:rPr>
          <w:rFonts w:asciiTheme="majorBidi" w:hAnsiTheme="majorBidi" w:cstheme="majorBidi"/>
          <w:snapToGrid w:val="0"/>
          <w:sz w:val="22"/>
          <w:cs/>
          <w:lang w:eastAsia="th-TH"/>
        </w:rPr>
      </w:pPr>
    </w:p>
    <w:p w14:paraId="5B152B8B" w14:textId="6964A8D3" w:rsidR="009758D5" w:rsidRPr="00AE1D16" w:rsidRDefault="009512A0" w:rsidP="00AE1D16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บริษัทย่อยของบริษัทได้ทำสัญญาว่าจ้างบริหารงานและควบคุมงานก่อสร้างกับบริษัทร่วมแห่งหนึ่ง เพื่อดำเนินการบริหารงานก่อสร้างและควบคุมงบประมาณของการก่อสร้างรวมทั้งเป็นที่ปรึกษาในด้านต่าง</w:t>
      </w:r>
      <w:r w:rsidR="00C9573B" w:rsidRPr="00AE1D16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ๆ ที่เกี่ยวกับการก่อสร้างโครงการโดยมีกำหนดระยะเวลาและค่าบริการเป็นราคาที่ตกลงกันตามสัญญา</w:t>
      </w:r>
    </w:p>
    <w:p w14:paraId="55ADA4E8" w14:textId="77777777" w:rsidR="00707E84" w:rsidRPr="00AE1D16" w:rsidRDefault="00707E84" w:rsidP="00AE1D16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2"/>
          <w:szCs w:val="22"/>
          <w:lang w:eastAsia="th-TH"/>
        </w:rPr>
      </w:pPr>
    </w:p>
    <w:p w14:paraId="5ABC039C" w14:textId="7E269B5D" w:rsidR="00C710C6" w:rsidRPr="00AE1D16" w:rsidRDefault="009512A0" w:rsidP="00AE1D16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บริษัทย่อยของบริษัทได้ทำสัญญารับบริหารอาคารกับบริษัทที่เกี่ยวข้องกัน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2A234C2D" w14:textId="77777777" w:rsidR="00754210" w:rsidRPr="00AE1D16" w:rsidRDefault="00754210" w:rsidP="00AE1D16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2"/>
          <w:szCs w:val="22"/>
          <w:cs/>
          <w:lang w:eastAsia="th-TH"/>
        </w:rPr>
      </w:pPr>
    </w:p>
    <w:p w14:paraId="7FB9B94B" w14:textId="30AD29E0" w:rsidR="009512A0" w:rsidRPr="00AE1D16" w:rsidRDefault="00E57D02" w:rsidP="00AE1D16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บริษัทย่อยของบริษัทได้ทำสัญญาซื้อขายไฟฟ้ากับบริษัทที่เกี่ยวข้องกันสองแห่ง เป็นระยะเวลา </w:t>
      </w:r>
      <w:r w:rsidR="00E93A22" w:rsidRPr="00E93A22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10</w:t>
      </w: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ปี และ </w:t>
      </w:r>
      <w:r w:rsidR="00E93A22" w:rsidRPr="00E93A22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16</w:t>
      </w: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ปี นับแต่วันเริ่มต้นซื้อขายไฟฟ้า </w:t>
      </w:r>
      <w:r w:rsidR="005E3E87" w:rsidRPr="00AE1D16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โดย</w:t>
      </w: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บริษัท</w:t>
      </w:r>
      <w:r w:rsidR="005E3E87" w:rsidRPr="00AE1D16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ย่อย</w:t>
      </w:r>
      <w:r w:rsidRPr="00AE1D16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ดังกล่าวมีหน้าที่ก่อสร้างโรงไฟฟ้าจากพลังงานแสงอาทิตย์ และจำหน่ายไฟฟ้าที่ผลิตได้</w:t>
      </w:r>
      <w:r w:rsidR="005E3E87" w:rsidRPr="00AE1D16">
        <w:rPr>
          <w:rFonts w:asciiTheme="majorBidi" w:hAnsiTheme="majorBidi" w:cstheme="majorBidi" w:hint="cs"/>
          <w:snapToGrid w:val="0"/>
          <w:spacing w:val="-2"/>
          <w:sz w:val="28"/>
          <w:szCs w:val="28"/>
          <w:cs/>
          <w:lang w:eastAsia="th-TH"/>
        </w:rPr>
        <w:t>ให้กับบริษัทที่เกี่ยวข้องกันตามราคาที่ตกลงกันตามสัญญา</w:t>
      </w:r>
    </w:p>
    <w:p w14:paraId="18825AB2" w14:textId="77777777" w:rsidR="006A7F45" w:rsidRPr="00AE1D16" w:rsidRDefault="006A7F45" w:rsidP="00AE1D16">
      <w:pPr>
        <w:widowControl w:val="0"/>
        <w:spacing w:line="240" w:lineRule="auto"/>
        <w:rPr>
          <w:rFonts w:asciiTheme="majorBidi" w:hAnsiTheme="majorBidi" w:cstheme="majorBidi"/>
          <w:snapToGrid w:val="0"/>
          <w:spacing w:val="-2"/>
          <w:sz w:val="22"/>
          <w:lang w:eastAsia="th-TH"/>
        </w:rPr>
      </w:pPr>
    </w:p>
    <w:p w14:paraId="0733D20A" w14:textId="21674138" w:rsidR="00034EA8" w:rsidRPr="00AE1D16" w:rsidRDefault="00FD4652" w:rsidP="00AE1D16">
      <w:pPr>
        <w:pStyle w:val="ListParagraph"/>
        <w:widowControl w:val="0"/>
        <w:numPr>
          <w:ilvl w:val="0"/>
          <w:numId w:val="6"/>
        </w:numPr>
        <w:spacing w:line="240" w:lineRule="auto"/>
        <w:ind w:left="540" w:hanging="540"/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</w:pPr>
      <w:r w:rsidRPr="00AE1D1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บริษัทย่อยของบริษัทได้ทำสัญญารับบริหารโครงการกับบริษัทที่เกี่ยวข้องกัน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54A00F95" w14:textId="77777777" w:rsidR="00FF2134" w:rsidRPr="00AE1D16" w:rsidRDefault="00FF2134" w:rsidP="00AE1D16">
      <w:pPr>
        <w:tabs>
          <w:tab w:val="left" w:pos="900"/>
          <w:tab w:val="left" w:pos="1260"/>
          <w:tab w:val="left" w:pos="2160"/>
        </w:tabs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22"/>
          <w:szCs w:val="22"/>
          <w:cs/>
          <w:lang w:eastAsia="th-TH"/>
        </w:rPr>
      </w:pPr>
    </w:p>
    <w:p w14:paraId="1D18D35F" w14:textId="1219B565" w:rsidR="009512A0" w:rsidRPr="00AE1D16" w:rsidRDefault="009512A0" w:rsidP="00AE1D16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AE1D16" w:rsidRDefault="009512A0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0AE0C10" w14:textId="2012B375" w:rsidR="009512A0" w:rsidRPr="00AE1D16" w:rsidRDefault="009512A0" w:rsidP="00AE1D16">
      <w:pPr>
        <w:pStyle w:val="ListParagraph"/>
        <w:widowControl w:val="0"/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ณ วันที่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0954CA" w:rsidRPr="00AE1D16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AE1D1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AE1D16" w:rsidRDefault="009512A0" w:rsidP="00AE1D16">
      <w:pPr>
        <w:pStyle w:val="NoSpacing"/>
        <w:spacing w:line="240" w:lineRule="auto"/>
        <w:rPr>
          <w:rFonts w:asciiTheme="majorBidi" w:hAnsiTheme="majorBidi" w:cstheme="majorBidi"/>
          <w:snapToGrid w:val="0"/>
          <w:sz w:val="22"/>
          <w:lang w:eastAsia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270"/>
        <w:gridCol w:w="1980"/>
      </w:tblGrid>
      <w:tr w:rsidR="009512A0" w:rsidRPr="00AE1D16" w14:paraId="1BF6BDD5" w14:textId="77777777" w:rsidTr="004B31A1">
        <w:tc>
          <w:tcPr>
            <w:tcW w:w="5220" w:type="dxa"/>
          </w:tcPr>
          <w:p w14:paraId="39D01DEB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AE1D16" w14:paraId="525357A5" w14:textId="77777777" w:rsidTr="004B31A1">
        <w:tc>
          <w:tcPr>
            <w:tcW w:w="5220" w:type="dxa"/>
          </w:tcPr>
          <w:p w14:paraId="63DD57BD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AE1D16" w14:paraId="7DBEDB11" w14:textId="77777777" w:rsidTr="004B31A1">
        <w:tc>
          <w:tcPr>
            <w:tcW w:w="5220" w:type="dxa"/>
          </w:tcPr>
          <w:p w14:paraId="625625DD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036E7B5C" w:rsidR="009512A0" w:rsidRPr="00AE1D16" w:rsidRDefault="00E93A22" w:rsidP="00AE1D16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B70C9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AE1D16" w:rsidRDefault="009512A0" w:rsidP="00AE1D16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1064FEB8" w:rsidR="009512A0" w:rsidRPr="00AE1D16" w:rsidRDefault="00E93A22" w:rsidP="00AE1D16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95EB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9512A0" w:rsidRPr="00AE1D16" w14:paraId="56B22FF6" w14:textId="77777777" w:rsidTr="004B31A1">
        <w:tc>
          <w:tcPr>
            <w:tcW w:w="5220" w:type="dxa"/>
          </w:tcPr>
          <w:p w14:paraId="1DE70A4C" w14:textId="77777777" w:rsidR="009512A0" w:rsidRPr="00AE1D16" w:rsidRDefault="009512A0" w:rsidP="00AE1D16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6600DFAA" w:rsidR="009512A0" w:rsidRPr="00AE1D16" w:rsidRDefault="00E93A22" w:rsidP="00AE1D16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0C9C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 w:rsidR="00B70C9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0B2B39D6" w14:textId="77777777" w:rsidR="009512A0" w:rsidRPr="00AE1D16" w:rsidRDefault="009512A0" w:rsidP="00AE1D16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45FBAE83" w:rsidR="009512A0" w:rsidRPr="00AE1D16" w:rsidRDefault="00E93A22" w:rsidP="00AE1D16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B70C9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</w:tbl>
    <w:p w14:paraId="46389622" w14:textId="0A7F1664" w:rsidR="00CC1CE6" w:rsidRPr="00AE1D16" w:rsidRDefault="00CC1CE6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p w14:paraId="0CF3A469" w14:textId="09F042DA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Cs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sz w:val="28"/>
          <w:szCs w:val="28"/>
          <w:u w:val="none"/>
          <w:cs/>
        </w:rPr>
        <w:t>เงินสดและรายการเทียบเท่าเงินสด</w:t>
      </w:r>
    </w:p>
    <w:p w14:paraId="79F7190C" w14:textId="77777777" w:rsidR="00132C9B" w:rsidRPr="00AE1D16" w:rsidRDefault="00132C9B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044"/>
        <w:gridCol w:w="267"/>
        <w:gridCol w:w="1067"/>
        <w:gridCol w:w="267"/>
        <w:gridCol w:w="994"/>
        <w:gridCol w:w="267"/>
        <w:gridCol w:w="1024"/>
      </w:tblGrid>
      <w:tr w:rsidR="003B14EA" w:rsidRPr="00AE1D16" w14:paraId="6509922F" w14:textId="77777777" w:rsidTr="008F469A">
        <w:trPr>
          <w:tblHeader/>
        </w:trPr>
        <w:tc>
          <w:tcPr>
            <w:tcW w:w="2361" w:type="pct"/>
          </w:tcPr>
          <w:p w14:paraId="1788D773" w14:textId="77777777" w:rsidR="003B14EA" w:rsidRPr="00AE1D16" w:rsidRDefault="003B14EA" w:rsidP="00AE1D16">
            <w:pPr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pct"/>
            <w:gridSpan w:val="3"/>
          </w:tcPr>
          <w:p w14:paraId="77BE1471" w14:textId="77777777" w:rsidR="003B14EA" w:rsidRPr="00AE1D16" w:rsidRDefault="003B14E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2231FB2" w14:textId="77777777" w:rsidR="003B14EA" w:rsidRPr="00AE1D16" w:rsidRDefault="003B14E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pct"/>
            <w:gridSpan w:val="3"/>
          </w:tcPr>
          <w:p w14:paraId="2883D831" w14:textId="77777777" w:rsidR="003B14EA" w:rsidRPr="00AE1D16" w:rsidRDefault="003B14E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25B2A" w:rsidRPr="00AE1D16" w14:paraId="71DE8919" w14:textId="77777777" w:rsidTr="008F469A">
        <w:trPr>
          <w:tblHeader/>
        </w:trPr>
        <w:tc>
          <w:tcPr>
            <w:tcW w:w="2361" w:type="pct"/>
          </w:tcPr>
          <w:p w14:paraId="3B3A12BB" w14:textId="77777777" w:rsidR="00125B2A" w:rsidRPr="00AE1D16" w:rsidRDefault="00125B2A" w:rsidP="00AE1D16">
            <w:pPr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3DED5ADD" w14:textId="695B29E2" w:rsidR="00125B2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55C39C56" w14:textId="77777777" w:rsidR="00125B2A" w:rsidRPr="00AE1D16" w:rsidRDefault="00125B2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C517718" w14:textId="0CB1DB99" w:rsidR="00125B2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</w:tcPr>
          <w:p w14:paraId="6C52A41D" w14:textId="77777777" w:rsidR="00125B2A" w:rsidRPr="00AE1D16" w:rsidRDefault="00125B2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96EE8EB" w14:textId="6D03B811" w:rsidR="00125B2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6EEA46ED" w14:textId="77777777" w:rsidR="00125B2A" w:rsidRPr="00AE1D16" w:rsidRDefault="00125B2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2CAFDDD9" w14:textId="5A3ED229" w:rsidR="00125B2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25B2A" w:rsidRPr="00AE1D16" w14:paraId="03AECEFA" w14:textId="77777777" w:rsidTr="008F469A">
        <w:trPr>
          <w:tblHeader/>
        </w:trPr>
        <w:tc>
          <w:tcPr>
            <w:tcW w:w="2361" w:type="pct"/>
          </w:tcPr>
          <w:p w14:paraId="013E77ED" w14:textId="77777777" w:rsidR="00125B2A" w:rsidRPr="00AE1D16" w:rsidRDefault="00125B2A" w:rsidP="00AE1D16">
            <w:pPr>
              <w:pStyle w:val="BodyText"/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9" w:type="pct"/>
            <w:gridSpan w:val="7"/>
          </w:tcPr>
          <w:p w14:paraId="548B6BAE" w14:textId="77777777" w:rsidR="00125B2A" w:rsidRPr="00AE1D16" w:rsidRDefault="00125B2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70DB" w:rsidRPr="00AE1D16" w14:paraId="7CF02CA1" w14:textId="77777777" w:rsidTr="008F469A">
        <w:tc>
          <w:tcPr>
            <w:tcW w:w="2361" w:type="pct"/>
          </w:tcPr>
          <w:p w14:paraId="644706D0" w14:textId="77777777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59" w:type="pct"/>
          </w:tcPr>
          <w:p w14:paraId="13DD4A08" w14:textId="49F74D8B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54A6F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43" w:type="pct"/>
          </w:tcPr>
          <w:p w14:paraId="2B6DE109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5EDEBA" w14:textId="4FD3B182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43" w:type="pct"/>
          </w:tcPr>
          <w:p w14:paraId="1F9351DA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71B7C839" w14:textId="5583B55D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1468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3" w:type="pct"/>
          </w:tcPr>
          <w:p w14:paraId="32891D1B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512E6BF3" w14:textId="5A38A85D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570DB" w:rsidRPr="00AE1D16" w14:paraId="5FE0AB1F" w14:textId="77777777" w:rsidTr="008F469A">
        <w:tc>
          <w:tcPr>
            <w:tcW w:w="2361" w:type="pct"/>
          </w:tcPr>
          <w:p w14:paraId="631D39B8" w14:textId="22021A34" w:rsidR="004570DB" w:rsidRPr="00AE1D16" w:rsidRDefault="007C5D83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59" w:type="pct"/>
          </w:tcPr>
          <w:p w14:paraId="733C2474" w14:textId="0867C657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B54A6F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43" w:type="pct"/>
          </w:tcPr>
          <w:p w14:paraId="654F6376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1A7804F" w14:textId="140947FD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43" w:type="pct"/>
          </w:tcPr>
          <w:p w14:paraId="01F21365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</w:tcPr>
          <w:p w14:paraId="3EDEC21D" w14:textId="5C657563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11468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43" w:type="pct"/>
          </w:tcPr>
          <w:p w14:paraId="02C9A3C4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</w:tcPr>
          <w:p w14:paraId="0C9C366D" w14:textId="0C108032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4570DB" w:rsidRPr="00AE1D16" w14:paraId="51AA48DC" w14:textId="77777777" w:rsidTr="008F469A">
        <w:tc>
          <w:tcPr>
            <w:tcW w:w="2361" w:type="pct"/>
          </w:tcPr>
          <w:p w14:paraId="4911A595" w14:textId="77777777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50A342C" w14:textId="0CA24706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4588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3" w:type="pct"/>
          </w:tcPr>
          <w:p w14:paraId="33805D2B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E8304A6" w14:textId="5A4A6789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3" w:type="pct"/>
          </w:tcPr>
          <w:p w14:paraId="63563FD3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EDB7497" w14:textId="38C0B2F7" w:rsidR="004570DB" w:rsidRPr="00AE1D16" w:rsidRDefault="0011468C" w:rsidP="00AE1D16">
            <w:pPr>
              <w:pStyle w:val="BodyText"/>
              <w:tabs>
                <w:tab w:val="decimal" w:pos="64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414B71F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9C1FA40" w14:textId="1A8FBB43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570DB" w:rsidRPr="00AE1D16" w14:paraId="4B795CBB" w14:textId="77777777" w:rsidTr="008F469A">
        <w:tc>
          <w:tcPr>
            <w:tcW w:w="2361" w:type="pct"/>
          </w:tcPr>
          <w:p w14:paraId="54620E83" w14:textId="03E45F09" w:rsidR="004570DB" w:rsidRPr="00AE1D16" w:rsidRDefault="004570DB" w:rsidP="00AE1D16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เงินสดและรายการเทียบเท่าเงินสดในงบแสดงฐานะการเงิน 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0D3A2A9" w14:textId="3A33A4F6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</w:t>
            </w:r>
            <w:r w:rsidR="00B54A6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43" w:type="pct"/>
          </w:tcPr>
          <w:p w14:paraId="62141CE3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0271163" w14:textId="3D9CDF9F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43" w:type="pct"/>
          </w:tcPr>
          <w:p w14:paraId="65D2CA5F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2AA7C52" w14:textId="60A96221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</w:t>
            </w:r>
            <w:r w:rsidR="0011468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43" w:type="pct"/>
          </w:tcPr>
          <w:p w14:paraId="41703F83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0A82801C" w14:textId="16B48395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  <w:tr w:rsidR="004570DB" w:rsidRPr="00AE1D16" w14:paraId="22B4FC98" w14:textId="77777777" w:rsidTr="008F469A">
        <w:tc>
          <w:tcPr>
            <w:tcW w:w="2361" w:type="pct"/>
          </w:tcPr>
          <w:p w14:paraId="0A4FB139" w14:textId="4AAE0195" w:rsidR="004570DB" w:rsidRPr="00AE1D16" w:rsidRDefault="004570DB" w:rsidP="00AE1D16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เงินสดและรายการเทียบเท่าเงินสดในงบกระแสเงินสด</w:t>
            </w:r>
          </w:p>
        </w:tc>
        <w:tc>
          <w:tcPr>
            <w:tcW w:w="559" w:type="pct"/>
            <w:tcBorders>
              <w:top w:val="double" w:sz="4" w:space="0" w:color="auto"/>
              <w:bottom w:val="double" w:sz="4" w:space="0" w:color="auto"/>
            </w:tcBorders>
          </w:tcPr>
          <w:p w14:paraId="2E4E9FB7" w14:textId="443E579E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</w:t>
            </w:r>
            <w:r w:rsidR="00B54A6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43" w:type="pct"/>
          </w:tcPr>
          <w:p w14:paraId="1951F850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  <w:bottom w:val="double" w:sz="4" w:space="0" w:color="auto"/>
            </w:tcBorders>
          </w:tcPr>
          <w:p w14:paraId="0DDD8314" w14:textId="7D0F3D4D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43" w:type="pct"/>
          </w:tcPr>
          <w:p w14:paraId="05FA5C54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double" w:sz="4" w:space="0" w:color="auto"/>
              <w:bottom w:val="double" w:sz="4" w:space="0" w:color="auto"/>
            </w:tcBorders>
          </w:tcPr>
          <w:p w14:paraId="70B4AF9F" w14:textId="4925646B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372</w:t>
            </w:r>
            <w:r w:rsidR="0011468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43" w:type="pct"/>
          </w:tcPr>
          <w:p w14:paraId="5EC24DF0" w14:textId="77777777" w:rsidR="004570DB" w:rsidRPr="00AE1D16" w:rsidRDefault="004570DB" w:rsidP="00AE1D16">
            <w:pPr>
              <w:pStyle w:val="BodyText"/>
              <w:tabs>
                <w:tab w:val="decimal" w:pos="522"/>
              </w:tabs>
              <w:spacing w:after="0" w:line="240" w:lineRule="auto"/>
              <w:ind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14:paraId="07E97833" w14:textId="018CD8A3" w:rsidR="004570DB" w:rsidRPr="00AE1D16" w:rsidRDefault="00E93A22" w:rsidP="00AE1D16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</w:tr>
    </w:tbl>
    <w:p w14:paraId="091496F0" w14:textId="77777777" w:rsidR="0009206D" w:rsidRPr="00AE1D16" w:rsidRDefault="0009206D" w:rsidP="00AE1D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5AE719" w14:textId="77777777" w:rsidR="008F469A" w:rsidRPr="00AE1D16" w:rsidRDefault="008F469A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D8831E7" w14:textId="0890BACC" w:rsidR="00E07F12" w:rsidRPr="00AE1D16" w:rsidRDefault="00E07F12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sz w:val="28"/>
          <w:szCs w:val="28"/>
          <w:u w:val="none"/>
          <w:cs/>
        </w:rPr>
        <w:t>เงินฝาก</w:t>
      </w:r>
      <w:r w:rsidR="007B0542" w:rsidRPr="00AE1D16">
        <w:rPr>
          <w:rFonts w:asciiTheme="majorBidi" w:hAnsiTheme="majorBidi"/>
          <w:sz w:val="28"/>
          <w:szCs w:val="28"/>
          <w:u w:val="none"/>
          <w:cs/>
        </w:rPr>
        <w:t>สถาบันการเงิน</w:t>
      </w:r>
      <w:r w:rsidRPr="00AE1D16">
        <w:rPr>
          <w:rFonts w:asciiTheme="majorBidi" w:hAnsiTheme="majorBidi" w:cstheme="majorBidi"/>
          <w:sz w:val="28"/>
          <w:szCs w:val="28"/>
          <w:u w:val="none"/>
          <w:cs/>
        </w:rPr>
        <w:t>ระยะสั้นที่ใช้เป็นหลักประกัน</w:t>
      </w:r>
    </w:p>
    <w:p w14:paraId="2DEDC515" w14:textId="15AE70A0" w:rsidR="00E07F12" w:rsidRPr="00AE1D16" w:rsidRDefault="00E07F12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023743A" w14:textId="550FD45F" w:rsidR="00E07F12" w:rsidRPr="00AE1D16" w:rsidRDefault="00E07F12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กลุ่มบริษัทมีเงินฝาก</w:t>
      </w:r>
      <w:r w:rsidR="00374688" w:rsidRPr="00AE1D16">
        <w:rPr>
          <w:rFonts w:asciiTheme="majorBidi" w:hAnsiTheme="majorBidi" w:cstheme="majorBidi"/>
          <w:sz w:val="28"/>
          <w:szCs w:val="28"/>
          <w:cs/>
        </w:rPr>
        <w:t>สถาบันการเงิน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ระยะสั้นจำนวน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="00C95EB2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222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93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ล้านบาท ซึ่งใช้เป็นหลักประกัน</w:t>
      </w:r>
      <w:r w:rsidRPr="00AE1D16">
        <w:rPr>
          <w:rFonts w:asciiTheme="majorBidi" w:hAnsiTheme="majorBidi" w:cstheme="majorBidi"/>
          <w:sz w:val="28"/>
          <w:szCs w:val="28"/>
        </w:rPr>
        <w:br/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วงเงินระยะยาวจากสถาบันการเงินตามที่เปิดเผยไว้ในหมายเหตุข้อ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21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19EA" w:rsidRPr="00AE1D16">
        <w:rPr>
          <w:rFonts w:asciiTheme="majorBidi" w:hAnsiTheme="majorBidi" w:cstheme="majorBidi"/>
          <w:sz w:val="28"/>
          <w:szCs w:val="28"/>
          <w:cs/>
        </w:rPr>
        <w:t>ซึ่งวางไว้เป็นหลักประกันสำหรับวงเงินสินเชื่อที่ได้รับจากสถาบันการเงิน โดย</w:t>
      </w:r>
      <w:r w:rsidR="006A70E6" w:rsidRPr="00AE1D16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19EA" w:rsidRPr="00AE1D16">
        <w:rPr>
          <w:rFonts w:asciiTheme="majorBidi" w:hAnsiTheme="majorBidi" w:cstheme="majorBidi"/>
          <w:sz w:val="28"/>
          <w:szCs w:val="28"/>
          <w:cs/>
        </w:rPr>
        <w:t>บริษัทสามาร</w:t>
      </w:r>
      <w:r w:rsidR="007C5D83" w:rsidRPr="00AE1D16">
        <w:rPr>
          <w:rFonts w:asciiTheme="majorBidi" w:hAnsiTheme="majorBidi" w:cstheme="majorBidi"/>
          <w:sz w:val="28"/>
          <w:szCs w:val="28"/>
          <w:cs/>
        </w:rPr>
        <w:t>ถ</w:t>
      </w:r>
      <w:r w:rsidR="006E19EA" w:rsidRPr="00AE1D16">
        <w:rPr>
          <w:rFonts w:asciiTheme="majorBidi" w:hAnsiTheme="majorBidi" w:cstheme="majorBidi"/>
          <w:sz w:val="28"/>
          <w:szCs w:val="28"/>
          <w:cs/>
        </w:rPr>
        <w:t>ถอนเงินฝากในบัญชีเพื่อใช้ในการดำเนินงานตามปกติหลังจากได้รับอนุมัติจากสถาบันการเงินที่ให้กู้ยืมแล้ว</w:t>
      </w:r>
    </w:p>
    <w:p w14:paraId="72625A27" w14:textId="380481C9" w:rsidR="0009206D" w:rsidRPr="00AE1D16" w:rsidRDefault="0009206D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E1B6E2D" w14:textId="75EF24C4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</w:p>
    <w:p w14:paraId="4F949D03" w14:textId="49936E94" w:rsidR="005E7A1D" w:rsidRPr="00AE1D16" w:rsidRDefault="005E7A1D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524"/>
        <w:gridCol w:w="363"/>
        <w:gridCol w:w="261"/>
        <w:gridCol w:w="14"/>
        <w:gridCol w:w="1106"/>
        <w:gridCol w:w="10"/>
        <w:gridCol w:w="231"/>
        <w:gridCol w:w="6"/>
        <w:gridCol w:w="1163"/>
        <w:gridCol w:w="263"/>
        <w:gridCol w:w="1171"/>
        <w:gridCol w:w="9"/>
      </w:tblGrid>
      <w:tr w:rsidR="00D53C98" w:rsidRPr="00AE1D16" w14:paraId="0896184C" w14:textId="77777777" w:rsidTr="00D53C98">
        <w:trPr>
          <w:tblHeader/>
        </w:trPr>
        <w:tc>
          <w:tcPr>
            <w:tcW w:w="1701" w:type="pct"/>
          </w:tcPr>
          <w:p w14:paraId="3DA6855E" w14:textId="77777777" w:rsidR="00D1789B" w:rsidRPr="00AE1D16" w:rsidRDefault="00D1789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pct"/>
          </w:tcPr>
          <w:p w14:paraId="385746AF" w14:textId="77777777" w:rsidR="00D1789B" w:rsidRPr="00AE1D16" w:rsidRDefault="00D1789B" w:rsidP="00AE1D16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1" w:type="pct"/>
            <w:gridSpan w:val="4"/>
          </w:tcPr>
          <w:p w14:paraId="073F71C2" w14:textId="00E03457" w:rsidR="00D1789B" w:rsidRPr="00AE1D16" w:rsidRDefault="00D1789B" w:rsidP="00AE1D16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gridSpan w:val="2"/>
          </w:tcPr>
          <w:p w14:paraId="27FBCC36" w14:textId="77777777" w:rsidR="00D1789B" w:rsidRPr="00AE1D16" w:rsidRDefault="00D1789B" w:rsidP="00AE1D16">
            <w:pPr>
              <w:pStyle w:val="BodyText"/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5"/>
          </w:tcPr>
          <w:p w14:paraId="01D5F7F5" w14:textId="6184F13D" w:rsidR="00D1789B" w:rsidRPr="00AE1D16" w:rsidRDefault="00870D2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469A" w:rsidRPr="00AE1D16" w14:paraId="10C16139" w14:textId="77777777" w:rsidTr="00D53C98">
        <w:trPr>
          <w:tblHeader/>
        </w:trPr>
        <w:tc>
          <w:tcPr>
            <w:tcW w:w="1701" w:type="pct"/>
          </w:tcPr>
          <w:p w14:paraId="012EC820" w14:textId="77777777" w:rsidR="00D1789B" w:rsidRPr="00AE1D16" w:rsidRDefault="00D1789B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7AC013AF" w14:textId="5B2A9ADE" w:rsidR="00D1789B" w:rsidRPr="00AE1D16" w:rsidRDefault="00D1789B" w:rsidP="00AE1D16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C007A1" w14:textId="45916F13" w:rsidR="00D1789B" w:rsidRPr="00AE1D16" w:rsidRDefault="00D1789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2F18EEC" w14:textId="77777777" w:rsidR="00D1789B" w:rsidRPr="00AE1D16" w:rsidRDefault="00D1789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gridSpan w:val="2"/>
          </w:tcPr>
          <w:p w14:paraId="2804A8A3" w14:textId="0C842E76" w:rsidR="00D1789B" w:rsidRPr="00AE1D16" w:rsidRDefault="0033683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" w:type="pct"/>
            <w:gridSpan w:val="2"/>
          </w:tcPr>
          <w:p w14:paraId="55C631D5" w14:textId="77777777" w:rsidR="00D1789B" w:rsidRPr="00AE1D16" w:rsidRDefault="00D1789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2F729032" w14:textId="745B17E0" w:rsidR="00D1789B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pct"/>
          </w:tcPr>
          <w:p w14:paraId="5912A382" w14:textId="77777777" w:rsidR="00D1789B" w:rsidRPr="00AE1D16" w:rsidRDefault="00D1789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3B1787CC" w14:textId="2579051A" w:rsidR="00D1789B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53C98" w:rsidRPr="00AE1D16" w14:paraId="677C1369" w14:textId="77777777" w:rsidTr="00D53C98">
        <w:tc>
          <w:tcPr>
            <w:tcW w:w="1701" w:type="pct"/>
          </w:tcPr>
          <w:p w14:paraId="7CF27EE4" w14:textId="77777777" w:rsidR="0012050A" w:rsidRPr="00AE1D16" w:rsidRDefault="0012050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7DFAEC3B" w14:textId="77777777" w:rsidR="0012050A" w:rsidRPr="00AE1D16" w:rsidRDefault="0012050A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E4599EF" w14:textId="77777777" w:rsidR="0012050A" w:rsidRPr="00AE1D16" w:rsidRDefault="0012050A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6F2F1B18" w14:textId="77777777" w:rsidR="0012050A" w:rsidRPr="00AE1D16" w:rsidRDefault="0012050A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7D2F6D8A" w14:textId="77777777" w:rsidR="0012050A" w:rsidRPr="00AE1D16" w:rsidRDefault="0012050A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" w:type="pct"/>
            <w:gridSpan w:val="2"/>
          </w:tcPr>
          <w:p w14:paraId="1F8A30DC" w14:textId="77777777" w:rsidR="0012050A" w:rsidRPr="00AE1D16" w:rsidRDefault="0012050A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5"/>
          </w:tcPr>
          <w:p w14:paraId="60563D57" w14:textId="28F60310" w:rsidR="0012050A" w:rsidRPr="00AE1D16" w:rsidRDefault="0012050A" w:rsidP="00AE1D16">
            <w:pPr>
              <w:tabs>
                <w:tab w:val="decimal" w:pos="474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469A" w:rsidRPr="00AE1D16" w14:paraId="65F847C3" w14:textId="77777777" w:rsidTr="00D53C98">
        <w:tc>
          <w:tcPr>
            <w:tcW w:w="1701" w:type="pct"/>
          </w:tcPr>
          <w:p w14:paraId="7C23BD19" w14:textId="4C719AC6" w:rsidR="00D1789B" w:rsidRPr="00AE1D16" w:rsidRDefault="00D1789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22" w:type="pct"/>
          </w:tcPr>
          <w:p w14:paraId="021A74A7" w14:textId="77777777" w:rsidR="00D1789B" w:rsidRPr="00AE1D16" w:rsidRDefault="00D1789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4BF9D4DA" w14:textId="77777777" w:rsidR="00D1789B" w:rsidRPr="00AE1D16" w:rsidRDefault="00D1789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4A679327" w14:textId="77777777" w:rsidR="00D1789B" w:rsidRPr="00AE1D16" w:rsidRDefault="00D1789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0285157D" w14:textId="77777777" w:rsidR="00D1789B" w:rsidRPr="00AE1D16" w:rsidRDefault="00D1789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" w:type="pct"/>
            <w:gridSpan w:val="2"/>
          </w:tcPr>
          <w:p w14:paraId="4696197A" w14:textId="77777777" w:rsidR="00D1789B" w:rsidRPr="00AE1D16" w:rsidRDefault="00D1789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075C3897" w14:textId="77777777" w:rsidR="00D1789B" w:rsidRPr="00AE1D16" w:rsidRDefault="00D1789B" w:rsidP="00AE1D16">
            <w:pPr>
              <w:tabs>
                <w:tab w:val="decimal" w:pos="520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7F3A61C" w14:textId="77777777" w:rsidR="00D1789B" w:rsidRPr="00AE1D16" w:rsidRDefault="00D1789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59387549" w14:textId="77777777" w:rsidR="00D1789B" w:rsidRPr="00AE1D16" w:rsidRDefault="00D1789B" w:rsidP="00AE1D16">
            <w:pPr>
              <w:tabs>
                <w:tab w:val="decimal" w:pos="474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51A2A34D" w14:textId="77777777" w:rsidTr="00D53C98">
        <w:tc>
          <w:tcPr>
            <w:tcW w:w="1701" w:type="pct"/>
          </w:tcPr>
          <w:p w14:paraId="00E5E04E" w14:textId="42120DBB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2" w:type="pct"/>
          </w:tcPr>
          <w:p w14:paraId="0DDAC95C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1D6B8AAB" w14:textId="51F9BB55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41B38299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1EA5F9D1" w14:textId="271E56EE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" w:type="pct"/>
            <w:gridSpan w:val="2"/>
          </w:tcPr>
          <w:p w14:paraId="606D9AFE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67DFFAD5" w14:textId="7E149CE6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95EB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42" w:type="pct"/>
          </w:tcPr>
          <w:p w14:paraId="16A6A130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11825FD2" w14:textId="1DCF145A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8F469A" w:rsidRPr="00AE1D16" w14:paraId="36F0D35D" w14:textId="77777777" w:rsidTr="00D53C98">
        <w:tc>
          <w:tcPr>
            <w:tcW w:w="1701" w:type="pct"/>
          </w:tcPr>
          <w:p w14:paraId="675F9AA9" w14:textId="71EB29B3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2" w:type="pct"/>
          </w:tcPr>
          <w:p w14:paraId="59BD2F7E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49D3D668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5ED52141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169B3C6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  <w:gridSpan w:val="2"/>
          </w:tcPr>
          <w:p w14:paraId="3F2281C1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29D8A640" w14:textId="77777777" w:rsidR="004570DB" w:rsidRPr="00AE1D16" w:rsidRDefault="004570DB" w:rsidP="00AE1D16">
            <w:pPr>
              <w:tabs>
                <w:tab w:val="decimal" w:pos="606"/>
              </w:tabs>
              <w:spacing w:line="240" w:lineRule="auto"/>
              <w:ind w:left="-14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76EB69E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6D60D5A4" w14:textId="77777777" w:rsidR="004570DB" w:rsidRPr="00AE1D16" w:rsidRDefault="004570DB" w:rsidP="00AE1D16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55C4CA7E" w14:textId="77777777" w:rsidTr="00D53C98">
        <w:tc>
          <w:tcPr>
            <w:tcW w:w="1701" w:type="pct"/>
          </w:tcPr>
          <w:p w14:paraId="4FE96815" w14:textId="755571E8" w:rsidR="004570DB" w:rsidRPr="00AE1D16" w:rsidRDefault="004570DB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2" w:type="pct"/>
          </w:tcPr>
          <w:p w14:paraId="484ACA8A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7848F2F6" w14:textId="003F7C81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219DB79D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3A99B968" w14:textId="749481AB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  <w:gridSpan w:val="2"/>
          </w:tcPr>
          <w:p w14:paraId="366AAD8A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35904A0B" w14:textId="2B5AEB25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776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2" w:type="pct"/>
          </w:tcPr>
          <w:p w14:paraId="7B7569B3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6264F2D5" w14:textId="5AE7A83B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8F469A" w:rsidRPr="00AE1D16" w14:paraId="1B1188A7" w14:textId="77777777" w:rsidTr="00D53C98">
        <w:tc>
          <w:tcPr>
            <w:tcW w:w="1701" w:type="pct"/>
          </w:tcPr>
          <w:p w14:paraId="799919F0" w14:textId="50E1ED8A" w:rsidR="004570DB" w:rsidRPr="00AE1D16" w:rsidRDefault="00E93A22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185080C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7927193" w14:textId="4A1AAD3F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781BFD9A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64DCE325" w14:textId="1E980C40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  <w:gridSpan w:val="2"/>
          </w:tcPr>
          <w:p w14:paraId="0902F95B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5224D5A6" w14:textId="63A3D2D0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95EB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2" w:type="pct"/>
          </w:tcPr>
          <w:p w14:paraId="6A2526FB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2E5557AE" w14:textId="1AC66612" w:rsidR="004570DB" w:rsidRPr="00AE1D16" w:rsidRDefault="004570DB" w:rsidP="00AE1D16">
            <w:pPr>
              <w:tabs>
                <w:tab w:val="decimal" w:pos="708"/>
              </w:tabs>
              <w:spacing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674E1716" w14:textId="77777777" w:rsidTr="00D53C98">
        <w:tc>
          <w:tcPr>
            <w:tcW w:w="1701" w:type="pct"/>
          </w:tcPr>
          <w:p w14:paraId="0AB42B5D" w14:textId="10F71FEF" w:rsidR="004570DB" w:rsidRPr="00AE1D16" w:rsidRDefault="00E93A22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3CF04735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68E88D79" w14:textId="34B4AA92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3C885743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55888C4A" w14:textId="7C752260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  <w:gridSpan w:val="2"/>
          </w:tcPr>
          <w:p w14:paraId="727AE2BF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6F59C0DB" w14:textId="617BB1D1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A129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42" w:type="pct"/>
          </w:tcPr>
          <w:p w14:paraId="61487AFB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</w:tcPr>
          <w:p w14:paraId="34A2DEE7" w14:textId="2A677A94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8F469A" w:rsidRPr="00AE1D16" w14:paraId="08891DC1" w14:textId="77777777" w:rsidTr="00D53C98">
        <w:tc>
          <w:tcPr>
            <w:tcW w:w="1701" w:type="pct"/>
          </w:tcPr>
          <w:p w14:paraId="39D898A9" w14:textId="23231D42" w:rsidR="004570DB" w:rsidRPr="00AE1D16" w:rsidRDefault="004570DB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456553ED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5B517E57" w14:textId="37509A96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6068C83D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</w:tcPr>
          <w:p w14:paraId="2ED6B6EF" w14:textId="120079E2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  <w:gridSpan w:val="2"/>
          </w:tcPr>
          <w:p w14:paraId="7E34C271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14:paraId="49145E2A" w14:textId="5C86AB87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5776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42" w:type="pct"/>
          </w:tcPr>
          <w:p w14:paraId="2D6D4780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545CD5F6" w14:textId="25ED28CE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8F469A" w:rsidRPr="00AE1D16" w14:paraId="5E8E84EF" w14:textId="77777777" w:rsidTr="00D53C98">
        <w:tc>
          <w:tcPr>
            <w:tcW w:w="1701" w:type="pct"/>
          </w:tcPr>
          <w:p w14:paraId="0F47315C" w14:textId="77777777" w:rsidR="004570DB" w:rsidRPr="00AE1D16" w:rsidRDefault="004570DB" w:rsidP="00AE1D16">
            <w:pPr>
              <w:spacing w:line="240" w:lineRule="auto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2" w:type="pct"/>
          </w:tcPr>
          <w:p w14:paraId="393D4B66" w14:textId="367732F5" w:rsidR="004570DB" w:rsidRPr="00AE1D16" w:rsidRDefault="004570DB" w:rsidP="00AE1D16">
            <w:pPr>
              <w:pStyle w:val="eightpt4ptspaceafter"/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6" w:type="pct"/>
            <w:shd w:val="clear" w:color="auto" w:fill="auto"/>
          </w:tcPr>
          <w:p w14:paraId="7F824BA3" w14:textId="0745EBE3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449CA646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48A3A139" w14:textId="2C8B04BB" w:rsidR="004570DB" w:rsidRPr="00AE1D16" w:rsidRDefault="00E93A2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8" w:type="pct"/>
            <w:gridSpan w:val="2"/>
          </w:tcPr>
          <w:p w14:paraId="486CE0B9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F5EAF5" w14:textId="76624658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A5776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2" w:type="pct"/>
          </w:tcPr>
          <w:p w14:paraId="5C4372FF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F911B" w14:textId="1C4C9D40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  <w:tr w:rsidR="008F469A" w:rsidRPr="00AE1D16" w14:paraId="4F2967AE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43B09D40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822" w:type="pct"/>
          </w:tcPr>
          <w:p w14:paraId="698D83AD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96" w:type="pct"/>
          </w:tcPr>
          <w:p w14:paraId="75018578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9" w:type="pct"/>
            <w:gridSpan w:val="2"/>
          </w:tcPr>
          <w:p w14:paraId="566A55F0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01" w:type="pct"/>
            <w:gridSpan w:val="2"/>
          </w:tcPr>
          <w:p w14:paraId="486FB014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26" w:type="pct"/>
            <w:gridSpan w:val="2"/>
          </w:tcPr>
          <w:p w14:paraId="7FC2CB93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F08BE36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142" w:type="pct"/>
          </w:tcPr>
          <w:p w14:paraId="3D76088A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43277C3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lang w:eastAsia="th-TH"/>
              </w:rPr>
            </w:pPr>
          </w:p>
        </w:tc>
      </w:tr>
      <w:tr w:rsidR="008F469A" w:rsidRPr="00AE1D16" w14:paraId="312C62CD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1C8EB3A5" w14:textId="68E9308C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822" w:type="pct"/>
          </w:tcPr>
          <w:p w14:paraId="298E8D38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CCC73BC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A80DDB2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CC5CCCF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pct"/>
            <w:gridSpan w:val="2"/>
          </w:tcPr>
          <w:p w14:paraId="3B4EDE31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AED218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CBEC9D2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1E5154BC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6F96641F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0ED71649" w14:textId="6277EE68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22" w:type="pct"/>
          </w:tcPr>
          <w:p w14:paraId="6C7EB0C1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6" w:type="pct"/>
          </w:tcPr>
          <w:p w14:paraId="534FCBD5" w14:textId="1578590D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374B7DA0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661F3565" w14:textId="207722A2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56504E77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1DEFED9" w14:textId="16F2E55E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7766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809</w:t>
            </w:r>
            <w:r w:rsidR="001A129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42" w:type="pct"/>
          </w:tcPr>
          <w:p w14:paraId="42E3BFF2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6477D15" w14:textId="23F9A477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8F469A" w:rsidRPr="00AE1D16" w14:paraId="154C4615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778BDCC3" w14:textId="1B990201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822" w:type="pct"/>
          </w:tcPr>
          <w:p w14:paraId="4BA12D6F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158DA43" w14:textId="77777777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48B9F523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0FE0D6B" w14:textId="77777777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4D558EAC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4F3D4A" w14:textId="77777777" w:rsidR="004570DB" w:rsidRPr="00AE1D16" w:rsidRDefault="004570DB" w:rsidP="00AE1D16">
            <w:pPr>
              <w:tabs>
                <w:tab w:val="decimal" w:pos="520"/>
              </w:tabs>
              <w:spacing w:line="240" w:lineRule="auto"/>
              <w:ind w:left="-140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8EF33CD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BA2F2DF" w14:textId="77777777" w:rsidR="004570DB" w:rsidRPr="00AE1D16" w:rsidRDefault="004570DB" w:rsidP="00AE1D16">
            <w:pPr>
              <w:tabs>
                <w:tab w:val="decimal" w:pos="520"/>
              </w:tabs>
              <w:spacing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69A" w:rsidRPr="00AE1D16" w14:paraId="08F93829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2A294AC7" w14:textId="4A88C148" w:rsidR="004570DB" w:rsidRPr="00AE1D16" w:rsidRDefault="004570DB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822" w:type="pct"/>
          </w:tcPr>
          <w:p w14:paraId="0D268226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195B94B8" w14:textId="3990D5F0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69651110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654C71D2" w14:textId="44FD040A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40B76B6B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7A0B173" w14:textId="0D915D92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A129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2" w:type="pct"/>
          </w:tcPr>
          <w:p w14:paraId="4AC470DA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D2A407F" w14:textId="75287A79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8F469A" w:rsidRPr="00AE1D16" w14:paraId="549C48F7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5BEC1F49" w14:textId="10544A55" w:rsidR="004570DB" w:rsidRPr="00AE1D16" w:rsidRDefault="00E93A22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C791BAC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1D275B65" w14:textId="4793F386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09E9F73A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6FBE351F" w14:textId="046C3E05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6F08EA48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410CE75" w14:textId="7A8CEBF3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5776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2" w:type="pct"/>
          </w:tcPr>
          <w:p w14:paraId="53CD338C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23F61EC" w14:textId="6814EF76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8F469A" w:rsidRPr="00AE1D16" w14:paraId="31EF9B14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0AA80859" w14:textId="7DB3F41F" w:rsidR="004570DB" w:rsidRPr="00AE1D16" w:rsidRDefault="00E93A22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6B54F5ED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356B7CC2" w14:textId="12D6CE2F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779DFB76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02C4C7AC" w14:textId="11F22DE1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522CB0E1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6" w:type="pct"/>
          </w:tcPr>
          <w:p w14:paraId="178A85B4" w14:textId="0F0C1F45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5776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2" w:type="pct"/>
          </w:tcPr>
          <w:p w14:paraId="38380C54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593DC65C" w14:textId="7EE6F72B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8F469A" w:rsidRPr="00AE1D16" w14:paraId="72D7041E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501D1812" w14:textId="5D113F2E" w:rsidR="004570DB" w:rsidRPr="00AE1D16" w:rsidRDefault="004570DB" w:rsidP="00AE1D16">
            <w:pPr>
              <w:spacing w:line="240" w:lineRule="auto"/>
              <w:ind w:left="342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22" w:type="pct"/>
          </w:tcPr>
          <w:p w14:paraId="07314129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79D747A" w14:textId="71EF3A83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3E8A10BC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51B0E0C6" w14:textId="55B09273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09ABFC07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5F041D5" w14:textId="20152274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D7629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42" w:type="pct"/>
          </w:tcPr>
          <w:p w14:paraId="0D1A3F14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2F2ACAB" w14:textId="297CA015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8F469A" w:rsidRPr="00AE1D16" w14:paraId="730779BD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3DC5F799" w14:textId="77777777" w:rsidR="004570DB" w:rsidRPr="00AE1D16" w:rsidRDefault="004570DB" w:rsidP="00AE1D16">
            <w:pPr>
              <w:spacing w:line="240" w:lineRule="auto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22" w:type="pct"/>
          </w:tcPr>
          <w:p w14:paraId="6EB8766E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6" w:type="pct"/>
          </w:tcPr>
          <w:p w14:paraId="35A44F99" w14:textId="268C84C1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7B8E8150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503C703" w14:textId="01A4B3A5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1CF675C4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610921B" w14:textId="19D2992B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5776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</w:t>
            </w:r>
            <w:r w:rsidR="00A5776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42" w:type="pct"/>
          </w:tcPr>
          <w:p w14:paraId="34C1EE9A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EEB46CA" w14:textId="48C04575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</w:tr>
      <w:tr w:rsidR="008F469A" w:rsidRPr="00AE1D16" w14:paraId="2A7560FB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6FD6F960" w14:textId="71DA62E4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pct"/>
          </w:tcPr>
          <w:p w14:paraId="2529BED4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pct"/>
          </w:tcPr>
          <w:p w14:paraId="4D8A94AB" w14:textId="055CFFA2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5876532A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E615370" w14:textId="2AEA9B85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06CAE015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0034ACA" w14:textId="34F9B2E8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5776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901</w:t>
            </w:r>
            <w:r w:rsidR="00A5776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42" w:type="pct"/>
          </w:tcPr>
          <w:p w14:paraId="0958F3F7" w14:textId="77777777" w:rsidR="004570DB" w:rsidRPr="00AE1D16" w:rsidRDefault="004570DB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493F045" w14:textId="037195D6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271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</w:tr>
      <w:tr w:rsidR="008F469A" w:rsidRPr="00AE1D16" w14:paraId="50D70BD9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741655D2" w14:textId="77777777" w:rsidR="004570DB" w:rsidRPr="00AE1D16" w:rsidRDefault="004570DB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22" w:type="pct"/>
          </w:tcPr>
          <w:p w14:paraId="17E754EC" w14:textId="77777777" w:rsidR="004570DB" w:rsidRPr="00AE1D16" w:rsidRDefault="004570DB" w:rsidP="00AE1D16">
            <w:pPr>
              <w:pStyle w:val="BodyText"/>
              <w:spacing w:after="0" w:line="240" w:lineRule="auto"/>
              <w:ind w:left="-122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20B1B07C" w14:textId="127E619D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5BCC5B37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49D42279" w14:textId="5BC793CF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" w:type="pct"/>
            <w:gridSpan w:val="2"/>
          </w:tcPr>
          <w:p w14:paraId="6A3B5F76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2CA141A" w14:textId="4B9DB504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5776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42" w:type="pct"/>
          </w:tcPr>
          <w:p w14:paraId="1D71E1F2" w14:textId="77777777" w:rsidR="004570DB" w:rsidRPr="00AE1D16" w:rsidRDefault="004570DB" w:rsidP="00AE1D16">
            <w:pPr>
              <w:pStyle w:val="BodyText"/>
              <w:spacing w:after="0" w:line="240" w:lineRule="auto"/>
              <w:ind w:left="-122" w:right="-2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4F5B2BF" w14:textId="5E00FB3D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570D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8F469A" w:rsidRPr="00AE1D16" w14:paraId="552C51B5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64EE6217" w14:textId="77777777" w:rsidR="004570DB" w:rsidRPr="00AE1D16" w:rsidRDefault="004570DB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2" w:type="pct"/>
          </w:tcPr>
          <w:p w14:paraId="2835F987" w14:textId="77777777" w:rsidR="004570DB" w:rsidRPr="00AE1D16" w:rsidRDefault="004570DB" w:rsidP="00AE1D16">
            <w:pPr>
              <w:pStyle w:val="BodyText"/>
              <w:spacing w:after="0" w:line="240" w:lineRule="auto"/>
              <w:ind w:left="-122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39B27C78" w14:textId="0D5D247E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0F5DEBED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21309EE5" w14:textId="15738FB7" w:rsidR="004570DB" w:rsidRPr="00AE1D16" w:rsidRDefault="004570DB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614C68B8" w14:textId="77777777" w:rsidR="004570DB" w:rsidRPr="00AE1D16" w:rsidRDefault="004570DB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B5A3728" w14:textId="46ED511D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5776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954</w:t>
            </w:r>
            <w:r w:rsidR="00A5776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2" w:type="pct"/>
          </w:tcPr>
          <w:p w14:paraId="5F02CAFA" w14:textId="1B6FD7DB" w:rsidR="004570DB" w:rsidRPr="00AE1D16" w:rsidRDefault="004570D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931C3AC" w14:textId="4FFF4D88" w:rsidR="004570DB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  <w:r w:rsidR="004570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  <w:tr w:rsidR="008F469A" w:rsidRPr="00AE1D16" w14:paraId="71938BA4" w14:textId="77777777" w:rsidTr="00D53C98">
        <w:trPr>
          <w:gridAfter w:val="1"/>
          <w:wAfter w:w="6" w:type="pct"/>
        </w:trPr>
        <w:tc>
          <w:tcPr>
            <w:tcW w:w="2523" w:type="pct"/>
            <w:gridSpan w:val="2"/>
          </w:tcPr>
          <w:p w14:paraId="5F6AF5F8" w14:textId="43D17437" w:rsidR="007C5D83" w:rsidRPr="00AE1D16" w:rsidRDefault="007C5D83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96" w:type="pct"/>
          </w:tcPr>
          <w:p w14:paraId="256B0DDA" w14:textId="77777777" w:rsidR="007C5D83" w:rsidRPr="00AE1D16" w:rsidRDefault="007C5D83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16FF271C" w14:textId="77777777" w:rsidR="007C5D83" w:rsidRPr="00AE1D16" w:rsidRDefault="007C5D83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558C1884" w14:textId="77777777" w:rsidR="007C5D83" w:rsidRPr="00AE1D16" w:rsidRDefault="007C5D83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7A955465" w14:textId="77777777" w:rsidR="007C5D83" w:rsidRPr="00AE1D16" w:rsidRDefault="007C5D83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DD39BBB" w14:textId="42D03CA4" w:rsidR="007C5D83" w:rsidRPr="00AE1D16" w:rsidRDefault="007C5D83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4A0A2448" w14:textId="77777777" w:rsidR="007C5D83" w:rsidRPr="00AE1D16" w:rsidRDefault="007C5D83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21EC5B6" w14:textId="76C44408" w:rsidR="007C5D83" w:rsidRPr="00AE1D16" w:rsidRDefault="007C5D83" w:rsidP="00AE1D16">
            <w:pPr>
              <w:tabs>
                <w:tab w:val="decimal" w:pos="708"/>
              </w:tabs>
              <w:spacing w:line="240" w:lineRule="auto"/>
              <w:ind w:left="-12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469A" w:rsidRPr="00AE1D16" w14:paraId="6098F287" w14:textId="77777777" w:rsidTr="00D53C98">
        <w:trPr>
          <w:gridAfter w:val="1"/>
          <w:wAfter w:w="6" w:type="pct"/>
        </w:trPr>
        <w:tc>
          <w:tcPr>
            <w:tcW w:w="1701" w:type="pct"/>
          </w:tcPr>
          <w:p w14:paraId="421596C7" w14:textId="5DDFD6BB" w:rsidR="00892AA5" w:rsidRPr="00AE1D16" w:rsidRDefault="00892AA5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2" w:type="pct"/>
          </w:tcPr>
          <w:p w14:paraId="51463898" w14:textId="77777777" w:rsidR="00892AA5" w:rsidRPr="00AE1D16" w:rsidRDefault="00892AA5" w:rsidP="00AE1D16">
            <w:pPr>
              <w:pStyle w:val="BodyText"/>
              <w:spacing w:after="0" w:line="240" w:lineRule="auto"/>
              <w:ind w:left="-122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pct"/>
          </w:tcPr>
          <w:p w14:paraId="0DF5F311" w14:textId="77777777" w:rsidR="00892AA5" w:rsidRPr="00AE1D16" w:rsidRDefault="00892AA5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gridSpan w:val="2"/>
          </w:tcPr>
          <w:p w14:paraId="2F7A9078" w14:textId="77777777" w:rsidR="00892AA5" w:rsidRPr="00AE1D16" w:rsidRDefault="00892AA5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gridSpan w:val="2"/>
          </w:tcPr>
          <w:p w14:paraId="0C051567" w14:textId="77777777" w:rsidR="00892AA5" w:rsidRPr="00AE1D16" w:rsidRDefault="00892AA5" w:rsidP="00AE1D16">
            <w:pPr>
              <w:pStyle w:val="eightpt4ptspaceafter"/>
              <w:tabs>
                <w:tab w:val="decimal" w:pos="521"/>
              </w:tabs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" w:type="pct"/>
            <w:gridSpan w:val="2"/>
          </w:tcPr>
          <w:p w14:paraId="3A12C0AC" w14:textId="77777777" w:rsidR="00892AA5" w:rsidRPr="00AE1D16" w:rsidRDefault="00892AA5" w:rsidP="00AE1D16">
            <w:pPr>
              <w:pStyle w:val="eightpt4ptspaceafter"/>
              <w:spacing w:after="0" w:line="240" w:lineRule="auto"/>
              <w:ind w:left="-122" w:right="-2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C765F6C" w14:textId="24A71602" w:rsidR="00892AA5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92AA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  <w:r w:rsidR="00892AA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42" w:type="pct"/>
          </w:tcPr>
          <w:p w14:paraId="6437A360" w14:textId="77777777" w:rsidR="00892AA5" w:rsidRPr="00AE1D16" w:rsidRDefault="00892AA5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5837E81" w14:textId="6A9A92C8" w:rsidR="00892AA5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50" w:righ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  <w:r w:rsidR="00892AA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</w:tr>
    </w:tbl>
    <w:p w14:paraId="692A48AB" w14:textId="77777777" w:rsidR="0009206D" w:rsidRPr="00AE1D16" w:rsidRDefault="0009206D" w:rsidP="00AE1D16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  <w:lang w:val="th-TH"/>
        </w:rPr>
      </w:pPr>
    </w:p>
    <w:p w14:paraId="2CBDE4A9" w14:textId="3076A29E" w:rsidR="00FF2E93" w:rsidRPr="00AE1D16" w:rsidRDefault="003B14EA" w:rsidP="00AE1D16">
      <w:pPr>
        <w:spacing w:line="240" w:lineRule="auto"/>
        <w:ind w:firstLine="547"/>
        <w:jc w:val="left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AE1D16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E1D16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มีระยะเวลาตั้งแต่ </w:t>
      </w:r>
      <w:r w:rsidR="00E93A22" w:rsidRPr="00E93A22">
        <w:rPr>
          <w:rFonts w:asciiTheme="majorBidi" w:hAnsiTheme="majorBidi" w:cstheme="majorBidi"/>
          <w:sz w:val="28"/>
          <w:szCs w:val="28"/>
        </w:rPr>
        <w:t>7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วันถึง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120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20CDB" w:rsidRPr="00AE1D16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090EAD10" w14:textId="77777777" w:rsidR="00972663" w:rsidRPr="00AE1D16" w:rsidRDefault="00972663" w:rsidP="00AE1D16">
      <w:pPr>
        <w:spacing w:line="240" w:lineRule="auto"/>
        <w:ind w:firstLine="547"/>
        <w:jc w:val="left"/>
        <w:rPr>
          <w:rFonts w:asciiTheme="majorBidi" w:hAnsiTheme="majorBidi" w:cstheme="majorBidi"/>
          <w:sz w:val="22"/>
          <w:szCs w:val="22"/>
        </w:rPr>
      </w:pPr>
    </w:p>
    <w:p w14:paraId="6364BC31" w14:textId="56C1A0FF" w:rsidR="00972663" w:rsidRPr="00AE1D16" w:rsidRDefault="00972663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C95EB2" w:rsidRPr="00AE1D16">
        <w:rPr>
          <w:rFonts w:asciiTheme="majorBidi" w:hAnsiTheme="majorBidi" w:cstheme="majorBidi"/>
          <w:sz w:val="28"/>
          <w:szCs w:val="28"/>
          <w:cs/>
        </w:rPr>
        <w:t>เ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32</w:t>
      </w:r>
      <w:r w:rsidRPr="00AE1D16">
        <w:rPr>
          <w:rFonts w:asciiTheme="majorBidi" w:hAnsiTheme="majorBidi" w:cstheme="majorBidi"/>
          <w:sz w:val="28"/>
          <w:szCs w:val="28"/>
        </w:rPr>
        <w:t xml:space="preserve"> (</w:t>
      </w:r>
      <w:r w:rsidR="00B15274" w:rsidRPr="00AE1D16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sz w:val="28"/>
          <w:szCs w:val="28"/>
          <w:cs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>)</w:t>
      </w:r>
    </w:p>
    <w:p w14:paraId="304842DC" w14:textId="28ECAC1C" w:rsidR="0009206D" w:rsidRPr="00AE1D16" w:rsidRDefault="0009206D" w:rsidP="00AE1D16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49152B12" w14:textId="1632A748" w:rsidR="00AF1AF3" w:rsidRPr="00AE1D16" w:rsidRDefault="00AF1AF3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ลูกหนี้หมุนเวียนอื่น</w:t>
      </w:r>
    </w:p>
    <w:p w14:paraId="2CEAC961" w14:textId="463C53FF" w:rsidR="00AF1AF3" w:rsidRPr="00AE1D16" w:rsidRDefault="00AF1AF3" w:rsidP="00AE1D16">
      <w:pPr>
        <w:tabs>
          <w:tab w:val="left" w:pos="720"/>
        </w:tabs>
        <w:spacing w:line="240" w:lineRule="auto"/>
        <w:ind w:right="-43" w:firstLine="547"/>
        <w:rPr>
          <w:rFonts w:asciiTheme="majorBidi" w:hAnsiTheme="majorBidi" w:cstheme="majorBidi"/>
          <w:sz w:val="22"/>
          <w:szCs w:val="22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09"/>
        <w:gridCol w:w="273"/>
        <w:gridCol w:w="1094"/>
        <w:gridCol w:w="266"/>
        <w:gridCol w:w="15"/>
        <w:gridCol w:w="1077"/>
        <w:gridCol w:w="15"/>
        <w:gridCol w:w="229"/>
        <w:gridCol w:w="15"/>
        <w:gridCol w:w="1079"/>
      </w:tblGrid>
      <w:tr w:rsidR="00EE5FE1" w:rsidRPr="00AE1D16" w14:paraId="3E598D04" w14:textId="77777777" w:rsidTr="004B31A1">
        <w:tc>
          <w:tcPr>
            <w:tcW w:w="2196" w:type="pct"/>
          </w:tcPr>
          <w:p w14:paraId="35089C10" w14:textId="77777777" w:rsidR="00EE5FE1" w:rsidRPr="00AE1D16" w:rsidRDefault="00EE5FE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3" w:type="pct"/>
            <w:gridSpan w:val="3"/>
          </w:tcPr>
          <w:p w14:paraId="2657DF84" w14:textId="77777777" w:rsidR="00EE5FE1" w:rsidRPr="00AE1D16" w:rsidRDefault="00EE5FE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4268C4B" w14:textId="77777777" w:rsidR="00EE5FE1" w:rsidRPr="00AE1D16" w:rsidRDefault="00EE5FE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pct"/>
            <w:gridSpan w:val="5"/>
          </w:tcPr>
          <w:p w14:paraId="25E0DBB6" w14:textId="77777777" w:rsidR="00EE5FE1" w:rsidRPr="00AE1D16" w:rsidRDefault="00EE5FE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E5FE1" w:rsidRPr="00AE1D16" w14:paraId="4EAFD174" w14:textId="77777777" w:rsidTr="004B31A1">
        <w:tc>
          <w:tcPr>
            <w:tcW w:w="2196" w:type="pct"/>
          </w:tcPr>
          <w:p w14:paraId="3CC5ACA7" w14:textId="77777777" w:rsidR="00EE5FE1" w:rsidRPr="00AE1D16" w:rsidRDefault="00EE5FE1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</w:tcPr>
          <w:p w14:paraId="067D564B" w14:textId="6C712835" w:rsidR="00EE5FE1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116423A3" w14:textId="77777777" w:rsidR="00EE5FE1" w:rsidRPr="00AE1D16" w:rsidRDefault="00EE5FE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93" w:type="pct"/>
          </w:tcPr>
          <w:p w14:paraId="49B7D405" w14:textId="11A47480" w:rsidR="00EE5FE1" w:rsidRPr="00AE1D16" w:rsidRDefault="00E93A22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52" w:type="pct"/>
            <w:gridSpan w:val="2"/>
          </w:tcPr>
          <w:p w14:paraId="2C4D9950" w14:textId="77777777" w:rsidR="00EE5FE1" w:rsidRPr="00AE1D16" w:rsidRDefault="00EE5FE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7FF4F34" w14:textId="018E3262" w:rsidR="00EE5FE1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  <w:gridSpan w:val="2"/>
          </w:tcPr>
          <w:p w14:paraId="588E601F" w14:textId="77777777" w:rsidR="00EE5FE1" w:rsidRPr="00AE1D16" w:rsidRDefault="00EE5FE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6" w:type="pct"/>
          </w:tcPr>
          <w:p w14:paraId="690A641E" w14:textId="06BCC483" w:rsidR="00EE5FE1" w:rsidRPr="00AE1D16" w:rsidRDefault="00E93A22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EE5FE1" w:rsidRPr="00AE1D16" w14:paraId="2A67C6A6" w14:textId="77777777" w:rsidTr="004B31A1">
        <w:tc>
          <w:tcPr>
            <w:tcW w:w="2196" w:type="pct"/>
          </w:tcPr>
          <w:p w14:paraId="4A0320F6" w14:textId="77777777" w:rsidR="00EE5FE1" w:rsidRPr="00AE1D16" w:rsidRDefault="00EE5FE1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10"/>
          </w:tcPr>
          <w:p w14:paraId="751464B1" w14:textId="77777777" w:rsidR="00EE5FE1" w:rsidRPr="00AE1D16" w:rsidRDefault="00EE5FE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570DB" w:rsidRPr="00AE1D16" w14:paraId="1C0EBF47" w14:textId="77777777" w:rsidTr="004B31A1">
        <w:tc>
          <w:tcPr>
            <w:tcW w:w="2196" w:type="pct"/>
          </w:tcPr>
          <w:p w14:paraId="6A3C9AF4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602" w:type="pct"/>
          </w:tcPr>
          <w:p w14:paraId="32117BE0" w14:textId="63FBF4A4" w:rsidR="004570DB" w:rsidRPr="00AE1D16" w:rsidRDefault="00E93A22" w:rsidP="00AE1D16">
            <w:pPr>
              <w:pStyle w:val="BodyText"/>
              <w:tabs>
                <w:tab w:val="decimal" w:pos="609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246</w:t>
            </w:r>
            <w:r w:rsidR="00D504D0"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</w:t>
            </w:r>
          </w:p>
        </w:tc>
        <w:tc>
          <w:tcPr>
            <w:tcW w:w="148" w:type="pct"/>
          </w:tcPr>
          <w:p w14:paraId="63CA162B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3" w:type="pct"/>
          </w:tcPr>
          <w:p w14:paraId="5AC148A2" w14:textId="10D05DBC" w:rsidR="004570DB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290</w:t>
            </w:r>
            <w:r w:rsidR="004570DB"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144" w:type="pct"/>
          </w:tcPr>
          <w:p w14:paraId="440C66F6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  <w:gridSpan w:val="2"/>
          </w:tcPr>
          <w:p w14:paraId="2AD6CBBA" w14:textId="47ABFC79" w:rsidR="004570DB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180</w:t>
            </w:r>
            <w:r w:rsidR="0011468C"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</w:t>
            </w:r>
          </w:p>
        </w:tc>
        <w:tc>
          <w:tcPr>
            <w:tcW w:w="132" w:type="pct"/>
            <w:gridSpan w:val="2"/>
          </w:tcPr>
          <w:p w14:paraId="0D5268AE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4" w:type="pct"/>
            <w:gridSpan w:val="2"/>
          </w:tcPr>
          <w:p w14:paraId="2D8680FA" w14:textId="762E7C49" w:rsidR="004570DB" w:rsidRPr="00AE1D16" w:rsidRDefault="00E93A2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39</w:t>
            </w:r>
            <w:r w:rsidR="004570DB"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33</w:t>
            </w:r>
          </w:p>
        </w:tc>
      </w:tr>
      <w:tr w:rsidR="004570DB" w:rsidRPr="00AE1D16" w14:paraId="4027E0ED" w14:textId="77777777" w:rsidTr="004B31A1">
        <w:tc>
          <w:tcPr>
            <w:tcW w:w="2196" w:type="pct"/>
          </w:tcPr>
          <w:p w14:paraId="7CCCD311" w14:textId="6CFCD736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CA2FEE" w14:textId="31132760" w:rsidR="004570DB" w:rsidRPr="00AE1D16" w:rsidRDefault="008B4BAD" w:rsidP="00AE1D16">
            <w:pPr>
              <w:pStyle w:val="BodyText"/>
              <w:tabs>
                <w:tab w:val="decimal" w:pos="609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8" w:type="pct"/>
          </w:tcPr>
          <w:p w14:paraId="5F9DA7EF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E4059EF" w14:textId="426988FF" w:rsidR="004570DB" w:rsidRPr="00AE1D16" w:rsidRDefault="004570DB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" w:type="pct"/>
          </w:tcPr>
          <w:p w14:paraId="45C7050F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7F19E51D" w14:textId="15476967" w:rsidR="004570DB" w:rsidRPr="00AE1D16" w:rsidRDefault="0011468C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2" w:type="pct"/>
            <w:gridSpan w:val="2"/>
          </w:tcPr>
          <w:p w14:paraId="1F77937B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49619898" w14:textId="68853148" w:rsidR="004570DB" w:rsidRPr="00AE1D16" w:rsidRDefault="004570DB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</w:t>
            </w: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570DB" w:rsidRPr="00AE1D16" w14:paraId="558016EB" w14:textId="77777777" w:rsidTr="004B31A1">
        <w:tc>
          <w:tcPr>
            <w:tcW w:w="2196" w:type="pct"/>
          </w:tcPr>
          <w:p w14:paraId="54ECB88A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8707B2C" w14:textId="4F5C4A75" w:rsidR="004570DB" w:rsidRPr="00AE1D16" w:rsidRDefault="00E93A22" w:rsidP="00AE1D16">
            <w:pPr>
              <w:pStyle w:val="BodyText"/>
              <w:tabs>
                <w:tab w:val="decimal" w:pos="609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240</w:t>
            </w:r>
            <w:r w:rsidR="00D504D0" w:rsidRPr="00AE1D1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148" w:type="pct"/>
          </w:tcPr>
          <w:p w14:paraId="2E32162F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289E2B0" w14:textId="1FA53732" w:rsidR="004570DB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284</w:t>
            </w:r>
            <w:r w:rsidR="004570DB" w:rsidRPr="00AE1D1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67</w:t>
            </w:r>
          </w:p>
        </w:tc>
        <w:tc>
          <w:tcPr>
            <w:tcW w:w="144" w:type="pct"/>
          </w:tcPr>
          <w:p w14:paraId="0ECA5D12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613AEF" w14:textId="0D921DCA" w:rsidR="004570DB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174</w:t>
            </w:r>
            <w:r w:rsidR="0011468C" w:rsidRPr="00AE1D1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42</w:t>
            </w:r>
          </w:p>
        </w:tc>
        <w:tc>
          <w:tcPr>
            <w:tcW w:w="132" w:type="pct"/>
            <w:gridSpan w:val="2"/>
          </w:tcPr>
          <w:p w14:paraId="211E8990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902FA2" w14:textId="2F8F1A6C" w:rsidR="004570DB" w:rsidRPr="00AE1D16" w:rsidRDefault="00E93A2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33</w:t>
            </w:r>
            <w:r w:rsidR="004570DB" w:rsidRPr="00AE1D1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</w:p>
        </w:tc>
      </w:tr>
      <w:tr w:rsidR="004570DB" w:rsidRPr="00AE1D16" w14:paraId="2FAF53B1" w14:textId="77777777" w:rsidTr="004B31A1">
        <w:tc>
          <w:tcPr>
            <w:tcW w:w="2196" w:type="pct"/>
          </w:tcPr>
          <w:p w14:paraId="2DFC10A3" w14:textId="77777777" w:rsidR="004570DB" w:rsidRPr="00AE1D16" w:rsidRDefault="004570DB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2"/>
                <w:cs/>
                <w:lang w:eastAsia="th-TH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3A16F9D5" w14:textId="77777777" w:rsidR="004570DB" w:rsidRPr="00AE1D16" w:rsidRDefault="004570DB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1E7B3832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7827AB81" w14:textId="77777777" w:rsidR="004570DB" w:rsidRPr="00AE1D16" w:rsidRDefault="004570DB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14:paraId="24EB6FCC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772CA95E" w14:textId="77777777" w:rsidR="004570DB" w:rsidRPr="00AE1D16" w:rsidRDefault="004570D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14:paraId="076A6733" w14:textId="77777777" w:rsidR="004570DB" w:rsidRPr="00AE1D16" w:rsidRDefault="004570D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1805C04F" w14:textId="77777777" w:rsidR="004570DB" w:rsidRPr="00AE1D16" w:rsidRDefault="004570D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E75677" w:rsidRPr="00AE1D16" w14:paraId="737BBEFC" w14:textId="77777777" w:rsidTr="004B31A1">
        <w:tc>
          <w:tcPr>
            <w:tcW w:w="2196" w:type="pct"/>
          </w:tcPr>
          <w:p w14:paraId="12007EE4" w14:textId="07300359" w:rsidR="00E75677" w:rsidRPr="00AE1D16" w:rsidRDefault="00E7567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04" w:type="pct"/>
            <w:gridSpan w:val="10"/>
          </w:tcPr>
          <w:p w14:paraId="3810B1A4" w14:textId="63FC3E2B" w:rsidR="00E75677" w:rsidRPr="00AE1D16" w:rsidRDefault="00E75677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5677" w:rsidRPr="00AE1D16" w14:paraId="5E5EAF64" w14:textId="77777777" w:rsidTr="004B31A1">
        <w:tc>
          <w:tcPr>
            <w:tcW w:w="2196" w:type="pct"/>
          </w:tcPr>
          <w:p w14:paraId="01CD83B7" w14:textId="248F6584" w:rsidR="00E75677" w:rsidRPr="00AE1D16" w:rsidRDefault="00E7567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</w:t>
            </w:r>
            <w:r w:rsidR="004A4E50" w:rsidRPr="00AE1D16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ต้นปี</w:t>
            </w:r>
          </w:p>
        </w:tc>
        <w:tc>
          <w:tcPr>
            <w:tcW w:w="602" w:type="pct"/>
          </w:tcPr>
          <w:p w14:paraId="4442A8B8" w14:textId="0839B2FF" w:rsidR="00E75677" w:rsidRPr="00AE1D16" w:rsidRDefault="00E93A22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7567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</w:t>
            </w:r>
          </w:p>
        </w:tc>
        <w:tc>
          <w:tcPr>
            <w:tcW w:w="148" w:type="pct"/>
          </w:tcPr>
          <w:p w14:paraId="4C4F7F40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20D19404" w14:textId="079B857D" w:rsidR="00E75677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E7567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4" w:type="pct"/>
          </w:tcPr>
          <w:p w14:paraId="23282829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699640A" w14:textId="698F70D9" w:rsidR="00E75677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7567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</w:t>
            </w:r>
          </w:p>
        </w:tc>
        <w:tc>
          <w:tcPr>
            <w:tcW w:w="132" w:type="pct"/>
            <w:gridSpan w:val="2"/>
          </w:tcPr>
          <w:p w14:paraId="559FC7D8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6DC29F1B" w14:textId="115CE633" w:rsidR="00E75677" w:rsidRPr="00AE1D16" w:rsidRDefault="00E93A2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7567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02</w:t>
            </w:r>
          </w:p>
        </w:tc>
      </w:tr>
      <w:tr w:rsidR="00E75677" w:rsidRPr="00AE1D16" w14:paraId="64931319" w14:textId="77777777" w:rsidTr="004B31A1">
        <w:tc>
          <w:tcPr>
            <w:tcW w:w="2196" w:type="pct"/>
          </w:tcPr>
          <w:p w14:paraId="7C90DEAE" w14:textId="7BB2CE45" w:rsidR="00E75677" w:rsidRPr="00AE1D16" w:rsidRDefault="00E7567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กลับรายการ</w:t>
            </w:r>
          </w:p>
        </w:tc>
        <w:tc>
          <w:tcPr>
            <w:tcW w:w="602" w:type="pct"/>
          </w:tcPr>
          <w:p w14:paraId="5CBBB5AA" w14:textId="3BDC1891" w:rsidR="00E75677" w:rsidRPr="00AE1D16" w:rsidRDefault="00E75677" w:rsidP="00AE1D16">
            <w:pPr>
              <w:pStyle w:val="BodyText"/>
              <w:tabs>
                <w:tab w:val="decimal" w:pos="647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8352FB9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1B749471" w14:textId="59BF5182" w:rsidR="00E75677" w:rsidRPr="00AE1D16" w:rsidRDefault="00E75677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626F6A6C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75293FD" w14:textId="59AF7A76" w:rsidR="00E75677" w:rsidRPr="00AE1D16" w:rsidRDefault="00E75677" w:rsidP="00AE1D16">
            <w:pPr>
              <w:pStyle w:val="BodyText"/>
              <w:tabs>
                <w:tab w:val="decimal" w:pos="665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gridSpan w:val="2"/>
          </w:tcPr>
          <w:p w14:paraId="66043A2F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</w:tcPr>
          <w:p w14:paraId="4B38FEC8" w14:textId="2D23CC71" w:rsidR="00E75677" w:rsidRPr="00AE1D16" w:rsidRDefault="004B31A1" w:rsidP="00AE1D16">
            <w:pPr>
              <w:pStyle w:val="BodyText"/>
              <w:tabs>
                <w:tab w:val="decimal" w:pos="675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75677"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5677" w:rsidRPr="00AE1D16" w14:paraId="78E6C85D" w14:textId="77777777" w:rsidTr="004B31A1">
        <w:tc>
          <w:tcPr>
            <w:tcW w:w="2196" w:type="pct"/>
          </w:tcPr>
          <w:p w14:paraId="644FFF96" w14:textId="7AD7B16D" w:rsidR="00E75677" w:rsidRPr="00AE1D16" w:rsidRDefault="00E75677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ณ วัน</w:t>
            </w:r>
            <w:r w:rsidR="004A4E50" w:rsidRPr="00AE1D1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สิ้นปี</w:t>
            </w:r>
            <w:r w:rsidRPr="00AE1D1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C0D06D7" w14:textId="4711B39D" w:rsidR="00E75677" w:rsidRPr="00AE1D16" w:rsidRDefault="00E93A22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75677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02</w:t>
            </w:r>
          </w:p>
        </w:tc>
        <w:tc>
          <w:tcPr>
            <w:tcW w:w="148" w:type="pct"/>
          </w:tcPr>
          <w:p w14:paraId="4ACC4EC8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AF71F0F" w14:textId="4A3B9C54" w:rsidR="00E75677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75677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44" w:type="pct"/>
          </w:tcPr>
          <w:p w14:paraId="156F321B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E1FD5D" w14:textId="6A812EC0" w:rsidR="00E75677" w:rsidRPr="00AE1D16" w:rsidRDefault="00E93A22" w:rsidP="00AE1D16">
            <w:pPr>
              <w:pStyle w:val="BodyText"/>
              <w:tabs>
                <w:tab w:val="decimal" w:pos="575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75677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02</w:t>
            </w:r>
          </w:p>
        </w:tc>
        <w:tc>
          <w:tcPr>
            <w:tcW w:w="132" w:type="pct"/>
            <w:gridSpan w:val="2"/>
          </w:tcPr>
          <w:p w14:paraId="29C1C489" w14:textId="77777777" w:rsidR="00E75677" w:rsidRPr="00AE1D16" w:rsidRDefault="00E75677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9D76E4" w14:textId="7D554D6E" w:rsidR="00E75677" w:rsidRPr="00AE1D16" w:rsidRDefault="00E93A22" w:rsidP="00AE1D1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75677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02</w:t>
            </w:r>
          </w:p>
        </w:tc>
      </w:tr>
    </w:tbl>
    <w:p w14:paraId="41AC2586" w14:textId="77777777" w:rsidR="00DB64D5" w:rsidRPr="00AE1D16" w:rsidRDefault="00DB64D5" w:rsidP="00AE1D1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68C621" w14:textId="65BFF6C0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สินค้าคงเหลือ</w:t>
      </w:r>
    </w:p>
    <w:p w14:paraId="0585AC58" w14:textId="77777777" w:rsidR="003B14EA" w:rsidRPr="00AE1D16" w:rsidRDefault="003B14E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358"/>
        <w:gridCol w:w="1260"/>
      </w:tblGrid>
      <w:tr w:rsidR="00762BF5" w:rsidRPr="00AE1D16" w14:paraId="330B1852" w14:textId="77777777" w:rsidTr="004B31A1">
        <w:trPr>
          <w:tblHeader/>
        </w:trPr>
        <w:tc>
          <w:tcPr>
            <w:tcW w:w="3447" w:type="pct"/>
          </w:tcPr>
          <w:p w14:paraId="743162F7" w14:textId="77777777" w:rsidR="00762BF5" w:rsidRPr="00AE1D16" w:rsidRDefault="00762BF5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5AE8402" w14:textId="77777777" w:rsidR="00762BF5" w:rsidRPr="00AE1D16" w:rsidRDefault="00762BF5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AE1D16" w14:paraId="29B8320D" w14:textId="77777777" w:rsidTr="004B31A1">
        <w:trPr>
          <w:tblHeader/>
        </w:trPr>
        <w:tc>
          <w:tcPr>
            <w:tcW w:w="3447" w:type="pct"/>
          </w:tcPr>
          <w:p w14:paraId="4BB0C23A" w14:textId="77777777" w:rsidR="008C1AE4" w:rsidRPr="00AE1D16" w:rsidRDefault="008C1AE4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57180D00" w14:textId="28AAAD87" w:rsidR="008C1AE4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" w:type="pct"/>
          </w:tcPr>
          <w:p w14:paraId="50B7A259" w14:textId="77777777" w:rsidR="008C1AE4" w:rsidRPr="00AE1D16" w:rsidRDefault="008C1AE4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FDC1902" w14:textId="5C7F26FA" w:rsidR="00A41E9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C1AE4" w:rsidRPr="00AE1D16" w14:paraId="56F6E3AE" w14:textId="77777777" w:rsidTr="004B31A1">
        <w:trPr>
          <w:tblHeader/>
        </w:trPr>
        <w:tc>
          <w:tcPr>
            <w:tcW w:w="3447" w:type="pct"/>
          </w:tcPr>
          <w:p w14:paraId="1A64EBC6" w14:textId="77777777" w:rsidR="008C1AE4" w:rsidRPr="00AE1D16" w:rsidRDefault="008C1AE4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pct"/>
            <w:gridSpan w:val="3"/>
          </w:tcPr>
          <w:p w14:paraId="2CB5D69C" w14:textId="77777777" w:rsidR="008C1AE4" w:rsidRPr="00AE1D16" w:rsidRDefault="008C1AE4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3386C" w:rsidRPr="00AE1D16" w14:paraId="4B7D924B" w14:textId="77777777" w:rsidTr="004B31A1">
        <w:tc>
          <w:tcPr>
            <w:tcW w:w="3447" w:type="pct"/>
          </w:tcPr>
          <w:p w14:paraId="58896F37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80" w:type="pct"/>
          </w:tcPr>
          <w:p w14:paraId="2B7C6520" w14:textId="21FBC625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  <w:r w:rsidR="00D97DFF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93" w:type="pct"/>
          </w:tcPr>
          <w:p w14:paraId="5E4055CA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5280610" w14:textId="4DAC8EE3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C3386C" w:rsidRPr="00AE1D16" w14:paraId="16DBC9BC" w14:textId="77777777" w:rsidTr="004B31A1">
        <w:tc>
          <w:tcPr>
            <w:tcW w:w="3447" w:type="pct"/>
          </w:tcPr>
          <w:p w14:paraId="2B62121A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680" w:type="pct"/>
          </w:tcPr>
          <w:p w14:paraId="6C5D3487" w14:textId="50F8BF7C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7D6B25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93" w:type="pct"/>
          </w:tcPr>
          <w:p w14:paraId="4EB50B04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1274688E" w14:textId="7111B755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C3386C" w:rsidRPr="00AE1D16" w14:paraId="3A7C8D7E" w14:textId="77777777" w:rsidTr="004B31A1">
        <w:tc>
          <w:tcPr>
            <w:tcW w:w="3447" w:type="pct"/>
          </w:tcPr>
          <w:p w14:paraId="08D6E2FA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80" w:type="pct"/>
          </w:tcPr>
          <w:p w14:paraId="36CE54B5" w14:textId="6B433C89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  <w:r w:rsidR="007D6B25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93" w:type="pct"/>
          </w:tcPr>
          <w:p w14:paraId="24946CF6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D24DE99" w14:textId="0BDFD2E8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</w:tr>
      <w:tr w:rsidR="00C3386C" w:rsidRPr="00AE1D16" w14:paraId="3FE94551" w14:textId="77777777" w:rsidTr="004B31A1">
        <w:tc>
          <w:tcPr>
            <w:tcW w:w="3447" w:type="pct"/>
          </w:tcPr>
          <w:p w14:paraId="574CE2A1" w14:textId="4DB4F68B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  <w:r w:rsidR="00DC6D1C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และวัสดุ</w:t>
            </w:r>
            <w:r w:rsidR="009C7549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สำรองคลัง</w:t>
            </w:r>
          </w:p>
        </w:tc>
        <w:tc>
          <w:tcPr>
            <w:tcW w:w="680" w:type="pct"/>
          </w:tcPr>
          <w:p w14:paraId="3B9F1BBF" w14:textId="5805713B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="007D6B2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93" w:type="pct"/>
          </w:tcPr>
          <w:p w14:paraId="61F83F62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0BA47A02" w14:textId="440935F8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C3386C" w:rsidRPr="00AE1D16" w14:paraId="3DA4B521" w14:textId="77777777" w:rsidTr="004B31A1">
        <w:tc>
          <w:tcPr>
            <w:tcW w:w="3447" w:type="pct"/>
          </w:tcPr>
          <w:p w14:paraId="7314FCCE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80" w:type="pct"/>
          </w:tcPr>
          <w:p w14:paraId="07335683" w14:textId="2CCA23BF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D6B25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93" w:type="pct"/>
          </w:tcPr>
          <w:p w14:paraId="578A93D0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7A55838D" w14:textId="587D7C07" w:rsidR="00C3386C" w:rsidRPr="00AE1D16" w:rsidRDefault="00C3386C" w:rsidP="00AE1D16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3386C" w:rsidRPr="00AE1D16" w14:paraId="5EFAE92E" w14:textId="77777777" w:rsidTr="004B31A1">
        <w:tc>
          <w:tcPr>
            <w:tcW w:w="3447" w:type="pct"/>
          </w:tcPr>
          <w:p w14:paraId="72C58508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E8D8024" w14:textId="7E6ACB8E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D6B25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="00D97DFF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193" w:type="pct"/>
          </w:tcPr>
          <w:p w14:paraId="35799ED9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5CFC666" w14:textId="348B954A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</w:tr>
      <w:tr w:rsidR="00C3386C" w:rsidRPr="00AE1D16" w14:paraId="69224098" w14:textId="77777777" w:rsidTr="004B31A1">
        <w:tc>
          <w:tcPr>
            <w:tcW w:w="3447" w:type="pct"/>
          </w:tcPr>
          <w:p w14:paraId="5AD07768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A81A7A0" w14:textId="7989BE15" w:rsidR="00C3386C" w:rsidRPr="00AE1D16" w:rsidRDefault="007D6B25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93" w:type="pct"/>
          </w:tcPr>
          <w:p w14:paraId="2B086C9C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7D3B5B15" w14:textId="4BE12FB3" w:rsidR="00C3386C" w:rsidRPr="00AE1D16" w:rsidRDefault="00C3386C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3386C" w:rsidRPr="00AE1D16" w14:paraId="35505282" w14:textId="77777777" w:rsidTr="004B31A1">
        <w:tc>
          <w:tcPr>
            <w:tcW w:w="3447" w:type="pct"/>
          </w:tcPr>
          <w:p w14:paraId="6214ECBF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CB39F2" w14:textId="422487DD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D6B2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</w:t>
            </w:r>
            <w:r w:rsidR="00D97DF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93" w:type="pct"/>
          </w:tcPr>
          <w:p w14:paraId="2A7ADB99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46473886" w14:textId="69F9B64F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309</w:t>
            </w:r>
            <w:r w:rsidR="00C3386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</w:t>
            </w:r>
          </w:p>
        </w:tc>
      </w:tr>
      <w:tr w:rsidR="00E75677" w:rsidRPr="00AE1D16" w14:paraId="08B8DCD0" w14:textId="77777777" w:rsidTr="004B31A1">
        <w:tc>
          <w:tcPr>
            <w:tcW w:w="3447" w:type="pct"/>
          </w:tcPr>
          <w:p w14:paraId="25D06F8D" w14:textId="77777777" w:rsidR="00E75677" w:rsidRPr="00AE1D16" w:rsidRDefault="00E75677" w:rsidP="00AE1D16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  <w:p w14:paraId="6499F51D" w14:textId="77777777" w:rsidR="00D53C98" w:rsidRPr="00AE1D16" w:rsidRDefault="00D53C98" w:rsidP="00AE1D16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  <w:p w14:paraId="7168C5F2" w14:textId="77777777" w:rsidR="00D53C98" w:rsidRPr="00AE1D16" w:rsidRDefault="00D53C98" w:rsidP="00AE1D16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  <w:p w14:paraId="667DE78D" w14:textId="015D3FE4" w:rsidR="00D53C98" w:rsidRPr="00AE1D16" w:rsidRDefault="00D53C98" w:rsidP="00AE1D16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680" w:type="pct"/>
          </w:tcPr>
          <w:p w14:paraId="0728F8DF" w14:textId="77777777" w:rsidR="00E75677" w:rsidRPr="00AE1D16" w:rsidRDefault="00E75677" w:rsidP="00AE1D16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3" w:type="pct"/>
          </w:tcPr>
          <w:p w14:paraId="49E04506" w14:textId="77777777" w:rsidR="00E75677" w:rsidRPr="00AE1D16" w:rsidRDefault="00E75677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0" w:type="pct"/>
          </w:tcPr>
          <w:p w14:paraId="3BC4D1FE" w14:textId="77777777" w:rsidR="00E75677" w:rsidRPr="00AE1D16" w:rsidRDefault="00E75677" w:rsidP="00AE1D16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Cs w:val="22"/>
              </w:rPr>
            </w:pPr>
          </w:p>
        </w:tc>
      </w:tr>
      <w:tr w:rsidR="00C3386C" w:rsidRPr="00AE1D16" w14:paraId="1FC6BB2B" w14:textId="77777777" w:rsidTr="004B31A1">
        <w:tc>
          <w:tcPr>
            <w:tcW w:w="3447" w:type="pct"/>
          </w:tcPr>
          <w:p w14:paraId="657A194B" w14:textId="30382822" w:rsidR="00C3386C" w:rsidRPr="00AE1D16" w:rsidRDefault="00C3386C" w:rsidP="00AE1D16">
            <w:pPr>
              <w:spacing w:line="240" w:lineRule="auto"/>
              <w:ind w:left="259" w:hanging="2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680" w:type="pct"/>
          </w:tcPr>
          <w:p w14:paraId="18294ACF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606"/>
                <w:tab w:val="left" w:pos="786"/>
              </w:tabs>
              <w:spacing w:line="240" w:lineRule="auto"/>
              <w:ind w:left="-7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pct"/>
          </w:tcPr>
          <w:p w14:paraId="0327A4A5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22E3FF52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696"/>
                <w:tab w:val="left" w:pos="87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386C" w:rsidRPr="00AE1D16" w14:paraId="52781D64" w14:textId="77777777" w:rsidTr="004B31A1">
        <w:tc>
          <w:tcPr>
            <w:tcW w:w="3447" w:type="pct"/>
          </w:tcPr>
          <w:p w14:paraId="26072AF4" w14:textId="77777777" w:rsidR="00C3386C" w:rsidRPr="00AE1D16" w:rsidRDefault="00C3386C" w:rsidP="00AE1D16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80" w:type="pct"/>
          </w:tcPr>
          <w:p w14:paraId="7C078D4E" w14:textId="7908E5E5" w:rsidR="00C3386C" w:rsidRPr="00AE1D16" w:rsidRDefault="00B7213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="00972663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193" w:type="pct"/>
          </w:tcPr>
          <w:p w14:paraId="48C4F228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468AB615" w14:textId="74149D3C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</w:t>
            </w:r>
          </w:p>
        </w:tc>
      </w:tr>
      <w:tr w:rsidR="00C3386C" w:rsidRPr="00AE1D16" w14:paraId="235D1A32" w14:textId="77777777" w:rsidTr="004B31A1">
        <w:tc>
          <w:tcPr>
            <w:tcW w:w="3447" w:type="pct"/>
          </w:tcPr>
          <w:p w14:paraId="650C7665" w14:textId="5A6502DE" w:rsidR="00C3386C" w:rsidRPr="00AE1D16" w:rsidRDefault="00F25439" w:rsidP="00AE1D16">
            <w:pPr>
              <w:numPr>
                <w:ilvl w:val="0"/>
                <w:numId w:val="3"/>
              </w:numPr>
              <w:tabs>
                <w:tab w:val="clear" w:pos="3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="007B0542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C3386C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680" w:type="pct"/>
          </w:tcPr>
          <w:p w14:paraId="2A26DE34" w14:textId="6CD717A7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161EB4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93" w:type="pct"/>
          </w:tcPr>
          <w:p w14:paraId="30273EBE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0" w:type="pct"/>
          </w:tcPr>
          <w:p w14:paraId="6C9ECE4C" w14:textId="77516481" w:rsidR="00C3386C" w:rsidRPr="00AE1D16" w:rsidRDefault="00C3386C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3386C" w:rsidRPr="00AE1D16" w14:paraId="5A8DC76B" w14:textId="77777777" w:rsidTr="004B31A1">
        <w:tc>
          <w:tcPr>
            <w:tcW w:w="3447" w:type="pct"/>
          </w:tcPr>
          <w:p w14:paraId="45C2A8E2" w14:textId="77777777" w:rsidR="00C3386C" w:rsidRPr="00AE1D16" w:rsidRDefault="00C3386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57D5D332" w14:textId="310DA868" w:rsidR="00C3386C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C95EB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357</w:t>
            </w:r>
            <w:r w:rsidR="00C95EB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93" w:type="pct"/>
          </w:tcPr>
          <w:p w14:paraId="411410FC" w14:textId="77777777" w:rsidR="00C3386C" w:rsidRPr="00AE1D16" w:rsidRDefault="00C3386C" w:rsidP="00AE1D1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9DC7BFF" w14:textId="1B219E0D" w:rsidR="00C3386C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3386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394</w:t>
            </w:r>
            <w:r w:rsidR="00C3386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</w:p>
        </w:tc>
      </w:tr>
    </w:tbl>
    <w:p w14:paraId="1541BC1D" w14:textId="5B7ED6FD" w:rsidR="00CB0F9F" w:rsidRPr="00AE1D16" w:rsidRDefault="00CB0F9F" w:rsidP="00AE1D16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7CAACE12" w14:textId="456D82DA" w:rsidR="003B14EA" w:rsidRPr="00AE1D16" w:rsidRDefault="00BB5C14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อสังหาริมทรัพย์พัฒนาเพื่อขาย</w:t>
      </w:r>
    </w:p>
    <w:p w14:paraId="15575A88" w14:textId="77777777" w:rsidR="001A129C" w:rsidRPr="00AE1D16" w:rsidRDefault="001A129C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999"/>
        <w:gridCol w:w="1251"/>
        <w:gridCol w:w="330"/>
        <w:gridCol w:w="1301"/>
      </w:tblGrid>
      <w:tr w:rsidR="00D80F29" w:rsidRPr="00AE1D16" w14:paraId="67C38268" w14:textId="77777777" w:rsidTr="004B31A1">
        <w:tc>
          <w:tcPr>
            <w:tcW w:w="2909" w:type="pct"/>
          </w:tcPr>
          <w:p w14:paraId="70F0E48F" w14:textId="77777777" w:rsidR="00D80F29" w:rsidRPr="00AE1D16" w:rsidRDefault="00D80F2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47D44C6" w14:textId="77777777" w:rsidR="00D80F29" w:rsidRPr="00AE1D16" w:rsidRDefault="00D80F29" w:rsidP="00AE1D16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4" w:type="pct"/>
            <w:gridSpan w:val="3"/>
          </w:tcPr>
          <w:p w14:paraId="34C43F77" w14:textId="77777777" w:rsidR="00D80F29" w:rsidRPr="00AE1D16" w:rsidRDefault="00D80F2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C1AE4" w:rsidRPr="00AE1D16" w14:paraId="624A759C" w14:textId="77777777" w:rsidTr="004B31A1">
        <w:tc>
          <w:tcPr>
            <w:tcW w:w="2909" w:type="pct"/>
          </w:tcPr>
          <w:p w14:paraId="526EC93D" w14:textId="77777777" w:rsidR="008C1AE4" w:rsidRPr="00AE1D16" w:rsidRDefault="008C1AE4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2B13DB" w14:textId="4F43BF0E" w:rsidR="008C1AE4" w:rsidRPr="00AE1D16" w:rsidRDefault="001A129C" w:rsidP="00AE1D16">
            <w:pPr>
              <w:spacing w:line="240" w:lineRule="auto"/>
              <w:ind w:left="-107" w:right="-9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74" w:type="pct"/>
          </w:tcPr>
          <w:p w14:paraId="32A5AB93" w14:textId="01343B29" w:rsidR="008C1AE4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pct"/>
          </w:tcPr>
          <w:p w14:paraId="18B3F95A" w14:textId="77777777" w:rsidR="008C1AE4" w:rsidRPr="00AE1D16" w:rsidRDefault="008C1AE4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pct"/>
          </w:tcPr>
          <w:p w14:paraId="4B71A818" w14:textId="45F374E5" w:rsidR="008C1AE4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C1AE4" w:rsidRPr="00AE1D16" w14:paraId="225A6018" w14:textId="77777777" w:rsidTr="004B31A1">
        <w:tc>
          <w:tcPr>
            <w:tcW w:w="2909" w:type="pct"/>
          </w:tcPr>
          <w:p w14:paraId="5D8EDA28" w14:textId="77777777" w:rsidR="008C1AE4" w:rsidRPr="00AE1D16" w:rsidRDefault="008C1AE4" w:rsidP="00AE1D16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540D5E" w14:textId="77777777" w:rsidR="008C1AE4" w:rsidRPr="00AE1D16" w:rsidRDefault="008C1AE4" w:rsidP="00AE1D16">
            <w:pPr>
              <w:pStyle w:val="BodyText"/>
              <w:spacing w:after="0" w:line="240" w:lineRule="auto"/>
              <w:ind w:left="-107" w:right="-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pct"/>
            <w:gridSpan w:val="3"/>
          </w:tcPr>
          <w:p w14:paraId="4F91AB03" w14:textId="77777777" w:rsidR="008C1AE4" w:rsidRPr="00AE1D16" w:rsidRDefault="008C1AE4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57F42" w:rsidRPr="00AE1D16" w14:paraId="41035FC7" w14:textId="77777777" w:rsidTr="004B31A1">
        <w:tc>
          <w:tcPr>
            <w:tcW w:w="2909" w:type="pct"/>
          </w:tcPr>
          <w:p w14:paraId="4D38E702" w14:textId="1EF8F9D5" w:rsidR="00657F42" w:rsidRPr="00AE1D16" w:rsidRDefault="00657F42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538" w:type="pct"/>
          </w:tcPr>
          <w:p w14:paraId="1B03280C" w14:textId="77777777" w:rsidR="00657F42" w:rsidRPr="00AE1D16" w:rsidRDefault="00657F42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</w:tcPr>
          <w:p w14:paraId="6324128C" w14:textId="121852B2" w:rsidR="00657F42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060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  <w:r w:rsidR="00E060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178" w:type="pct"/>
          </w:tcPr>
          <w:p w14:paraId="79E87BEB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1" w:type="pct"/>
          </w:tcPr>
          <w:p w14:paraId="66E6D843" w14:textId="558A111F" w:rsidR="00657F42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657F42" w:rsidRPr="00AE1D16" w14:paraId="5FD95005" w14:textId="77777777" w:rsidTr="004B31A1">
        <w:tc>
          <w:tcPr>
            <w:tcW w:w="2909" w:type="pct"/>
          </w:tcPr>
          <w:p w14:paraId="397E1C2D" w14:textId="03807AB7" w:rsidR="00657F42" w:rsidRPr="00AE1D16" w:rsidRDefault="00657F42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360BBDBE" w14:textId="77777777" w:rsidR="00657F42" w:rsidRPr="00AE1D16" w:rsidRDefault="00657F42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B7B023A" w14:textId="287ED609" w:rsidR="00657F42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060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  <w:r w:rsidR="00E060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78" w:type="pct"/>
          </w:tcPr>
          <w:p w14:paraId="391173F7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6D9A9F2C" w14:textId="545EE365" w:rsidR="00657F42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657F42" w:rsidRPr="00AE1D16" w14:paraId="2FCC9ECF" w14:textId="77777777" w:rsidTr="004B31A1">
        <w:tc>
          <w:tcPr>
            <w:tcW w:w="2909" w:type="pct"/>
          </w:tcPr>
          <w:p w14:paraId="2EDFC588" w14:textId="77777777" w:rsidR="00657F42" w:rsidRPr="00AE1D16" w:rsidRDefault="00657F42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59A9B398" w14:textId="77777777" w:rsidR="00657F42" w:rsidRPr="00AE1D16" w:rsidRDefault="00657F42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E5BA91B" w14:textId="2079EB25" w:rsidR="00657F42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E060B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676</w:t>
            </w:r>
            <w:r w:rsidR="00E060B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78" w:type="pct"/>
          </w:tcPr>
          <w:p w14:paraId="7D73574F" w14:textId="67CD3C23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CE95E1F" w14:textId="46CD82EE" w:rsidR="00657F42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657F4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815</w:t>
            </w:r>
            <w:r w:rsidR="00657F4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</w:tr>
      <w:tr w:rsidR="00657F42" w:rsidRPr="00AE1D16" w14:paraId="38A73AF6" w14:textId="77777777" w:rsidTr="004B31A1">
        <w:tc>
          <w:tcPr>
            <w:tcW w:w="2909" w:type="pct"/>
          </w:tcPr>
          <w:p w14:paraId="57F532FB" w14:textId="7CA46940" w:rsidR="00657F42" w:rsidRPr="00AE1D16" w:rsidRDefault="00657F42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74B1A178" w14:textId="77777777" w:rsidR="00657F42" w:rsidRPr="00AE1D16" w:rsidRDefault="00657F42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D8C7413" w14:textId="0061EDD6" w:rsidR="00657F42" w:rsidRPr="00AE1D16" w:rsidRDefault="00E060BD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704DE3ED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72DF1EE" w14:textId="65CA7258" w:rsidR="00657F42" w:rsidRPr="00AE1D16" w:rsidRDefault="00657F4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57F42" w:rsidRPr="00AE1D16" w14:paraId="231EBDDB" w14:textId="77777777" w:rsidTr="004B31A1">
        <w:tc>
          <w:tcPr>
            <w:tcW w:w="2909" w:type="pct"/>
          </w:tcPr>
          <w:p w14:paraId="028DC0D1" w14:textId="77777777" w:rsidR="00657F42" w:rsidRPr="00AE1D16" w:rsidRDefault="00657F42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132AD66A" w14:textId="77777777" w:rsidR="00657F42" w:rsidRPr="00AE1D16" w:rsidRDefault="00657F42" w:rsidP="00AE1D16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0AEEB058" w:rsidR="00657F42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E060B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670</w:t>
            </w:r>
            <w:r w:rsidR="00E060B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78" w:type="pct"/>
          </w:tcPr>
          <w:p w14:paraId="096F91EF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669884B7" w:rsidR="00657F42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657F4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814</w:t>
            </w:r>
            <w:r w:rsidR="00657F4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</w:tr>
      <w:tr w:rsidR="00657F42" w:rsidRPr="00AE1D16" w14:paraId="6DB63455" w14:textId="77777777" w:rsidTr="004B31A1">
        <w:tc>
          <w:tcPr>
            <w:tcW w:w="2909" w:type="pct"/>
          </w:tcPr>
          <w:p w14:paraId="6D664542" w14:textId="77777777" w:rsidR="00657F42" w:rsidRPr="00AE1D16" w:rsidRDefault="00657F42" w:rsidP="00AE1D16">
            <w:pPr>
              <w:pStyle w:val="BodyText"/>
              <w:tabs>
                <w:tab w:val="left" w:pos="72"/>
                <w:tab w:val="left" w:pos="720"/>
              </w:tabs>
              <w:spacing w:after="0" w:line="240" w:lineRule="auto"/>
              <w:ind w:left="162" w:right="-11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8" w:type="pct"/>
          </w:tcPr>
          <w:p w14:paraId="077BF8DB" w14:textId="77777777" w:rsidR="00657F42" w:rsidRPr="00AE1D16" w:rsidRDefault="00657F42" w:rsidP="00AE1D16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3A06910C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  <w:tc>
          <w:tcPr>
            <w:tcW w:w="178" w:type="pct"/>
          </w:tcPr>
          <w:p w14:paraId="28F748A3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</w:tcPr>
          <w:p w14:paraId="31AA4F6F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lang w:val="en-US" w:bidi="th-TH"/>
              </w:rPr>
            </w:pPr>
          </w:p>
        </w:tc>
      </w:tr>
      <w:tr w:rsidR="00657F42" w:rsidRPr="00AE1D16" w14:paraId="149B73DF" w14:textId="77777777" w:rsidTr="004B31A1">
        <w:tc>
          <w:tcPr>
            <w:tcW w:w="2909" w:type="pct"/>
          </w:tcPr>
          <w:p w14:paraId="643FD3D3" w14:textId="4D5FB67E" w:rsidR="00657F42" w:rsidRPr="00AE1D16" w:rsidRDefault="00657F42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0F32725F" w14:textId="3A40D533" w:rsidR="00657F42" w:rsidRPr="00AE1D16" w:rsidRDefault="00657F42" w:rsidP="00AE1D16">
            <w:pPr>
              <w:spacing w:line="240" w:lineRule="auto"/>
              <w:ind w:firstLine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เพื่อขายในระหว่างปี</w:t>
            </w:r>
          </w:p>
        </w:tc>
        <w:tc>
          <w:tcPr>
            <w:tcW w:w="538" w:type="pct"/>
          </w:tcPr>
          <w:p w14:paraId="1D5A62AE" w14:textId="77777777" w:rsidR="00657F42" w:rsidRPr="00AE1D16" w:rsidRDefault="00657F42" w:rsidP="00AE1D16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F888195" w14:textId="145D9251" w:rsidR="00657F42" w:rsidRPr="00AE1D16" w:rsidRDefault="00E93A22" w:rsidP="00AE1D16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A277384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DFF8D6" w14:textId="1AD8B059" w:rsidR="00DC7CDF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="00DC7C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8" w:type="pct"/>
          </w:tcPr>
          <w:p w14:paraId="0559FD11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1" w:type="pct"/>
            <w:tcBorders>
              <w:bottom w:val="double" w:sz="4" w:space="0" w:color="auto"/>
            </w:tcBorders>
          </w:tcPr>
          <w:p w14:paraId="4F87D277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636161" w14:textId="31AFAD5A" w:rsidR="00657F42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657F42" w:rsidRPr="00AE1D16" w14:paraId="1FD5B449" w14:textId="77777777" w:rsidTr="004B31A1">
        <w:tc>
          <w:tcPr>
            <w:tcW w:w="2909" w:type="pct"/>
          </w:tcPr>
          <w:p w14:paraId="2AB8FD3E" w14:textId="77777777" w:rsidR="00657F42" w:rsidRPr="00AE1D16" w:rsidRDefault="00657F42" w:rsidP="00AE1D16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15D7F517" w14:textId="77777777" w:rsidR="00657F42" w:rsidRPr="00AE1D16" w:rsidRDefault="00657F42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1A598BE0" w14:textId="1F9E5C1B" w:rsidR="00DC7CDF" w:rsidRPr="00AE1D16" w:rsidRDefault="00DC7CDF" w:rsidP="00AE1D16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7857DEE6" w14:textId="24E725EC" w:rsidR="00DC7CDF" w:rsidRPr="00AE1D16" w:rsidRDefault="00DC7CDF" w:rsidP="00AE1D16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</w:p>
          <w:p w14:paraId="18E2245C" w14:textId="59AD19FA" w:rsidR="00657F42" w:rsidRPr="00AE1D16" w:rsidRDefault="00E93A22" w:rsidP="00AE1D16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C7CDF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DC7CDF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7CDF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78" w:type="pct"/>
          </w:tcPr>
          <w:p w14:paraId="3699AF52" w14:textId="77777777" w:rsidR="00657F42" w:rsidRPr="00AE1D16" w:rsidRDefault="00657F42" w:rsidP="00AE1D1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</w:tcPr>
          <w:p w14:paraId="5A69E2CE" w14:textId="0EF98C6A" w:rsidR="00657F42" w:rsidRPr="00AE1D16" w:rsidRDefault="00657F42" w:rsidP="00AE1D16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2B2EF07F" w14:textId="51208541" w:rsidR="00657F42" w:rsidRPr="00AE1D16" w:rsidRDefault="00657F42" w:rsidP="00AE1D16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MLR-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</w:p>
          <w:p w14:paraId="50F9F26A" w14:textId="3C98FA43" w:rsidR="00657F42" w:rsidRPr="00AE1D16" w:rsidRDefault="00E93A22" w:rsidP="00AE1D16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657F42" w:rsidRPr="00AE1D16" w14:paraId="242933AB" w14:textId="77777777" w:rsidTr="004B31A1">
        <w:tc>
          <w:tcPr>
            <w:tcW w:w="2909" w:type="pct"/>
          </w:tcPr>
          <w:p w14:paraId="64721DF3" w14:textId="5315DA4B" w:rsidR="00657F42" w:rsidRPr="00AE1D16" w:rsidRDefault="00657F42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08F3CD6B" w14:textId="77777777" w:rsidR="00657F42" w:rsidRPr="00AE1D16" w:rsidRDefault="00657F42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0C1C490E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342B66FE" w14:textId="77777777" w:rsidR="00657F42" w:rsidRPr="00AE1D16" w:rsidRDefault="00657F42" w:rsidP="00AE1D1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</w:tcPr>
          <w:p w14:paraId="001AEE00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57F42" w:rsidRPr="00AE1D16" w14:paraId="4594D103" w14:textId="77777777" w:rsidTr="004B31A1">
        <w:tc>
          <w:tcPr>
            <w:tcW w:w="2909" w:type="pct"/>
          </w:tcPr>
          <w:p w14:paraId="5BAFED67" w14:textId="02630E02" w:rsidR="00657F42" w:rsidRPr="00AE1D16" w:rsidRDefault="00657F42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  <w:r w:rsidRPr="00AE1D16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538" w:type="pct"/>
          </w:tcPr>
          <w:p w14:paraId="07337F2F" w14:textId="77777777" w:rsidR="00657F42" w:rsidRPr="00AE1D16" w:rsidRDefault="00657F42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5DA2DDBA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4C21167D" w14:textId="77777777" w:rsidR="00657F42" w:rsidRPr="00AE1D16" w:rsidRDefault="00657F42" w:rsidP="00AE1D1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</w:tcPr>
          <w:p w14:paraId="2C68A529" w14:textId="77777777" w:rsidR="00657F42" w:rsidRPr="00AE1D16" w:rsidRDefault="00657F42" w:rsidP="00AE1D16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57F42" w:rsidRPr="00AE1D16" w14:paraId="3AE3C27B" w14:textId="77777777" w:rsidTr="004B31A1">
        <w:tc>
          <w:tcPr>
            <w:tcW w:w="2909" w:type="pct"/>
          </w:tcPr>
          <w:p w14:paraId="792345FD" w14:textId="77777777" w:rsidR="00657F42" w:rsidRPr="00AE1D16" w:rsidRDefault="00657F42" w:rsidP="00AE1D16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5940FC4F" w14:textId="77777777" w:rsidR="00657F42" w:rsidRPr="00AE1D16" w:rsidRDefault="00657F42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2D1C5737" w14:textId="77D7AD98" w:rsidR="00657F42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060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="00E060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78" w:type="pct"/>
          </w:tcPr>
          <w:p w14:paraId="334A9DC4" w14:textId="77777777" w:rsidR="00657F42" w:rsidRPr="00AE1D16" w:rsidRDefault="00657F42" w:rsidP="00AE1D1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</w:tcPr>
          <w:p w14:paraId="5093384D" w14:textId="6130284C" w:rsidR="00657F42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  <w:r w:rsidR="00657F4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</w:tr>
      <w:tr w:rsidR="00657F42" w:rsidRPr="00AE1D16" w14:paraId="11F02D4F" w14:textId="77777777" w:rsidTr="004B31A1">
        <w:tc>
          <w:tcPr>
            <w:tcW w:w="2909" w:type="pct"/>
          </w:tcPr>
          <w:p w14:paraId="4EA8C0B9" w14:textId="274380D8" w:rsidR="00657F42" w:rsidRPr="00AE1D16" w:rsidRDefault="00657F42" w:rsidP="00AE1D16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3AF66375" w14:textId="77777777" w:rsidR="00657F42" w:rsidRPr="00AE1D16" w:rsidRDefault="00657F42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</w:tcPr>
          <w:p w14:paraId="195248B6" w14:textId="29382921" w:rsidR="00657F42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C7C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78" w:type="pct"/>
          </w:tcPr>
          <w:p w14:paraId="04BC335B" w14:textId="77777777" w:rsidR="00657F42" w:rsidRPr="00AE1D16" w:rsidRDefault="00657F42" w:rsidP="00AE1D1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</w:tcPr>
          <w:p w14:paraId="430AD73E" w14:textId="435F7B46" w:rsidR="00657F42" w:rsidRPr="00AE1D16" w:rsidRDefault="00657F4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57F42" w:rsidRPr="00AE1D16" w14:paraId="488CE31A" w14:textId="77777777" w:rsidTr="004B31A1">
        <w:tc>
          <w:tcPr>
            <w:tcW w:w="2909" w:type="pct"/>
          </w:tcPr>
          <w:p w14:paraId="4606E3A0" w14:textId="33554E05" w:rsidR="00657F42" w:rsidRPr="00AE1D16" w:rsidRDefault="00657F42" w:rsidP="00AE1D16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1157463F" w14:textId="77777777" w:rsidR="00657F42" w:rsidRPr="00AE1D16" w:rsidRDefault="00657F42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C2E9F8C" w14:textId="2307C480" w:rsidR="00657F42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060B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  <w:r w:rsidR="00E060B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178" w:type="pct"/>
          </w:tcPr>
          <w:p w14:paraId="03ABB4B3" w14:textId="77777777" w:rsidR="00657F42" w:rsidRPr="00AE1D16" w:rsidRDefault="00657F42" w:rsidP="00AE1D16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6D3FEDA6" w14:textId="29CBEB90" w:rsidR="00657F42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57F4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</w:t>
            </w:r>
            <w:r w:rsidR="00657F4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</w:p>
        </w:tc>
      </w:tr>
    </w:tbl>
    <w:p w14:paraId="15929C21" w14:textId="77777777" w:rsidR="00B62F5D" w:rsidRPr="00AE1D16" w:rsidRDefault="00B62F5D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57A4585" w14:textId="10EF2600" w:rsidR="00A3088B" w:rsidRPr="00AE1D16" w:rsidRDefault="007548F7" w:rsidP="00AE1D16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A3088B" w:rsidRPr="00AE1D16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307CEF"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อสังหาริมทรัพย์ที่พัฒนาแล้ว</w:t>
      </w:r>
      <w:r w:rsidR="00307CEF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8</w:t>
      </w:r>
      <w:r w:rsidR="00307CEF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A3088B" w:rsidRPr="00AE1D16">
        <w:rPr>
          <w:rFonts w:asciiTheme="majorBidi" w:hAnsiTheme="majorBidi" w:cstheme="majorBidi"/>
          <w:sz w:val="28"/>
          <w:szCs w:val="28"/>
          <w:cs/>
        </w:rPr>
        <w:t>โครงการ และ</w:t>
      </w:r>
      <w:r w:rsidR="00307CEF"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Pr="00AE1D16" w:rsidRDefault="00307CEF" w:rsidP="00AE1D16">
      <w:pPr>
        <w:spacing w:line="240" w:lineRule="auto"/>
        <w:ind w:left="540" w:right="63"/>
        <w:rPr>
          <w:rFonts w:asciiTheme="majorBidi" w:hAnsiTheme="majorBidi" w:cstheme="majorBidi"/>
          <w:sz w:val="22"/>
          <w:szCs w:val="22"/>
        </w:rPr>
      </w:pPr>
    </w:p>
    <w:p w14:paraId="64BE6897" w14:textId="09F24B06" w:rsidR="005C16D6" w:rsidRPr="00AE1D16" w:rsidRDefault="00B62F5D" w:rsidP="00AE1D16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อสังหาริมทรัพย์ระหว่างพัฒนาของกลุ่มบริษัท จำนวน</w:t>
      </w:r>
      <w:r w:rsidR="00DC7CDF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="00833D97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018</w:t>
      </w:r>
      <w:r w:rsidR="00833D97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11</w:t>
      </w:r>
      <w:r w:rsidR="00DC7CDF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657F42" w:rsidRPr="00AE1D1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441</w:t>
      </w:r>
      <w:r w:rsidR="00657F42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40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คาดว่าจะพัฒนาสำเร็จในระยะเวลาเกินกว่า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ปีนับจากรอบระยะเวลารายงาน</w:t>
      </w:r>
    </w:p>
    <w:p w14:paraId="363EFF07" w14:textId="77777777" w:rsidR="004A4E50" w:rsidRPr="00AE1D16" w:rsidRDefault="004A4E50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733C47F" w14:textId="4FD97731" w:rsidR="00B90FB7" w:rsidRPr="00AE1D16" w:rsidRDefault="00B90FB7" w:rsidP="00AE1D16">
      <w:pPr>
        <w:spacing w:line="240" w:lineRule="auto"/>
        <w:ind w:left="540" w:right="-47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การพิจารณาค่าเผื่อการลดมูลค่า</w:t>
      </w:r>
      <w:r w:rsidR="00C36010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อสังหาริมทรัพย์พัฒนา</w:t>
      </w:r>
      <w:r w:rsidR="00BB5C14" w:rsidRPr="00AE1D16">
        <w:rPr>
          <w:rFonts w:asciiTheme="majorBidi" w:hAnsiTheme="majorBidi" w:cstheme="majorBidi"/>
          <w:i/>
          <w:iCs/>
          <w:sz w:val="28"/>
          <w:szCs w:val="28"/>
          <w:cs/>
        </w:rPr>
        <w:t>เพื่อขาย</w:t>
      </w:r>
    </w:p>
    <w:p w14:paraId="18064555" w14:textId="77777777" w:rsidR="00B90FB7" w:rsidRPr="00AE1D16" w:rsidRDefault="00B90FB7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39E97D5" w14:textId="2C0A99E1" w:rsidR="00ED77C9" w:rsidRPr="00AE1D16" w:rsidRDefault="00B90FB7" w:rsidP="00AE1D16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กลุ่มบริษัทมีการประเมินมูลค่าสุทธิที่จะได้รับของ</w:t>
      </w:r>
      <w:r w:rsidR="00FE1EB2" w:rsidRPr="00AE1D16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อสังหาริมทรัพย์พัฒนาเพื่อขาย </w:t>
      </w:r>
      <w:r w:rsidR="001E1B3B" w:rsidRPr="00AE1D16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AE1D16">
        <w:rPr>
          <w:rFonts w:asciiTheme="majorBidi" w:hAnsiTheme="majorBidi" w:cstheme="majorBidi"/>
          <w:sz w:val="28"/>
          <w:szCs w:val="28"/>
          <w:cs/>
        </w:rPr>
        <w:t>ทุกรอบระยะเวลาที่รายงานโดยพิจารณาจากประสบการณ์ที่ผ่าน</w:t>
      </w:r>
      <w:r w:rsidR="001E1B3B" w:rsidRPr="00AE1D16">
        <w:rPr>
          <w:rFonts w:asciiTheme="majorBidi" w:hAnsiTheme="majorBidi" w:cstheme="majorBidi"/>
          <w:sz w:val="28"/>
          <w:szCs w:val="28"/>
          <w:cs/>
        </w:rPr>
        <w:t>มาของกลุ่มบริษัทในการประมาณการราคาขาย</w:t>
      </w:r>
      <w:r w:rsidRPr="00AE1D16">
        <w:rPr>
          <w:rFonts w:asciiTheme="majorBidi" w:hAnsiTheme="majorBidi" w:cstheme="majorBidi"/>
          <w:sz w:val="28"/>
          <w:szCs w:val="28"/>
          <w:cs/>
        </w:rPr>
        <w:t>และ</w:t>
      </w:r>
      <w:r w:rsidR="001E1B3B" w:rsidRPr="00AE1D16">
        <w:rPr>
          <w:rFonts w:asciiTheme="majorBidi" w:hAnsiTheme="majorBidi" w:cstheme="majorBidi"/>
          <w:sz w:val="28"/>
          <w:szCs w:val="28"/>
          <w:cs/>
        </w:rPr>
        <w:t>ต้นทุนการก่อสร้างที่จะเกิดขึ้นในอนาคตซึ่ง</w:t>
      </w:r>
      <w:r w:rsidR="007A302F" w:rsidRPr="00AE1D16">
        <w:rPr>
          <w:rFonts w:asciiTheme="majorBidi" w:hAnsiTheme="majorBidi" w:cstheme="majorBidi"/>
          <w:sz w:val="28"/>
          <w:szCs w:val="28"/>
          <w:cs/>
        </w:rPr>
        <w:t>เกี่ยวข้องกับการใช้ดุลยพินิจของผู้บริหารและ</w:t>
      </w:r>
      <w:r w:rsidR="001E1B3B" w:rsidRPr="00AE1D16">
        <w:rPr>
          <w:rFonts w:asciiTheme="majorBidi" w:hAnsiTheme="majorBidi" w:cstheme="majorBidi"/>
          <w:sz w:val="28"/>
          <w:szCs w:val="28"/>
          <w:cs/>
        </w:rPr>
        <w:t>ขึ้นอยู่กับ</w:t>
      </w:r>
      <w:r w:rsidR="007A302F" w:rsidRPr="00AE1D16">
        <w:rPr>
          <w:rFonts w:asciiTheme="majorBidi" w:hAnsiTheme="majorBidi" w:cstheme="majorBidi"/>
          <w:sz w:val="28"/>
          <w:szCs w:val="28"/>
          <w:cs/>
        </w:rPr>
        <w:t>หลายตัวแปรรวมถึง</w:t>
      </w:r>
      <w:r w:rsidR="00A16161" w:rsidRPr="00AE1D16">
        <w:rPr>
          <w:rFonts w:asciiTheme="majorBidi" w:hAnsiTheme="majorBidi" w:cstheme="majorBidi"/>
          <w:sz w:val="28"/>
          <w:szCs w:val="28"/>
          <w:cs/>
        </w:rPr>
        <w:t>เงื่อนไข</w:t>
      </w:r>
      <w:r w:rsidR="001E1B3B" w:rsidRPr="00AE1D16">
        <w:rPr>
          <w:rFonts w:asciiTheme="majorBidi" w:hAnsiTheme="majorBidi" w:cstheme="majorBidi"/>
          <w:sz w:val="28"/>
          <w:szCs w:val="28"/>
          <w:cs/>
        </w:rPr>
        <w:t>สภาพการตลาดที่เกี่ยว</w:t>
      </w:r>
      <w:r w:rsidR="00AA3950" w:rsidRPr="00AE1D16">
        <w:rPr>
          <w:rFonts w:asciiTheme="majorBidi" w:hAnsiTheme="majorBidi" w:cstheme="majorBidi"/>
          <w:sz w:val="28"/>
          <w:szCs w:val="28"/>
          <w:cs/>
        </w:rPr>
        <w:t>ข้อง</w:t>
      </w:r>
      <w:r w:rsidR="001E1B3B" w:rsidRPr="00AE1D16">
        <w:rPr>
          <w:rFonts w:asciiTheme="majorBidi" w:hAnsiTheme="majorBidi" w:cstheme="majorBidi"/>
          <w:sz w:val="28"/>
          <w:szCs w:val="28"/>
          <w:cs/>
        </w:rPr>
        <w:t>กับ</w:t>
      </w:r>
      <w:r w:rsidR="00AA3950" w:rsidRPr="00AE1D16">
        <w:rPr>
          <w:rFonts w:asciiTheme="majorBidi" w:hAnsiTheme="majorBidi" w:cstheme="majorBidi"/>
          <w:sz w:val="28"/>
          <w:szCs w:val="28"/>
          <w:cs/>
        </w:rPr>
        <w:t>วัสดุก่อสร้าง ต้นทุนการจ้างผู้รับเหมาและประเด็นในด้านการก่อสร้าง โดยเฉพาะอย่างยิ่ง</w:t>
      </w:r>
      <w:r w:rsidR="00A16161" w:rsidRPr="00AE1D16">
        <w:rPr>
          <w:rFonts w:asciiTheme="majorBidi" w:hAnsiTheme="majorBidi" w:cstheme="majorBidi"/>
          <w:sz w:val="28"/>
          <w:szCs w:val="28"/>
          <w:cs/>
        </w:rPr>
        <w:t>แผน</w:t>
      </w:r>
      <w:r w:rsidR="00AA3950" w:rsidRPr="00AE1D16">
        <w:rPr>
          <w:rFonts w:asciiTheme="majorBidi" w:hAnsiTheme="majorBidi" w:cstheme="majorBidi"/>
          <w:sz w:val="28"/>
          <w:szCs w:val="28"/>
          <w:cs/>
        </w:rPr>
        <w:t xml:space="preserve">ในการดำเนินงานในโครงการที่อยู่ในระหว่างการก่อสร้างให้แล้วเสร็จ </w:t>
      </w:r>
      <w:r w:rsidRPr="00AE1D16">
        <w:rPr>
          <w:rFonts w:asciiTheme="majorBidi" w:hAnsiTheme="majorBidi" w:cstheme="majorBidi"/>
          <w:sz w:val="28"/>
          <w:szCs w:val="28"/>
          <w:cs/>
        </w:rPr>
        <w:t>ซึ่งจะส่งผล</w:t>
      </w:r>
      <w:r w:rsidR="00A16161" w:rsidRPr="00AE1D16">
        <w:rPr>
          <w:rFonts w:asciiTheme="majorBidi" w:hAnsiTheme="majorBidi" w:cstheme="majorBidi"/>
          <w:sz w:val="28"/>
          <w:szCs w:val="28"/>
          <w:cs/>
        </w:rPr>
        <w:t>ต่อการพิจารณา</w:t>
      </w:r>
      <w:r w:rsidR="00384664" w:rsidRPr="00AE1D16">
        <w:rPr>
          <w:rFonts w:asciiTheme="majorBidi" w:hAnsiTheme="majorBidi" w:cstheme="majorBidi"/>
          <w:sz w:val="28"/>
          <w:szCs w:val="28"/>
          <w:cs/>
        </w:rPr>
        <w:t>ต่อ</w:t>
      </w:r>
      <w:r w:rsidR="00A16161" w:rsidRPr="00AE1D16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384664" w:rsidRPr="00AE1D16">
        <w:rPr>
          <w:rFonts w:asciiTheme="majorBidi" w:hAnsiTheme="majorBidi" w:cstheme="majorBidi"/>
          <w:sz w:val="28"/>
          <w:szCs w:val="28"/>
          <w:cs/>
        </w:rPr>
        <w:t>ตามบัญชี</w:t>
      </w:r>
      <w:r w:rsidRPr="00AE1D16">
        <w:rPr>
          <w:rFonts w:asciiTheme="majorBidi" w:hAnsiTheme="majorBidi" w:cstheme="majorBidi"/>
          <w:sz w:val="28"/>
          <w:szCs w:val="28"/>
          <w:cs/>
        </w:rPr>
        <w:t>ของ</w:t>
      </w:r>
      <w:r w:rsidR="00FE1EB2" w:rsidRPr="00AE1D16">
        <w:rPr>
          <w:rFonts w:asciiTheme="majorBidi" w:hAnsiTheme="majorBidi" w:cstheme="majorBidi"/>
          <w:sz w:val="28"/>
          <w:szCs w:val="28"/>
          <w:cs/>
        </w:rPr>
        <w:t>อสังหาริมทรัพย์พัฒนาเพื่อขาย</w:t>
      </w:r>
      <w:r w:rsidR="00144E7A" w:rsidRPr="00AE1D16">
        <w:rPr>
          <w:rFonts w:asciiTheme="majorBidi" w:hAnsiTheme="majorBidi" w:cstheme="majorBidi"/>
          <w:sz w:val="28"/>
          <w:szCs w:val="28"/>
          <w:cs/>
        </w:rPr>
        <w:t>ในอนาคต</w:t>
      </w:r>
    </w:p>
    <w:p w14:paraId="2DBE0AC8" w14:textId="77777777" w:rsidR="00D53C98" w:rsidRPr="00AE1D16" w:rsidRDefault="00D53C98" w:rsidP="00AE1D16">
      <w:pPr>
        <w:spacing w:line="240" w:lineRule="auto"/>
        <w:ind w:left="540" w:right="63"/>
        <w:rPr>
          <w:rFonts w:asciiTheme="majorBidi" w:hAnsiTheme="majorBidi" w:cstheme="majorBidi"/>
          <w:sz w:val="22"/>
          <w:szCs w:val="22"/>
        </w:rPr>
      </w:pPr>
    </w:p>
    <w:p w14:paraId="77316385" w14:textId="61DDD45B" w:rsidR="003E4163" w:rsidRPr="00AE1D16" w:rsidRDefault="003E4163" w:rsidP="00AE1D16">
      <w:pPr>
        <w:spacing w:line="240" w:lineRule="auto"/>
        <w:ind w:left="540" w:right="63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CC3D735" w14:textId="77777777" w:rsidR="003E4163" w:rsidRPr="00AE1D16" w:rsidRDefault="003E4163" w:rsidP="00AE1D16">
      <w:pPr>
        <w:pStyle w:val="NoSpacing"/>
        <w:spacing w:line="240" w:lineRule="auto"/>
        <w:rPr>
          <w:rFonts w:asciiTheme="majorBidi" w:hAnsiTheme="majorBidi" w:cstheme="majorBidi"/>
          <w:sz w:val="22"/>
          <w:cs/>
        </w:rPr>
      </w:pPr>
    </w:p>
    <w:p w14:paraId="4023E9B1" w14:textId="43E760A2" w:rsidR="003E4163" w:rsidRPr="00AE1D16" w:rsidRDefault="003E4163" w:rsidP="00AE1D16">
      <w:pPr>
        <w:spacing w:line="240" w:lineRule="auto"/>
        <w:ind w:left="540" w:right="63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>กู้ยืม</w:t>
      </w:r>
      <w:r w:rsidR="000A7792" w:rsidRPr="00AE1D16">
        <w:rPr>
          <w:rFonts w:asciiTheme="majorBidi" w:hAnsiTheme="majorBidi" w:cstheme="majorBidi"/>
          <w:spacing w:val="-2"/>
          <w:sz w:val="28"/>
          <w:szCs w:val="28"/>
          <w:cs/>
        </w:rPr>
        <w:t>จากสถาบันการเงิน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ของบริษัทย่อย (ดูหมายเหตุข้อ </w:t>
      </w:r>
      <w:r w:rsidR="00E93A22" w:rsidRPr="00E93A22">
        <w:rPr>
          <w:rFonts w:asciiTheme="majorBidi" w:hAnsiTheme="majorBidi" w:cstheme="majorBidi"/>
          <w:spacing w:val="-2"/>
          <w:sz w:val="28"/>
          <w:szCs w:val="28"/>
        </w:rPr>
        <w:t>21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</w:p>
    <w:p w14:paraId="27B47B85" w14:textId="77777777" w:rsidR="00F3141D" w:rsidRPr="00AE1D16" w:rsidRDefault="00F3141D" w:rsidP="00AE1D16">
      <w:pPr>
        <w:spacing w:line="240" w:lineRule="auto"/>
        <w:ind w:right="63"/>
        <w:rPr>
          <w:rFonts w:asciiTheme="majorBidi" w:hAnsiTheme="majorBidi" w:cstheme="majorBidi"/>
          <w:sz w:val="28"/>
          <w:szCs w:val="28"/>
        </w:rPr>
      </w:pPr>
    </w:p>
    <w:p w14:paraId="2C22F16E" w14:textId="04220207" w:rsidR="00D53C98" w:rsidRPr="00AE1D16" w:rsidRDefault="00D53C98" w:rsidP="00AE1D16">
      <w:pPr>
        <w:spacing w:line="240" w:lineRule="auto"/>
        <w:ind w:right="63"/>
        <w:rPr>
          <w:rFonts w:asciiTheme="majorBidi" w:hAnsiTheme="majorBidi" w:cstheme="majorBidi"/>
          <w:sz w:val="28"/>
          <w:szCs w:val="28"/>
        </w:rPr>
        <w:sectPr w:rsidR="00D53C98" w:rsidRPr="00AE1D16" w:rsidSect="002F62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" w:right="1152" w:bottom="288" w:left="1152" w:header="720" w:footer="720" w:gutter="0"/>
          <w:pgNumType w:start="20"/>
          <w:cols w:space="708"/>
          <w:docGrid w:linePitch="360"/>
        </w:sectPr>
      </w:pPr>
    </w:p>
    <w:p w14:paraId="03FFC879" w14:textId="31BC3495" w:rsidR="00A71D74" w:rsidRPr="00AE1D16" w:rsidRDefault="00A71D74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เงินลงทุนในบริษัทร่วม</w:t>
      </w:r>
    </w:p>
    <w:p w14:paraId="561ED916" w14:textId="77777777" w:rsidR="00F3141D" w:rsidRPr="00AE1D16" w:rsidRDefault="00F3141D" w:rsidP="00AE1D16">
      <w:pPr>
        <w:pStyle w:val="block"/>
        <w:tabs>
          <w:tab w:val="left" w:pos="0"/>
        </w:tabs>
        <w:spacing w:after="0" w:line="240" w:lineRule="auto"/>
        <w:ind w:left="0" w:right="-45"/>
        <w:rPr>
          <w:rFonts w:asciiTheme="majorBidi" w:hAnsiTheme="majorBidi" w:cstheme="majorBidi"/>
          <w:szCs w:val="22"/>
          <w:lang w:bidi="th-TH"/>
        </w:rPr>
      </w:pPr>
    </w:p>
    <w:p w14:paraId="29260AB7" w14:textId="73A8EA86" w:rsidR="002B1C21" w:rsidRPr="00AE1D16" w:rsidRDefault="002B1C21" w:rsidP="00AE1D16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856164" w:rsidRPr="00AE1D16">
        <w:rPr>
          <w:rFonts w:asciiTheme="majorBidi" w:hAnsiTheme="majorBidi" w:cstheme="majorBidi"/>
          <w:sz w:val="28"/>
          <w:szCs w:val="28"/>
          <w:cs/>
          <w:lang w:bidi="th-TH"/>
        </w:rPr>
        <w:t>ร่วม</w:t>
      </w: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AE1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</w:t>
      </w:r>
      <w:r w:rsidR="00050528" w:rsidRPr="00AE1D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123F51" w:rsidRPr="00AE1D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3F51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D6154C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E93A22" w:rsidRPr="00E93A22">
        <w:rPr>
          <w:rFonts w:asciiTheme="majorBidi" w:hAnsiTheme="majorBidi" w:cstheme="majorBidi"/>
          <w:sz w:val="28"/>
          <w:szCs w:val="28"/>
          <w:lang w:val="en-US" w:bidi="th-TH"/>
        </w:rPr>
        <w:t>30</w:t>
      </w:r>
      <w:r w:rsidR="00D6154C"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6154C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กันยายน</w:t>
      </w:r>
      <w:r w:rsidR="00050528"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="00123F51"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23F51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  <w:lang w:val="en-US" w:bidi="th-TH"/>
        </w:rPr>
        <w:t>2564</w:t>
      </w:r>
      <w:r w:rsidR="00D6154C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มีดังนี้</w:t>
      </w:r>
    </w:p>
    <w:p w14:paraId="224366BE" w14:textId="77777777" w:rsidR="00D73334" w:rsidRPr="00AE1D16" w:rsidRDefault="00D73334" w:rsidP="00AE1D16">
      <w:pPr>
        <w:pStyle w:val="block"/>
        <w:tabs>
          <w:tab w:val="left" w:pos="0"/>
        </w:tabs>
        <w:spacing w:after="0" w:line="240" w:lineRule="auto"/>
        <w:ind w:left="0" w:right="-45" w:firstLine="540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0"/>
        <w:gridCol w:w="2672"/>
        <w:gridCol w:w="835"/>
        <w:gridCol w:w="182"/>
        <w:gridCol w:w="760"/>
        <w:gridCol w:w="783"/>
        <w:gridCol w:w="183"/>
        <w:gridCol w:w="826"/>
        <w:gridCol w:w="252"/>
        <w:gridCol w:w="740"/>
        <w:gridCol w:w="198"/>
        <w:gridCol w:w="756"/>
        <w:gridCol w:w="180"/>
        <w:gridCol w:w="785"/>
        <w:gridCol w:w="182"/>
        <w:gridCol w:w="698"/>
        <w:gridCol w:w="238"/>
        <w:gridCol w:w="679"/>
        <w:gridCol w:w="178"/>
        <w:gridCol w:w="763"/>
      </w:tblGrid>
      <w:tr w:rsidR="006714DF" w:rsidRPr="00AE1D16" w:rsidDel="00685444" w14:paraId="54689531" w14:textId="77777777" w:rsidTr="00CB0F9F">
        <w:trPr>
          <w:cantSplit/>
          <w:tblHeader/>
        </w:trPr>
        <w:tc>
          <w:tcPr>
            <w:tcW w:w="2780" w:type="dxa"/>
          </w:tcPr>
          <w:p w14:paraId="4AB5221C" w14:textId="77777777" w:rsidR="006714DF" w:rsidRPr="00AE1D16" w:rsidDel="00685444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2" w:type="dxa"/>
          </w:tcPr>
          <w:p w14:paraId="21EA772C" w14:textId="77777777" w:rsidR="006714DF" w:rsidRPr="00AE1D16" w:rsidDel="00685444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18" w:type="dxa"/>
            <w:gridSpan w:val="18"/>
          </w:tcPr>
          <w:p w14:paraId="3AEA9526" w14:textId="77777777" w:rsidR="006714DF" w:rsidRPr="00AE1D16" w:rsidDel="00685444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714DF" w:rsidRPr="00AE1D16" w:rsidDel="00685444" w14:paraId="06A9F211" w14:textId="77777777" w:rsidTr="00CB0F9F">
        <w:trPr>
          <w:cantSplit/>
          <w:tblHeader/>
        </w:trPr>
        <w:tc>
          <w:tcPr>
            <w:tcW w:w="2780" w:type="dxa"/>
          </w:tcPr>
          <w:p w14:paraId="4B305018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7D73A6" w14:textId="77777777" w:rsidR="006714DF" w:rsidRPr="00AE1D16" w:rsidDel="00685444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72" w:type="dxa"/>
          </w:tcPr>
          <w:p w14:paraId="42CA735B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BB851E8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77" w:type="dxa"/>
            <w:gridSpan w:val="3"/>
          </w:tcPr>
          <w:p w14:paraId="192B280C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7AC0417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2" w:type="dxa"/>
            <w:gridSpan w:val="3"/>
          </w:tcPr>
          <w:p w14:paraId="0D25B4E2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99035C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</w:tcPr>
          <w:p w14:paraId="5B22E8A4" w14:textId="77777777" w:rsidR="006714DF" w:rsidRPr="00AE1D16" w:rsidDel="00685444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94" w:type="dxa"/>
            <w:gridSpan w:val="3"/>
          </w:tcPr>
          <w:p w14:paraId="6543BE1B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E10C8A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EAAF834" w14:textId="77777777" w:rsidR="006714DF" w:rsidRPr="00AE1D16" w:rsidDel="00685444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665" w:type="dxa"/>
            <w:gridSpan w:val="3"/>
          </w:tcPr>
          <w:p w14:paraId="4000B649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5DEEB9" w14:textId="77777777" w:rsidR="006714DF" w:rsidRPr="00AE1D16" w:rsidRDefault="006714DF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38" w:type="dxa"/>
          </w:tcPr>
          <w:p w14:paraId="0C9C381B" w14:textId="77777777" w:rsidR="006714DF" w:rsidRPr="00AE1D16" w:rsidRDefault="006714DF" w:rsidP="00AE1D16">
            <w:pPr>
              <w:spacing w:line="240" w:lineRule="auto"/>
              <w:ind w:left="-79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5A84FAD" w14:textId="77777777" w:rsidR="006714DF" w:rsidRPr="00AE1D16" w:rsidRDefault="006714D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  <w:p w14:paraId="6FB82680" w14:textId="45056C59" w:rsidR="00D4390D" w:rsidRPr="00AE1D16" w:rsidDel="00685444" w:rsidRDefault="00D4390D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A41E9A" w:rsidRPr="00AE1D16" w14:paraId="1001AE46" w14:textId="77777777" w:rsidTr="00CB0F9F">
        <w:trPr>
          <w:cantSplit/>
          <w:tblHeader/>
        </w:trPr>
        <w:tc>
          <w:tcPr>
            <w:tcW w:w="2780" w:type="dxa"/>
          </w:tcPr>
          <w:p w14:paraId="40B82980" w14:textId="77777777" w:rsidR="00A41E9A" w:rsidRPr="00AE1D16" w:rsidRDefault="00A41E9A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2" w:type="dxa"/>
          </w:tcPr>
          <w:p w14:paraId="741CFD98" w14:textId="77777777" w:rsidR="00A41E9A" w:rsidRPr="00AE1D16" w:rsidRDefault="00A41E9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35" w:type="dxa"/>
          </w:tcPr>
          <w:p w14:paraId="1739B837" w14:textId="79EE6973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2" w:type="dxa"/>
          </w:tcPr>
          <w:p w14:paraId="1C5CE389" w14:textId="77777777" w:rsidR="00A41E9A" w:rsidRPr="00AE1D16" w:rsidRDefault="00A41E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291B22C" w14:textId="05DF4ECE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83" w:type="dxa"/>
          </w:tcPr>
          <w:p w14:paraId="1A6D0CB1" w14:textId="19C2D66C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3" w:type="dxa"/>
          </w:tcPr>
          <w:p w14:paraId="648C9972" w14:textId="77777777" w:rsidR="00A41E9A" w:rsidRPr="00AE1D16" w:rsidRDefault="00A41E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</w:tcPr>
          <w:p w14:paraId="00E79EA2" w14:textId="7BED837B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2" w:type="dxa"/>
          </w:tcPr>
          <w:p w14:paraId="50BD55C3" w14:textId="77777777" w:rsidR="00A41E9A" w:rsidRPr="00AE1D16" w:rsidRDefault="00A41E9A" w:rsidP="00AE1D16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40" w:type="dxa"/>
          </w:tcPr>
          <w:p w14:paraId="0A8FFA6D" w14:textId="04D5BF25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8" w:type="dxa"/>
          </w:tcPr>
          <w:p w14:paraId="5086EBB5" w14:textId="77777777" w:rsidR="00A41E9A" w:rsidRPr="00AE1D16" w:rsidRDefault="00A41E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30D5CDD" w14:textId="3E764197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12B06986" w14:textId="77777777" w:rsidR="00A41E9A" w:rsidRPr="00AE1D16" w:rsidRDefault="00A41E9A" w:rsidP="00AE1D16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5" w:type="dxa"/>
          </w:tcPr>
          <w:p w14:paraId="14CCE7FD" w14:textId="123C4201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2" w:type="dxa"/>
          </w:tcPr>
          <w:p w14:paraId="13EC9221" w14:textId="77777777" w:rsidR="00A41E9A" w:rsidRPr="00AE1D16" w:rsidRDefault="00A41E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</w:tcPr>
          <w:p w14:paraId="75AEBED2" w14:textId="6428C47D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8" w:type="dxa"/>
          </w:tcPr>
          <w:p w14:paraId="4BDB7F64" w14:textId="77777777" w:rsidR="00A41E9A" w:rsidRPr="00AE1D16" w:rsidRDefault="00A41E9A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EB2F7F8" w14:textId="22E41A10" w:rsidR="00A41E9A" w:rsidRPr="00AE1D16" w:rsidRDefault="00E93A22" w:rsidP="00AE1D16">
            <w:pPr>
              <w:pStyle w:val="BodyText"/>
              <w:spacing w:after="0" w:line="240" w:lineRule="auto"/>
              <w:ind w:left="-12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" w:type="dxa"/>
          </w:tcPr>
          <w:p w14:paraId="72DFBA5C" w14:textId="77777777" w:rsidR="00A41E9A" w:rsidRPr="00AE1D16" w:rsidRDefault="00A41E9A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3" w:type="dxa"/>
          </w:tcPr>
          <w:p w14:paraId="0BFD5063" w14:textId="64D2CB28" w:rsidR="00A41E9A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41E9A" w:rsidRPr="00AE1D16" w14:paraId="7660A69B" w14:textId="77777777" w:rsidTr="00CB0F9F">
        <w:trPr>
          <w:cantSplit/>
          <w:tblHeader/>
        </w:trPr>
        <w:tc>
          <w:tcPr>
            <w:tcW w:w="2780" w:type="dxa"/>
          </w:tcPr>
          <w:p w14:paraId="2B8771C6" w14:textId="77777777" w:rsidR="00A41E9A" w:rsidRPr="00AE1D16" w:rsidRDefault="00A41E9A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2" w:type="dxa"/>
          </w:tcPr>
          <w:p w14:paraId="06247134" w14:textId="77777777" w:rsidR="00A41E9A" w:rsidRPr="00AE1D16" w:rsidRDefault="00A41E9A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7" w:type="dxa"/>
            <w:gridSpan w:val="3"/>
          </w:tcPr>
          <w:p w14:paraId="3F179B2D" w14:textId="77777777" w:rsidR="00A41E9A" w:rsidRPr="00AE1D16" w:rsidRDefault="00A41E9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7441" w:type="dxa"/>
            <w:gridSpan w:val="15"/>
          </w:tcPr>
          <w:p w14:paraId="07A8EB89" w14:textId="77777777" w:rsidR="00A41E9A" w:rsidRPr="00AE1D16" w:rsidRDefault="00A41E9A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41E9A" w:rsidRPr="00AE1D16" w14:paraId="50A16307" w14:textId="77777777" w:rsidTr="00CB0F9F">
        <w:trPr>
          <w:cantSplit/>
        </w:trPr>
        <w:tc>
          <w:tcPr>
            <w:tcW w:w="2780" w:type="dxa"/>
          </w:tcPr>
          <w:p w14:paraId="74E47F38" w14:textId="77777777" w:rsidR="00A41E9A" w:rsidRPr="00AE1D16" w:rsidRDefault="00A41E9A" w:rsidP="00AE1D16">
            <w:pPr>
              <w:spacing w:line="240" w:lineRule="auto"/>
              <w:ind w:left="-92" w:firstLine="129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บริษัทร่วมทางอ้อม</w:t>
            </w:r>
          </w:p>
        </w:tc>
        <w:tc>
          <w:tcPr>
            <w:tcW w:w="2672" w:type="dxa"/>
          </w:tcPr>
          <w:p w14:paraId="7CF16B5F" w14:textId="77777777" w:rsidR="00A41E9A" w:rsidRPr="00AE1D16" w:rsidRDefault="00A41E9A" w:rsidP="00AE1D16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4B1083B" w14:textId="77777777" w:rsidR="00A41E9A" w:rsidRPr="00AE1D16" w:rsidRDefault="00A41E9A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2695AEDB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761BEDB" w14:textId="77777777" w:rsidR="00A41E9A" w:rsidRPr="00AE1D16" w:rsidRDefault="00A41E9A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BE3B358" w14:textId="77777777" w:rsidR="00A41E9A" w:rsidRPr="00AE1D16" w:rsidRDefault="00A41E9A" w:rsidP="00AE1D16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4964245D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1D3E51F" w14:textId="77777777" w:rsidR="00A41E9A" w:rsidRPr="00AE1D16" w:rsidRDefault="00A41E9A" w:rsidP="00AE1D16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90987DD" w14:textId="77777777" w:rsidR="00A41E9A" w:rsidRPr="00AE1D16" w:rsidRDefault="00A41E9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DAE0C90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98" w:type="dxa"/>
          </w:tcPr>
          <w:p w14:paraId="7924E400" w14:textId="77777777" w:rsidR="00A41E9A" w:rsidRPr="00AE1D16" w:rsidRDefault="00A41E9A" w:rsidP="00AE1D16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74BBF3A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4FF3C4D9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55D39C30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321BB1BC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E3A08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648542B5" w14:textId="77777777" w:rsidR="00A41E9A" w:rsidRPr="00AE1D16" w:rsidRDefault="00A41E9A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675D190E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79971F39" w14:textId="77777777" w:rsidR="00A41E9A" w:rsidRPr="00AE1D16" w:rsidRDefault="00A41E9A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3" w:type="dxa"/>
          </w:tcPr>
          <w:p w14:paraId="3595D88D" w14:textId="77777777" w:rsidR="00A41E9A" w:rsidRPr="00AE1D16" w:rsidRDefault="00A41E9A" w:rsidP="00AE1D16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A41E9A" w:rsidRPr="00AE1D16" w14:paraId="166C9D3D" w14:textId="77777777" w:rsidTr="00CB0F9F">
        <w:trPr>
          <w:cantSplit/>
        </w:trPr>
        <w:tc>
          <w:tcPr>
            <w:tcW w:w="2780" w:type="dxa"/>
          </w:tcPr>
          <w:p w14:paraId="5A60DA29" w14:textId="77777777" w:rsidR="00A41E9A" w:rsidRPr="00AE1D16" w:rsidRDefault="00A41E9A" w:rsidP="00AE1D16">
            <w:pPr>
              <w:spacing w:line="240" w:lineRule="auto"/>
              <w:ind w:left="118" w:hanging="81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 w:val="23"/>
                <w:szCs w:val="23"/>
                <w:u w:val="single"/>
              </w:rPr>
              <w:t>“EV”</w:t>
            </w:r>
          </w:p>
        </w:tc>
        <w:tc>
          <w:tcPr>
            <w:tcW w:w="2672" w:type="dxa"/>
          </w:tcPr>
          <w:p w14:paraId="509E2FD5" w14:textId="77777777" w:rsidR="00A41E9A" w:rsidRPr="00AE1D16" w:rsidRDefault="00A41E9A" w:rsidP="00AE1D16">
            <w:pPr>
              <w:spacing w:line="240" w:lineRule="auto"/>
              <w:ind w:left="101" w:hanging="101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5F9DEF85" w14:textId="77777777" w:rsidR="00A41E9A" w:rsidRPr="00AE1D16" w:rsidRDefault="00A41E9A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48FAA5CC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2B74CD7" w14:textId="77777777" w:rsidR="00A41E9A" w:rsidRPr="00AE1D16" w:rsidRDefault="00A41E9A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3" w:type="dxa"/>
            <w:vAlign w:val="bottom"/>
          </w:tcPr>
          <w:p w14:paraId="5D0BA3C1" w14:textId="77777777" w:rsidR="00A41E9A" w:rsidRPr="00AE1D16" w:rsidRDefault="00A41E9A" w:rsidP="00AE1D16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3" w:type="dxa"/>
          </w:tcPr>
          <w:p w14:paraId="2296002D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6F9188C0" w14:textId="77777777" w:rsidR="00A41E9A" w:rsidRPr="00AE1D16" w:rsidRDefault="00A41E9A" w:rsidP="00AE1D16">
            <w:pPr>
              <w:tabs>
                <w:tab w:val="decimal" w:pos="407"/>
              </w:tabs>
              <w:spacing w:line="240" w:lineRule="auto"/>
              <w:ind w:left="-70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D3815C0" w14:textId="77777777" w:rsidR="00A41E9A" w:rsidRPr="00AE1D16" w:rsidRDefault="00A41E9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BA74516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98" w:type="dxa"/>
          </w:tcPr>
          <w:p w14:paraId="4B122AC4" w14:textId="77777777" w:rsidR="00A41E9A" w:rsidRPr="00AE1D16" w:rsidRDefault="00A41E9A" w:rsidP="00AE1D16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2FF8FE0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713F42B6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22EF451E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2" w:type="dxa"/>
          </w:tcPr>
          <w:p w14:paraId="503B5342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EF5F022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14:paraId="0C0A0413" w14:textId="77777777" w:rsidR="00A41E9A" w:rsidRPr="00AE1D16" w:rsidRDefault="00A41E9A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74AF775" w14:textId="77777777" w:rsidR="00A41E9A" w:rsidRPr="00AE1D16" w:rsidRDefault="00A41E9A" w:rsidP="00AE1D16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8" w:type="dxa"/>
          </w:tcPr>
          <w:p w14:paraId="12044A4E" w14:textId="77777777" w:rsidR="00A41E9A" w:rsidRPr="00AE1D16" w:rsidRDefault="00A41E9A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63" w:type="dxa"/>
          </w:tcPr>
          <w:p w14:paraId="49A33D1F" w14:textId="77777777" w:rsidR="00A41E9A" w:rsidRPr="00AE1D16" w:rsidRDefault="00A41E9A" w:rsidP="00AE1D16">
            <w:pPr>
              <w:tabs>
                <w:tab w:val="decimal" w:pos="426"/>
              </w:tabs>
              <w:spacing w:line="240" w:lineRule="auto"/>
              <w:ind w:left="-86" w:right="-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94706E" w:rsidRPr="00AE1D16" w14:paraId="5C96000D" w14:textId="77777777" w:rsidTr="00CB0F9F">
        <w:trPr>
          <w:cantSplit/>
        </w:trPr>
        <w:tc>
          <w:tcPr>
            <w:tcW w:w="2780" w:type="dxa"/>
          </w:tcPr>
          <w:p w14:paraId="5FD8F1DE" w14:textId="77777777" w:rsidR="0094706E" w:rsidRPr="00AE1D16" w:rsidRDefault="0094706E" w:rsidP="00AE1D16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สหสินวัฒนาโคเจนเนอเรชั่น จำกัด</w:t>
            </w:r>
          </w:p>
        </w:tc>
        <w:tc>
          <w:tcPr>
            <w:tcW w:w="2672" w:type="dxa"/>
          </w:tcPr>
          <w:p w14:paraId="20C3C125" w14:textId="77777777" w:rsidR="0094706E" w:rsidRPr="00AE1D16" w:rsidRDefault="0094706E" w:rsidP="00AE1D16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10D566B6" w14:textId="590D4BA9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182" w:type="dxa"/>
          </w:tcPr>
          <w:p w14:paraId="65D2056B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526C7A4" w14:textId="534FFCEB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783" w:type="dxa"/>
            <w:vAlign w:val="bottom"/>
          </w:tcPr>
          <w:p w14:paraId="7BC5BC63" w14:textId="43D9B5FB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92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183" w:type="dxa"/>
          </w:tcPr>
          <w:p w14:paraId="6BD90BB0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00A2442B" w14:textId="04F6575B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92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252" w:type="dxa"/>
          </w:tcPr>
          <w:p w14:paraId="6C1DE861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5268CB5F" w14:textId="077258EC" w:rsidR="0094706E" w:rsidRPr="00AE1D16" w:rsidRDefault="0094706E" w:rsidP="00AE1D16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94EE3BD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0283968A" w14:textId="46F9EBC6" w:rsidR="0094706E" w:rsidRPr="00AE1D16" w:rsidRDefault="0094706E" w:rsidP="00AE1D16">
            <w:pPr>
              <w:tabs>
                <w:tab w:val="decimal" w:pos="415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D32ED8C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5CFDD4A" w14:textId="22AB6A18" w:rsidR="0094706E" w:rsidRPr="00AE1D16" w:rsidRDefault="0094706E" w:rsidP="00AE1D16">
            <w:pPr>
              <w:tabs>
                <w:tab w:val="decimal" w:pos="388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42695104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5D55DBCC" w14:textId="34331934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41DDF6AD" w14:textId="77777777" w:rsidR="0094706E" w:rsidRPr="00AE1D16" w:rsidRDefault="0094706E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7B4D3551" w14:textId="4FC28027" w:rsidR="0094706E" w:rsidRPr="00AE1D16" w:rsidRDefault="0094706E" w:rsidP="00AE1D16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5C0368E6" w14:textId="77777777" w:rsidR="0094706E" w:rsidRPr="00AE1D16" w:rsidRDefault="0094706E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09DC1ECB" w14:textId="3C627DD1" w:rsidR="0094706E" w:rsidRPr="00AE1D16" w:rsidRDefault="00F90620" w:rsidP="00AE1D16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94706E" w:rsidRPr="00AE1D16" w14:paraId="52163C4C" w14:textId="77777777" w:rsidTr="00CB0F9F">
        <w:trPr>
          <w:cantSplit/>
        </w:trPr>
        <w:tc>
          <w:tcPr>
            <w:tcW w:w="2780" w:type="dxa"/>
          </w:tcPr>
          <w:p w14:paraId="018CD64E" w14:textId="77777777" w:rsidR="0094706E" w:rsidRPr="00AE1D16" w:rsidRDefault="0094706E" w:rsidP="00AE1D16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สหสินวัฒนาไบโอเอ็นเนอร์ยี่ จำกัด</w:t>
            </w:r>
          </w:p>
        </w:tc>
        <w:tc>
          <w:tcPr>
            <w:tcW w:w="2672" w:type="dxa"/>
          </w:tcPr>
          <w:p w14:paraId="1306312D" w14:textId="77777777" w:rsidR="0094706E" w:rsidRPr="00AE1D16" w:rsidRDefault="0094706E" w:rsidP="00AE1D16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หยุดประกอบการ</w:t>
            </w:r>
          </w:p>
        </w:tc>
        <w:tc>
          <w:tcPr>
            <w:tcW w:w="835" w:type="dxa"/>
            <w:vAlign w:val="bottom"/>
          </w:tcPr>
          <w:p w14:paraId="6F993FB9" w14:textId="04ECEDA4" w:rsidR="0094706E" w:rsidRPr="00AE1D16" w:rsidRDefault="00E93A22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182" w:type="dxa"/>
          </w:tcPr>
          <w:p w14:paraId="652E8046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3FBDA6A" w14:textId="1948AB9C" w:rsidR="0094706E" w:rsidRPr="00AE1D16" w:rsidRDefault="00E93A22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20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783" w:type="dxa"/>
            <w:vAlign w:val="bottom"/>
          </w:tcPr>
          <w:p w14:paraId="2FF6FE4F" w14:textId="15BB3B06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183" w:type="dxa"/>
          </w:tcPr>
          <w:p w14:paraId="3186E275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1EAA8077" w14:textId="423A93C4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252" w:type="dxa"/>
          </w:tcPr>
          <w:p w14:paraId="0E0F2688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7645E5F3" w14:textId="48CA10DA" w:rsidR="0094706E" w:rsidRPr="00AE1D16" w:rsidRDefault="0094706E" w:rsidP="00AE1D16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7293A478" w14:textId="77777777" w:rsidR="0094706E" w:rsidRPr="00AE1D16" w:rsidRDefault="0094706E" w:rsidP="00AE1D16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25197FEA" w14:textId="5D1893F5" w:rsidR="0094706E" w:rsidRPr="00AE1D16" w:rsidRDefault="0094706E" w:rsidP="00AE1D16">
            <w:pPr>
              <w:tabs>
                <w:tab w:val="decimal" w:pos="415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5E4CF246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48F73F18" w14:textId="2511DE15" w:rsidR="0094706E" w:rsidRPr="00AE1D16" w:rsidRDefault="0094706E" w:rsidP="00AE1D16">
            <w:pPr>
              <w:tabs>
                <w:tab w:val="decimal" w:pos="388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503C697D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38A7BE39" w14:textId="5F0FA70B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6395412" w14:textId="77777777" w:rsidR="0094706E" w:rsidRPr="00AE1D16" w:rsidRDefault="0094706E" w:rsidP="00AE1D16">
            <w:pPr>
              <w:tabs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  <w:vAlign w:val="bottom"/>
          </w:tcPr>
          <w:p w14:paraId="305AF555" w14:textId="73BB4662" w:rsidR="0094706E" w:rsidRPr="00AE1D16" w:rsidRDefault="0094706E" w:rsidP="00AE1D16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2C827999" w14:textId="77777777" w:rsidR="0094706E" w:rsidRPr="00AE1D16" w:rsidRDefault="0094706E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  <w:vAlign w:val="bottom"/>
          </w:tcPr>
          <w:p w14:paraId="247FB382" w14:textId="01933187" w:rsidR="0094706E" w:rsidRPr="00AE1D16" w:rsidRDefault="0094706E" w:rsidP="00AE1D16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94706E" w:rsidRPr="00AE1D16" w14:paraId="3FDA440B" w14:textId="77777777" w:rsidTr="00CB0F9F">
        <w:trPr>
          <w:cantSplit/>
        </w:trPr>
        <w:tc>
          <w:tcPr>
            <w:tcW w:w="2780" w:type="dxa"/>
          </w:tcPr>
          <w:p w14:paraId="3A1400AF" w14:textId="77777777" w:rsidR="0094706E" w:rsidRPr="00AE1D16" w:rsidRDefault="0094706E" w:rsidP="00AE1D16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 w:val="23"/>
                <w:szCs w:val="23"/>
                <w:u w:val="single"/>
              </w:rPr>
              <w:t>“UVCP”</w:t>
            </w:r>
          </w:p>
        </w:tc>
        <w:tc>
          <w:tcPr>
            <w:tcW w:w="2672" w:type="dxa"/>
          </w:tcPr>
          <w:p w14:paraId="2C6B0195" w14:textId="77777777" w:rsidR="0094706E" w:rsidRPr="00AE1D16" w:rsidRDefault="0094706E" w:rsidP="00AE1D16">
            <w:pPr>
              <w:spacing w:line="240" w:lineRule="auto"/>
              <w:ind w:left="101" w:hanging="101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5" w:type="dxa"/>
            <w:vAlign w:val="bottom"/>
          </w:tcPr>
          <w:p w14:paraId="202879F6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4BDB9B1F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42DADC6A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83" w:type="dxa"/>
            <w:vAlign w:val="bottom"/>
          </w:tcPr>
          <w:p w14:paraId="6146946A" w14:textId="77777777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6BB89267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22D568D7" w14:textId="77777777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7023B77A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14:paraId="2542A614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08EA1055" w14:textId="77777777" w:rsidR="0094706E" w:rsidRPr="00AE1D16" w:rsidRDefault="0094706E" w:rsidP="00AE1D16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  <w:vAlign w:val="bottom"/>
          </w:tcPr>
          <w:p w14:paraId="16812FCC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80" w:type="dxa"/>
          </w:tcPr>
          <w:p w14:paraId="7513714F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05EED97E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371A5891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08C48972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8" w:type="dxa"/>
          </w:tcPr>
          <w:p w14:paraId="76D99AED" w14:textId="77777777" w:rsidR="0094706E" w:rsidRPr="00AE1D16" w:rsidRDefault="0094706E" w:rsidP="00AE1D16">
            <w:pPr>
              <w:tabs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15195F00" w14:textId="77777777" w:rsidR="0094706E" w:rsidRPr="00AE1D16" w:rsidRDefault="0094706E" w:rsidP="00AE1D16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14:paraId="095E41DE" w14:textId="77777777" w:rsidR="0094706E" w:rsidRPr="00AE1D16" w:rsidRDefault="0094706E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0011A457" w14:textId="77777777" w:rsidR="0094706E" w:rsidRPr="00AE1D16" w:rsidRDefault="0094706E" w:rsidP="00AE1D16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4706E" w:rsidRPr="00AE1D16" w14:paraId="5618AAEA" w14:textId="77777777" w:rsidTr="00CB0F9F">
        <w:trPr>
          <w:cantSplit/>
        </w:trPr>
        <w:tc>
          <w:tcPr>
            <w:tcW w:w="2780" w:type="dxa"/>
          </w:tcPr>
          <w:p w14:paraId="2B5C8500" w14:textId="77777777" w:rsidR="0094706E" w:rsidRPr="00AE1D16" w:rsidRDefault="0094706E" w:rsidP="00AE1D16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สโตนเฮ้นจ์ อินเตอร์ จำกัด</w:t>
            </w:r>
          </w:p>
          <w:p w14:paraId="33713ACE" w14:textId="1F4ACA6E" w:rsidR="0094706E" w:rsidRPr="00AE1D16" w:rsidRDefault="0094706E" w:rsidP="00AE1D16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</w:t>
            </w:r>
            <w:r w:rsidRPr="00AE1D16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มหาชน</w:t>
            </w:r>
            <w:r w:rsidRPr="00AE1D16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672" w:type="dxa"/>
          </w:tcPr>
          <w:p w14:paraId="19E9CC07" w14:textId="77777777" w:rsidR="0094706E" w:rsidRPr="00AE1D16" w:rsidRDefault="0094706E" w:rsidP="00AE1D16">
            <w:pPr>
              <w:spacing w:line="240" w:lineRule="auto"/>
              <w:ind w:left="101" w:hanging="101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บริการด้านการบริหารและควบคุมงานก่อสร้าง</w:t>
            </w:r>
          </w:p>
        </w:tc>
        <w:tc>
          <w:tcPr>
            <w:tcW w:w="835" w:type="dxa"/>
            <w:vAlign w:val="bottom"/>
          </w:tcPr>
          <w:p w14:paraId="3944DE31" w14:textId="001E12BE" w:rsidR="0094706E" w:rsidRPr="00AE1D16" w:rsidRDefault="00E93A22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12</w:t>
            </w:r>
          </w:p>
        </w:tc>
        <w:tc>
          <w:tcPr>
            <w:tcW w:w="182" w:type="dxa"/>
          </w:tcPr>
          <w:p w14:paraId="220CD9BD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6209FCA1" w14:textId="4D274DD2" w:rsidR="0094706E" w:rsidRPr="00AE1D16" w:rsidRDefault="00E93A22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12</w:t>
            </w:r>
          </w:p>
        </w:tc>
        <w:tc>
          <w:tcPr>
            <w:tcW w:w="783" w:type="dxa"/>
            <w:vAlign w:val="bottom"/>
          </w:tcPr>
          <w:p w14:paraId="342D8594" w14:textId="18D2D491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301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50</w:t>
            </w:r>
          </w:p>
        </w:tc>
        <w:tc>
          <w:tcPr>
            <w:tcW w:w="183" w:type="dxa"/>
          </w:tcPr>
          <w:p w14:paraId="516A577B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  <w:vAlign w:val="bottom"/>
          </w:tcPr>
          <w:p w14:paraId="77AAE5EB" w14:textId="2DA0605A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134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252" w:type="dxa"/>
          </w:tcPr>
          <w:p w14:paraId="72435936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40" w:type="dxa"/>
          </w:tcPr>
          <w:p w14:paraId="0AF5611A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7462385" w14:textId="2BBDD1BB" w:rsidR="0094706E" w:rsidRPr="00AE1D16" w:rsidRDefault="00E93A22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396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59</w:t>
            </w:r>
          </w:p>
        </w:tc>
        <w:tc>
          <w:tcPr>
            <w:tcW w:w="198" w:type="dxa"/>
          </w:tcPr>
          <w:p w14:paraId="08CD988F" w14:textId="77777777" w:rsidR="0094706E" w:rsidRPr="00AE1D16" w:rsidRDefault="0094706E" w:rsidP="00AE1D16">
            <w:pPr>
              <w:tabs>
                <w:tab w:val="decimal" w:pos="697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</w:tcPr>
          <w:p w14:paraId="17D35938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4242438" w14:textId="084A71EC" w:rsidR="0094706E" w:rsidRPr="00AE1D16" w:rsidRDefault="00E93A22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396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198E2C1F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  <w:vAlign w:val="bottom"/>
          </w:tcPr>
          <w:p w14:paraId="7E3F6871" w14:textId="672CD58D" w:rsidR="0094706E" w:rsidRPr="00AE1D16" w:rsidRDefault="00E93A22" w:rsidP="00AE1D16">
            <w:pPr>
              <w:tabs>
                <w:tab w:val="decimal" w:pos="313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429</w:t>
            </w:r>
            <w:r w:rsidR="00793F99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17</w:t>
            </w:r>
          </w:p>
        </w:tc>
        <w:tc>
          <w:tcPr>
            <w:tcW w:w="182" w:type="dxa"/>
          </w:tcPr>
          <w:p w14:paraId="6196A651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  <w:vAlign w:val="bottom"/>
          </w:tcPr>
          <w:p w14:paraId="6B776796" w14:textId="0BA15B02" w:rsidR="0094706E" w:rsidRPr="00AE1D16" w:rsidRDefault="00E93A22" w:rsidP="00AE1D16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401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89</w:t>
            </w:r>
          </w:p>
        </w:tc>
        <w:tc>
          <w:tcPr>
            <w:tcW w:w="238" w:type="dxa"/>
          </w:tcPr>
          <w:p w14:paraId="5ECDD07D" w14:textId="77777777" w:rsidR="0094706E" w:rsidRPr="00AE1D16" w:rsidRDefault="0094706E" w:rsidP="00AE1D16">
            <w:pPr>
              <w:tabs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72882538" w14:textId="77777777" w:rsidR="0094706E" w:rsidRPr="00AE1D16" w:rsidRDefault="0094706E" w:rsidP="00AE1D16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A094093" w14:textId="0EE34725" w:rsidR="0094706E" w:rsidRPr="00AE1D16" w:rsidRDefault="00E93A22" w:rsidP="00AE1D16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86</w:t>
            </w:r>
          </w:p>
        </w:tc>
        <w:tc>
          <w:tcPr>
            <w:tcW w:w="178" w:type="dxa"/>
          </w:tcPr>
          <w:p w14:paraId="0FFF1EB2" w14:textId="77777777" w:rsidR="0094706E" w:rsidRPr="00AE1D16" w:rsidRDefault="0094706E" w:rsidP="00AE1D16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7D78121D" w14:textId="77777777" w:rsidR="0094706E" w:rsidRPr="00AE1D16" w:rsidRDefault="0094706E" w:rsidP="00AE1D16">
            <w:pPr>
              <w:tabs>
                <w:tab w:val="decimal" w:pos="308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985C46" w14:textId="19A61C45" w:rsidR="0094706E" w:rsidRPr="00AE1D16" w:rsidRDefault="00E93A22" w:rsidP="00AE1D16">
            <w:pPr>
              <w:tabs>
                <w:tab w:val="decimal" w:pos="353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28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</w:tr>
      <w:tr w:rsidR="0094706E" w:rsidRPr="00AE1D16" w14:paraId="500B2FAC" w14:textId="77777777" w:rsidTr="00CB0F9F">
        <w:trPr>
          <w:cantSplit/>
        </w:trPr>
        <w:tc>
          <w:tcPr>
            <w:tcW w:w="2780" w:type="dxa"/>
          </w:tcPr>
          <w:p w14:paraId="0B61C9C6" w14:textId="77777777" w:rsidR="0094706E" w:rsidRPr="00AE1D16" w:rsidRDefault="0094706E" w:rsidP="00AE1D16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เอ็กซ์เซลเล้นท์ เอ็นเนอร์ยี่</w:t>
            </w:r>
          </w:p>
        </w:tc>
        <w:tc>
          <w:tcPr>
            <w:tcW w:w="2672" w:type="dxa"/>
          </w:tcPr>
          <w:p w14:paraId="41866096" w14:textId="3523FCF0" w:rsidR="0094706E" w:rsidRPr="00AE1D16" w:rsidRDefault="0094706E" w:rsidP="00AE1D16">
            <w:pPr>
              <w:spacing w:line="240" w:lineRule="auto"/>
              <w:ind w:left="101" w:hanging="101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วิเคราะห์ปรับปรุงประสิทธิภาพ</w:t>
            </w:r>
          </w:p>
        </w:tc>
        <w:tc>
          <w:tcPr>
            <w:tcW w:w="835" w:type="dxa"/>
          </w:tcPr>
          <w:p w14:paraId="5B34220C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7A0B121A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15C2774B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3" w:type="dxa"/>
          </w:tcPr>
          <w:p w14:paraId="606737DC" w14:textId="77777777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72D6D4ED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6" w:type="dxa"/>
          </w:tcPr>
          <w:p w14:paraId="36B3786B" w14:textId="77777777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1E1F5F24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740" w:type="dxa"/>
          </w:tcPr>
          <w:p w14:paraId="34919962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98" w:type="dxa"/>
          </w:tcPr>
          <w:p w14:paraId="50B60C02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56" w:type="dxa"/>
          </w:tcPr>
          <w:p w14:paraId="72F78689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1CF11F7F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5" w:type="dxa"/>
          </w:tcPr>
          <w:p w14:paraId="69520A00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0B568B0E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</w:tcPr>
          <w:p w14:paraId="12213E87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8" w:type="dxa"/>
          </w:tcPr>
          <w:p w14:paraId="20687B7D" w14:textId="77777777" w:rsidR="0094706E" w:rsidRPr="00AE1D16" w:rsidRDefault="0094706E" w:rsidP="00AE1D16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635637F6" w14:textId="77777777" w:rsidR="0094706E" w:rsidRPr="00AE1D16" w:rsidRDefault="0094706E" w:rsidP="00AE1D16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14:paraId="7DADB221" w14:textId="77777777" w:rsidR="0094706E" w:rsidRPr="00AE1D16" w:rsidRDefault="0094706E" w:rsidP="00AE1D16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0B978D0F" w14:textId="77777777" w:rsidR="0094706E" w:rsidRPr="00AE1D16" w:rsidRDefault="0094706E" w:rsidP="00AE1D16">
            <w:pPr>
              <w:tabs>
                <w:tab w:val="decimal" w:pos="426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4706E" w:rsidRPr="00AE1D16" w14:paraId="1FD60E3B" w14:textId="77777777" w:rsidTr="00CB0F9F">
        <w:trPr>
          <w:cantSplit/>
        </w:trPr>
        <w:tc>
          <w:tcPr>
            <w:tcW w:w="2780" w:type="dxa"/>
          </w:tcPr>
          <w:p w14:paraId="5830AE4D" w14:textId="77777777" w:rsidR="0094706E" w:rsidRPr="00AE1D16" w:rsidRDefault="0094706E" w:rsidP="00AE1D16">
            <w:pPr>
              <w:spacing w:line="240" w:lineRule="auto"/>
              <w:ind w:left="118" w:right="-79" w:hanging="81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อินเตอร์เนชั่นแนล จำกัด</w:t>
            </w:r>
          </w:p>
        </w:tc>
        <w:tc>
          <w:tcPr>
            <w:tcW w:w="2672" w:type="dxa"/>
          </w:tcPr>
          <w:p w14:paraId="5E9BB17D" w14:textId="5A060CC0" w:rsidR="0094706E" w:rsidRPr="00AE1D16" w:rsidRDefault="0094706E" w:rsidP="00AE1D16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การใช้พลังงานและติดตั้งอุปกรณ์ประหยัดพลังงาน</w:t>
            </w:r>
          </w:p>
        </w:tc>
        <w:tc>
          <w:tcPr>
            <w:tcW w:w="835" w:type="dxa"/>
          </w:tcPr>
          <w:p w14:paraId="3A005866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804BCBC" w14:textId="05C69762" w:rsidR="0094706E" w:rsidRPr="00AE1D16" w:rsidRDefault="00E93A22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59</w:t>
            </w:r>
          </w:p>
        </w:tc>
        <w:tc>
          <w:tcPr>
            <w:tcW w:w="182" w:type="dxa"/>
          </w:tcPr>
          <w:p w14:paraId="48C96A1D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2212979A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0846F40" w14:textId="5389BD88" w:rsidR="0094706E" w:rsidRPr="00AE1D16" w:rsidRDefault="00E93A22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59</w:t>
            </w:r>
          </w:p>
        </w:tc>
        <w:tc>
          <w:tcPr>
            <w:tcW w:w="783" w:type="dxa"/>
          </w:tcPr>
          <w:p w14:paraId="738DF025" w14:textId="77777777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5EA74B9" w14:textId="15D4BFCC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183" w:type="dxa"/>
          </w:tcPr>
          <w:p w14:paraId="7E8CB252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0C235CAF" w14:textId="77777777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D0D5201" w14:textId="1CCD0CAA" w:rsidR="0094706E" w:rsidRPr="00AE1D16" w:rsidRDefault="00E93A22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94706E" w:rsidRPr="00AE1D16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sz w:val="23"/>
                <w:szCs w:val="23"/>
              </w:rPr>
              <w:t>00</w:t>
            </w:r>
          </w:p>
        </w:tc>
        <w:tc>
          <w:tcPr>
            <w:tcW w:w="252" w:type="dxa"/>
          </w:tcPr>
          <w:p w14:paraId="630FDD02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</w:tcPr>
          <w:p w14:paraId="093B8E57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0237182" w14:textId="4CD05D6C" w:rsidR="0094706E" w:rsidRPr="00AE1D16" w:rsidRDefault="0094706E" w:rsidP="00AE1D16">
            <w:pPr>
              <w:tabs>
                <w:tab w:val="decimal" w:pos="362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98" w:type="dxa"/>
          </w:tcPr>
          <w:p w14:paraId="1AC678C5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  <w:tab w:val="decimal" w:pos="69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</w:tcPr>
          <w:p w14:paraId="3F95CD7D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8D2F27" w14:textId="70F912AB" w:rsidR="0094706E" w:rsidRPr="00AE1D16" w:rsidRDefault="0094706E" w:rsidP="00AE1D16">
            <w:pPr>
              <w:tabs>
                <w:tab w:val="decimal" w:pos="415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F56BECB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  <w:tab w:val="decimal" w:pos="4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</w:tcPr>
          <w:p w14:paraId="39A80CF4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B0A3CF" w14:textId="7F05BD8F" w:rsidR="0094706E" w:rsidRPr="00AE1D16" w:rsidRDefault="0094706E" w:rsidP="00AE1D16">
            <w:pPr>
              <w:tabs>
                <w:tab w:val="decimal" w:pos="388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2" w:type="dxa"/>
          </w:tcPr>
          <w:p w14:paraId="3A891FB4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98" w:type="dxa"/>
          </w:tcPr>
          <w:p w14:paraId="2E8F1A6D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FC4E3F3" w14:textId="42F587E3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1F69D977" w14:textId="77777777" w:rsidR="0094706E" w:rsidRPr="00AE1D16" w:rsidRDefault="0094706E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79" w:type="dxa"/>
          </w:tcPr>
          <w:p w14:paraId="28A7BC9C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E2354E" w14:textId="45FB786D" w:rsidR="0094706E" w:rsidRPr="00AE1D16" w:rsidRDefault="0094706E" w:rsidP="00AE1D16">
            <w:pPr>
              <w:tabs>
                <w:tab w:val="decimal" w:pos="369"/>
              </w:tabs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178" w:type="dxa"/>
          </w:tcPr>
          <w:p w14:paraId="0F23DCA3" w14:textId="77777777" w:rsidR="0094706E" w:rsidRPr="00AE1D16" w:rsidRDefault="0094706E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3" w:type="dxa"/>
          </w:tcPr>
          <w:p w14:paraId="492EF2E2" w14:textId="77777777" w:rsidR="0094706E" w:rsidRPr="00AE1D16" w:rsidRDefault="0094706E" w:rsidP="00AE1D16">
            <w:pPr>
              <w:tabs>
                <w:tab w:val="decimal" w:pos="450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B275AE0" w14:textId="2928A803" w:rsidR="0094706E" w:rsidRPr="00AE1D16" w:rsidRDefault="0094706E" w:rsidP="00AE1D16">
            <w:pPr>
              <w:tabs>
                <w:tab w:val="decimal" w:pos="367"/>
              </w:tabs>
              <w:spacing w:line="240" w:lineRule="auto"/>
              <w:ind w:left="-72" w:right="-79"/>
              <w:rPr>
                <w:rFonts w:asciiTheme="majorBidi" w:hAnsiTheme="majorBidi" w:cstheme="majorBidi"/>
                <w:sz w:val="23"/>
                <w:szCs w:val="23"/>
              </w:rPr>
            </w:pPr>
            <w:r w:rsidRPr="00AE1D16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94706E" w:rsidRPr="00AE1D16" w14:paraId="01610DDC" w14:textId="77777777" w:rsidTr="00CB0F9F">
        <w:trPr>
          <w:cantSplit/>
        </w:trPr>
        <w:tc>
          <w:tcPr>
            <w:tcW w:w="2780" w:type="dxa"/>
          </w:tcPr>
          <w:p w14:paraId="23B81C1F" w14:textId="77777777" w:rsidR="0094706E" w:rsidRPr="00AE1D16" w:rsidRDefault="0094706E" w:rsidP="00AE1D16">
            <w:pPr>
              <w:spacing w:line="240" w:lineRule="auto"/>
              <w:ind w:left="118" w:hanging="9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2672" w:type="dxa"/>
          </w:tcPr>
          <w:p w14:paraId="691B8F13" w14:textId="77777777" w:rsidR="0094706E" w:rsidRPr="00AE1D16" w:rsidRDefault="0094706E" w:rsidP="00AE1D16">
            <w:pPr>
              <w:spacing w:line="240" w:lineRule="auto"/>
              <w:ind w:left="101" w:hanging="3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35" w:type="dxa"/>
          </w:tcPr>
          <w:p w14:paraId="614CC67C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2" w:type="dxa"/>
          </w:tcPr>
          <w:p w14:paraId="5967632E" w14:textId="77777777" w:rsidR="0094706E" w:rsidRPr="00AE1D16" w:rsidRDefault="0094706E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60" w:type="dxa"/>
          </w:tcPr>
          <w:p w14:paraId="6E54B745" w14:textId="77777777" w:rsidR="0094706E" w:rsidRPr="00AE1D16" w:rsidRDefault="0094706E" w:rsidP="00AE1D16">
            <w:pPr>
              <w:tabs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83" w:type="dxa"/>
          </w:tcPr>
          <w:p w14:paraId="4307D0EC" w14:textId="77777777" w:rsidR="0094706E" w:rsidRPr="00AE1D16" w:rsidRDefault="0094706E" w:rsidP="00AE1D16">
            <w:pPr>
              <w:tabs>
                <w:tab w:val="decimal" w:pos="407"/>
              </w:tabs>
              <w:spacing w:line="240" w:lineRule="auto"/>
              <w:ind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3" w:type="dxa"/>
          </w:tcPr>
          <w:p w14:paraId="1DE6B525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826" w:type="dxa"/>
          </w:tcPr>
          <w:p w14:paraId="36C003E4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252" w:type="dxa"/>
          </w:tcPr>
          <w:p w14:paraId="7F62052F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E6DE797" w14:textId="6FC6C94A" w:rsidR="0094706E" w:rsidRPr="00AE1D16" w:rsidRDefault="00E93A22" w:rsidP="00AE1D16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396</w:t>
            </w:r>
            <w:r w:rsidR="0094706E" w:rsidRPr="00AE1D1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59</w:t>
            </w:r>
          </w:p>
        </w:tc>
        <w:tc>
          <w:tcPr>
            <w:tcW w:w="198" w:type="dxa"/>
          </w:tcPr>
          <w:p w14:paraId="095A6E17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D3E20ED" w14:textId="71B99BFA" w:rsidR="0094706E" w:rsidRPr="00AE1D16" w:rsidRDefault="00E93A22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396</w:t>
            </w:r>
            <w:r w:rsidR="0094706E" w:rsidRPr="00AE1D1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03820343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DC3C8D4" w14:textId="6D8EFFFB" w:rsidR="0094706E" w:rsidRPr="00AE1D16" w:rsidRDefault="00E93A22" w:rsidP="00AE1D16">
            <w:pPr>
              <w:tabs>
                <w:tab w:val="decimal" w:pos="313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429</w:t>
            </w:r>
            <w:r w:rsidR="00793F99" w:rsidRPr="00AE1D1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</w:t>
            </w:r>
          </w:p>
        </w:tc>
        <w:tc>
          <w:tcPr>
            <w:tcW w:w="182" w:type="dxa"/>
          </w:tcPr>
          <w:p w14:paraId="4AFC3C4A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49A1C377" w14:textId="589AE49B" w:rsidR="0094706E" w:rsidRPr="00AE1D16" w:rsidRDefault="00E93A22" w:rsidP="00AE1D16">
            <w:pPr>
              <w:tabs>
                <w:tab w:val="decimal" w:pos="331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401</w:t>
            </w:r>
            <w:r w:rsidR="0094706E" w:rsidRPr="00AE1D1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</w:t>
            </w:r>
          </w:p>
        </w:tc>
        <w:tc>
          <w:tcPr>
            <w:tcW w:w="238" w:type="dxa"/>
          </w:tcPr>
          <w:p w14:paraId="5DD48B3D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E894A" w14:textId="271FF7DB" w:rsidR="0094706E" w:rsidRPr="00AE1D16" w:rsidRDefault="00E93A22" w:rsidP="00AE1D16">
            <w:pPr>
              <w:tabs>
                <w:tab w:val="decimal" w:pos="276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="0094706E" w:rsidRPr="00AE1D1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86</w:t>
            </w:r>
          </w:p>
        </w:tc>
        <w:tc>
          <w:tcPr>
            <w:tcW w:w="178" w:type="dxa"/>
          </w:tcPr>
          <w:p w14:paraId="0315A577" w14:textId="77777777" w:rsidR="0094706E" w:rsidRPr="00AE1D16" w:rsidRDefault="0094706E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987F1" w14:textId="5B753524" w:rsidR="0094706E" w:rsidRPr="00AE1D16" w:rsidRDefault="00E93A22" w:rsidP="00AE1D16">
            <w:pPr>
              <w:tabs>
                <w:tab w:val="decimal" w:pos="324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</w:t>
            </w:r>
            <w:r w:rsidR="0094706E" w:rsidRPr="00AE1D1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00</w:t>
            </w:r>
          </w:p>
        </w:tc>
      </w:tr>
    </w:tbl>
    <w:p w14:paraId="096C1C43" w14:textId="77777777" w:rsidR="00CB0F9F" w:rsidRPr="00AE1D16" w:rsidRDefault="00CB0F9F" w:rsidP="00AE1D16">
      <w:pPr>
        <w:spacing w:line="240" w:lineRule="auto"/>
        <w:ind w:firstLine="540"/>
        <w:rPr>
          <w:rFonts w:asciiTheme="majorBidi" w:hAnsiTheme="majorBidi" w:cstheme="majorBidi"/>
          <w:sz w:val="22"/>
          <w:szCs w:val="22"/>
        </w:rPr>
      </w:pPr>
    </w:p>
    <w:p w14:paraId="74AFC865" w14:textId="2B0567CE" w:rsidR="00420B89" w:rsidRPr="00AE1D16" w:rsidRDefault="00A60277" w:rsidP="00AE1D16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บริษัทร่วมทั้งหมด</w:t>
      </w:r>
      <w:r w:rsidR="0008077E" w:rsidRPr="00AE1D16">
        <w:rPr>
          <w:rFonts w:asciiTheme="majorBidi" w:hAnsiTheme="majorBidi" w:cstheme="majorBidi"/>
          <w:sz w:val="28"/>
          <w:szCs w:val="28"/>
          <w:cs/>
        </w:rPr>
        <w:t>จดทะเบียนจัดตั้งและ</w:t>
      </w:r>
      <w:r w:rsidRPr="00AE1D16">
        <w:rPr>
          <w:rFonts w:asciiTheme="majorBidi" w:hAnsiTheme="majorBidi" w:cstheme="majorBidi"/>
          <w:sz w:val="28"/>
          <w:szCs w:val="28"/>
          <w:cs/>
        </w:rPr>
        <w:t>ดำเนินธุรกิจใน</w:t>
      </w:r>
      <w:r w:rsidR="0008077E" w:rsidRPr="00AE1D16">
        <w:rPr>
          <w:rFonts w:asciiTheme="majorBidi" w:hAnsiTheme="majorBidi" w:cstheme="majorBidi"/>
          <w:sz w:val="28"/>
          <w:szCs w:val="28"/>
          <w:cs/>
        </w:rPr>
        <w:t>ประเทศ</w:t>
      </w:r>
      <w:r w:rsidRPr="00AE1D16">
        <w:rPr>
          <w:rFonts w:asciiTheme="majorBidi" w:hAnsiTheme="majorBidi" w:cstheme="majorBidi"/>
          <w:sz w:val="28"/>
          <w:szCs w:val="28"/>
          <w:cs/>
        </w:rPr>
        <w:t>ไทย</w:t>
      </w:r>
    </w:p>
    <w:p w14:paraId="16A7C264" w14:textId="77777777" w:rsidR="004518D8" w:rsidRPr="00AE1D16" w:rsidRDefault="004518D8" w:rsidP="00AE1D16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4518D8" w:rsidRPr="00AE1D16" w:rsidSect="00DE49EC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8EDE421" w14:textId="09E6D821" w:rsidR="00B923E5" w:rsidRPr="00AE1D16" w:rsidRDefault="00B923E5" w:rsidP="00AE1D16">
      <w:pPr>
        <w:tabs>
          <w:tab w:val="left" w:pos="450"/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sz w:val="28"/>
          <w:szCs w:val="28"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ในระหว่างปีสิ้นสุดวันที่ 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30</w:t>
      </w:r>
      <w:r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2565</w:t>
      </w:r>
      <w:r w:rsidRPr="00AE1D1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บริษัทย่อยแห่งหนึ่งได้รับหุ้นปันผลจากบริษัท สโตนเฮ้นจ์ อินเตอร์ จำกัด (มหาชน) จำนวน 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87</w:t>
      </w:r>
      <w:r w:rsidRPr="00AE1D16">
        <w:rPr>
          <w:rFonts w:asciiTheme="majorBidi" w:hAnsiTheme="majorBidi" w:cstheme="majorBidi"/>
          <w:b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50</w:t>
      </w:r>
      <w:r w:rsidRPr="00AE1D1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ล้านหุ้น ทำให้มีจำนวนหุ้นที่ถือรวมทั้งสิ้น 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157</w:t>
      </w:r>
      <w:r w:rsidRPr="00AE1D16">
        <w:rPr>
          <w:rFonts w:asciiTheme="majorBidi" w:hAnsiTheme="majorBidi" w:cstheme="majorBidi"/>
          <w:b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50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 ล้านหุ้น สัดส่วนการลงทุนในบริษัทดังกล่าวไม่มีการเปลี่ยนแปลง</w:t>
      </w:r>
    </w:p>
    <w:p w14:paraId="2947563B" w14:textId="77777777" w:rsidR="00B923E5" w:rsidRPr="00AE1D16" w:rsidRDefault="00B923E5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CD94394" w14:textId="4BBE1E9D" w:rsidR="00055659" w:rsidRPr="00AE1D16" w:rsidRDefault="00D57733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  <w:r w:rsidR="00055659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 สโตนเฮ้นจ์ อินเตอร์ จำกัด (มหาชน) </w:t>
      </w:r>
      <w:r w:rsidR="00231AEC" w:rsidRPr="00AE1D16">
        <w:rPr>
          <w:rFonts w:asciiTheme="majorBidi" w:hAnsiTheme="majorBidi" w:cstheme="majorBidi"/>
          <w:sz w:val="28"/>
          <w:szCs w:val="28"/>
          <w:cs/>
        </w:rPr>
        <w:t>ซึ่ง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 xml:space="preserve">เป็นบริษัทที่จดทะเบียนในตลาดหลักทรัพย์แห่งประเทศไทย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="0094468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="0094468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>มีราคาปิด</w:t>
      </w:r>
      <w:r w:rsidR="00D84A11" w:rsidRPr="00AE1D16">
        <w:rPr>
          <w:rFonts w:asciiTheme="majorBidi" w:hAnsiTheme="majorBidi" w:cstheme="majorBidi"/>
          <w:sz w:val="28"/>
          <w:szCs w:val="28"/>
          <w:cs/>
        </w:rPr>
        <w:t>ต่อหน่วยอยู่ที่</w:t>
      </w:r>
      <w:r w:rsidR="0094468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5</w:t>
      </w:r>
      <w:r w:rsidR="00D93B0A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00</w:t>
      </w:r>
      <w:r w:rsidR="0094468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055659" w:rsidRPr="00AE1D1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055659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657F42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055659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5659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บาท)</w:t>
      </w:r>
      <w:r w:rsidR="00055659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มูลค่ายุติธรรมของเงินลงทุนในบริษัท สโต</w:t>
      </w:r>
      <w:r w:rsidR="009568D5" w:rsidRPr="00AE1D16">
        <w:rPr>
          <w:rFonts w:asciiTheme="majorBidi" w:hAnsiTheme="majorBidi" w:cstheme="majorBidi"/>
          <w:sz w:val="28"/>
          <w:szCs w:val="28"/>
          <w:cs/>
        </w:rPr>
        <w:t>น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 xml:space="preserve">เฮ้นจ์ อินเตอร์ จำกัด (มหาชน) เท่ากับ </w:t>
      </w:r>
      <w:r w:rsidR="00E93A22" w:rsidRPr="00E93A22">
        <w:rPr>
          <w:rFonts w:asciiTheme="majorBidi" w:hAnsiTheme="majorBidi" w:cstheme="majorBidi"/>
          <w:sz w:val="28"/>
          <w:szCs w:val="28"/>
        </w:rPr>
        <w:t>787</w:t>
      </w:r>
      <w:r w:rsidR="00D93B0A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50</w:t>
      </w:r>
      <w:r w:rsidR="0094468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D84A11" w:rsidRPr="00AE1D16">
        <w:rPr>
          <w:rFonts w:asciiTheme="majorBidi" w:hAnsiTheme="majorBidi" w:cstheme="majorBidi"/>
          <w:sz w:val="28"/>
          <w:szCs w:val="28"/>
          <w:cs/>
        </w:rPr>
        <w:t>ล้าน</w:t>
      </w:r>
      <w:r w:rsidR="00944685" w:rsidRPr="00AE1D16">
        <w:rPr>
          <w:rFonts w:asciiTheme="majorBidi" w:hAnsiTheme="majorBidi" w:cstheme="majorBidi"/>
          <w:sz w:val="28"/>
          <w:szCs w:val="28"/>
          <w:cs/>
        </w:rPr>
        <w:t>บาท</w:t>
      </w:r>
      <w:r w:rsidR="00055659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055659" w:rsidRPr="00AE1D1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055659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567</w:t>
      </w:r>
      <w:r w:rsidR="00657F42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00</w:t>
      </w:r>
      <w:r w:rsidR="00A41E9A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5659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7855F263" w14:textId="1440C2DE" w:rsidR="00231AEC" w:rsidRPr="00AE1D16" w:rsidRDefault="00231AEC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5FED17A1" w14:textId="007461C9" w:rsidR="002D5E05" w:rsidRPr="00AE1D16" w:rsidRDefault="002D5E05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 w:hint="cs"/>
          <w:sz w:val="28"/>
          <w:szCs w:val="28"/>
          <w:cs/>
        </w:rPr>
        <w:t>ในระหว่างปีสิ้นสุดวันที่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บริษัทย่อยแห่งหนึ่งได้ขายหุ้นในบริษัท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สโตนเฮ้นจ์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อินเตอร์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ออกไปร้อยละ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12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จากส่วนได้เสียทั้งหมดร้อยละ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29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24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ของทุนที่ออกและชำระแล้วเป็นจำนวนเงิน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61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59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กลุ่มบริษัทรับรู้กำไรจากการขายจำนวน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13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36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2A664F1B" w14:textId="77777777" w:rsidR="002D5E05" w:rsidRPr="00AE1D16" w:rsidRDefault="002D5E05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13807EB7" w14:textId="5859D8DD" w:rsidR="00231AEC" w:rsidRPr="00AE1D16" w:rsidRDefault="00793EC6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</w:t>
      </w:r>
      <w:r w:rsidR="00231AEC" w:rsidRPr="00AE1D16">
        <w:rPr>
          <w:rFonts w:asciiTheme="majorBidi" w:hAnsiTheme="majorBidi" w:cstheme="majorBidi"/>
          <w:sz w:val="28"/>
          <w:szCs w:val="28"/>
          <w:cs/>
        </w:rPr>
        <w:t xml:space="preserve">ลุ่มบริษัทไม่ได้รับรู้ส่วนแบ่งขาดทุนของเงินลงทุนที่บันทึกตามวิธีส่วนได้เสียของบริษัท เอ็กซ์เซลเล้นท์ เอ็นเนอร์ยี่ อินเตอร์เนชั่นแนล จำกัด (“บริษัทร่วม”) สำหรับส่วนแบ่งในผลขาดทุนที่เกินกว่ามูลค่าเงินลงทุนในบริษัทร่วมดังกล่าว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="00231AEC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231AEC"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="00231AEC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231AEC" w:rsidRPr="00AE1D16">
        <w:rPr>
          <w:rFonts w:asciiTheme="majorBidi" w:hAnsiTheme="majorBidi" w:cstheme="majorBidi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231AEC" w:rsidRPr="00AE1D16">
        <w:rPr>
          <w:rFonts w:asciiTheme="majorBidi" w:hAnsiTheme="majorBidi" w:cstheme="majorBidi"/>
          <w:sz w:val="28"/>
          <w:szCs w:val="28"/>
        </w:rPr>
        <w:t> </w:t>
      </w:r>
      <w:r w:rsidR="00E93A22" w:rsidRPr="00E93A22">
        <w:rPr>
          <w:rFonts w:asciiTheme="majorBidi" w:hAnsiTheme="majorBidi" w:cstheme="majorBidi"/>
          <w:sz w:val="28"/>
          <w:szCs w:val="28"/>
        </w:rPr>
        <w:t>31</w:t>
      </w:r>
      <w:r w:rsidR="00D93B0A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50</w:t>
      </w:r>
      <w:r w:rsidR="00231AEC" w:rsidRPr="00AE1D16">
        <w:rPr>
          <w:rFonts w:asciiTheme="majorBidi" w:hAnsiTheme="majorBidi" w:cstheme="majorBidi"/>
          <w:sz w:val="28"/>
          <w:szCs w:val="28"/>
        </w:rPr>
        <w:t> </w:t>
      </w:r>
      <w:r w:rsidR="00231AEC"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31AEC" w:rsidRPr="00AE1D16">
        <w:rPr>
          <w:rFonts w:asciiTheme="majorBidi" w:hAnsiTheme="majorBidi" w:cstheme="majorBidi"/>
          <w:sz w:val="28"/>
          <w:szCs w:val="28"/>
        </w:rPr>
        <w:t> </w:t>
      </w:r>
      <w:r w:rsidR="00231AEC" w:rsidRPr="00AE1D1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231AEC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A41E9A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50</w:t>
      </w:r>
      <w:r w:rsidR="00231AEC"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="00231AEC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231AEC" w:rsidRPr="00AE1D16">
        <w:rPr>
          <w:rFonts w:asciiTheme="majorBidi" w:hAnsiTheme="majorBidi" w:cstheme="majorBidi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  <w:r w:rsidR="00231AEC" w:rsidRPr="00AE1D16">
        <w:rPr>
          <w:rFonts w:asciiTheme="majorBidi" w:hAnsiTheme="majorBidi" w:cstheme="majorBidi"/>
          <w:sz w:val="28"/>
          <w:szCs w:val="28"/>
        </w:rPr>
        <w:t xml:space="preserve">   </w:t>
      </w:r>
    </w:p>
    <w:p w14:paraId="1CCF426D" w14:textId="77777777" w:rsidR="00D57733" w:rsidRPr="00AE1D16" w:rsidRDefault="00D57733" w:rsidP="00AE1D16">
      <w:pPr>
        <w:spacing w:line="240" w:lineRule="auto"/>
        <w:ind w:left="540" w:right="-29"/>
        <w:rPr>
          <w:rFonts w:asciiTheme="majorBidi" w:eastAsia="Batang" w:hAnsiTheme="majorBidi" w:cstheme="majorBidi"/>
          <w:i/>
          <w:iCs/>
          <w:sz w:val="22"/>
          <w:szCs w:val="22"/>
        </w:rPr>
      </w:pPr>
    </w:p>
    <w:p w14:paraId="6DBCEC56" w14:textId="77777777" w:rsidR="00220AC5" w:rsidRPr="00AE1D16" w:rsidRDefault="00220AC5" w:rsidP="00AE1D16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การพิจารณาการด้อยค่า </w:t>
      </w:r>
    </w:p>
    <w:p w14:paraId="03C391F6" w14:textId="77777777" w:rsidR="00220AC5" w:rsidRPr="00AE1D16" w:rsidRDefault="00220AC5" w:rsidP="00AE1D16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00C34172" w14:textId="7EA407ED" w:rsidR="00220AC5" w:rsidRPr="00AE1D16" w:rsidRDefault="00220AC5" w:rsidP="00AE1D16">
      <w:pPr>
        <w:spacing w:line="240" w:lineRule="auto"/>
        <w:ind w:left="540" w:right="-115"/>
        <w:jc w:val="both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การพิจารณาการด้อยค่าเงินลงทุนในบริษัทร่วม (ดูหมายเหตุข้อ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14</w:t>
      </w:r>
      <w:r w:rsidRPr="00AE1D16">
        <w:rPr>
          <w:rFonts w:asciiTheme="majorBidi" w:hAnsiTheme="majorBidi" w:cstheme="majorBidi"/>
          <w:sz w:val="28"/>
          <w:szCs w:val="28"/>
          <w:cs/>
        </w:rPr>
        <w:t>)</w:t>
      </w:r>
    </w:p>
    <w:p w14:paraId="43EE28AD" w14:textId="3E317CDE" w:rsidR="00666C71" w:rsidRPr="00AE1D16" w:rsidRDefault="00666C71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19A54605" w14:textId="799AD519" w:rsidR="00AA62C4" w:rsidRPr="00AE1D16" w:rsidRDefault="008A0FC0" w:rsidP="00AE1D16">
      <w:pPr>
        <w:spacing w:line="240" w:lineRule="auto"/>
        <w:ind w:left="540" w:right="-115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</w:p>
    <w:p w14:paraId="747BE1F7" w14:textId="77777777" w:rsidR="008A0FC0" w:rsidRPr="00AE1D16" w:rsidRDefault="008A0FC0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F98AAC1" w14:textId="092F8E04" w:rsidR="00C17778" w:rsidRPr="00AE1D16" w:rsidRDefault="00AA62C4" w:rsidP="00AE1D16">
      <w:pPr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p w14:paraId="0067E3FB" w14:textId="77777777" w:rsidR="00C17778" w:rsidRPr="00AE1D16" w:rsidRDefault="00C17778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Style w:val="TableGridLight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36"/>
        <w:gridCol w:w="1384"/>
      </w:tblGrid>
      <w:tr w:rsidR="000C3314" w:rsidRPr="00AE1D16" w14:paraId="371324C6" w14:textId="77777777" w:rsidTr="004B31A1">
        <w:trPr>
          <w:trHeight w:val="20"/>
          <w:tblHeader/>
        </w:trPr>
        <w:tc>
          <w:tcPr>
            <w:tcW w:w="6300" w:type="dxa"/>
          </w:tcPr>
          <w:p w14:paraId="371DEBC3" w14:textId="592EAFA0" w:rsidR="000C3314" w:rsidRPr="00AE1D16" w:rsidRDefault="000C3314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11EA6625" w14:textId="443A41D1" w:rsidR="000C3314" w:rsidRPr="00AE1D16" w:rsidRDefault="000C3314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สโตนเฮ้นจ์ อินเตอร์ จำกัด (มหาชน)</w:t>
            </w:r>
          </w:p>
        </w:tc>
      </w:tr>
      <w:tr w:rsidR="000C3314" w:rsidRPr="00AE1D16" w14:paraId="540DA50B" w14:textId="77777777" w:rsidTr="004B31A1">
        <w:trPr>
          <w:trHeight w:val="20"/>
          <w:tblHeader/>
        </w:trPr>
        <w:tc>
          <w:tcPr>
            <w:tcW w:w="6300" w:type="dxa"/>
          </w:tcPr>
          <w:p w14:paraId="747690ED" w14:textId="77777777" w:rsidR="000C3314" w:rsidRPr="00AE1D16" w:rsidRDefault="000C3314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3A2BB81" w14:textId="35EA156F" w:rsidR="000C3314" w:rsidRPr="00AE1D16" w:rsidRDefault="00E93A22" w:rsidP="00AE1D1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vAlign w:val="center"/>
          </w:tcPr>
          <w:p w14:paraId="14FFEA74" w14:textId="77777777" w:rsidR="000C3314" w:rsidRPr="00AE1D16" w:rsidRDefault="000C3314" w:rsidP="00AE1D1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center"/>
          </w:tcPr>
          <w:p w14:paraId="38D22C86" w14:textId="25DBAD2D" w:rsidR="000C3314" w:rsidRPr="00AE1D16" w:rsidRDefault="00E93A22" w:rsidP="00AE1D1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0C3314" w:rsidRPr="00AE1D16" w14:paraId="37E1434C" w14:textId="77777777" w:rsidTr="004B31A1">
        <w:trPr>
          <w:trHeight w:val="20"/>
          <w:tblHeader/>
        </w:trPr>
        <w:tc>
          <w:tcPr>
            <w:tcW w:w="6300" w:type="dxa"/>
          </w:tcPr>
          <w:p w14:paraId="60DD61CD" w14:textId="77777777" w:rsidR="000C3314" w:rsidRPr="00AE1D16" w:rsidRDefault="000C3314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04407550" w14:textId="1DAA0963" w:rsidR="000C3314" w:rsidRPr="00AE1D16" w:rsidRDefault="000C3314" w:rsidP="00AE1D1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0660A" w:rsidRPr="00AE1D16" w14:paraId="3A3C9C05" w14:textId="77777777" w:rsidTr="004B31A1">
        <w:trPr>
          <w:trHeight w:val="20"/>
        </w:trPr>
        <w:tc>
          <w:tcPr>
            <w:tcW w:w="6300" w:type="dxa"/>
          </w:tcPr>
          <w:p w14:paraId="6FF5C85E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</w:tcPr>
          <w:p w14:paraId="4314B582" w14:textId="5C36291D" w:rsidR="0040660A" w:rsidRPr="00AE1D16" w:rsidRDefault="00E93A22" w:rsidP="00B9051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683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</w:tcPr>
          <w:p w14:paraId="0C8423B5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45A844F" w14:textId="67CF8B23" w:rsidR="0040660A" w:rsidRPr="00AE1D16" w:rsidRDefault="00E93A22" w:rsidP="00B9051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40660A" w:rsidRPr="00AE1D16" w14:paraId="71E0344A" w14:textId="77777777" w:rsidTr="004B31A1">
        <w:trPr>
          <w:trHeight w:val="20"/>
        </w:trPr>
        <w:tc>
          <w:tcPr>
            <w:tcW w:w="6300" w:type="dxa"/>
          </w:tcPr>
          <w:p w14:paraId="423A2BCE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</w:tcPr>
          <w:p w14:paraId="4CAF5C52" w14:textId="65F7C6AE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36" w:type="dxa"/>
          </w:tcPr>
          <w:p w14:paraId="7E75917F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F5BC1EC" w14:textId="79CBF8D5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</w:tr>
      <w:tr w:rsidR="0040660A" w:rsidRPr="00AE1D16" w14:paraId="5AE230F7" w14:textId="77777777" w:rsidTr="004B31A1">
        <w:trPr>
          <w:trHeight w:val="20"/>
        </w:trPr>
        <w:tc>
          <w:tcPr>
            <w:tcW w:w="6300" w:type="dxa"/>
          </w:tcPr>
          <w:p w14:paraId="262DF1D9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A3C921" w14:textId="662DDA68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6567D2C6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B0DE353" w14:textId="48F4FB11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</w:tr>
      <w:tr w:rsidR="0040660A" w:rsidRPr="00AE1D16" w14:paraId="76E9D07C" w14:textId="77777777" w:rsidTr="004B31A1">
        <w:trPr>
          <w:trHeight w:val="20"/>
        </w:trPr>
        <w:tc>
          <w:tcPr>
            <w:tcW w:w="6300" w:type="dxa"/>
          </w:tcPr>
          <w:p w14:paraId="327D4ACC" w14:textId="3884B49B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B5080" w14:textId="7888C46C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36" w:type="dxa"/>
          </w:tcPr>
          <w:p w14:paraId="463BF08D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48837F4" w14:textId="131086A8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</w:tr>
      <w:tr w:rsidR="0040660A" w:rsidRPr="00AE1D16" w14:paraId="17A52040" w14:textId="77777777" w:rsidTr="004B31A1">
        <w:trPr>
          <w:trHeight w:val="20"/>
        </w:trPr>
        <w:tc>
          <w:tcPr>
            <w:tcW w:w="6300" w:type="dxa"/>
            <w:vAlign w:val="bottom"/>
          </w:tcPr>
          <w:p w14:paraId="02F01179" w14:textId="4E90375B" w:rsidR="0040660A" w:rsidRPr="00AE1D16" w:rsidRDefault="0040660A" w:rsidP="00AE1D16">
            <w:pPr>
              <w:spacing w:line="240" w:lineRule="auto"/>
              <w:ind w:left="144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AFC23" w14:textId="22384BB9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14:paraId="4207B8DD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D4BC137" w14:textId="6B548F59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</w:tr>
      <w:tr w:rsidR="0040660A" w:rsidRPr="00AE1D16" w14:paraId="6A6846F8" w14:textId="77777777" w:rsidTr="004B31A1">
        <w:trPr>
          <w:trHeight w:val="20"/>
        </w:trPr>
        <w:tc>
          <w:tcPr>
            <w:tcW w:w="6300" w:type="dxa"/>
            <w:vAlign w:val="bottom"/>
          </w:tcPr>
          <w:p w14:paraId="34D2FCA2" w14:textId="6E2C2F46" w:rsidR="0040660A" w:rsidRPr="00AE1D16" w:rsidRDefault="0040660A" w:rsidP="00AE1D16">
            <w:pPr>
              <w:spacing w:line="240" w:lineRule="auto"/>
              <w:ind w:left="144" w:hanging="14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การปรับปรุงนโยบายการบัญชีและอื่น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B456" w14:textId="3DE15BCC" w:rsidR="0040660A" w:rsidRPr="00AE1D16" w:rsidRDefault="00977807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D3D06C8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93A01B1" w14:textId="193D43BC" w:rsidR="0040660A" w:rsidRPr="00AE1D16" w:rsidRDefault="0040660A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660A" w:rsidRPr="00AE1D16" w14:paraId="3437B216" w14:textId="77777777" w:rsidTr="004B31A1">
        <w:trPr>
          <w:trHeight w:val="20"/>
        </w:trPr>
        <w:tc>
          <w:tcPr>
            <w:tcW w:w="6300" w:type="dxa"/>
          </w:tcPr>
          <w:p w14:paraId="3D779753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51D5A" w14:textId="02825384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977807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</w:tcPr>
          <w:p w14:paraId="6973C322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911ED75" w14:textId="491D953F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0660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</w:p>
        </w:tc>
      </w:tr>
      <w:tr w:rsidR="0040660A" w:rsidRPr="00AE1D16" w14:paraId="49F0D063" w14:textId="77777777" w:rsidTr="004B31A1">
        <w:trPr>
          <w:trHeight w:val="20"/>
        </w:trPr>
        <w:tc>
          <w:tcPr>
            <w:tcW w:w="6300" w:type="dxa"/>
          </w:tcPr>
          <w:p w14:paraId="57B7C8C9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9EBC35" w14:textId="77777777" w:rsidR="0040660A" w:rsidRPr="00AE1D16" w:rsidRDefault="0040660A" w:rsidP="00AE1D16">
            <w:pPr>
              <w:tabs>
                <w:tab w:val="decimal" w:pos="432"/>
              </w:tabs>
              <w:spacing w:line="240" w:lineRule="auto"/>
              <w:ind w:right="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A71A64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9AC3FB3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2"/>
                <w:tab w:val="left" w:pos="96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40660A" w:rsidRPr="00AE1D16" w14:paraId="277035A1" w14:textId="77777777" w:rsidTr="004B31A1">
        <w:trPr>
          <w:trHeight w:val="20"/>
        </w:trPr>
        <w:tc>
          <w:tcPr>
            <w:tcW w:w="6300" w:type="dxa"/>
          </w:tcPr>
          <w:p w14:paraId="367732FE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</w:tcPr>
          <w:p w14:paraId="15EC09A0" w14:textId="2E2D5113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423C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559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236" w:type="dxa"/>
          </w:tcPr>
          <w:p w14:paraId="1B3A0051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B2AD7F4" w14:textId="1703A9AF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</w:tr>
      <w:tr w:rsidR="0040660A" w:rsidRPr="00AE1D16" w14:paraId="76458C73" w14:textId="77777777" w:rsidTr="004B31A1">
        <w:trPr>
          <w:trHeight w:val="20"/>
        </w:trPr>
        <w:tc>
          <w:tcPr>
            <w:tcW w:w="6300" w:type="dxa"/>
          </w:tcPr>
          <w:p w14:paraId="16C616D7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</w:tcPr>
          <w:p w14:paraId="4866F62B" w14:textId="2057A1FE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  <w:r w:rsidR="004D6FF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30FEB513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675717F" w14:textId="6A3D2719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</w:tr>
      <w:tr w:rsidR="0040660A" w:rsidRPr="00AE1D16" w14:paraId="6BE64D8D" w14:textId="77777777" w:rsidTr="004B31A1">
        <w:trPr>
          <w:trHeight w:val="20"/>
        </w:trPr>
        <w:tc>
          <w:tcPr>
            <w:tcW w:w="6300" w:type="dxa"/>
          </w:tcPr>
          <w:p w14:paraId="652A04F2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</w:tcPr>
          <w:p w14:paraId="180CAAC8" w14:textId="128444A8" w:rsidR="0040660A" w:rsidRPr="00AE1D16" w:rsidRDefault="003423C5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97780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9007F97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2BA1E3" w14:textId="2071A70A" w:rsidR="0040660A" w:rsidRPr="00AE1D16" w:rsidRDefault="0040660A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660A" w:rsidRPr="00AE1D16" w14:paraId="62F964BF" w14:textId="77777777" w:rsidTr="004B31A1">
        <w:trPr>
          <w:trHeight w:val="20"/>
        </w:trPr>
        <w:tc>
          <w:tcPr>
            <w:tcW w:w="6300" w:type="dxa"/>
          </w:tcPr>
          <w:p w14:paraId="7D3A1746" w14:textId="7777777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9BDEC7" w14:textId="6039FA67" w:rsidR="0040660A" w:rsidRPr="00AE1D16" w:rsidRDefault="003423C5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 w:rsidR="004D6FFC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EBE45FE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49008F9" w14:textId="0C3E5721" w:rsidR="0040660A" w:rsidRPr="00AE1D16" w:rsidRDefault="0040660A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660A" w:rsidRPr="00AE1D16" w14:paraId="76F518D4" w14:textId="77777777" w:rsidTr="004B31A1">
        <w:trPr>
          <w:trHeight w:val="20"/>
        </w:trPr>
        <w:tc>
          <w:tcPr>
            <w:tcW w:w="6300" w:type="dxa"/>
          </w:tcPr>
          <w:p w14:paraId="149AD206" w14:textId="16E99E6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77F378" w14:textId="1B5CBCF2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4D6FFC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36" w:type="dxa"/>
          </w:tcPr>
          <w:p w14:paraId="1EC3FA6B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F6A9AB5" w14:textId="79952931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40660A" w:rsidRPr="00AE1D16" w14:paraId="0BBB7BD2" w14:textId="77777777" w:rsidTr="004B31A1">
        <w:trPr>
          <w:trHeight w:val="20"/>
        </w:trPr>
        <w:tc>
          <w:tcPr>
            <w:tcW w:w="6300" w:type="dxa"/>
          </w:tcPr>
          <w:p w14:paraId="33C68250" w14:textId="715F48EC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82164B" w14:textId="1C359B44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4D6FFC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</w:p>
        </w:tc>
        <w:tc>
          <w:tcPr>
            <w:tcW w:w="236" w:type="dxa"/>
          </w:tcPr>
          <w:p w14:paraId="569E3647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E952560" w14:textId="22450826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</w:tr>
      <w:tr w:rsidR="0040660A" w:rsidRPr="00AE1D16" w14:paraId="555DBBFB" w14:textId="77777777" w:rsidTr="004B31A1">
        <w:trPr>
          <w:trHeight w:val="20"/>
        </w:trPr>
        <w:tc>
          <w:tcPr>
            <w:tcW w:w="6300" w:type="dxa"/>
            <w:vAlign w:val="bottom"/>
          </w:tcPr>
          <w:p w14:paraId="0C2BE452" w14:textId="301E8997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การปรับปรุงนโยบายการบัญชีและอื่น ๆ</w:t>
            </w:r>
          </w:p>
        </w:tc>
        <w:tc>
          <w:tcPr>
            <w:tcW w:w="1350" w:type="dxa"/>
          </w:tcPr>
          <w:p w14:paraId="0AE2C68E" w14:textId="0806F979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="004D6FFC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</w:tcPr>
          <w:p w14:paraId="38E7E1DF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D0E8E7" w14:textId="117B7E67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="0040660A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</w:tr>
      <w:tr w:rsidR="0040660A" w:rsidRPr="00AE1D16" w14:paraId="4D160960" w14:textId="77777777" w:rsidTr="004B31A1">
        <w:trPr>
          <w:trHeight w:val="20"/>
        </w:trPr>
        <w:tc>
          <w:tcPr>
            <w:tcW w:w="6300" w:type="dxa"/>
          </w:tcPr>
          <w:p w14:paraId="3682B582" w14:textId="0BCB3172" w:rsidR="0040660A" w:rsidRPr="00AE1D16" w:rsidRDefault="0040660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79FD0A" w14:textId="4168CB14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429</w:t>
            </w:r>
            <w:r w:rsidR="003423C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</w:tcPr>
          <w:p w14:paraId="15ED470C" w14:textId="77777777" w:rsidR="0040660A" w:rsidRPr="00AE1D16" w:rsidRDefault="0040660A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4ACB45BD" w14:textId="754C56B7" w:rsidR="0040660A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401</w:t>
            </w:r>
            <w:r w:rsidR="0040660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</w:t>
            </w:r>
          </w:p>
        </w:tc>
      </w:tr>
    </w:tbl>
    <w:p w14:paraId="61727CD8" w14:textId="77777777" w:rsidR="00705B81" w:rsidRPr="00AE1D16" w:rsidRDefault="00705B81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3D289DAA" w14:textId="0D348EC6" w:rsidR="00575E5B" w:rsidRPr="00AE1D16" w:rsidRDefault="00575E5B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บริษัทร่วมที่ไม่มีสาระสำคัญ </w:t>
      </w:r>
    </w:p>
    <w:p w14:paraId="5A355EFF" w14:textId="77777777" w:rsidR="00575E5B" w:rsidRPr="00AE1D16" w:rsidRDefault="00575E5B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C8A3580" w14:textId="2EE885CB" w:rsidR="00575E5B" w:rsidRPr="00AE1D16" w:rsidRDefault="00575E5B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 กลุ่มบริษัทพิจารณาว่าบริษัทมีอิทธิพลอย่างมีนัยสำคัญในบริษัทร่วมดังกล่าว จากการที่กลุ่มบริษั</w:t>
      </w:r>
      <w:r w:rsidR="000E3352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ทมีตัวแทนเป็นสมาชิกในคณะกรรมการบริหาร</w:t>
      </w:r>
      <w:r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ของบริษัทร่วมนั้น </w:t>
      </w:r>
    </w:p>
    <w:p w14:paraId="2854CE5F" w14:textId="77777777" w:rsidR="00B47281" w:rsidRPr="00AE1D16" w:rsidRDefault="00B47281" w:rsidP="00AE1D16">
      <w:pPr>
        <w:pStyle w:val="block"/>
        <w:spacing w:after="0" w:line="240" w:lineRule="auto"/>
        <w:ind w:left="540"/>
        <w:rPr>
          <w:rFonts w:asciiTheme="majorBidi" w:hAnsiTheme="majorBidi" w:cstheme="majorBidi"/>
          <w:sz w:val="20"/>
          <w:lang w:bidi="th-TH"/>
        </w:rPr>
      </w:pPr>
    </w:p>
    <w:p w14:paraId="38F4C66D" w14:textId="77777777" w:rsidR="00B37674" w:rsidRPr="00AE1D16" w:rsidRDefault="00B37674" w:rsidP="00AE1D1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sz w:val="28"/>
          <w:szCs w:val="28"/>
          <w:cs/>
        </w:rPr>
        <w:sectPr w:rsidR="00B37674" w:rsidRPr="00AE1D16" w:rsidSect="00584F28">
          <w:headerReference w:type="default" r:id="rId16"/>
          <w:footerReference w:type="default" r:id="rId17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FA8D7CD" w14:textId="6C52411F" w:rsidR="00F54D18" w:rsidRPr="00AE1D16" w:rsidRDefault="00F54D18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</w:p>
    <w:p w14:paraId="2A9944DE" w14:textId="77777777" w:rsidR="00CC01D8" w:rsidRPr="00AE1D16" w:rsidRDefault="00CC01D8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16D09E2" w14:textId="650A1BF9" w:rsidR="00951940" w:rsidRPr="00AE1D16" w:rsidRDefault="00895102" w:rsidP="00AE1D16">
      <w:pPr>
        <w:pStyle w:val="block"/>
        <w:spacing w:after="0" w:line="240" w:lineRule="auto"/>
        <w:ind w:left="0" w:right="-45" w:firstLine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ณ วันที่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123F5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A0007"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และเงินปันผลรับจากเงินลงทุน</w:t>
      </w:r>
      <w:r w:rsidR="008F137D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="00E93A22" w:rsidRPr="00E93A22">
        <w:rPr>
          <w:rFonts w:asciiTheme="majorBidi" w:hAnsiTheme="majorBidi" w:cstheme="majorBidi"/>
          <w:sz w:val="28"/>
          <w:szCs w:val="28"/>
          <w:lang w:val="en-US" w:bidi="th-TH"/>
        </w:rPr>
        <w:t>30</w:t>
      </w:r>
      <w:r w:rsidR="008F137D"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8F137D"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123F5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123F51" w:rsidRPr="00AE1D16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5A0007"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="425" w:tblpY="359"/>
        <w:tblW w:w="14760" w:type="dxa"/>
        <w:tblLayout w:type="fixed"/>
        <w:tblLook w:val="01E0" w:firstRow="1" w:lastRow="1" w:firstColumn="1" w:lastColumn="1" w:noHBand="0" w:noVBand="0"/>
      </w:tblPr>
      <w:tblGrid>
        <w:gridCol w:w="2248"/>
        <w:gridCol w:w="2158"/>
        <w:gridCol w:w="720"/>
        <w:gridCol w:w="720"/>
        <w:gridCol w:w="720"/>
        <w:gridCol w:w="720"/>
        <w:gridCol w:w="720"/>
        <w:gridCol w:w="236"/>
        <w:gridCol w:w="720"/>
        <w:gridCol w:w="236"/>
        <w:gridCol w:w="698"/>
        <w:gridCol w:w="270"/>
        <w:gridCol w:w="720"/>
        <w:gridCol w:w="236"/>
        <w:gridCol w:w="758"/>
        <w:gridCol w:w="236"/>
        <w:gridCol w:w="723"/>
        <w:gridCol w:w="236"/>
        <w:gridCol w:w="695"/>
        <w:gridCol w:w="270"/>
        <w:gridCol w:w="720"/>
      </w:tblGrid>
      <w:tr w:rsidR="00EC7976" w:rsidRPr="00AE1D16" w14:paraId="12DC3F1D" w14:textId="77777777" w:rsidTr="0093027B">
        <w:trPr>
          <w:tblHeader/>
        </w:trPr>
        <w:tc>
          <w:tcPr>
            <w:tcW w:w="2248" w:type="dxa"/>
          </w:tcPr>
          <w:p w14:paraId="5C026459" w14:textId="77777777" w:rsidR="00EC7976" w:rsidRPr="00AE1D16" w:rsidRDefault="00EC7976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58" w:type="dxa"/>
          </w:tcPr>
          <w:p w14:paraId="62D089DD" w14:textId="77777777" w:rsidR="00EC7976" w:rsidRPr="00AE1D16" w:rsidRDefault="00EC7976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354" w:type="dxa"/>
            <w:gridSpan w:val="19"/>
          </w:tcPr>
          <w:p w14:paraId="7545D3D3" w14:textId="77777777" w:rsidR="00EC7976" w:rsidRPr="00AE1D16" w:rsidRDefault="00EC7976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AE1D16" w14:paraId="4038AB72" w14:textId="77777777" w:rsidTr="0093027B">
        <w:trPr>
          <w:tblHeader/>
        </w:trPr>
        <w:tc>
          <w:tcPr>
            <w:tcW w:w="2248" w:type="dxa"/>
          </w:tcPr>
          <w:p w14:paraId="266DFFF2" w14:textId="77777777" w:rsidR="00EC7976" w:rsidRPr="00AE1D16" w:rsidRDefault="00EC7976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58" w:type="dxa"/>
          </w:tcPr>
          <w:p w14:paraId="6500BA88" w14:textId="77777777" w:rsidR="00EC7976" w:rsidRPr="00AE1D16" w:rsidRDefault="00EC7976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800E884" w14:textId="77777777" w:rsidR="00EC7976" w:rsidRPr="00AE1D16" w:rsidRDefault="00EC7976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5E50C7D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40" w:type="dxa"/>
            <w:gridSpan w:val="2"/>
          </w:tcPr>
          <w:p w14:paraId="3F1CC68A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DF97FA3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76" w:type="dxa"/>
            <w:gridSpan w:val="3"/>
          </w:tcPr>
          <w:p w14:paraId="77A27271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E0D5E46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51E67BC5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8" w:type="dxa"/>
            <w:gridSpan w:val="3"/>
          </w:tcPr>
          <w:p w14:paraId="12271454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43933E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3B7451E5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17" w:type="dxa"/>
            <w:gridSpan w:val="3"/>
          </w:tcPr>
          <w:p w14:paraId="787683A6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5A56E23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ราคาทุน</w:t>
            </w:r>
            <w:r w:rsidRPr="00AE1D1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667F3836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3B1EE6F1" w14:textId="77777777" w:rsidR="00EC7976" w:rsidRPr="00AE1D16" w:rsidRDefault="00EC7976" w:rsidP="00AE1D16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399C676E" w14:textId="2B8E8FBB" w:rsidR="000D4CEA" w:rsidRPr="00AE1D16" w:rsidDel="00685444" w:rsidRDefault="000D4CEA" w:rsidP="00AE1D16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6C519F" w:rsidRPr="00AE1D16" w14:paraId="38F958C2" w14:textId="77777777" w:rsidTr="0093027B">
        <w:trPr>
          <w:tblHeader/>
        </w:trPr>
        <w:tc>
          <w:tcPr>
            <w:tcW w:w="2248" w:type="dxa"/>
          </w:tcPr>
          <w:p w14:paraId="59160F00" w14:textId="77777777" w:rsidR="006C519F" w:rsidRPr="00AE1D16" w:rsidRDefault="006C519F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58" w:type="dxa"/>
          </w:tcPr>
          <w:p w14:paraId="3E4A63FE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6EADDD1" w14:textId="605A1409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3B4C6CE6" w14:textId="213A5CF6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7DFA8273" w14:textId="2D268446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0E6B8040" w14:textId="45C6436A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4D23BE23" w14:textId="5D71908E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F4228F7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82A8D48" w14:textId="2E7B61E8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37ADF3E" w14:textId="77777777" w:rsidR="006C519F" w:rsidRPr="00AE1D16" w:rsidRDefault="006C519F" w:rsidP="00AE1D16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BD3306E" w14:textId="7FC71785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7FF5BCCE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1592AAB" w14:textId="4F671FB4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4C6911A" w14:textId="77777777" w:rsidR="006C519F" w:rsidRPr="00AE1D16" w:rsidRDefault="006C519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70B96803" w14:textId="7E717351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13D82591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625E37F" w14:textId="01E0B1EE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56956556" w14:textId="77777777" w:rsidR="006C519F" w:rsidRPr="00AE1D16" w:rsidRDefault="006C519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3C5D8B27" w14:textId="1460AE19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6BB03B1F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2D8F9F0" w14:textId="14F8B585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C519F" w:rsidRPr="00AE1D16" w14:paraId="3F2E442C" w14:textId="77777777" w:rsidTr="0093027B">
        <w:trPr>
          <w:tblHeader/>
        </w:trPr>
        <w:tc>
          <w:tcPr>
            <w:tcW w:w="2248" w:type="dxa"/>
          </w:tcPr>
          <w:p w14:paraId="50CEEBE2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58" w:type="dxa"/>
          </w:tcPr>
          <w:p w14:paraId="2D3C1C0A" w14:textId="77777777" w:rsidR="006C519F" w:rsidRPr="00AE1D16" w:rsidRDefault="006C519F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60C646D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8914" w:type="dxa"/>
            <w:gridSpan w:val="17"/>
          </w:tcPr>
          <w:p w14:paraId="54759DA9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6C519F" w:rsidRPr="00AE1D16" w14:paraId="2F6D9CF8" w14:textId="77777777" w:rsidTr="0093027B">
        <w:tc>
          <w:tcPr>
            <w:tcW w:w="2248" w:type="dxa"/>
          </w:tcPr>
          <w:p w14:paraId="6CFA1569" w14:textId="77777777" w:rsidR="006C519F" w:rsidRPr="00AE1D16" w:rsidRDefault="006C519F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158" w:type="dxa"/>
          </w:tcPr>
          <w:p w14:paraId="51145DA5" w14:textId="77777777" w:rsidR="006C519F" w:rsidRPr="00AE1D16" w:rsidRDefault="006C519F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5597090" w14:textId="77777777" w:rsidR="006C519F" w:rsidRPr="00AE1D16" w:rsidRDefault="006C519F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401430" w14:textId="77777777" w:rsidR="006C519F" w:rsidRPr="00AE1D16" w:rsidRDefault="006C519F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C53410A" w14:textId="77777777" w:rsidR="006C519F" w:rsidRPr="00AE1D16" w:rsidRDefault="006C519F" w:rsidP="00AE1D16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0F30109" w14:textId="77777777" w:rsidR="006C519F" w:rsidRPr="00AE1D16" w:rsidRDefault="006C519F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57B9F66" w14:textId="77777777" w:rsidR="006C519F" w:rsidRPr="00AE1D16" w:rsidRDefault="006C519F" w:rsidP="00AE1D16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9EB976" w14:textId="77777777" w:rsidR="006C519F" w:rsidRPr="00AE1D16" w:rsidRDefault="006C519F" w:rsidP="00AE1D16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3DC08D" w14:textId="77777777" w:rsidR="006C519F" w:rsidRPr="00AE1D16" w:rsidRDefault="006C519F" w:rsidP="00AE1D16">
            <w:pPr>
              <w:tabs>
                <w:tab w:val="decimal" w:pos="43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10D584" w14:textId="77777777" w:rsidR="006C519F" w:rsidRPr="00AE1D16" w:rsidRDefault="006C519F" w:rsidP="00AE1D16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ADBD8D5" w14:textId="77777777" w:rsidR="006C519F" w:rsidRPr="00AE1D16" w:rsidRDefault="006C519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A3FD8" w14:textId="77777777" w:rsidR="006C519F" w:rsidRPr="00AE1D16" w:rsidRDefault="006C519F" w:rsidP="00AE1D16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D10117D" w14:textId="77777777" w:rsidR="006C519F" w:rsidRPr="00AE1D16" w:rsidRDefault="006C519F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BE851" w14:textId="77777777" w:rsidR="006C519F" w:rsidRPr="00AE1D16" w:rsidRDefault="006C519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588C214C" w14:textId="77777777" w:rsidR="006C519F" w:rsidRPr="00AE1D16" w:rsidRDefault="006C519F" w:rsidP="00AE1D1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E65174" w14:textId="77777777" w:rsidR="006C519F" w:rsidRPr="00AE1D16" w:rsidRDefault="006C519F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8CF97BF" w14:textId="77777777" w:rsidR="006C519F" w:rsidRPr="00AE1D16" w:rsidRDefault="006C519F" w:rsidP="00AE1D16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D549A" w14:textId="77777777" w:rsidR="006C519F" w:rsidRPr="00AE1D16" w:rsidRDefault="006C519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17A36619" w14:textId="77777777" w:rsidR="006C519F" w:rsidRPr="00AE1D16" w:rsidRDefault="006C519F" w:rsidP="00AE1D16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9091DD" w14:textId="77777777" w:rsidR="006C519F" w:rsidRPr="00AE1D16" w:rsidRDefault="006C519F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F38C1C0" w14:textId="77777777" w:rsidR="006C519F" w:rsidRPr="00AE1D16" w:rsidRDefault="006C519F" w:rsidP="00AE1D16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93B0A" w:rsidRPr="00AE1D16" w14:paraId="7CD3330B" w14:textId="77777777" w:rsidTr="0093027B">
        <w:tc>
          <w:tcPr>
            <w:tcW w:w="2248" w:type="dxa"/>
          </w:tcPr>
          <w:p w14:paraId="1B2BB51B" w14:textId="77777777" w:rsidR="00D93B0A" w:rsidRPr="00AE1D16" w:rsidRDefault="00D93B0A" w:rsidP="00AE1D16">
            <w:pPr>
              <w:spacing w:line="240" w:lineRule="auto"/>
              <w:ind w:left="270" w:right="-108" w:hanging="270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“TL”</w:t>
            </w: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158" w:type="dxa"/>
            <w:vAlign w:val="bottom"/>
          </w:tcPr>
          <w:p w14:paraId="771E4232" w14:textId="77777777" w:rsidR="0093027B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ผลิตและขายสังกะสีอ๊อกไซด์</w:t>
            </w:r>
          </w:p>
          <w:p w14:paraId="76CF8C92" w14:textId="6427555F" w:rsidR="00D93B0A" w:rsidRPr="00AE1D16" w:rsidRDefault="0093027B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</w:t>
            </w:r>
            <w:r w:rsidR="00D93B0A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และเคมีภัณฑ์</w:t>
            </w:r>
          </w:p>
        </w:tc>
        <w:tc>
          <w:tcPr>
            <w:tcW w:w="720" w:type="dxa"/>
            <w:vAlign w:val="bottom"/>
          </w:tcPr>
          <w:p w14:paraId="79CF4677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090169" w14:textId="27A1A5A0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24707BDD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903598" w14:textId="7DF67107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274F7DFF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6CBA772" w14:textId="5EF232EF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587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19F923C1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D5C17D" w14:textId="5EB02917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587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720" w:type="dxa"/>
            <w:vAlign w:val="bottom"/>
          </w:tcPr>
          <w:p w14:paraId="3D41DC5E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7B0462" w14:textId="3BE72924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592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2863E9F6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9C09F7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B3E6C07" w14:textId="1454C8C2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592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14C30217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279B809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E9EF2" w14:textId="0295FF59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247020" w14:textId="77777777" w:rsidR="00D93B0A" w:rsidRPr="00AE1D16" w:rsidRDefault="00D93B0A" w:rsidP="00AE1D16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EE36AC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B41D0E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BCB813E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5DB406B5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713144" w14:textId="3E85738C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592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647BED7F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0DA33ADB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7E99F9" w14:textId="6A4A6B0D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592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7EE5D4B9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0241E59F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8F491" w14:textId="06B97CBB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41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</w:p>
        </w:tc>
        <w:tc>
          <w:tcPr>
            <w:tcW w:w="270" w:type="dxa"/>
            <w:vAlign w:val="bottom"/>
          </w:tcPr>
          <w:p w14:paraId="211B1B38" w14:textId="77777777" w:rsidR="00D93B0A" w:rsidRPr="00AE1D16" w:rsidRDefault="00D93B0A" w:rsidP="00AE1D16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9267F6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DDB0C4" w14:textId="39AB00F0" w:rsidR="00D93B0A" w:rsidRPr="00AE1D16" w:rsidRDefault="00D93B0A" w:rsidP="00AE1D16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93B0A" w:rsidRPr="00AE1D16" w14:paraId="25D0079C" w14:textId="77777777" w:rsidTr="0093027B">
        <w:tc>
          <w:tcPr>
            <w:tcW w:w="2248" w:type="dxa"/>
          </w:tcPr>
          <w:p w14:paraId="4D5A1B71" w14:textId="17A5E11A" w:rsidR="00D93B0A" w:rsidRPr="00AE1D16" w:rsidRDefault="00D93B0A" w:rsidP="00AE1D16">
            <w:pPr>
              <w:spacing w:line="240" w:lineRule="auto"/>
              <w:ind w:left="159" w:right="-108" w:hanging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บีจีพี จำกัด 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(“UVBGP”)</w:t>
            </w:r>
          </w:p>
        </w:tc>
        <w:tc>
          <w:tcPr>
            <w:tcW w:w="2158" w:type="dxa"/>
            <w:vAlign w:val="bottom"/>
          </w:tcPr>
          <w:p w14:paraId="68224C32" w14:textId="77777777" w:rsidR="00D93B0A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DB8E01" w14:textId="1B953BAC" w:rsidR="00D93B0A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  <w:vAlign w:val="bottom"/>
          </w:tcPr>
          <w:p w14:paraId="6EE1B97B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402F8952" w14:textId="0A881BDA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E836BA2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48FF21" w14:textId="7C31BD86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EDE0497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71E8FE" w14:textId="1C3A6A70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050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4AB06837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F77DB5" w14:textId="39CB4F54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50D37C5B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2E6173" w14:textId="0BE45D88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227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50</w:t>
            </w:r>
          </w:p>
        </w:tc>
        <w:tc>
          <w:tcPr>
            <w:tcW w:w="236" w:type="dxa"/>
            <w:vAlign w:val="bottom"/>
          </w:tcPr>
          <w:p w14:paraId="235D45BB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AE0E55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ABEBBD" w14:textId="3057C1D4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50</w:t>
            </w:r>
          </w:p>
        </w:tc>
        <w:tc>
          <w:tcPr>
            <w:tcW w:w="236" w:type="dxa"/>
            <w:vAlign w:val="bottom"/>
          </w:tcPr>
          <w:p w14:paraId="387F65D0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4F71B726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1C855F" w14:textId="588C0106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355F1D" w14:textId="77777777" w:rsidR="00D93B0A" w:rsidRPr="00AE1D16" w:rsidRDefault="00D93B0A" w:rsidP="00AE1D16">
            <w:pPr>
              <w:tabs>
                <w:tab w:val="decimal" w:pos="264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8E8798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F4A490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55A1A0D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vAlign w:val="bottom"/>
          </w:tcPr>
          <w:p w14:paraId="5E7F4BB5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4EDFBB1" w14:textId="546632D2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EA33A6" w:rsidRPr="00AE1D1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227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28DD8EEB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5A4084CD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3804678" w14:textId="13D50BC9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27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36" w:type="dxa"/>
            <w:vAlign w:val="bottom"/>
          </w:tcPr>
          <w:p w14:paraId="5B1C36B2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  <w:vAlign w:val="bottom"/>
          </w:tcPr>
          <w:p w14:paraId="7CDD209C" w14:textId="01EC22D9" w:rsidR="00D93B0A" w:rsidRPr="00AE1D16" w:rsidRDefault="00D93B0A" w:rsidP="00AE1D16">
            <w:pPr>
              <w:tabs>
                <w:tab w:val="decimal" w:pos="465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39024C" w14:textId="77777777" w:rsidR="00D93B0A" w:rsidRPr="00AE1D16" w:rsidRDefault="00D93B0A" w:rsidP="00AE1D16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E261E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9B3869" w14:textId="1C7CB579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</w:tr>
      <w:tr w:rsidR="00D93B0A" w:rsidRPr="00AE1D16" w14:paraId="253A04BE" w14:textId="77777777" w:rsidTr="0093027B">
        <w:tc>
          <w:tcPr>
            <w:tcW w:w="2248" w:type="dxa"/>
          </w:tcPr>
          <w:p w14:paraId="38C0C1FD" w14:textId="77777777" w:rsidR="00D93B0A" w:rsidRPr="00AE1D16" w:rsidRDefault="00D93B0A" w:rsidP="00AE1D16">
            <w:pPr>
              <w:spacing w:line="240" w:lineRule="auto"/>
              <w:ind w:left="159" w:right="-10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br/>
            </w: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(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“UVAM”</w:t>
            </w: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158" w:type="dxa"/>
          </w:tcPr>
          <w:p w14:paraId="1319CF60" w14:textId="77777777" w:rsidR="0093027B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pacing w:val="-14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pacing w:val="-14"/>
                <w:szCs w:val="22"/>
                <w:cs/>
                <w:lang w:bidi="th-TH"/>
              </w:rPr>
              <w:t xml:space="preserve">ที่ปรึกษาทางด้านการลงทุน </w:t>
            </w:r>
          </w:p>
          <w:p w14:paraId="22E7FD18" w14:textId="77777777" w:rsidR="0093027B" w:rsidRPr="00AE1D16" w:rsidRDefault="0093027B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pacing w:val="-14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pacing w:val="-14"/>
                <w:szCs w:val="22"/>
                <w:lang w:bidi="th-TH"/>
              </w:rPr>
              <w:t xml:space="preserve">    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</w:t>
            </w:r>
            <w:r w:rsidR="00D93B0A" w:rsidRPr="00AE1D16">
              <w:rPr>
                <w:rFonts w:asciiTheme="majorBidi" w:hAnsiTheme="majorBidi" w:cstheme="majorBidi"/>
                <w:spacing w:val="-14"/>
                <w:szCs w:val="22"/>
                <w:cs/>
                <w:lang w:bidi="th-TH"/>
              </w:rPr>
              <w:t>ให้บริการการจัดการ และลงทุน</w:t>
            </w:r>
          </w:p>
          <w:p w14:paraId="55DEEA57" w14:textId="0225A127" w:rsidR="00D93B0A" w:rsidRPr="00AE1D16" w:rsidRDefault="0093027B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pacing w:val="-14"/>
                <w:szCs w:val="22"/>
                <w:lang w:bidi="th-TH"/>
              </w:rPr>
              <w:t xml:space="preserve">     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D93B0A" w:rsidRPr="00AE1D16">
              <w:rPr>
                <w:rFonts w:asciiTheme="majorBidi" w:hAnsiTheme="majorBidi" w:cstheme="majorBidi"/>
                <w:spacing w:val="-14"/>
                <w:szCs w:val="22"/>
                <w:cs/>
                <w:lang w:bidi="th-TH"/>
              </w:rPr>
              <w:t>ในอสังหาริมทรัพย์เพื่อให้เช่า</w:t>
            </w:r>
          </w:p>
        </w:tc>
        <w:tc>
          <w:tcPr>
            <w:tcW w:w="720" w:type="dxa"/>
          </w:tcPr>
          <w:p w14:paraId="59364A62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2D07F73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785B94F" w14:textId="0348ECCB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0E267FB0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FD3E0E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530EC3" w14:textId="5DE2965F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1C019920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5C12AE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8A4F47" w14:textId="63E5D653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75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106C5659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73948EF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121BDB" w14:textId="1D232909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7FCBA5D8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2A63DD7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19ECD1" w14:textId="77AC1DD7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34</w:t>
            </w:r>
          </w:p>
        </w:tc>
        <w:tc>
          <w:tcPr>
            <w:tcW w:w="236" w:type="dxa"/>
          </w:tcPr>
          <w:p w14:paraId="219EFC26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3AFC9A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43F99F66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4940839F" w14:textId="60B7F0B3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30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34</w:t>
            </w:r>
          </w:p>
        </w:tc>
        <w:tc>
          <w:tcPr>
            <w:tcW w:w="236" w:type="dxa"/>
          </w:tcPr>
          <w:p w14:paraId="4B064619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E103A52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9A07ED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C926AA" w14:textId="6D881AC7" w:rsidR="00D93B0A" w:rsidRPr="00AE1D16" w:rsidRDefault="00D93B0A" w:rsidP="00AE1D16">
            <w:pPr>
              <w:tabs>
                <w:tab w:val="decimal" w:pos="2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1D16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AE1D1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ADD19CE" w14:textId="77777777" w:rsidR="00D93B0A" w:rsidRPr="00AE1D16" w:rsidRDefault="00D93B0A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33C9B4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CDDE61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D8D680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A9CD3B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085D577D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F21BCA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93E5F4" w14:textId="6205A21F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92</w:t>
            </w:r>
          </w:p>
        </w:tc>
        <w:tc>
          <w:tcPr>
            <w:tcW w:w="236" w:type="dxa"/>
          </w:tcPr>
          <w:p w14:paraId="56E9A2AC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26F3AB5A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D01625A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347078" w14:textId="79C758F4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34</w:t>
            </w:r>
          </w:p>
        </w:tc>
        <w:tc>
          <w:tcPr>
            <w:tcW w:w="236" w:type="dxa"/>
          </w:tcPr>
          <w:p w14:paraId="43CB7E8A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63489727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DB95EC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75BC31" w14:textId="6D136802" w:rsidR="00D93B0A" w:rsidRPr="00AE1D16" w:rsidRDefault="00D93B0A" w:rsidP="00AE1D16">
            <w:pPr>
              <w:tabs>
                <w:tab w:val="decimal" w:pos="465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7C1613E" w14:textId="77777777" w:rsidR="00D93B0A" w:rsidRPr="00AE1D16" w:rsidRDefault="00D93B0A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D9EB80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2C7B0B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4E12F4" w14:textId="5379446A" w:rsidR="00D93B0A" w:rsidRPr="00AE1D16" w:rsidRDefault="00D93B0A" w:rsidP="00AE1D16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93B0A" w:rsidRPr="00AE1D16" w14:paraId="1C8D731D" w14:textId="77777777" w:rsidTr="0093027B">
        <w:tc>
          <w:tcPr>
            <w:tcW w:w="2248" w:type="dxa"/>
          </w:tcPr>
          <w:p w14:paraId="3DD4A84B" w14:textId="77777777" w:rsidR="00D93B0A" w:rsidRPr="00AE1D16" w:rsidRDefault="00D93B0A" w:rsidP="00AE1D16">
            <w:pPr>
              <w:spacing w:line="240" w:lineRule="auto"/>
              <w:ind w:left="252" w:right="-108" w:hanging="252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2158" w:type="dxa"/>
          </w:tcPr>
          <w:p w14:paraId="224912B9" w14:textId="77777777" w:rsidR="00D93B0A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68601600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938F330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D65593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19DB9C6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AECC4CF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4717E9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6D0FE5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07C49E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460EC7FA" w14:textId="77777777" w:rsidR="00D93B0A" w:rsidRPr="00AE1D16" w:rsidRDefault="00D93B0A" w:rsidP="00AE1D16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1A8EEC" w14:textId="77777777" w:rsidR="00D93B0A" w:rsidRPr="00AE1D16" w:rsidRDefault="00D93B0A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E9CA0D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93828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67EC0B6E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7F5DF0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6243BE5D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EAF17E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F3F4457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2DA815" w14:textId="77777777" w:rsidR="00D93B0A" w:rsidRPr="00AE1D16" w:rsidRDefault="00D93B0A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95E561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D93B0A" w:rsidRPr="00AE1D16" w14:paraId="76D94260" w14:textId="77777777" w:rsidTr="0093027B">
        <w:tc>
          <w:tcPr>
            <w:tcW w:w="2248" w:type="dxa"/>
          </w:tcPr>
          <w:p w14:paraId="7985CDD6" w14:textId="77777777" w:rsidR="00D93B0A" w:rsidRPr="00AE1D16" w:rsidRDefault="00D93B0A" w:rsidP="00AE1D16">
            <w:pPr>
              <w:spacing w:line="240" w:lineRule="auto"/>
              <w:ind w:left="159" w:right="-108" w:firstLine="3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2158" w:type="dxa"/>
          </w:tcPr>
          <w:p w14:paraId="1D3694B0" w14:textId="77777777" w:rsidR="00D93B0A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20" w:type="dxa"/>
          </w:tcPr>
          <w:p w14:paraId="51F2E6D9" w14:textId="66FCE2C6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6E8EF489" w14:textId="7962BBF9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7D482693" w14:textId="34A69C5E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53FCCA84" w14:textId="309A1D43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23F20033" w14:textId="6B39144B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15FE5AA1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E78B82" w14:textId="4BF665DE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236" w:type="dxa"/>
          </w:tcPr>
          <w:p w14:paraId="22DFDCD6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0127B2B8" w14:textId="63D733FA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00006D" w14:textId="77777777" w:rsidR="00D93B0A" w:rsidRPr="00AE1D16" w:rsidRDefault="00D93B0A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A1D4FA7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85C15D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1357E4D4" w14:textId="3D184C09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DF25CE7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45E2D31F" w14:textId="28EC8079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9CA37DC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4DCDC677" w14:textId="46DA115C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40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</w:tcPr>
          <w:p w14:paraId="6A43B15F" w14:textId="77777777" w:rsidR="00D93B0A" w:rsidRPr="00AE1D16" w:rsidRDefault="00D93B0A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F88A2A" w14:textId="4C64FE49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93B0A" w:rsidRPr="00AE1D16" w14:paraId="6B178A7D" w14:textId="77777777" w:rsidTr="0093027B">
        <w:tc>
          <w:tcPr>
            <w:tcW w:w="2248" w:type="dxa"/>
          </w:tcPr>
          <w:p w14:paraId="5935FEA7" w14:textId="73AACC74" w:rsidR="00311B02" w:rsidRPr="00AE1D16" w:rsidRDefault="00311B02" w:rsidP="00AE1D16">
            <w:pPr>
              <w:spacing w:line="240" w:lineRule="auto"/>
              <w:ind w:left="-21" w:right="-196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แกรนด์ ยูนิตี้ ดิเวลล็อปเมนท์</w:t>
            </w:r>
            <w:r w:rsidR="00D93B0A"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 </w:t>
            </w:r>
          </w:p>
          <w:p w14:paraId="1F157BE7" w14:textId="29B67F15" w:rsidR="00D93B0A" w:rsidRPr="00AE1D16" w:rsidRDefault="00D93B0A" w:rsidP="00AE1D16">
            <w:pPr>
              <w:spacing w:line="240" w:lineRule="auto"/>
              <w:ind w:left="159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จำกัด  (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“GRAND UNITY”</w:t>
            </w: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158" w:type="dxa"/>
          </w:tcPr>
          <w:p w14:paraId="163F0EDC" w14:textId="77777777" w:rsidR="00D93B0A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  <w:p w14:paraId="0C29BB68" w14:textId="77777777" w:rsidR="00D93B0A" w:rsidRPr="00AE1D16" w:rsidRDefault="00D93B0A" w:rsidP="00AE1D16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</w:t>
            </w:r>
            <w:r w:rsidRPr="00AE1D16"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20" w:type="dxa"/>
          </w:tcPr>
          <w:p w14:paraId="52EA42F2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97E9CB6" w14:textId="2B0691F9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4B87D598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B7EF74" w14:textId="3AEE1C62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6671FC41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48BBEDA" w14:textId="47725A3A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153769F6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8E9A5BF" w14:textId="4E4C78BD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29C30398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DB9F2E" w14:textId="54247CCD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721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</w:p>
        </w:tc>
        <w:tc>
          <w:tcPr>
            <w:tcW w:w="236" w:type="dxa"/>
          </w:tcPr>
          <w:p w14:paraId="56768FB6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F27CF3D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09B48AEB" w14:textId="791A2E94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721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80</w:t>
            </w:r>
          </w:p>
        </w:tc>
        <w:tc>
          <w:tcPr>
            <w:tcW w:w="236" w:type="dxa"/>
          </w:tcPr>
          <w:p w14:paraId="6E4221AD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8" w:type="dxa"/>
          </w:tcPr>
          <w:p w14:paraId="51F1F422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8AD5DC" w14:textId="4A2F8EEC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3B1C48" w14:textId="77777777" w:rsidR="00D93B0A" w:rsidRPr="00AE1D16" w:rsidRDefault="00D93B0A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9B8DB4F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C247EE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4E5452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</w:tcPr>
          <w:p w14:paraId="4BFB855D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2BD6002" w14:textId="6CE33EFA" w:rsidR="00D93B0A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721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</w:p>
        </w:tc>
        <w:tc>
          <w:tcPr>
            <w:tcW w:w="236" w:type="dxa"/>
          </w:tcPr>
          <w:p w14:paraId="3618EDB1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</w:tcPr>
          <w:p w14:paraId="5307421B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318507" w14:textId="7CAF3E69" w:rsidR="00D93B0A" w:rsidRPr="00AE1D16" w:rsidRDefault="00E93A22" w:rsidP="00AE1D16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81"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721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</w:p>
        </w:tc>
        <w:tc>
          <w:tcPr>
            <w:tcW w:w="236" w:type="dxa"/>
          </w:tcPr>
          <w:p w14:paraId="63C91969" w14:textId="77777777" w:rsidR="00D93B0A" w:rsidRPr="00AE1D16" w:rsidRDefault="00D93B0A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dxa"/>
          </w:tcPr>
          <w:p w14:paraId="5C2CABA7" w14:textId="77777777" w:rsidR="00D93B0A" w:rsidRPr="00AE1D16" w:rsidRDefault="00D93B0A" w:rsidP="00AE1D16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CCFA05" w14:textId="2CCC9E6C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140</w:t>
            </w:r>
            <w:r w:rsidR="00D93B0A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40</w:t>
            </w:r>
          </w:p>
        </w:tc>
        <w:tc>
          <w:tcPr>
            <w:tcW w:w="270" w:type="dxa"/>
          </w:tcPr>
          <w:p w14:paraId="14A05BA0" w14:textId="77777777" w:rsidR="00D93B0A" w:rsidRPr="00AE1D16" w:rsidRDefault="00D93B0A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1A698D" w14:textId="77777777" w:rsidR="00D93B0A" w:rsidRPr="00AE1D16" w:rsidRDefault="00D93B0A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BF972D" w14:textId="5AB658A9" w:rsidR="00D93B0A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D93B0A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</w:tr>
    </w:tbl>
    <w:tbl>
      <w:tblPr>
        <w:tblW w:w="1484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40"/>
        <w:gridCol w:w="2160"/>
        <w:gridCol w:w="720"/>
        <w:gridCol w:w="720"/>
        <w:gridCol w:w="720"/>
        <w:gridCol w:w="720"/>
        <w:gridCol w:w="720"/>
        <w:gridCol w:w="237"/>
        <w:gridCol w:w="664"/>
        <w:gridCol w:w="236"/>
        <w:gridCol w:w="7"/>
        <w:gridCol w:w="747"/>
        <w:gridCol w:w="243"/>
        <w:gridCol w:w="7"/>
        <w:gridCol w:w="740"/>
        <w:gridCol w:w="236"/>
        <w:gridCol w:w="753"/>
        <w:gridCol w:w="241"/>
        <w:gridCol w:w="659"/>
        <w:gridCol w:w="270"/>
        <w:gridCol w:w="714"/>
        <w:gridCol w:w="7"/>
        <w:gridCol w:w="229"/>
        <w:gridCol w:w="7"/>
        <w:gridCol w:w="752"/>
      </w:tblGrid>
      <w:tr w:rsidR="00EC7976" w:rsidRPr="00AE1D16" w14:paraId="1595590B" w14:textId="77777777" w:rsidTr="00B9051D">
        <w:trPr>
          <w:tblHeader/>
        </w:trPr>
        <w:tc>
          <w:tcPr>
            <w:tcW w:w="2340" w:type="dxa"/>
          </w:tcPr>
          <w:p w14:paraId="4A0FEE56" w14:textId="77777777" w:rsidR="00EC7976" w:rsidRPr="00AE1D16" w:rsidRDefault="00EC7976" w:rsidP="00AE1D16">
            <w:pPr>
              <w:pStyle w:val="block"/>
              <w:spacing w:after="0" w:line="240" w:lineRule="auto"/>
              <w:ind w:left="126" w:firstLine="2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60373CE5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349" w:type="dxa"/>
            <w:gridSpan w:val="23"/>
          </w:tcPr>
          <w:p w14:paraId="42280D5C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AE1D16" w14:paraId="08509BD6" w14:textId="77777777" w:rsidTr="00B9051D">
        <w:trPr>
          <w:tblHeader/>
        </w:trPr>
        <w:tc>
          <w:tcPr>
            <w:tcW w:w="2340" w:type="dxa"/>
          </w:tcPr>
          <w:p w14:paraId="1D85AD93" w14:textId="77777777" w:rsidR="00EC7976" w:rsidRPr="00AE1D16" w:rsidRDefault="00EC7976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2C60AB2F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93E831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2C3F6988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440" w:type="dxa"/>
            <w:gridSpan w:val="2"/>
          </w:tcPr>
          <w:p w14:paraId="17C0560F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B23426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621" w:type="dxa"/>
            <w:gridSpan w:val="3"/>
          </w:tcPr>
          <w:p w14:paraId="77876035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F82B942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  <w:gridSpan w:val="2"/>
          </w:tcPr>
          <w:p w14:paraId="7509D0F2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37" w:type="dxa"/>
            <w:gridSpan w:val="4"/>
          </w:tcPr>
          <w:p w14:paraId="14A1C80E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84898B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009D65C7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53" w:type="dxa"/>
            <w:gridSpan w:val="3"/>
          </w:tcPr>
          <w:p w14:paraId="31563353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FBBB30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ราคาทุน</w:t>
            </w:r>
            <w:r w:rsidRPr="00AE1D1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1E490315" w14:textId="77777777" w:rsidR="00EC7976" w:rsidRPr="00AE1D16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208084E" w14:textId="77777777" w:rsidR="00EC7976" w:rsidRPr="00AE1D16" w:rsidDel="00685444" w:rsidRDefault="00EC7976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09" w:type="dxa"/>
            <w:gridSpan w:val="5"/>
            <w:vAlign w:val="bottom"/>
          </w:tcPr>
          <w:p w14:paraId="7751E77B" w14:textId="77777777" w:rsidR="000D4CEA" w:rsidRPr="00AE1D16" w:rsidRDefault="000D4CEA" w:rsidP="00AE1D16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</w:t>
            </w:r>
          </w:p>
          <w:p w14:paraId="393383B5" w14:textId="1C2A419D" w:rsidR="00EC7976" w:rsidRPr="00AE1D16" w:rsidDel="00685444" w:rsidRDefault="000D4CEA" w:rsidP="00AE1D16">
            <w:pPr>
              <w:pStyle w:val="block"/>
              <w:spacing w:after="0" w:line="240" w:lineRule="auto"/>
              <w:ind w:left="-126" w:right="-9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6C519F" w:rsidRPr="00AE1D16" w14:paraId="61B6FDEB" w14:textId="77777777" w:rsidTr="00B9051D">
        <w:trPr>
          <w:tblHeader/>
        </w:trPr>
        <w:tc>
          <w:tcPr>
            <w:tcW w:w="2340" w:type="dxa"/>
          </w:tcPr>
          <w:p w14:paraId="1777157F" w14:textId="77777777" w:rsidR="006C519F" w:rsidRPr="00AE1D16" w:rsidRDefault="006C519F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4E8057D1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CB5CCFC" w14:textId="0FDFAA67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5585B424" w14:textId="103E4399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055CA5B2" w14:textId="76264A48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4E4D3E42" w14:textId="392AFA12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045A4458" w14:textId="5EBD44BB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7" w:type="dxa"/>
          </w:tcPr>
          <w:p w14:paraId="15FC99B2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6A0FE35" w14:textId="68331354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43" w:type="dxa"/>
            <w:gridSpan w:val="2"/>
          </w:tcPr>
          <w:p w14:paraId="3945081A" w14:textId="77777777" w:rsidR="006C519F" w:rsidRPr="00AE1D16" w:rsidRDefault="006C519F" w:rsidP="00AE1D16">
            <w:pPr>
              <w:tabs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2854A6E9" w14:textId="6C722BB8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0" w:type="dxa"/>
            <w:gridSpan w:val="2"/>
          </w:tcPr>
          <w:p w14:paraId="52940DD6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14E3B8BD" w14:textId="0109BEAB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F32F702" w14:textId="77777777" w:rsidR="006C519F" w:rsidRPr="00AE1D16" w:rsidRDefault="006C519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613B0B73" w14:textId="6B17A238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41" w:type="dxa"/>
          </w:tcPr>
          <w:p w14:paraId="31332135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118DAD59" w14:textId="044659DA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033FE090" w14:textId="77777777" w:rsidR="006C519F" w:rsidRPr="00AE1D16" w:rsidRDefault="006C519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4496B4C0" w14:textId="6997B2DE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gridSpan w:val="2"/>
          </w:tcPr>
          <w:p w14:paraId="64A10BAF" w14:textId="77777777" w:rsidR="006C519F" w:rsidRPr="00AE1D16" w:rsidRDefault="006C519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114A1291" w14:textId="0C59E13A" w:rsidR="006C519F" w:rsidRPr="00AE1D16" w:rsidRDefault="00E93A2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3A22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C519F" w:rsidRPr="00AE1D16" w14:paraId="0A4074E9" w14:textId="77777777" w:rsidTr="00B9051D">
        <w:trPr>
          <w:tblHeader/>
        </w:trPr>
        <w:tc>
          <w:tcPr>
            <w:tcW w:w="2340" w:type="dxa"/>
          </w:tcPr>
          <w:p w14:paraId="443817E2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36F90814" w14:textId="77777777" w:rsidR="006C519F" w:rsidRPr="00AE1D16" w:rsidRDefault="006C519F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0AB7ABFA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8909" w:type="dxa"/>
            <w:gridSpan w:val="21"/>
          </w:tcPr>
          <w:p w14:paraId="434D5EF3" w14:textId="77777777" w:rsidR="006C519F" w:rsidRPr="00AE1D16" w:rsidRDefault="006C519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EA33A6" w:rsidRPr="00AE1D16" w14:paraId="14217EC3" w14:textId="77777777" w:rsidTr="00B9051D">
        <w:tc>
          <w:tcPr>
            <w:tcW w:w="2340" w:type="dxa"/>
          </w:tcPr>
          <w:p w14:paraId="1685CAAA" w14:textId="33E8C344" w:rsidR="00EA33A6" w:rsidRPr="00AE1D16" w:rsidRDefault="007C5367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160" w:type="dxa"/>
          </w:tcPr>
          <w:p w14:paraId="25BC9C20" w14:textId="77777777" w:rsidR="00EA33A6" w:rsidRPr="00AE1D16" w:rsidRDefault="00EA33A6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FBE2C39" w14:textId="77777777" w:rsidR="00EA33A6" w:rsidRPr="00AE1D16" w:rsidRDefault="00EA33A6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DB3742D" w14:textId="77777777" w:rsidR="00EA33A6" w:rsidRPr="00AE1D16" w:rsidRDefault="00EA33A6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87CCAA5" w14:textId="77777777" w:rsidR="00EA33A6" w:rsidRPr="00AE1D16" w:rsidRDefault="00EA33A6" w:rsidP="00AE1D16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6771626" w14:textId="77777777" w:rsidR="00EA33A6" w:rsidRPr="00AE1D16" w:rsidRDefault="00EA33A6" w:rsidP="00AE1D16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99938A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7BBDBF8A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396A09FE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340E3A34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20DBAA12" w14:textId="77777777" w:rsidR="00EA33A6" w:rsidRPr="00AE1D16" w:rsidRDefault="00EA33A6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26182B77" w14:textId="77777777" w:rsidR="00EA33A6" w:rsidRPr="00AE1D16" w:rsidRDefault="00EA33A6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08482D2E" w14:textId="77777777" w:rsidR="00EA33A6" w:rsidRPr="00AE1D16" w:rsidRDefault="00EA33A6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3F9F2FC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36EB8D02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058D48F1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1833F668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80B7BE" w14:textId="77777777" w:rsidR="00EA33A6" w:rsidRPr="00AE1D16" w:rsidRDefault="00EA33A6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115C433" w14:textId="77777777" w:rsidR="00EA33A6" w:rsidRPr="00AE1D16" w:rsidRDefault="00EA33A6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B1499A5" w14:textId="77777777" w:rsidR="00EA33A6" w:rsidRPr="00AE1D16" w:rsidRDefault="00EA33A6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3056FC80" w14:textId="77777777" w:rsidR="00EA33A6" w:rsidRPr="00AE1D16" w:rsidRDefault="00EA33A6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760EB954" w14:textId="77777777" w:rsidTr="00B9051D">
        <w:tc>
          <w:tcPr>
            <w:tcW w:w="2340" w:type="dxa"/>
          </w:tcPr>
          <w:p w14:paraId="2134B185" w14:textId="4FADA280" w:rsidR="007C5367" w:rsidRPr="00AE1D16" w:rsidRDefault="007C5367" w:rsidP="00AE1D16">
            <w:pPr>
              <w:spacing w:line="240" w:lineRule="auto"/>
              <w:ind w:left="126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“UVCP”</w:t>
            </w: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2160" w:type="dxa"/>
          </w:tcPr>
          <w:p w14:paraId="7D8B1035" w14:textId="533FE064" w:rsidR="007C5367" w:rsidRPr="00AE1D16" w:rsidRDefault="007C5367" w:rsidP="00AE1D16">
            <w:pPr>
              <w:spacing w:line="240" w:lineRule="auto"/>
              <w:ind w:left="170" w:right="-108" w:hanging="170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ลงทุนในกิจการอื่นและที่ปรึกษาทางด้านการเงินและการลงทุน</w:t>
            </w:r>
          </w:p>
        </w:tc>
        <w:tc>
          <w:tcPr>
            <w:tcW w:w="720" w:type="dxa"/>
          </w:tcPr>
          <w:p w14:paraId="549038A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F9B9BD" w14:textId="04289511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2B357A07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57647F" w14:textId="16274C84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68B737FF" w14:textId="3EDED887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580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57EC2600" w14:textId="693BB00A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580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</w:tcPr>
          <w:p w14:paraId="5FEF079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97AAB37" w14:textId="14693553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580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237" w:type="dxa"/>
          </w:tcPr>
          <w:p w14:paraId="12070EF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66A426AF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33D5ACC3" w14:textId="7002BA51" w:rsidR="007C5367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580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243" w:type="dxa"/>
            <w:gridSpan w:val="2"/>
          </w:tcPr>
          <w:p w14:paraId="275193E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69FE83EA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FA4B1D4" w14:textId="641790D5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6C46FDD6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771C19A3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84E344" w14:textId="0C106F64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70F908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6D8DF577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286962" w14:textId="67792F7B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580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241" w:type="dxa"/>
          </w:tcPr>
          <w:p w14:paraId="285F7C0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2323361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2256DC2" w14:textId="63FAF356" w:rsidR="007C5367" w:rsidRPr="00AE1D16" w:rsidRDefault="00E93A22" w:rsidP="00AE1D1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81" w:right="-351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580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270" w:type="dxa"/>
          </w:tcPr>
          <w:p w14:paraId="20F0902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29529B1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D81358" w14:textId="6113BA42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476B009E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4CDD631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038B95" w14:textId="08E40E3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69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02</w:t>
            </w:r>
          </w:p>
        </w:tc>
      </w:tr>
      <w:tr w:rsidR="007C5367" w:rsidRPr="00AE1D16" w14:paraId="7A74A9E1" w14:textId="77777777" w:rsidTr="00B9051D">
        <w:tc>
          <w:tcPr>
            <w:tcW w:w="2340" w:type="dxa"/>
          </w:tcPr>
          <w:p w14:paraId="67DB9BBC" w14:textId="686CB73A" w:rsidR="007C5367" w:rsidRPr="00AE1D16" w:rsidRDefault="007C5367" w:rsidP="00AE1D16">
            <w:pPr>
              <w:spacing w:line="240" w:lineRule="auto"/>
              <w:ind w:left="126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แคปปิตอล วัน จำกัด 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(“UVCP</w:t>
            </w:r>
            <w:r w:rsidR="00E93A22" w:rsidRPr="00E93A22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>1</w:t>
            </w:r>
            <w:r w:rsidRPr="00AE1D16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”) </w:t>
            </w:r>
          </w:p>
        </w:tc>
        <w:tc>
          <w:tcPr>
            <w:tcW w:w="2160" w:type="dxa"/>
            <w:vAlign w:val="bottom"/>
          </w:tcPr>
          <w:p w14:paraId="6EF2676A" w14:textId="21BA96CC" w:rsidR="007C5367" w:rsidRPr="00AE1D16" w:rsidRDefault="007C5367" w:rsidP="00AE1D16">
            <w:pPr>
              <w:spacing w:line="240" w:lineRule="auto"/>
              <w:ind w:left="126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ลงทุนในกิจการอื่น</w:t>
            </w:r>
          </w:p>
        </w:tc>
        <w:tc>
          <w:tcPr>
            <w:tcW w:w="720" w:type="dxa"/>
            <w:vAlign w:val="bottom"/>
          </w:tcPr>
          <w:p w14:paraId="0E37C529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7651D4" w14:textId="73704E34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11B38B5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2E29D4" w14:textId="4405442D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48076E80" w14:textId="51593A27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260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vAlign w:val="bottom"/>
          </w:tcPr>
          <w:p w14:paraId="6026FF16" w14:textId="5C231A8B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80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D0C52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left" w:pos="204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314DFFC" w14:textId="69FB1FF6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240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02</w:t>
            </w:r>
          </w:p>
        </w:tc>
        <w:tc>
          <w:tcPr>
            <w:tcW w:w="237" w:type="dxa"/>
            <w:vAlign w:val="bottom"/>
          </w:tcPr>
          <w:p w14:paraId="62E19D1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4EDEF4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</w:p>
          <w:p w14:paraId="04544D55" w14:textId="3EC4F423" w:rsidR="007C5367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02</w:t>
            </w:r>
          </w:p>
        </w:tc>
        <w:tc>
          <w:tcPr>
            <w:tcW w:w="243" w:type="dxa"/>
            <w:gridSpan w:val="2"/>
            <w:vAlign w:val="bottom"/>
          </w:tcPr>
          <w:p w14:paraId="31275E6B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908D2E5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5DEC9D" w14:textId="228F746F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44B104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7472869C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BCA4C6" w14:textId="68A3090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60A1B1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14:paraId="519E4335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BF29E9" w14:textId="1FDD158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240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02</w:t>
            </w:r>
          </w:p>
        </w:tc>
        <w:tc>
          <w:tcPr>
            <w:tcW w:w="241" w:type="dxa"/>
            <w:vAlign w:val="bottom"/>
          </w:tcPr>
          <w:p w14:paraId="0CB7AB9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14:paraId="74A1800C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D3E4818" w14:textId="5C31EF16" w:rsidR="007C5367" w:rsidRPr="00AE1D16" w:rsidRDefault="00E93A22" w:rsidP="00AE1D1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81" w:right="-351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60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02</w:t>
            </w:r>
          </w:p>
        </w:tc>
        <w:tc>
          <w:tcPr>
            <w:tcW w:w="270" w:type="dxa"/>
            <w:vAlign w:val="bottom"/>
          </w:tcPr>
          <w:p w14:paraId="5960C02C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4" w:space="0" w:color="auto"/>
            </w:tcBorders>
            <w:vAlign w:val="bottom"/>
          </w:tcPr>
          <w:p w14:paraId="6EF5AF3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FB930C6" w14:textId="624EF2CB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90FF23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09C549AA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B98A813" w14:textId="70A7B228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2C454D74" w14:textId="77777777" w:rsidTr="00B9051D">
        <w:tc>
          <w:tcPr>
            <w:tcW w:w="2340" w:type="dxa"/>
          </w:tcPr>
          <w:p w14:paraId="434D534A" w14:textId="6C6A9998" w:rsidR="007C5367" w:rsidRPr="00AE1D16" w:rsidRDefault="007C5367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  <w:t>รวม</w:t>
            </w:r>
          </w:p>
        </w:tc>
        <w:tc>
          <w:tcPr>
            <w:tcW w:w="2160" w:type="dxa"/>
          </w:tcPr>
          <w:p w14:paraId="08811B8A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0A2345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BF7F95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32642D2" w14:textId="77777777" w:rsidR="007C5367" w:rsidRPr="00AE1D16" w:rsidRDefault="007C5367" w:rsidP="00AE1D16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DE4A8E" w14:textId="77777777" w:rsidR="007C5367" w:rsidRPr="00AE1D16" w:rsidRDefault="007C5367" w:rsidP="00AE1D16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F0260" w14:textId="20BCD475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016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</w:t>
            </w:r>
          </w:p>
        </w:tc>
        <w:tc>
          <w:tcPr>
            <w:tcW w:w="237" w:type="dxa"/>
            <w:vAlign w:val="bottom"/>
          </w:tcPr>
          <w:p w14:paraId="5D6B001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EEBFC" w14:textId="3ADBB02D" w:rsidR="007C5367" w:rsidRPr="00AE1D16" w:rsidRDefault="00E93A22" w:rsidP="00AE1D16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168" w:right="-351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611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</w:t>
            </w:r>
          </w:p>
        </w:tc>
        <w:tc>
          <w:tcPr>
            <w:tcW w:w="243" w:type="dxa"/>
            <w:gridSpan w:val="2"/>
            <w:vAlign w:val="bottom"/>
          </w:tcPr>
          <w:p w14:paraId="24E011E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B2EAC" w14:textId="1E871D56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Pr="00AE1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  <w:r w:rsidRPr="00AE1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0" w:type="dxa"/>
            <w:gridSpan w:val="2"/>
            <w:vAlign w:val="bottom"/>
          </w:tcPr>
          <w:p w14:paraId="04DA43F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E3F82" w14:textId="59747DBD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48743D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2018B" w14:textId="1063E051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010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</w:t>
            </w:r>
          </w:p>
        </w:tc>
        <w:tc>
          <w:tcPr>
            <w:tcW w:w="241" w:type="dxa"/>
            <w:vAlign w:val="bottom"/>
          </w:tcPr>
          <w:p w14:paraId="5342100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ECBC5" w14:textId="0ED6A624" w:rsidR="007C5367" w:rsidRPr="00AE1D16" w:rsidRDefault="00E93A22" w:rsidP="00AE1D1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81" w:right="-351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611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</w:t>
            </w:r>
          </w:p>
        </w:tc>
        <w:tc>
          <w:tcPr>
            <w:tcW w:w="270" w:type="dxa"/>
            <w:vAlign w:val="bottom"/>
          </w:tcPr>
          <w:p w14:paraId="3D8C008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C610E" w14:textId="740F7951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221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</w:t>
            </w:r>
          </w:p>
        </w:tc>
        <w:tc>
          <w:tcPr>
            <w:tcW w:w="236" w:type="dxa"/>
            <w:gridSpan w:val="2"/>
            <w:vAlign w:val="bottom"/>
          </w:tcPr>
          <w:p w14:paraId="73242A27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212BA" w14:textId="07E2A7F3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</w:rPr>
            </w:pP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169</w:t>
            </w:r>
            <w:r w:rsidR="007C5367" w:rsidRPr="00AE1D16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55</w:t>
            </w:r>
          </w:p>
        </w:tc>
      </w:tr>
      <w:tr w:rsidR="007C5367" w:rsidRPr="00AE1D16" w14:paraId="489E00F2" w14:textId="77777777" w:rsidTr="00B9051D">
        <w:tc>
          <w:tcPr>
            <w:tcW w:w="2340" w:type="dxa"/>
          </w:tcPr>
          <w:p w14:paraId="4B409613" w14:textId="77777777" w:rsidR="007C5367" w:rsidRPr="00AE1D16" w:rsidRDefault="007C5367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szCs w:val="22"/>
                <w:cs/>
                <w:lang w:eastAsia="ko-KR"/>
              </w:rPr>
            </w:pPr>
          </w:p>
        </w:tc>
        <w:tc>
          <w:tcPr>
            <w:tcW w:w="2160" w:type="dxa"/>
          </w:tcPr>
          <w:p w14:paraId="07CA461A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5EFF5D6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1B6FAE5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3C3E940" w14:textId="77777777" w:rsidR="007C5367" w:rsidRPr="00AE1D16" w:rsidRDefault="007C5367" w:rsidP="00AE1D16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DD80FB7" w14:textId="77777777" w:rsidR="007C5367" w:rsidRPr="00AE1D16" w:rsidRDefault="007C5367" w:rsidP="00AE1D16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4DFED0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D94B74C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4D48E0A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FE07FF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629B6573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E8FEAE1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7232AE7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D5C582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14:paraId="7AAEEEA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vAlign w:val="bottom"/>
          </w:tcPr>
          <w:p w14:paraId="2405E9F0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14:paraId="11EC667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22D71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</w:tcBorders>
            <w:vAlign w:val="bottom"/>
          </w:tcPr>
          <w:p w14:paraId="14A35A1D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C4D78F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6F8E7EA9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C5367" w:rsidRPr="00AE1D16" w14:paraId="4FDEC535" w14:textId="77777777" w:rsidTr="00B9051D">
        <w:tc>
          <w:tcPr>
            <w:tcW w:w="2340" w:type="dxa"/>
          </w:tcPr>
          <w:p w14:paraId="049AC08B" w14:textId="29F2786A" w:rsidR="007C5367" w:rsidRPr="00AE1D16" w:rsidRDefault="007C5367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3FD93491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C26EA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01AC2B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DAC06F2" w14:textId="77777777" w:rsidR="007C5367" w:rsidRPr="00AE1D16" w:rsidRDefault="007C5367" w:rsidP="00AE1D16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935B6A" w14:textId="77777777" w:rsidR="007C5367" w:rsidRPr="00AE1D16" w:rsidRDefault="007C5367" w:rsidP="00AE1D16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26C1C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3CE3F78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09CF8E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7105621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769245E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6490BED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1FF6AED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9EAC1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433E13A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F85BBB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087E926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C4359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5449B5F4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AD63D77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7800C050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1558AB4E" w14:textId="77777777" w:rsidTr="00B9051D">
        <w:tc>
          <w:tcPr>
            <w:tcW w:w="2340" w:type="dxa"/>
          </w:tcPr>
          <w:p w14:paraId="6408C485" w14:textId="77777777" w:rsidR="007C5367" w:rsidRPr="00AE1D16" w:rsidRDefault="007C5367" w:rsidP="00AE1D16">
            <w:pPr>
              <w:pStyle w:val="block"/>
              <w:spacing w:after="0" w:line="240" w:lineRule="auto"/>
              <w:ind w:left="126" w:hanging="126"/>
              <w:jc w:val="both"/>
              <w:rPr>
                <w:rFonts w:asciiTheme="majorBidi" w:hAnsiTheme="majorBidi" w:cstheme="majorBidi"/>
                <w:spacing w:val="-6"/>
                <w:szCs w:val="22"/>
                <w:u w:val="single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2160" w:type="dxa"/>
          </w:tcPr>
          <w:p w14:paraId="3F681FAC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893DEE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DB2073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078E87F" w14:textId="77777777" w:rsidR="007C5367" w:rsidRPr="00AE1D16" w:rsidRDefault="007C5367" w:rsidP="00AE1D16">
            <w:pPr>
              <w:tabs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7C0868" w14:textId="77777777" w:rsidR="007C5367" w:rsidRPr="00AE1D16" w:rsidRDefault="007C5367" w:rsidP="00AE1D16">
            <w:pPr>
              <w:tabs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65B676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7B9BC52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21E702A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365D447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3319535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D9FFC76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2DA5275D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E3F53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4B436EC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74FD0D9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2B00845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E2204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76FD0461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39DED1B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3C9E05FE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377E3B77" w14:textId="77777777" w:rsidTr="00B9051D">
        <w:tc>
          <w:tcPr>
            <w:tcW w:w="2340" w:type="dxa"/>
          </w:tcPr>
          <w:p w14:paraId="05B09480" w14:textId="77777777" w:rsidR="007C5367" w:rsidRPr="00AE1D16" w:rsidRDefault="007C5367" w:rsidP="00AE1D16">
            <w:pPr>
              <w:spacing w:line="240" w:lineRule="auto"/>
              <w:ind w:left="126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2160" w:type="dxa"/>
          </w:tcPr>
          <w:p w14:paraId="623D98B6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08" w:right="-378" w:hanging="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7018706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49C3983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857559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97B7D90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9"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18CD2E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7" w:type="dxa"/>
          </w:tcPr>
          <w:p w14:paraId="2282EC3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3ACB1B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32B0BC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0570B28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4F7CE271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0507F241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E55BF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2606D17A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1" w:type="dxa"/>
          </w:tcPr>
          <w:p w14:paraId="6E9F039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655ABD7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52405E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3203502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4279F58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3F18DA5F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7C5367" w:rsidRPr="00AE1D16" w14:paraId="50D5E22C" w14:textId="77777777" w:rsidTr="00B9051D">
        <w:tc>
          <w:tcPr>
            <w:tcW w:w="2340" w:type="dxa"/>
          </w:tcPr>
          <w:p w14:paraId="00BC0C9E" w14:textId="77777777" w:rsidR="007C5367" w:rsidRPr="00AE1D16" w:rsidRDefault="007C5367" w:rsidP="00AE1D16">
            <w:pPr>
              <w:spacing w:line="240" w:lineRule="auto"/>
              <w:ind w:left="126" w:right="-108" w:hanging="126"/>
              <w:rPr>
                <w:rFonts w:asciiTheme="majorBidi" w:hAnsiTheme="majorBidi" w:cstheme="majorBidi"/>
                <w:sz w:val="22"/>
                <w:szCs w:val="22"/>
                <w:lang w:eastAsia="ko-KR"/>
              </w:rPr>
            </w:pPr>
          </w:p>
        </w:tc>
        <w:tc>
          <w:tcPr>
            <w:tcW w:w="2160" w:type="dxa"/>
          </w:tcPr>
          <w:p w14:paraId="493CA858" w14:textId="77100D41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70"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Pr="00AE1D16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720" w:type="dxa"/>
          </w:tcPr>
          <w:p w14:paraId="3713127C" w14:textId="7529C83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20" w:type="dxa"/>
          </w:tcPr>
          <w:p w14:paraId="71B8EE2B" w14:textId="7BF13E81" w:rsidR="007C5367" w:rsidRPr="00AE1D16" w:rsidRDefault="00E93A22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20" w:type="dxa"/>
          </w:tcPr>
          <w:p w14:paraId="5E95E0A1" w14:textId="519103B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36D767D1" w14:textId="20FB7F17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00B682EA" w14:textId="5A91448F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74C8F12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BD803BD" w14:textId="49C86E7B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0914533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6BC9FC03" w14:textId="51E220C4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3ED5E96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2F6857C2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0FB758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59D9BEBF" w14:textId="175B5C90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1177906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32EAE821" w14:textId="46B0EF23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D7FC5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0F9C62B" w14:textId="23C1B6E4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59342AA0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41540F25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C5367" w:rsidRPr="00AE1D16" w14:paraId="201BEFA3" w14:textId="77777777" w:rsidTr="00B9051D">
        <w:tc>
          <w:tcPr>
            <w:tcW w:w="2340" w:type="dxa"/>
          </w:tcPr>
          <w:p w14:paraId="385282C2" w14:textId="77777777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lang w:eastAsia="ko-KR"/>
              </w:rPr>
            </w:pPr>
            <w:r w:rsidRPr="00AE1D16">
              <w:rPr>
                <w:rFonts w:asciiTheme="majorBidi" w:hAnsiTheme="majorBidi" w:cstheme="majorBidi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2160" w:type="dxa"/>
          </w:tcPr>
          <w:p w14:paraId="506F1EF9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2040FC5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0DDE63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BD48F4F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48ABBAC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4E58A0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2DAAD33C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D7667DC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127B2C3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1A5B931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626CF25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59E58699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69725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4954A735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4F9F852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35C40E66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6921B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054042D4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D507977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6350716B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098664EC" w14:textId="77777777" w:rsidTr="00B9051D">
        <w:tc>
          <w:tcPr>
            <w:tcW w:w="2340" w:type="dxa"/>
          </w:tcPr>
          <w:p w14:paraId="6AC50AEB" w14:textId="77777777" w:rsidR="007C5367" w:rsidRPr="00AE1D16" w:rsidRDefault="007C5367" w:rsidP="00AE1D16">
            <w:pPr>
              <w:spacing w:line="240" w:lineRule="auto"/>
              <w:ind w:left="126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2160" w:type="dxa"/>
          </w:tcPr>
          <w:p w14:paraId="2440B6E2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720" w:type="dxa"/>
          </w:tcPr>
          <w:p w14:paraId="61B4C9F3" w14:textId="77777777" w:rsidR="007C5367" w:rsidRPr="00AE1D16" w:rsidRDefault="007C5367" w:rsidP="00AE1D16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B464EA" w14:textId="77777777" w:rsidR="007C5367" w:rsidRPr="00AE1D16" w:rsidRDefault="007C5367" w:rsidP="00AE1D16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904596" w14:textId="77777777" w:rsidR="007C5367" w:rsidRPr="00AE1D16" w:rsidRDefault="007C5367" w:rsidP="00AE1D16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CA90F1" w14:textId="77777777" w:rsidR="007C5367" w:rsidRPr="00AE1D16" w:rsidRDefault="007C5367" w:rsidP="00AE1D16">
            <w:pPr>
              <w:tabs>
                <w:tab w:val="decimal" w:pos="445"/>
              </w:tabs>
              <w:spacing w:line="240" w:lineRule="auto"/>
              <w:ind w:left="-115" w:right="-1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127345B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681079D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5B1F5E2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gridSpan w:val="2"/>
          </w:tcPr>
          <w:p w14:paraId="5D6C2D0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1A09239E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6BA81A5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2B0799C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DA3523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5D95E98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5B2D19A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6C3D7F7E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50F99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5383D03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2D807A8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34AA6F8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5B10EC21" w14:textId="77777777" w:rsidTr="00B9051D">
        <w:tc>
          <w:tcPr>
            <w:tcW w:w="2340" w:type="dxa"/>
          </w:tcPr>
          <w:p w14:paraId="03DA5D0C" w14:textId="77777777" w:rsidR="007C5367" w:rsidRPr="00AE1D16" w:rsidRDefault="007C5367" w:rsidP="00AE1D16">
            <w:pPr>
              <w:spacing w:line="240" w:lineRule="auto"/>
              <w:ind w:left="126" w:right="-108" w:hanging="12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160" w:type="dxa"/>
          </w:tcPr>
          <w:p w14:paraId="6B304862" w14:textId="3DD96B34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260" w:right="-378" w:hanging="84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อ๊อกไซด์</w:t>
            </w:r>
            <w:r w:rsidRPr="00AE1D1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720" w:type="dxa"/>
          </w:tcPr>
          <w:p w14:paraId="3655CC31" w14:textId="12D2EEC1" w:rsidR="007C5367" w:rsidRPr="00AE1D16" w:rsidRDefault="00E93A22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14873F8E" w14:textId="38C4E3D3" w:rsidR="007C5367" w:rsidRPr="00AE1D16" w:rsidRDefault="00E93A22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</w:tcPr>
          <w:p w14:paraId="239DF691" w14:textId="2A0F560D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720" w:type="dxa"/>
          </w:tcPr>
          <w:p w14:paraId="7E08D331" w14:textId="21A12706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720" w:type="dxa"/>
          </w:tcPr>
          <w:p w14:paraId="339AF9AF" w14:textId="1200065B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5B69843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7A02236B" w14:textId="13946E6C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3F15C03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</w:tcPr>
          <w:p w14:paraId="407C2A64" w14:textId="6B0FDE82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76731671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0" w:type="dxa"/>
          </w:tcPr>
          <w:p w14:paraId="3830DE45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5CBC23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</w:tcPr>
          <w:p w14:paraId="34E6F7A6" w14:textId="26FACCF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1BB7673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</w:tcPr>
          <w:p w14:paraId="65FF362A" w14:textId="1005B665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CDE84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14:paraId="1854279C" w14:textId="599215B4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6F805A45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2" w:type="dxa"/>
          </w:tcPr>
          <w:p w14:paraId="2A13F7A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C5367" w:rsidRPr="00AE1D16" w14:paraId="4BC73330" w14:textId="77777777" w:rsidTr="00B9051D">
        <w:tc>
          <w:tcPr>
            <w:tcW w:w="2340" w:type="dxa"/>
            <w:shd w:val="clear" w:color="auto" w:fill="auto"/>
          </w:tcPr>
          <w:p w14:paraId="4757AF88" w14:textId="04C20C48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2160" w:type="dxa"/>
            <w:shd w:val="clear" w:color="auto" w:fill="auto"/>
          </w:tcPr>
          <w:p w14:paraId="09F5DFB5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93DA6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2F5FD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7D7A1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C10E1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470E8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D05407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D86CC8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6132D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36E7DC6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7FF897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149E54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EE04F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840B98B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61AC61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3C2F1E5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AC380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7EEAD33" w14:textId="77777777" w:rsidR="007C5367" w:rsidRPr="00AE1D16" w:rsidRDefault="007C5367" w:rsidP="00AE1D16">
            <w:pPr>
              <w:tabs>
                <w:tab w:val="decimal" w:pos="264"/>
                <w:tab w:val="decimal" w:pos="32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A776827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1E365DA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1993CE22" w14:textId="77777777" w:rsidTr="00B9051D">
        <w:tc>
          <w:tcPr>
            <w:tcW w:w="2340" w:type="dxa"/>
            <w:shd w:val="clear" w:color="auto" w:fill="auto"/>
          </w:tcPr>
          <w:p w14:paraId="0A31CC2E" w14:textId="77777777" w:rsidR="0032765F" w:rsidRDefault="007C5367" w:rsidP="00AE1D16">
            <w:pPr>
              <w:pStyle w:val="block"/>
              <w:spacing w:after="0" w:line="240" w:lineRule="auto"/>
              <w:ind w:left="139" w:hanging="157"/>
              <w:jc w:val="left"/>
              <w:rPr>
                <w:rFonts w:asciiTheme="majorBidi" w:hAnsiTheme="majorBidi" w:cstheme="majorBidi"/>
                <w:szCs w:val="22"/>
                <w:lang w:val="th-TH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</w:t>
            </w:r>
            <w:r w:rsidRPr="00AE1D16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 xml:space="preserve">เซนเซส </w:t>
            </w:r>
            <w:r w:rsidRPr="00AE1D16">
              <w:rPr>
                <w:rFonts w:asciiTheme="majorBidi" w:hAnsiTheme="majorBidi" w:cstheme="majorBidi"/>
                <w:szCs w:val="22"/>
                <w:rtl/>
                <w:lang w:val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พร็อพเพอร์ตี้</w:t>
            </w:r>
          </w:p>
          <w:p w14:paraId="04653114" w14:textId="3372AA13" w:rsidR="007C5367" w:rsidRPr="00AE1D16" w:rsidRDefault="0032765F" w:rsidP="00AE1D16">
            <w:pPr>
              <w:pStyle w:val="block"/>
              <w:spacing w:after="0" w:line="240" w:lineRule="auto"/>
              <w:ind w:left="139" w:hanging="157"/>
              <w:jc w:val="left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ab/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แมเนจเม้นท์ จำกัด</w:t>
            </w:r>
          </w:p>
        </w:tc>
        <w:tc>
          <w:tcPr>
            <w:tcW w:w="2160" w:type="dxa"/>
            <w:shd w:val="clear" w:color="auto" w:fill="auto"/>
          </w:tcPr>
          <w:p w14:paraId="39187E2B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70" w:right="-110" w:hanging="170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ให้บริการจดทะเบียนจัดตั้งนิติบุคคล และบริหาร</w:t>
            </w:r>
            <w:r w:rsidRPr="00AE1D1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จัดการอาคารชุด</w:t>
            </w:r>
            <w:r w:rsidRPr="00AE1D1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นายหน้าตัวแทนในกิจการที่</w:t>
            </w:r>
            <w:r w:rsidRPr="00AE1D1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308FFE9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27473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E2F63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9A42DE" w14:textId="5C87260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F124F5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4042AA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4A3C7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C8ABCB5" w14:textId="1F63A754" w:rsidR="007C5367" w:rsidRPr="00AE1D16" w:rsidRDefault="00E93A22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41B198D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E1096F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D7C055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FFE103" w14:textId="246CDB7A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C2E881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CDFA00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FCC1A6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7C4AFF0" w14:textId="036A4FCE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53E0B9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581461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129F23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AD58EA" w14:textId="326FC9A6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38F7A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137108E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8300DC" w14:textId="646C4371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64359F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27FBF6" w14:textId="04C4D9B5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FA0A3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FBAF577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67AE6C" w14:textId="2769D9FF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DCDF2F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EEB612" w14:textId="6E9B370E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CB9DCB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521B56E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3A18E5" w14:textId="0E6AD5DC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9B0CD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DA0485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C61C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405087F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23C9FA" w14:textId="5E48B5F3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79124E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E160A4" w14:textId="68084D7D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8454FF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650D6A43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B28533" w14:textId="0DC00AD0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6B8430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F481EC" w14:textId="31ACCED8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91CE3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E90D5DE" w14:textId="77777777" w:rsidR="007C5367" w:rsidRPr="00AE1D16" w:rsidRDefault="007C5367" w:rsidP="00AE1D16">
            <w:pPr>
              <w:tabs>
                <w:tab w:val="decimal" w:pos="264"/>
                <w:tab w:val="decimal" w:pos="32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699991" w14:textId="06BAE8E0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849F22" w14:textId="77777777" w:rsidR="007C5367" w:rsidRPr="00AE1D16" w:rsidRDefault="007C5367" w:rsidP="00AE1D16">
            <w:pPr>
              <w:tabs>
                <w:tab w:val="decimal" w:pos="264"/>
                <w:tab w:val="decimal" w:pos="32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0D47FC" w14:textId="0F350328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8F82FC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683893F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34EEAF" w14:textId="39D9B950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A7035B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B57D46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C05429" w:rsidRPr="00AE1D16" w14:paraId="1A427BF8" w14:textId="77777777" w:rsidTr="00B9051D">
        <w:tc>
          <w:tcPr>
            <w:tcW w:w="2340" w:type="dxa"/>
            <w:shd w:val="clear" w:color="auto" w:fill="auto"/>
          </w:tcPr>
          <w:p w14:paraId="27B5E039" w14:textId="77777777" w:rsidR="00C05429" w:rsidRPr="00AE1D16" w:rsidRDefault="00C05429" w:rsidP="00AE1D16">
            <w:pPr>
              <w:pStyle w:val="block"/>
              <w:spacing w:after="0" w:line="240" w:lineRule="auto"/>
              <w:ind w:left="139" w:hanging="157"/>
              <w:jc w:val="left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0767BE68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004B23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04F4FC3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B3C1B6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1B1CBD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2A4C4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74BD6D4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2151D33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0DE534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731EADCA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FE1D88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1BFF40E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C02642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2C7EB7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0AA0AB18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50D0650D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5C1797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A5CB61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C2B2F3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0557F44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3BF42ADB" w14:textId="77777777" w:rsidTr="00B9051D">
        <w:tc>
          <w:tcPr>
            <w:tcW w:w="2340" w:type="dxa"/>
            <w:shd w:val="clear" w:color="auto" w:fill="auto"/>
          </w:tcPr>
          <w:p w14:paraId="7BE62E9E" w14:textId="77777777" w:rsidR="00C05429" w:rsidRPr="00AE1D16" w:rsidRDefault="00C05429" w:rsidP="00AE1D16">
            <w:pPr>
              <w:pStyle w:val="block"/>
              <w:spacing w:after="0" w:line="240" w:lineRule="auto"/>
              <w:ind w:left="139" w:hanging="157"/>
              <w:jc w:val="left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48974D76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F8372DE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DAA809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6D1EA2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83D23FE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C9A738D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C4FF5D6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96F84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4BF4DA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1A11D5CF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9442225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5DEA4E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692C5A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2D74AE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7860F0A1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39FC4E98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F5FEBAC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DE0DFC7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6F5BB44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C1E2812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066DDC8F" w14:textId="77777777" w:rsidTr="00B9051D">
        <w:tc>
          <w:tcPr>
            <w:tcW w:w="2340" w:type="dxa"/>
            <w:shd w:val="clear" w:color="auto" w:fill="auto"/>
          </w:tcPr>
          <w:p w14:paraId="3DF6CA4C" w14:textId="77777777" w:rsidR="00C05429" w:rsidRPr="00AE1D16" w:rsidRDefault="00C05429" w:rsidP="00AE1D16">
            <w:pPr>
              <w:pStyle w:val="block"/>
              <w:spacing w:after="0" w:line="240" w:lineRule="auto"/>
              <w:ind w:left="139" w:hanging="157"/>
              <w:jc w:val="left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FBB9FD3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BEF2FCE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09B69F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9AFC1DD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6ACF56E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4505501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8D9CB4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6571F7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5E90BD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71E3763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E3A9709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68C10EB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5E18CF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1EA9BFC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06EE3C5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7924D282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ACAC2E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F562A5E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7A420D4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E8C4633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060DF32B" w14:textId="77777777" w:rsidTr="00B9051D">
        <w:tc>
          <w:tcPr>
            <w:tcW w:w="2340" w:type="dxa"/>
            <w:shd w:val="clear" w:color="auto" w:fill="auto"/>
          </w:tcPr>
          <w:p w14:paraId="207ABC8A" w14:textId="673E6653" w:rsidR="00C05429" w:rsidRPr="00AE1D16" w:rsidRDefault="00C05429" w:rsidP="00AE1D16">
            <w:pPr>
              <w:pStyle w:val="block"/>
              <w:spacing w:after="0" w:line="240" w:lineRule="auto"/>
              <w:ind w:left="139" w:hanging="157"/>
              <w:jc w:val="left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160" w:type="dxa"/>
            <w:shd w:val="clear" w:color="auto" w:fill="auto"/>
          </w:tcPr>
          <w:p w14:paraId="1F9FB09C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C47062C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C493FC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6E07C3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2C75D1" w14:textId="77777777" w:rsidR="00C05429" w:rsidRPr="00AE1D16" w:rsidRDefault="00C05429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3B0B2AF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CC3C2A9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D0F9421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B27B73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6F36ACDD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F927C12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1AE73AA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981248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1021F9B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9837A24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33F1821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31832A6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25BEE08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BC7A00A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3453987E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5D4519DE" w14:textId="77777777" w:rsidTr="00B9051D">
        <w:trPr>
          <w:trHeight w:val="65"/>
        </w:trPr>
        <w:tc>
          <w:tcPr>
            <w:tcW w:w="2340" w:type="dxa"/>
            <w:shd w:val="clear" w:color="auto" w:fill="auto"/>
          </w:tcPr>
          <w:p w14:paraId="59FC8100" w14:textId="77777777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th-TH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46EDCD9E" w14:textId="77777777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2160" w:type="dxa"/>
            <w:shd w:val="clear" w:color="auto" w:fill="auto"/>
          </w:tcPr>
          <w:p w14:paraId="2BF60077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นายหน้า ตัวแทน ในกิจการที่เกี่ยวข้องกับอสังหาริมทรัพย์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3F85595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56D566" w14:textId="7EFB695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9F5901C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FF9E7C" w14:textId="51248B1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E5E7C1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29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E10ED3" w14:textId="0E9771E6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4A8D8B0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A5A97B8" w14:textId="10BE9BDD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5F4E980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0FEEAF" w14:textId="3FAE94EA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44758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74A1612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DB4E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53338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0ED9D603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4FE293" w14:textId="55F3D8E0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B3E74F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2B98FA4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C83DE1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FA962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24301A2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633A62" w14:textId="7FA27AB1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CC37E7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1F08F1F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382E35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51830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AE7E04E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27A657" w14:textId="4C94C60A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253B09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69CC7B62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A65CDB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C5367" w:rsidRPr="00AE1D16" w14:paraId="1B9B0058" w14:textId="77777777" w:rsidTr="00B9051D">
        <w:tc>
          <w:tcPr>
            <w:tcW w:w="2340" w:type="dxa"/>
            <w:shd w:val="clear" w:color="auto" w:fill="auto"/>
          </w:tcPr>
          <w:p w14:paraId="19FA3022" w14:textId="77777777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2160" w:type="dxa"/>
            <w:shd w:val="clear" w:color="auto" w:fill="auto"/>
          </w:tcPr>
          <w:p w14:paraId="2E154E30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65460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23B618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B19C86C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72AA72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A5C5AA3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740E11A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AC73556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561B2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D5C8B20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25209F0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05428A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A99C0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0D30225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A06243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48A8964B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69A913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2C0C56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86156D5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794D0A8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5B232B48" w14:textId="77777777" w:rsidTr="00B9051D">
        <w:tc>
          <w:tcPr>
            <w:tcW w:w="2340" w:type="dxa"/>
            <w:shd w:val="clear" w:color="auto" w:fill="auto"/>
          </w:tcPr>
          <w:p w14:paraId="70F63EE1" w14:textId="77777777" w:rsidR="007C5367" w:rsidRPr="00AE1D16" w:rsidRDefault="007C5367" w:rsidP="00AE1D16">
            <w:pPr>
              <w:pStyle w:val="block"/>
              <w:spacing w:after="0" w:line="240" w:lineRule="auto"/>
              <w:ind w:left="252" w:hanging="270"/>
              <w:jc w:val="left"/>
              <w:rPr>
                <w:rFonts w:asciiTheme="majorBidi" w:hAnsiTheme="majorBidi" w:cstheme="majorBidi"/>
                <w:szCs w:val="22"/>
                <w:lang w:eastAsia="ko-KR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31D74044" w14:textId="6A81D149" w:rsidR="007C5367" w:rsidRPr="00AE1D16" w:rsidRDefault="007C5367" w:rsidP="00AE1D16">
            <w:pPr>
              <w:pStyle w:val="block"/>
              <w:spacing w:after="0" w:line="240" w:lineRule="auto"/>
              <w:ind w:left="164" w:hanging="261"/>
              <w:jc w:val="left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AE1D16">
              <w:rPr>
                <w:rFonts w:asciiTheme="majorBidi" w:hAnsiTheme="majorBidi" w:cstheme="majorBidi"/>
                <w:szCs w:val="22"/>
                <w:lang w:eastAsia="ko-KR"/>
              </w:rPr>
              <w:t xml:space="preserve">       </w:t>
            </w:r>
            <w:r w:rsidRPr="00AE1D16">
              <w:rPr>
                <w:rFonts w:asciiTheme="majorBidi" w:hAnsiTheme="majorBidi" w:cstheme="majorBidi"/>
                <w:szCs w:val="22"/>
                <w:cs/>
                <w:lang w:eastAsia="ko-KR"/>
              </w:rPr>
              <w:t>ดีเวลลอปเม้นท์ จำกัด</w:t>
            </w:r>
          </w:p>
        </w:tc>
        <w:tc>
          <w:tcPr>
            <w:tcW w:w="2160" w:type="dxa"/>
            <w:shd w:val="clear" w:color="auto" w:fill="auto"/>
          </w:tcPr>
          <w:p w14:paraId="29C9345D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26EAAE73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20" w:type="dxa"/>
            <w:shd w:val="clear" w:color="auto" w:fill="auto"/>
          </w:tcPr>
          <w:p w14:paraId="2A25E5E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DAC8C4D" w14:textId="6D4B6BFD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17FA69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B0AF62" w14:textId="5AB991DE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83121DA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3D43E92" w14:textId="49D4D70E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450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8E3F50B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BED5D4" w14:textId="3EDAAE9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27939E70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83488" w14:textId="653208D3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63409F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56F2A4A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61F64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DF163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5605028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EEECE6" w14:textId="193E45D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03198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2F75869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07A477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3D277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E9A503A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A8483E" w14:textId="71047A03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BE8505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2A5EB69B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90171A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2FC2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8950DCC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E0CD25" w14:textId="593EF12C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2AD584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614DF0F5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21D634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59E7830F" w14:textId="77777777" w:rsidTr="00B9051D">
        <w:tc>
          <w:tcPr>
            <w:tcW w:w="2340" w:type="dxa"/>
            <w:shd w:val="clear" w:color="auto" w:fill="auto"/>
          </w:tcPr>
          <w:p w14:paraId="6F40514E" w14:textId="77777777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2160" w:type="dxa"/>
            <w:shd w:val="clear" w:color="auto" w:fill="auto"/>
          </w:tcPr>
          <w:p w14:paraId="117C099C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896B47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8E5792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666B33F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F77A69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1FF82C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E80644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E94161E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214F6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72EFAF01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019A6FB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327E17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C0297C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A85BAE9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17603BA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61DD9304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5DEB6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A1BA36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599FD4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655854C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43B4E379" w14:textId="77777777" w:rsidTr="00B9051D">
        <w:tc>
          <w:tcPr>
            <w:tcW w:w="2340" w:type="dxa"/>
            <w:shd w:val="clear" w:color="auto" w:fill="auto"/>
          </w:tcPr>
          <w:p w14:paraId="219BB71C" w14:textId="77777777" w:rsidR="007C5367" w:rsidRPr="00AE1D16" w:rsidRDefault="007C5367" w:rsidP="00AE1D16">
            <w:pPr>
              <w:spacing w:line="240" w:lineRule="auto"/>
              <w:ind w:left="126" w:right="-108" w:hanging="126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2160" w:type="dxa"/>
            <w:shd w:val="clear" w:color="auto" w:fill="auto"/>
          </w:tcPr>
          <w:p w14:paraId="6DCC6CC9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6763D06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38" w:right="-12" w:hanging="138"/>
              <w:jc w:val="left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lang w:bidi="th-TH"/>
              </w:rPr>
              <w:t xml:space="preserve">    </w:t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เวลาและอุปกรณ์</w:t>
            </w:r>
            <w:r w:rsidRPr="00AE1D16">
              <w:rPr>
                <w:rFonts w:asciiTheme="majorBidi" w:hAnsiTheme="majorBidi" w:cstheme="majorBidi"/>
                <w:spacing w:val="-6"/>
                <w:szCs w:val="22"/>
                <w:cs/>
                <w:lang w:bidi="th-TH"/>
              </w:rPr>
              <w:t>ควบคุมระบบจอดรถยนต์</w:t>
            </w:r>
          </w:p>
        </w:tc>
        <w:tc>
          <w:tcPr>
            <w:tcW w:w="720" w:type="dxa"/>
            <w:shd w:val="clear" w:color="auto" w:fill="auto"/>
          </w:tcPr>
          <w:p w14:paraId="7881DAA6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ADFBA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9A4A00" w14:textId="0969C44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8D19436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B2F9C47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672C291" w14:textId="4C07E3BA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C19D367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5CFCDF0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2D3EB" w14:textId="2C55BAFD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930543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1BF07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E94524" w14:textId="62D79352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0F9179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0A25C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6755D0" w14:textId="03578EFF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153BA4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41DBB44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A5DD25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21AC2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D7557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050A1250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6D4C4B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5DE104" w14:textId="7214D32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8E5D2D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6D995199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DC5B0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9C427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E371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3C9C717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E79CE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A9C833" w14:textId="167AA103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D72067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1A6E2CEA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BDDD42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DDF510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0F1040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5EB70950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ED2438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810C2C" w14:textId="5A93503C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BCCC1A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58EECC4C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206B0E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B7E40E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0BC7C9A5" w14:textId="77777777" w:rsidTr="00B9051D">
        <w:tc>
          <w:tcPr>
            <w:tcW w:w="2340" w:type="dxa"/>
            <w:shd w:val="clear" w:color="auto" w:fill="auto"/>
          </w:tcPr>
          <w:p w14:paraId="0D877280" w14:textId="77777777" w:rsidR="007C5367" w:rsidRPr="00AE1D16" w:rsidRDefault="007C5367" w:rsidP="00AE1D16">
            <w:pPr>
              <w:spacing w:line="240" w:lineRule="auto"/>
              <w:ind w:left="270" w:right="-108" w:hanging="27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2160" w:type="dxa"/>
            <w:shd w:val="clear" w:color="auto" w:fill="auto"/>
          </w:tcPr>
          <w:p w14:paraId="20404E4D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ลงทุนในธุรกิจการ</w:t>
            </w:r>
            <w:r w:rsidRPr="00AE1D16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720" w:type="dxa"/>
            <w:shd w:val="clear" w:color="auto" w:fill="auto"/>
          </w:tcPr>
          <w:p w14:paraId="414AA609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7498C7" w14:textId="7056C47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79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B24EAC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D1E003E" w14:textId="5F90080E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79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BBD78C6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409831" w14:textId="4CD564C1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88</w:t>
            </w:r>
          </w:p>
        </w:tc>
        <w:tc>
          <w:tcPr>
            <w:tcW w:w="720" w:type="dxa"/>
            <w:shd w:val="clear" w:color="auto" w:fill="auto"/>
          </w:tcPr>
          <w:p w14:paraId="31A9C5B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57F0CB" w14:textId="52A60842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88</w:t>
            </w:r>
          </w:p>
        </w:tc>
        <w:tc>
          <w:tcPr>
            <w:tcW w:w="720" w:type="dxa"/>
            <w:shd w:val="clear" w:color="auto" w:fill="auto"/>
          </w:tcPr>
          <w:p w14:paraId="5115885B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950F61" w14:textId="421CDBFB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E7BD5A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FBF4FB7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61EB3C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8A28C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3F56D64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6A4416" w14:textId="1972504D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C2AF45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CCADB82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53E45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CB15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97F9CF8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3238BF" w14:textId="2FB5CEBB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FB7B50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05A9A05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7A1E86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1D57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079EA1B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68FAE1" w14:textId="4017059F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6D73D6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7901BA5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57C25A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3B197E4B" w14:textId="77777777" w:rsidTr="00B9051D">
        <w:tc>
          <w:tcPr>
            <w:tcW w:w="2340" w:type="dxa"/>
            <w:shd w:val="clear" w:color="auto" w:fill="auto"/>
          </w:tcPr>
          <w:p w14:paraId="0A8F7558" w14:textId="77777777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2160" w:type="dxa"/>
            <w:shd w:val="clear" w:color="auto" w:fill="auto"/>
          </w:tcPr>
          <w:p w14:paraId="3C955F80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720" w:type="dxa"/>
            <w:shd w:val="clear" w:color="auto" w:fill="auto"/>
          </w:tcPr>
          <w:p w14:paraId="421BC1B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2F4798" w14:textId="453C5804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4D779CEC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7DA790" w14:textId="00D2FD7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80</w:t>
            </w:r>
            <w:r w:rsidR="007C5367" w:rsidRPr="00AE1D16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640B39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73C11E" w14:textId="2DBDB39D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9385133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27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3C63FB" w14:textId="5E7673C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7C5367"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8300C9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1FF03D" w14:textId="1660DA79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A50168B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D7DD026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7332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62F21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517F4B9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E97762" w14:textId="1B8329AF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95BD7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992A0C0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2DBEC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FC36F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CC8A07E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F05F44" w14:textId="67C1E354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28382A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0A3911EC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7153DE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B40E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E3F693F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4D4892" w14:textId="71B57079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E610CF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3B1FB422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4E5B83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52D15DB4" w14:textId="77777777" w:rsidTr="00B9051D">
        <w:tc>
          <w:tcPr>
            <w:tcW w:w="2340" w:type="dxa"/>
            <w:shd w:val="clear" w:color="auto" w:fill="auto"/>
          </w:tcPr>
          <w:p w14:paraId="516DCCA1" w14:textId="684DE4FC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</w:rPr>
            </w:pPr>
            <w:r w:rsidRPr="00AE1D16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“UVCP</w:t>
            </w:r>
            <w:r w:rsidR="00E93A22" w:rsidRPr="00E93A22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”</w:t>
            </w:r>
          </w:p>
        </w:tc>
        <w:tc>
          <w:tcPr>
            <w:tcW w:w="2160" w:type="dxa"/>
            <w:shd w:val="clear" w:color="auto" w:fill="auto"/>
          </w:tcPr>
          <w:p w14:paraId="7C500FF4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81112F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7CF03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1789E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6113CC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5669E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42A80B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D97C6B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2B0229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3A2BE435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0DE8791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403AD01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10C55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A6FB3D5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A52DDA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480F13E2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7A9D5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BF3F7F0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7B9564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51F0A0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6A15F45C" w14:textId="77777777" w:rsidTr="00B9051D">
        <w:tc>
          <w:tcPr>
            <w:tcW w:w="2340" w:type="dxa"/>
            <w:shd w:val="clear" w:color="auto" w:fill="auto"/>
          </w:tcPr>
          <w:p w14:paraId="4357B019" w14:textId="5FDE88ED" w:rsidR="007C5367" w:rsidRPr="00AE1D16" w:rsidRDefault="007C5367" w:rsidP="00AE1D16">
            <w:pPr>
              <w:pStyle w:val="block"/>
              <w:spacing w:after="0" w:line="240" w:lineRule="auto"/>
              <w:ind w:left="164" w:hanging="164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พัฒนาอินเตอร์คูล จำกัด</w:t>
            </w:r>
            <w:r w:rsidRPr="00AE1D16">
              <w:rPr>
                <w:rFonts w:asciiTheme="majorBidi" w:hAnsiTheme="majorBidi" w:cstheme="majorBidi"/>
                <w:szCs w:val="22"/>
                <w:lang w:val="en-US" w:bidi="th-TH"/>
              </w:rPr>
              <w:t>(“PIC”)</w:t>
            </w:r>
          </w:p>
        </w:tc>
        <w:tc>
          <w:tcPr>
            <w:tcW w:w="2160" w:type="dxa"/>
            <w:shd w:val="clear" w:color="auto" w:fill="auto"/>
          </w:tcPr>
          <w:p w14:paraId="160B8481" w14:textId="7737DE23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ผลิตและจำหน่ายเครื่องทำความเย็น</w:t>
            </w:r>
          </w:p>
        </w:tc>
        <w:tc>
          <w:tcPr>
            <w:tcW w:w="720" w:type="dxa"/>
            <w:shd w:val="clear" w:color="auto" w:fill="auto"/>
          </w:tcPr>
          <w:p w14:paraId="43C944BC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52E6FF09" w14:textId="5513A76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990DF7D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02D2E2A0" w14:textId="65DA77F4" w:rsidR="007C5367" w:rsidRPr="00AE1D16" w:rsidRDefault="007C5367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938B8AA" w14:textId="77777777" w:rsidR="007C5367" w:rsidRPr="00AE1D16" w:rsidRDefault="007C5367" w:rsidP="00AE1D16">
            <w:pPr>
              <w:pStyle w:val="acctfourfigures"/>
              <w:tabs>
                <w:tab w:val="decimal" w:pos="432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6F4CCC3E" w14:textId="6A0AC7C4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9A92D76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70446899" w14:textId="3A41C2E9" w:rsidR="007C5367" w:rsidRPr="00AE1D16" w:rsidRDefault="007C5367" w:rsidP="00AE1D16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7DF4395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6DB317" w14:textId="1B3063ED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A7C366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A7648CD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40A87F" w14:textId="16D3A1D0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8CF31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FF36B06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579DB7" w14:textId="485DA370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34A4AD2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4B53ECDC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255639" w14:textId="6DB28059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698CF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3F2BAA8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51CBC8" w14:textId="41EFC7A0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803684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26CA2410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C48DEF" w14:textId="33D6329C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60CB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B605860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A2FBA3" w14:textId="7A2B1C36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9C5B4D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62E62C71" w14:textId="77777777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6796ED" w14:textId="3343C963" w:rsidR="007C5367" w:rsidRPr="00AE1D16" w:rsidRDefault="007C5367" w:rsidP="00AE1D16">
            <w:pPr>
              <w:tabs>
                <w:tab w:val="decimal" w:pos="43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05429" w:rsidRPr="00AE1D16" w14:paraId="5E1B8843" w14:textId="77777777" w:rsidTr="00B9051D">
        <w:tc>
          <w:tcPr>
            <w:tcW w:w="2340" w:type="dxa"/>
            <w:shd w:val="clear" w:color="auto" w:fill="auto"/>
          </w:tcPr>
          <w:p w14:paraId="0352BE2B" w14:textId="77777777" w:rsidR="00C05429" w:rsidRPr="00AE1D16" w:rsidRDefault="00C05429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856191E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0E4ECC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F1A9BF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F09E2B9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94BA0FB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56BABDA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EACAEF9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1C16C0F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5B60FB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60A4357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6A38CCB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1B5CFF92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9C543E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FC9DF48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7E87D778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3C6222C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BDD4D2B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3E61D6D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E0397EA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6AE7EA7C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5B4C02E4" w14:textId="77777777" w:rsidTr="00B9051D">
        <w:tc>
          <w:tcPr>
            <w:tcW w:w="2340" w:type="dxa"/>
            <w:shd w:val="clear" w:color="auto" w:fill="auto"/>
          </w:tcPr>
          <w:p w14:paraId="5EAC42B7" w14:textId="77777777" w:rsidR="00C05429" w:rsidRPr="00AE1D16" w:rsidRDefault="00C05429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188626A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34409E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9FCB82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84F1976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909889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F38A35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1ADF769C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9D5FA0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E53FE5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5D1293B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4278BC8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5C2A5F3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0934F24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E4FFE9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DE6603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7A04E4E8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8CE7F76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4FC89FE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468AA0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2840DC31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25201708" w14:textId="77777777" w:rsidTr="00B9051D">
        <w:tc>
          <w:tcPr>
            <w:tcW w:w="2340" w:type="dxa"/>
            <w:shd w:val="clear" w:color="auto" w:fill="auto"/>
          </w:tcPr>
          <w:p w14:paraId="74F902B8" w14:textId="77777777" w:rsidR="00C05429" w:rsidRPr="00AE1D16" w:rsidRDefault="00C05429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0FEA51B2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B4CCF17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CB16C63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97F34B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95D8293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36724D6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6FCDAA4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D5CA88E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BB4DC5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AA32D8C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117296D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09D2513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A401A7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9E01C8A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05B3BA4F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5AFF0E2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CF3435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9128BA6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7845A90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0B931883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263354E0" w14:textId="77777777" w:rsidTr="00B9051D">
        <w:tc>
          <w:tcPr>
            <w:tcW w:w="2340" w:type="dxa"/>
            <w:shd w:val="clear" w:color="auto" w:fill="auto"/>
          </w:tcPr>
          <w:p w14:paraId="7ACD1114" w14:textId="77777777" w:rsidR="00C05429" w:rsidRPr="00AE1D16" w:rsidRDefault="00C05429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81513BE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A33405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F0F6F0B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E23E0ED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789519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FCD857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24046FE7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945B2C7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E86F88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D0B9C2F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1738081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715AF01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E7808B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D3B43C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5A385ED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7D55B920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CABED45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4ABA5897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E5819A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24A9EE9A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075C141D" w14:textId="77777777" w:rsidTr="00B9051D">
        <w:tc>
          <w:tcPr>
            <w:tcW w:w="2340" w:type="dxa"/>
            <w:shd w:val="clear" w:color="auto" w:fill="auto"/>
          </w:tcPr>
          <w:p w14:paraId="6976EB83" w14:textId="77777777" w:rsidR="00C05429" w:rsidRPr="00AE1D16" w:rsidRDefault="00C05429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235F1CF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8A5749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435120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98C2F02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F45FA2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057FB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5901CD0C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524345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F854BB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79D75815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55B08C7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06C8A8B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0BBE93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09B0392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5E49662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3D6A1D19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AEB11D0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7172837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E6E7CAD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FB1E99E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5429" w:rsidRPr="00AE1D16" w14:paraId="310691AF" w14:textId="77777777" w:rsidTr="00B9051D">
        <w:tc>
          <w:tcPr>
            <w:tcW w:w="2340" w:type="dxa"/>
            <w:shd w:val="clear" w:color="auto" w:fill="auto"/>
          </w:tcPr>
          <w:p w14:paraId="6DBAB4AC" w14:textId="4034F28E" w:rsidR="00C05429" w:rsidRPr="00AE1D16" w:rsidRDefault="00C05429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2160" w:type="dxa"/>
            <w:shd w:val="clear" w:color="auto" w:fill="auto"/>
          </w:tcPr>
          <w:p w14:paraId="2EB21C14" w14:textId="77777777" w:rsidR="00C05429" w:rsidRPr="00AE1D16" w:rsidRDefault="00C05429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1EBECD5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E95862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CF07980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720270" w14:textId="77777777" w:rsidR="00C05429" w:rsidRPr="00AE1D16" w:rsidRDefault="00C05429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D43B7D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8FAD1BF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94D7416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6B6448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51F2F466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096C983" w14:textId="77777777" w:rsidR="00C05429" w:rsidRPr="00AE1D16" w:rsidRDefault="00C05429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63BDAC56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E8941EB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2B2DD0A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2D6AE76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10EFB904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7998141" w14:textId="77777777" w:rsidR="00C05429" w:rsidRPr="00AE1D16" w:rsidRDefault="00C05429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7007A4C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608DBA" w14:textId="77777777" w:rsidR="00C05429" w:rsidRPr="00AE1D16" w:rsidRDefault="00C05429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B29E36D" w14:textId="77777777" w:rsidR="00C05429" w:rsidRPr="00AE1D16" w:rsidRDefault="00C05429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79620C6B" w14:textId="77777777" w:rsidTr="00B9051D">
        <w:tc>
          <w:tcPr>
            <w:tcW w:w="2340" w:type="dxa"/>
            <w:shd w:val="clear" w:color="auto" w:fill="auto"/>
          </w:tcPr>
          <w:p w14:paraId="21981F2C" w14:textId="722245B5" w:rsidR="007C5367" w:rsidRPr="00AE1D16" w:rsidRDefault="007C5367" w:rsidP="00AE1D16">
            <w:pPr>
              <w:pStyle w:val="block"/>
              <w:spacing w:after="0" w:line="240" w:lineRule="auto"/>
              <w:ind w:left="252" w:hanging="252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“UVBGP”</w:t>
            </w:r>
          </w:p>
        </w:tc>
        <w:tc>
          <w:tcPr>
            <w:tcW w:w="2160" w:type="dxa"/>
            <w:shd w:val="clear" w:color="auto" w:fill="auto"/>
          </w:tcPr>
          <w:p w14:paraId="63F09E58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0F77B20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13B365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7A09EE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7FC7143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91E869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5A8DF28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129D7AC9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7C39C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3EC14915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81D708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3C7323AB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82C202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FDB3C02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899F48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254632FD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11ECEE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5F365B4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918DAC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7BF4CCCF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39BE4C30" w14:textId="77777777" w:rsidTr="00B9051D">
        <w:tc>
          <w:tcPr>
            <w:tcW w:w="2340" w:type="dxa"/>
            <w:shd w:val="clear" w:color="auto" w:fill="auto"/>
          </w:tcPr>
          <w:p w14:paraId="68053422" w14:textId="27D919BB" w:rsidR="007C5367" w:rsidRPr="00AE1D16" w:rsidRDefault="007C5367" w:rsidP="00AE1D16">
            <w:pPr>
              <w:pStyle w:val="block"/>
              <w:spacing w:after="0" w:line="240" w:lineRule="auto"/>
              <w:ind w:left="164" w:hanging="164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อีสเทอร์น โคเจนเนอเรชั่น จำกัด </w:t>
            </w:r>
            <w:r w:rsidRPr="00AE1D16">
              <w:rPr>
                <w:rFonts w:asciiTheme="majorBidi" w:hAnsiTheme="majorBidi" w:cstheme="majorBidi"/>
                <w:szCs w:val="22"/>
                <w:lang w:eastAsia="ko-KR"/>
              </w:rPr>
              <w:t>(“E-COGEN”)</w:t>
            </w:r>
          </w:p>
        </w:tc>
        <w:tc>
          <w:tcPr>
            <w:tcW w:w="2160" w:type="dxa"/>
            <w:shd w:val="clear" w:color="auto" w:fill="auto"/>
          </w:tcPr>
          <w:p w14:paraId="4EBCE0D7" w14:textId="77777777" w:rsidR="007C5367" w:rsidRPr="00AE1D16" w:rsidRDefault="007C5367" w:rsidP="00AE1D16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2AADDCB6" w14:textId="3F0A8401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  <w:shd w:val="clear" w:color="auto" w:fill="auto"/>
          </w:tcPr>
          <w:p w14:paraId="4A91A8BD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6AF8FC38" w14:textId="765ADEA7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6210039" w14:textId="77777777" w:rsidR="007C5367" w:rsidRPr="00AE1D16" w:rsidRDefault="007C5367" w:rsidP="00AE1D16">
            <w:pPr>
              <w:pStyle w:val="acctfourfigures"/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6CF0E2D5" w14:textId="3B1242FB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6A05A7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703AF432" w14:textId="045F5C96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313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5EE3780" w14:textId="77777777" w:rsidR="007C5367" w:rsidRPr="00AE1D16" w:rsidRDefault="007C5367" w:rsidP="00AE1D16">
            <w:pPr>
              <w:pStyle w:val="acctfourfigures"/>
              <w:tabs>
                <w:tab w:val="decimal" w:pos="450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20B714E2" w14:textId="1ED3D3B0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F6CC487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A8D92D" w14:textId="4ABC54B8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AA05A3B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60B0357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B25CD4" w14:textId="5F8BFB0B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0113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182AB80E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C19A3C" w14:textId="39E3A982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A46EA88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6DEAB172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A02B42" w14:textId="5FA65EB8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A88A9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C8C9FE0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D9E0BB" w14:textId="09DDFE7D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18F34E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2478B809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ED935A" w14:textId="4638F4B4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3AD33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2108984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C4BD11" w14:textId="1F78448D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960CD9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63EAA685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7781E0" w14:textId="3C03193A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243C1C6F" w14:textId="77777777" w:rsidTr="00B9051D">
        <w:tc>
          <w:tcPr>
            <w:tcW w:w="2340" w:type="dxa"/>
            <w:shd w:val="clear" w:color="auto" w:fill="auto"/>
          </w:tcPr>
          <w:p w14:paraId="42DB3EEE" w14:textId="1176E36C" w:rsidR="007C5367" w:rsidRPr="00AE1D16" w:rsidRDefault="007C5367" w:rsidP="00AE1D16">
            <w:pPr>
              <w:pStyle w:val="block"/>
              <w:spacing w:after="0" w:line="240" w:lineRule="auto"/>
              <w:ind w:left="164" w:hanging="18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บริษัท ยูวีบีจีพี คลีน เอ็นเนอร์ยี่ จำกัด </w:t>
            </w:r>
            <w:r w:rsidRPr="00AE1D16">
              <w:rPr>
                <w:rFonts w:asciiTheme="majorBidi" w:hAnsiTheme="majorBidi" w:cstheme="majorBidi"/>
                <w:szCs w:val="22"/>
                <w:lang w:eastAsia="ko-KR"/>
              </w:rPr>
              <w:t>(“</w:t>
            </w:r>
            <w:r w:rsidRPr="00AE1D16">
              <w:rPr>
                <w:rFonts w:asciiTheme="majorBidi" w:hAnsiTheme="majorBidi" w:cstheme="majorBidi"/>
                <w:szCs w:val="22"/>
                <w:lang w:val="en-US" w:eastAsia="ko-KR" w:bidi="th-TH"/>
              </w:rPr>
              <w:t>UVCE</w:t>
            </w:r>
            <w:r w:rsidRPr="00AE1D16">
              <w:rPr>
                <w:rFonts w:asciiTheme="majorBidi" w:hAnsiTheme="majorBidi" w:cstheme="majorBidi"/>
                <w:szCs w:val="22"/>
                <w:lang w:eastAsia="ko-KR"/>
              </w:rPr>
              <w:t>”)</w:t>
            </w:r>
          </w:p>
        </w:tc>
        <w:tc>
          <w:tcPr>
            <w:tcW w:w="2160" w:type="dxa"/>
            <w:shd w:val="clear" w:color="auto" w:fill="auto"/>
          </w:tcPr>
          <w:p w14:paraId="7A68345F" w14:textId="77777777" w:rsidR="009D6258" w:rsidRPr="00AE1D16" w:rsidRDefault="009D6258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00A0CC5" w14:textId="48BF9FF4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ผลิตไฟฟ้าจากพลังงานแสงอาทิตย์ </w:t>
            </w:r>
          </w:p>
        </w:tc>
        <w:tc>
          <w:tcPr>
            <w:tcW w:w="720" w:type="dxa"/>
            <w:shd w:val="clear" w:color="auto" w:fill="auto"/>
          </w:tcPr>
          <w:p w14:paraId="5DEBA8E6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4C98D960" w14:textId="031D103D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5BCC2B3" w14:textId="77777777" w:rsidR="007C5367" w:rsidRPr="00AE1D16" w:rsidRDefault="007C5367" w:rsidP="00AE1D16">
            <w:pPr>
              <w:pStyle w:val="acctfourfigures"/>
              <w:tabs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1ED822CD" w14:textId="0585FB7D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00D8F34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64BBCDAA" w14:textId="2A2F8FC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B8A0889" w14:textId="77777777" w:rsidR="007C5367" w:rsidRPr="00AE1D16" w:rsidRDefault="007C5367" w:rsidP="00AE1D16">
            <w:pPr>
              <w:pStyle w:val="acctfourfigures"/>
              <w:tabs>
                <w:tab w:val="decimal" w:pos="450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13CDDFA2" w14:textId="39764EEE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ABECE2A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08FA67" w14:textId="54F7E298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F7B363B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4BCCA0B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DC5618" w14:textId="199FE642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DF9655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65138C9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971CE3" w14:textId="14FC4373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73BFA6C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CB450BF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02BF6D" w14:textId="1C8A6B2F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76894B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53E9B9B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7DF422" w14:textId="4DE43F42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40BC02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485B986C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D75F21" w14:textId="7CF35214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928F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DA0CA38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564E00" w14:textId="3C7A910C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0FB128B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51B56DF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032F58" w14:textId="44E076DD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47442F9A" w14:textId="77777777" w:rsidTr="00B9051D">
        <w:tc>
          <w:tcPr>
            <w:tcW w:w="2340" w:type="dxa"/>
            <w:shd w:val="clear" w:color="auto" w:fill="auto"/>
          </w:tcPr>
          <w:p w14:paraId="63EC6357" w14:textId="2F98C582" w:rsidR="007C5367" w:rsidRPr="00AE1D16" w:rsidRDefault="007C5367" w:rsidP="00AE1D16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AE1D16">
              <w:rPr>
                <w:rFonts w:asciiTheme="majorBidi" w:hAnsiTheme="majorBidi" w:cstheme="majorBidi"/>
                <w:szCs w:val="22"/>
                <w:u w:val="single"/>
                <w:lang w:val="en-US" w:bidi="th-TH"/>
              </w:rPr>
              <w:t>“E-COGEN”</w:t>
            </w:r>
          </w:p>
        </w:tc>
        <w:tc>
          <w:tcPr>
            <w:tcW w:w="2160" w:type="dxa"/>
            <w:shd w:val="clear" w:color="auto" w:fill="auto"/>
          </w:tcPr>
          <w:p w14:paraId="7EABDB91" w14:textId="77777777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133726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6376ED1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7A322B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788C32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A72459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3E2A171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FC3AB82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978D3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11125679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78C165C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44275F4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B3E3C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4358CAE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562A4B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2455A81F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1F641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0505E84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46A759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F8EE06B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C5367" w:rsidRPr="00AE1D16" w14:paraId="3E7C7CDE" w14:textId="77777777" w:rsidTr="00B9051D">
        <w:tc>
          <w:tcPr>
            <w:tcW w:w="2340" w:type="dxa"/>
            <w:shd w:val="clear" w:color="auto" w:fill="auto"/>
          </w:tcPr>
          <w:p w14:paraId="17B7CF58" w14:textId="12DDDC8E" w:rsidR="007C5367" w:rsidRPr="00AE1D16" w:rsidRDefault="007C5367" w:rsidP="00AE1D16">
            <w:pPr>
              <w:pStyle w:val="block"/>
              <w:spacing w:after="0" w:line="240" w:lineRule="auto"/>
              <w:ind w:left="164" w:hanging="164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เอสทีซี เอ็นเนอร์ยี่ จำกัด(“</w:t>
            </w:r>
            <w:r w:rsidRPr="00AE1D16">
              <w:rPr>
                <w:rFonts w:asciiTheme="majorBidi" w:hAnsiTheme="majorBidi" w:cstheme="majorBidi"/>
                <w:szCs w:val="22"/>
                <w:lang w:val="en-US" w:bidi="th-TH"/>
              </w:rPr>
              <w:t>STCE”)</w:t>
            </w:r>
          </w:p>
        </w:tc>
        <w:tc>
          <w:tcPr>
            <w:tcW w:w="2160" w:type="dxa"/>
            <w:shd w:val="clear" w:color="auto" w:fill="auto"/>
          </w:tcPr>
          <w:p w14:paraId="6462DC45" w14:textId="77777777" w:rsidR="007C5367" w:rsidRPr="00AE1D16" w:rsidRDefault="007C5367" w:rsidP="00AE1D16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19A1D0B" w14:textId="3FA9351C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  <w:shd w:val="clear" w:color="auto" w:fill="auto"/>
          </w:tcPr>
          <w:p w14:paraId="472ECCA5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1058D9B5" w14:textId="5F7ACB2A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31508E12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3BA4BCC3" w14:textId="7A670800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DAAE26E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39EA592C" w14:textId="204C5AC6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784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48</w:t>
            </w:r>
          </w:p>
        </w:tc>
        <w:tc>
          <w:tcPr>
            <w:tcW w:w="720" w:type="dxa"/>
            <w:shd w:val="clear" w:color="auto" w:fill="auto"/>
          </w:tcPr>
          <w:p w14:paraId="261727DD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6E6BC459" w14:textId="616118EF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50665E2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588298" w14:textId="417F7FD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96C93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3594FA6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B27EE8" w14:textId="245171A4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BB2CAC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63816E5A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ADAAA3" w14:textId="7773615D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E77F520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206B117E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039228" w14:textId="468AC70B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0AF7F3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502DAA5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D70303" w14:textId="698ACA20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19B6CD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0C7913D5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AB83BF" w14:textId="1BFA7C91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E9F1BB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3898444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EB6761" w14:textId="7DA40A61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EE9C2EA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92F17D0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E75A35" w14:textId="3EB141A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7BF246BE" w14:textId="77777777" w:rsidTr="00B9051D">
        <w:tc>
          <w:tcPr>
            <w:tcW w:w="2340" w:type="dxa"/>
            <w:shd w:val="clear" w:color="auto" w:fill="auto"/>
          </w:tcPr>
          <w:p w14:paraId="14AB5024" w14:textId="5967382E" w:rsidR="007C5367" w:rsidRPr="00AE1D16" w:rsidRDefault="007C5367" w:rsidP="00AE1D16">
            <w:pPr>
              <w:pStyle w:val="block"/>
              <w:spacing w:after="0" w:line="240" w:lineRule="auto"/>
              <w:ind w:left="164" w:hanging="164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เอเพ็กซ์ เอ็นเนอยี่ โซลูชั่น จำกัด (“</w:t>
            </w:r>
            <w:r w:rsidRPr="00AE1D16">
              <w:rPr>
                <w:rFonts w:asciiTheme="majorBidi" w:hAnsiTheme="majorBidi" w:cstheme="majorBidi"/>
                <w:szCs w:val="22"/>
                <w:lang w:val="en-US" w:bidi="th-TH"/>
              </w:rPr>
              <w:t>APEX”)</w:t>
            </w:r>
          </w:p>
        </w:tc>
        <w:tc>
          <w:tcPr>
            <w:tcW w:w="2160" w:type="dxa"/>
            <w:shd w:val="clear" w:color="auto" w:fill="auto"/>
          </w:tcPr>
          <w:p w14:paraId="67E321B6" w14:textId="77777777" w:rsidR="007C5367" w:rsidRPr="00AE1D16" w:rsidRDefault="007C5367" w:rsidP="00AE1D16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  <w:p w14:paraId="0B2E1EF7" w14:textId="0F913DA1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  <w:shd w:val="clear" w:color="auto" w:fill="auto"/>
          </w:tcPr>
          <w:p w14:paraId="3131961D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366B1D1" w14:textId="1C502A1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3A1227B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  <w:p w14:paraId="15C0485D" w14:textId="77B4867F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398B0B8" w14:textId="77777777" w:rsidR="007C5367" w:rsidRPr="00AE1D16" w:rsidRDefault="007C5367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</w:rPr>
            </w:pPr>
          </w:p>
          <w:p w14:paraId="0CA4DC6C" w14:textId="06D4D265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253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57</w:t>
            </w:r>
          </w:p>
        </w:tc>
        <w:tc>
          <w:tcPr>
            <w:tcW w:w="720" w:type="dxa"/>
            <w:shd w:val="clear" w:color="auto" w:fill="auto"/>
          </w:tcPr>
          <w:p w14:paraId="36A1EC62" w14:textId="77777777" w:rsidR="007C5367" w:rsidRPr="00AE1D16" w:rsidRDefault="007C5367" w:rsidP="00AE1D16">
            <w:pPr>
              <w:pStyle w:val="acctfourfigures"/>
              <w:tabs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</w:rPr>
            </w:pPr>
          </w:p>
          <w:p w14:paraId="2BA8DD66" w14:textId="7CF6443D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EA4D3CC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25472" w14:textId="645DE17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3AE4A5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00A09B4F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66DCE7" w14:textId="2C72D4D5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352F9C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C5BAC85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703529" w14:textId="73F6580C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B444AA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4C9CB1E7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BB0E7F" w14:textId="3261DA56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27BE5C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F01F2E6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BE86F3" w14:textId="38D063B5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B4BD33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2D8DDDDD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F3B93B" w14:textId="36852939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5DFC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D8B438E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35C85A" w14:textId="52AB5BE0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540B5A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2F0908C" w14:textId="7777777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442954" w14:textId="31E5FB1D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5EAC48D7" w14:textId="77777777" w:rsidTr="00B9051D">
        <w:tc>
          <w:tcPr>
            <w:tcW w:w="2340" w:type="dxa"/>
            <w:shd w:val="clear" w:color="auto" w:fill="auto"/>
          </w:tcPr>
          <w:p w14:paraId="66F6170B" w14:textId="51F5FC4A" w:rsidR="007C5367" w:rsidRPr="00AE1D16" w:rsidRDefault="007C5367" w:rsidP="00AE1D16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แทค เอ็นเนอยี่ จำกัด (“</w:t>
            </w:r>
            <w:r w:rsidRPr="00AE1D1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TAC”)</w:t>
            </w:r>
          </w:p>
        </w:tc>
        <w:tc>
          <w:tcPr>
            <w:tcW w:w="2160" w:type="dxa"/>
            <w:shd w:val="clear" w:color="auto" w:fill="auto"/>
          </w:tcPr>
          <w:p w14:paraId="09DEDC0A" w14:textId="64DC8290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  <w:shd w:val="clear" w:color="auto" w:fill="auto"/>
          </w:tcPr>
          <w:p w14:paraId="45AC1358" w14:textId="2A1EE254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756EFB25" w14:textId="3A84F319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DA5B506" w14:textId="3A616715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,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990</w:t>
            </w:r>
            <w:r w:rsidR="007C5367" w:rsidRPr="00AE1D16">
              <w:rPr>
                <w:rFonts w:asciiTheme="majorBidi" w:hAnsiTheme="majorBidi" w:cstheme="majorBidi"/>
                <w:szCs w:val="22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91E8751" w14:textId="4F29600B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339E3A0" w14:textId="015655A6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EDE499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0BAF9BB" w14:textId="68207800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0B51C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3D4D06C6" w14:textId="40A888C5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09BEB5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43E60B5B" w14:textId="1C93BAAC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4E879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EB4640D" w14:textId="6A6D0870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6F298E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2899F678" w14:textId="73E9941D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110D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93EF6BF" w14:textId="62E41E29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8CC88B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76F63716" w14:textId="6465EE06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75051D9F" w14:textId="77777777" w:rsidTr="00B9051D">
        <w:tc>
          <w:tcPr>
            <w:tcW w:w="2340" w:type="dxa"/>
            <w:shd w:val="clear" w:color="auto" w:fill="auto"/>
          </w:tcPr>
          <w:p w14:paraId="670DA2ED" w14:textId="7A89CCCA" w:rsidR="007C5367" w:rsidRPr="00AE1D16" w:rsidRDefault="007C5367" w:rsidP="00AE1D16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บริษัท ทัศน์ศิริ จำกัด (“</w:t>
            </w:r>
            <w:r w:rsidRPr="00AE1D1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TSR”)</w:t>
            </w:r>
          </w:p>
        </w:tc>
        <w:tc>
          <w:tcPr>
            <w:tcW w:w="2160" w:type="dxa"/>
            <w:shd w:val="clear" w:color="auto" w:fill="auto"/>
          </w:tcPr>
          <w:p w14:paraId="11304EA5" w14:textId="1382529A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20" w:type="dxa"/>
            <w:shd w:val="clear" w:color="auto" w:fill="auto"/>
          </w:tcPr>
          <w:p w14:paraId="0545BCAD" w14:textId="23B07FBF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F63FD2E" w14:textId="22133AED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9F4C0BA" w14:textId="3EC77276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620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D927271" w14:textId="61F401F0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63D2ED8" w14:textId="68FB2F73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43AED7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63B57FCB" w14:textId="075831C3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F46F1B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705728E9" w14:textId="5D79B74B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AC96522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B39B82B" w14:textId="21798D9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B3C4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723ACE1" w14:textId="4F39AF6C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EAC2C26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1E2683C0" w14:textId="730BACB4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91D57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B075C1B" w14:textId="21ED79D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657F47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24D0B038" w14:textId="2E68F285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37113F90" w14:textId="77777777" w:rsidTr="00B9051D">
        <w:tc>
          <w:tcPr>
            <w:tcW w:w="2340" w:type="dxa"/>
            <w:shd w:val="clear" w:color="auto" w:fill="auto"/>
          </w:tcPr>
          <w:p w14:paraId="0DC99AF6" w14:textId="09A7A31C" w:rsidR="007C5367" w:rsidRPr="00AE1D16" w:rsidRDefault="007C5367" w:rsidP="00AE1D16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พีพีทีซี จำกัด (“</w:t>
            </w:r>
            <w:r w:rsidRPr="00AE1D16">
              <w:rPr>
                <w:rFonts w:asciiTheme="majorBidi" w:hAnsiTheme="majorBidi" w:cstheme="majorBidi"/>
                <w:szCs w:val="22"/>
                <w:lang w:val="en-US" w:bidi="th-TH"/>
              </w:rPr>
              <w:t>PPTC”)</w:t>
            </w:r>
          </w:p>
        </w:tc>
        <w:tc>
          <w:tcPr>
            <w:tcW w:w="2160" w:type="dxa"/>
            <w:shd w:val="clear" w:color="auto" w:fill="auto"/>
          </w:tcPr>
          <w:p w14:paraId="0A4A8E89" w14:textId="7F290F62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720" w:type="dxa"/>
            <w:shd w:val="clear" w:color="auto" w:fill="auto"/>
          </w:tcPr>
          <w:p w14:paraId="694AD5F7" w14:textId="65173440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20" w:type="dxa"/>
            <w:shd w:val="clear" w:color="auto" w:fill="auto"/>
          </w:tcPr>
          <w:p w14:paraId="76FF4768" w14:textId="4BF52320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A636973" w14:textId="7C0DAD5B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484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12D1469C" w14:textId="4CA25864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18E7C62" w14:textId="0B25CCE6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46676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1FAF121" w14:textId="44323B7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016232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2720DE86" w14:textId="5621237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30583A9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7598C115" w14:textId="505B86F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448E8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0DD8C93" w14:textId="62569F8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66C841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481D6092" w14:textId="3032F568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E9DBA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DC5B680" w14:textId="2DFD57D2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4F6FC60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423CF1B3" w14:textId="6B1EE03D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C5367" w:rsidRPr="00AE1D16" w14:paraId="28218FE4" w14:textId="77777777" w:rsidTr="00B9051D">
        <w:tc>
          <w:tcPr>
            <w:tcW w:w="2340" w:type="dxa"/>
            <w:shd w:val="clear" w:color="auto" w:fill="auto"/>
          </w:tcPr>
          <w:p w14:paraId="2F562DC0" w14:textId="21BFA71F" w:rsidR="007C5367" w:rsidRPr="00AE1D16" w:rsidRDefault="007C5367" w:rsidP="00AE1D16">
            <w:pPr>
              <w:pStyle w:val="block"/>
              <w:spacing w:after="0" w:line="240" w:lineRule="auto"/>
              <w:ind w:left="0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บริษัท เอสเอสยูที จำกัด (“</w:t>
            </w:r>
            <w:r w:rsidRPr="00AE1D16">
              <w:rPr>
                <w:rFonts w:asciiTheme="majorBidi" w:hAnsiTheme="majorBidi" w:cstheme="majorBidi"/>
                <w:szCs w:val="22"/>
                <w:lang w:val="en-US" w:bidi="th-TH"/>
              </w:rPr>
              <w:t>SSUT”)</w:t>
            </w:r>
          </w:p>
        </w:tc>
        <w:tc>
          <w:tcPr>
            <w:tcW w:w="2160" w:type="dxa"/>
            <w:shd w:val="clear" w:color="auto" w:fill="auto"/>
          </w:tcPr>
          <w:p w14:paraId="1825E449" w14:textId="507B20E2" w:rsidR="007C5367" w:rsidRPr="00AE1D16" w:rsidRDefault="007C5367" w:rsidP="00AE1D1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720" w:type="dxa"/>
            <w:shd w:val="clear" w:color="auto" w:fill="auto"/>
          </w:tcPr>
          <w:p w14:paraId="00B38D94" w14:textId="268D5CC1" w:rsidR="007C5367" w:rsidRPr="00AE1D16" w:rsidRDefault="00E93A22" w:rsidP="00AE1D16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034B1E11" w14:textId="3F7DF3BD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3CD2799" w14:textId="3E4BE6DB" w:rsidR="007C5367" w:rsidRPr="00AE1D16" w:rsidRDefault="00E93A22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1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szCs w:val="22"/>
                <w:lang w:val="en-US"/>
              </w:rPr>
              <w:t>919</w:t>
            </w:r>
            <w:r w:rsidR="007C5367" w:rsidRPr="00AE1D1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2075117B" w14:textId="3B184DF4" w:rsidR="007C5367" w:rsidRPr="00AE1D16" w:rsidRDefault="007C5367" w:rsidP="00AE1D1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Theme="majorBidi" w:hAnsiTheme="majorBidi" w:cstheme="majorBidi"/>
                <w:szCs w:val="22"/>
                <w:lang w:bidi="th-TH"/>
              </w:rPr>
            </w:pPr>
            <w:r w:rsidRPr="00AE1D1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62C4E69" w14:textId="2E73650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C8EADC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E6D629" w14:textId="1BF894A4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B2AD5F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4DB2047B" w14:textId="2A6B2727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162BCE6" w14:textId="77777777" w:rsidR="007C5367" w:rsidRPr="00AE1D16" w:rsidRDefault="007C5367" w:rsidP="00AE1D16">
            <w:pPr>
              <w:tabs>
                <w:tab w:val="decimal" w:pos="2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7" w:type="dxa"/>
            <w:gridSpan w:val="2"/>
            <w:shd w:val="clear" w:color="auto" w:fill="auto"/>
          </w:tcPr>
          <w:p w14:paraId="03F591B5" w14:textId="6BC9D942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39189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B532B3A" w14:textId="39A0ADDE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0AE5704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9" w:type="dxa"/>
            <w:shd w:val="clear" w:color="auto" w:fill="auto"/>
          </w:tcPr>
          <w:p w14:paraId="7B4D1389" w14:textId="643ADEE9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F35BDD" w14:textId="77777777" w:rsidR="007C5367" w:rsidRPr="00AE1D16" w:rsidRDefault="007C5367" w:rsidP="00AE1D16">
            <w:pPr>
              <w:tabs>
                <w:tab w:val="decimal" w:pos="36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5118191B" w14:textId="41867280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4880943" w14:textId="77777777" w:rsidR="007C5367" w:rsidRPr="00AE1D16" w:rsidRDefault="007C5367" w:rsidP="00AE1D1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11D80AC3" w14:textId="5DE37AE1" w:rsidR="007C5367" w:rsidRPr="00AE1D16" w:rsidRDefault="007C5367" w:rsidP="00AE1D1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1C321EE7" w14:textId="77777777" w:rsidR="00DF4684" w:rsidRPr="00AE1D16" w:rsidRDefault="00DF4684" w:rsidP="00AE1D16">
      <w:pPr>
        <w:framePr w:w="15180" w:wrap="auto" w:hAnchor="text"/>
        <w:numPr>
          <w:ilvl w:val="0"/>
          <w:numId w:val="12"/>
        </w:numPr>
        <w:tabs>
          <w:tab w:val="left" w:pos="0"/>
          <w:tab w:val="left" w:pos="540"/>
          <w:tab w:val="left" w:pos="810"/>
        </w:tabs>
        <w:spacing w:line="240" w:lineRule="auto"/>
        <w:ind w:left="540" w:right="-43" w:hanging="90"/>
        <w:rPr>
          <w:rFonts w:asciiTheme="majorBidi" w:hAnsiTheme="majorBidi" w:cstheme="majorBidi"/>
          <w:sz w:val="28"/>
          <w:szCs w:val="28"/>
        </w:rPr>
        <w:sectPr w:rsidR="00DF4684" w:rsidRPr="00AE1D16" w:rsidSect="00316704">
          <w:headerReference w:type="default" r:id="rId18"/>
          <w:footerReference w:type="default" r:id="rId19"/>
          <w:type w:val="nextColumn"/>
          <w:pgSz w:w="16834" w:h="11909" w:orient="landscape" w:code="9"/>
          <w:pgMar w:top="1152" w:right="691" w:bottom="720" w:left="810" w:header="720" w:footer="720" w:gutter="0"/>
          <w:cols w:space="720"/>
          <w:docGrid w:linePitch="245"/>
        </w:sectPr>
      </w:pPr>
    </w:p>
    <w:p w14:paraId="419011AF" w14:textId="1617D115" w:rsidR="00316704" w:rsidRPr="00AE1D16" w:rsidRDefault="00316704" w:rsidP="00AE1D16">
      <w:pPr>
        <w:spacing w:line="240" w:lineRule="auto"/>
        <w:ind w:left="549" w:right="-2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บริษัทย่อยทั้งหมดจดทะเบียนและดำเนินธุรกิจในประเทศไทย และ ณ </w:t>
      </w:r>
      <w:r w:rsidR="00663A3E" w:rsidRPr="00AE1D16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ไม่มีเงินลงทุนในบริษัทย่อยซึ่งจดทะเบียนในตลาดหลักทรัพย์แห่งประเทศไทย</w:t>
      </w:r>
    </w:p>
    <w:p w14:paraId="1FD688A9" w14:textId="77777777" w:rsidR="00F8373A" w:rsidRPr="00AE1D16" w:rsidRDefault="00F8373A" w:rsidP="00AE1D16">
      <w:pPr>
        <w:spacing w:line="240" w:lineRule="auto"/>
        <w:ind w:left="540" w:right="-25"/>
        <w:rPr>
          <w:rFonts w:asciiTheme="majorBidi" w:hAnsiTheme="majorBidi" w:cstheme="majorBidi"/>
          <w:spacing w:val="-4"/>
          <w:sz w:val="22"/>
          <w:szCs w:val="22"/>
        </w:rPr>
      </w:pPr>
    </w:p>
    <w:p w14:paraId="49D84ABA" w14:textId="24E960A8" w:rsidR="00905403" w:rsidRPr="00AE1D16" w:rsidRDefault="00905403" w:rsidP="00AE1D16">
      <w:pPr>
        <w:spacing w:line="240" w:lineRule="auto"/>
        <w:ind w:left="540" w:right="-29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eastAsia="Batang" w:hAnsiTheme="majorBidi" w:cstheme="majorBidi"/>
          <w:i/>
          <w:iCs/>
          <w:sz w:val="28"/>
          <w:szCs w:val="28"/>
          <w:cs/>
        </w:rPr>
        <w:t>การจำหน่าย</w:t>
      </w:r>
      <w:r w:rsidR="00235925" w:rsidRPr="00AE1D16">
        <w:rPr>
          <w:rFonts w:asciiTheme="majorBidi" w:eastAsia="Batang" w:hAnsiTheme="majorBidi" w:cstheme="majorBidi"/>
          <w:i/>
          <w:iCs/>
          <w:sz w:val="28"/>
          <w:szCs w:val="28"/>
          <w:cs/>
        </w:rPr>
        <w:t>เงินลงทุนใน</w:t>
      </w:r>
      <w:r w:rsidR="00EA63DF" w:rsidRPr="00AE1D16">
        <w:rPr>
          <w:rFonts w:asciiTheme="majorBidi" w:eastAsia="Batang" w:hAnsiTheme="majorBidi" w:cstheme="majorBidi"/>
          <w:i/>
          <w:iCs/>
          <w:sz w:val="28"/>
          <w:szCs w:val="28"/>
          <w:cs/>
        </w:rPr>
        <w:t>บริษัทย่อยทางตรง</w:t>
      </w:r>
    </w:p>
    <w:p w14:paraId="09B78E00" w14:textId="77777777" w:rsidR="00905403" w:rsidRPr="00AE1D16" w:rsidRDefault="00905403" w:rsidP="00AE1D16">
      <w:pPr>
        <w:spacing w:line="240" w:lineRule="auto"/>
        <w:ind w:left="540" w:right="-29"/>
        <w:rPr>
          <w:rFonts w:asciiTheme="majorBidi" w:eastAsia="Batang" w:hAnsiTheme="majorBidi" w:cstheme="majorBidi"/>
          <w:sz w:val="22"/>
          <w:szCs w:val="22"/>
        </w:rPr>
      </w:pPr>
    </w:p>
    <w:p w14:paraId="2754BE50" w14:textId="4FBCC13E" w:rsidR="0005486C" w:rsidRPr="00AE1D16" w:rsidRDefault="00CC4CE2" w:rsidP="00AE1D16">
      <w:pPr>
        <w:pStyle w:val="ListParagraph"/>
        <w:spacing w:line="240" w:lineRule="auto"/>
        <w:ind w:left="547" w:right="-45"/>
        <w:rPr>
          <w:rFonts w:asciiTheme="majorBidi" w:hAnsiTheme="majorBidi" w:cstheme="majorBidi"/>
          <w:spacing w:val="-4"/>
          <w:sz w:val="28"/>
          <w:szCs w:val="28"/>
        </w:rPr>
      </w:pP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บริษัทได้จำหน่ายเงินลงทุนทั้งหมดใน</w:t>
      </w:r>
      <w:r w:rsidR="00296E46"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 เฟรเซอร์ส พร็อพเพอร์ตี้ คอมเมอร์เชียล แอสเสท แมนเนจเม้นท์ (ประเทศไทย) จำกัด </w:t>
      </w:r>
      <w:r w:rsidR="00663A3E" w:rsidRPr="00AE1D16">
        <w:rPr>
          <w:rFonts w:asciiTheme="majorBidi" w:hAnsiTheme="majorBidi" w:cstheme="majorBidi"/>
          <w:spacing w:val="-4"/>
          <w:sz w:val="28"/>
          <w:szCs w:val="28"/>
        </w:rPr>
        <w:t xml:space="preserve">(“UVRM”)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ซึ่งคิดเป็นร้อยละ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ของหุ้นที่ออกและจำหน่ายแล้วทั้งหมดของ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UVRM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เป็นจำนวนเงินทั้งสิ้น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32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ส่งผลให้กลุ่มบริษัทสูญเสียอำนาจการควบคุมใน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UVRM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และตัดรายการสินทรัพย์และหนี้สินทั้งหมดของ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UVRM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กลุ่มบริษัทรับรู้กำไรจากการขายเป็นจำนวน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18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63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ล้านบาทในงบกำไรขาดทุนเบ็ดเสร็จรวม และ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21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97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ล้านบาทในงบกำไรขาดทุนเบ็ดเสร็จเฉพาะกิจการ</w:t>
      </w:r>
    </w:p>
    <w:p w14:paraId="56B268D0" w14:textId="77777777" w:rsidR="0005486C" w:rsidRPr="00AE1D16" w:rsidRDefault="0005486C" w:rsidP="00AE1D16">
      <w:pPr>
        <w:pStyle w:val="ListParagraph"/>
        <w:spacing w:line="240" w:lineRule="auto"/>
        <w:ind w:left="547" w:right="-45"/>
        <w:rPr>
          <w:rFonts w:asciiTheme="majorBidi" w:hAnsiTheme="majorBidi" w:cstheme="majorBidi"/>
          <w:spacing w:val="-4"/>
          <w:sz w:val="22"/>
        </w:rPr>
      </w:pPr>
    </w:p>
    <w:p w14:paraId="7B33F593" w14:textId="211482E7" w:rsidR="00F57C52" w:rsidRPr="00AE1D16" w:rsidRDefault="00F57C52" w:rsidP="00AE1D16">
      <w:pPr>
        <w:pStyle w:val="ListParagraph"/>
        <w:spacing w:line="240" w:lineRule="auto"/>
        <w:ind w:left="547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  <w:r w:rsidRPr="00AE1D16">
        <w:rPr>
          <w:rFonts w:asciiTheme="majorBidi" w:eastAsia="Batang" w:hAnsiTheme="majorBidi" w:cstheme="majorBidi"/>
          <w:i/>
          <w:iCs/>
          <w:sz w:val="28"/>
          <w:szCs w:val="28"/>
          <w:cs/>
        </w:rPr>
        <w:t>การจำหน่ายเงินลงทุนใน</w:t>
      </w:r>
      <w:r w:rsidR="00EA63DF" w:rsidRPr="00AE1D16">
        <w:rPr>
          <w:rFonts w:asciiTheme="majorBidi" w:eastAsia="Batang" w:hAnsiTheme="majorBidi" w:cstheme="majorBidi"/>
          <w:i/>
          <w:iCs/>
          <w:sz w:val="28"/>
          <w:szCs w:val="28"/>
          <w:cs/>
        </w:rPr>
        <w:t>บริษัทย่อยทางอ้อม</w:t>
      </w:r>
    </w:p>
    <w:p w14:paraId="1360F833" w14:textId="77777777" w:rsidR="00F57C52" w:rsidRPr="00AE1D16" w:rsidRDefault="00F57C52" w:rsidP="00AE1D16">
      <w:pPr>
        <w:spacing w:line="240" w:lineRule="auto"/>
        <w:ind w:left="540" w:right="-29"/>
        <w:rPr>
          <w:rFonts w:asciiTheme="majorBidi" w:eastAsia="Batang" w:hAnsiTheme="majorBidi" w:cstheme="majorBidi"/>
          <w:sz w:val="22"/>
          <w:szCs w:val="22"/>
        </w:rPr>
      </w:pPr>
    </w:p>
    <w:p w14:paraId="0F43E23A" w14:textId="3E247339" w:rsidR="00F57C52" w:rsidRPr="00AE1D16" w:rsidRDefault="00F57C52" w:rsidP="00AE1D16">
      <w:pPr>
        <w:pStyle w:val="ListParagraph"/>
        <w:spacing w:line="240" w:lineRule="auto"/>
        <w:ind w:left="547" w:right="-45"/>
        <w:rPr>
          <w:rFonts w:asciiTheme="majorBidi" w:hAnsiTheme="majorBidi" w:cstheme="majorBidi"/>
          <w:spacing w:val="-4"/>
          <w:sz w:val="28"/>
          <w:szCs w:val="28"/>
        </w:rPr>
      </w:pP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เมื่อวันที่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30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กันยายน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DA1ED4"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เลิศรัฐการ จำกัด</w:t>
      </w:r>
      <w:r w:rsidR="00930198"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ได้จำหน่ายเงินลงทุนทั้งหมดในบริษัท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แอล อาร์ เค</w:t>
      </w:r>
      <w:r w:rsidRPr="00AE1D16">
        <w:rPr>
          <w:rFonts w:asciiTheme="majorBidi" w:hAnsiTheme="majorBidi" w:cstheme="majorBidi"/>
          <w:spacing w:val="-4"/>
          <w:sz w:val="28"/>
          <w:szCs w:val="28"/>
          <w:rtl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ดีเวลลอปเม้นท์ จำกัด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(“LRKD”)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ซึ่งคิดเป็นร้อยละ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60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ของหุ้นที่ออกและจำหน่ายแล้วทั้งหมดของ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LRKD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เป็นจำนวนเงินทั้งสิ้น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75</w:t>
      </w:r>
      <w:r w:rsidR="00A47041"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ล้านบาท ส่งผลให้กลุ่มบริษัทสูญเสียอำนาจการควบคุมใน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LRKD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และตัดรายการสินทรัพย์และหนี้สินทั้งหมดของ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LRKD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กลุ่มบริษัทรับรู้กำไรจากการขายเป็นจำนวน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47</w:t>
      </w:r>
      <w:r w:rsidR="00A47041"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61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ล้านบาทในงบกำไรขาดทุนเบ็ดเสร็จรวม</w:t>
      </w:r>
    </w:p>
    <w:p w14:paraId="65E7BAFD" w14:textId="3A4A746E" w:rsidR="00BF4C33" w:rsidRPr="00AE1D16" w:rsidRDefault="00BF4C33" w:rsidP="00AE1D16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2"/>
          <w:szCs w:val="22"/>
        </w:rPr>
      </w:pPr>
    </w:p>
    <w:p w14:paraId="1B3746AD" w14:textId="4A08E5A6" w:rsidR="00C948CF" w:rsidRPr="00AE1D16" w:rsidRDefault="00C948CF" w:rsidP="00AE1D16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bCs/>
          <w:i/>
          <w:iCs/>
          <w:sz w:val="28"/>
          <w:szCs w:val="28"/>
          <w:cs/>
        </w:rPr>
        <w:t>การจัดตั้งบริษัท</w:t>
      </w:r>
      <w:r w:rsidR="0046333C" w:rsidRPr="00AE1D1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930198" w:rsidRPr="00AE1D16">
        <w:rPr>
          <w:rFonts w:asciiTheme="majorBidi" w:hAnsiTheme="majorBidi" w:cstheme="majorBidi"/>
          <w:bCs/>
          <w:i/>
          <w:iCs/>
          <w:sz w:val="28"/>
          <w:szCs w:val="28"/>
          <w:cs/>
        </w:rPr>
        <w:t>ซื้อเงินลงทุน</w:t>
      </w:r>
      <w:r w:rsidRPr="00AE1D1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 เพิ่มทุน</w:t>
      </w:r>
      <w:r w:rsidR="00B01561" w:rsidRPr="00AE1D16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="00B01561" w:rsidRPr="00AE1D16">
        <w:rPr>
          <w:rFonts w:asciiTheme="majorBidi" w:hAnsiTheme="majorBidi" w:cstheme="majorBidi"/>
          <w:bCs/>
          <w:i/>
          <w:iCs/>
          <w:sz w:val="28"/>
          <w:szCs w:val="28"/>
          <w:cs/>
        </w:rPr>
        <w:t>และลดทุน</w:t>
      </w:r>
    </w:p>
    <w:p w14:paraId="29EA913C" w14:textId="77777777" w:rsidR="007F6068" w:rsidRPr="00AE1D16" w:rsidRDefault="007F6068" w:rsidP="00AE1D16">
      <w:pPr>
        <w:spacing w:line="240" w:lineRule="auto"/>
        <w:ind w:left="540" w:right="-29"/>
        <w:rPr>
          <w:rFonts w:asciiTheme="majorBidi" w:eastAsia="Batang" w:hAnsiTheme="majorBidi" w:cstheme="majorBidi"/>
          <w:i/>
          <w:iCs/>
          <w:sz w:val="22"/>
          <w:szCs w:val="22"/>
        </w:rPr>
      </w:pPr>
    </w:p>
    <w:p w14:paraId="26D277C0" w14:textId="2480364B" w:rsidR="00D739C6" w:rsidRPr="00AE1D16" w:rsidRDefault="004C1764" w:rsidP="00AE1D16">
      <w:pPr>
        <w:spacing w:line="240" w:lineRule="auto"/>
        <w:ind w:left="540" w:right="-29"/>
        <w:rPr>
          <w:rFonts w:asciiTheme="majorBidi" w:eastAsia="Batang" w:hAnsiTheme="majorBidi" w:cstheme="majorBidi"/>
          <w:sz w:val="28"/>
          <w:szCs w:val="28"/>
        </w:rPr>
      </w:pPr>
      <w:r w:rsidRPr="00AE1D16">
        <w:rPr>
          <w:rFonts w:asciiTheme="majorBidi" w:eastAsia="Batang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E93A22" w:rsidRPr="00E93A22">
        <w:rPr>
          <w:rFonts w:asciiTheme="majorBidi" w:eastAsia="Batang" w:hAnsiTheme="majorBidi" w:cstheme="majorBidi"/>
          <w:sz w:val="28"/>
          <w:szCs w:val="28"/>
        </w:rPr>
        <w:t>30</w:t>
      </w:r>
      <w:r w:rsidRPr="00AE1D16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AE1D16">
        <w:rPr>
          <w:rFonts w:asciiTheme="majorBidi" w:eastAsia="Batang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eastAsia="Batang" w:hAnsiTheme="majorBidi" w:cstheme="majorBidi"/>
          <w:sz w:val="28"/>
          <w:szCs w:val="28"/>
        </w:rPr>
        <w:t>2565</w:t>
      </w:r>
      <w:r w:rsidR="00123F51" w:rsidRPr="00AE1D16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="00123F51" w:rsidRPr="00AE1D16">
        <w:rPr>
          <w:rFonts w:asciiTheme="majorBidi" w:eastAsia="Batang" w:hAnsiTheme="majorBidi" w:cstheme="majorBidi"/>
          <w:sz w:val="28"/>
          <w:szCs w:val="28"/>
          <w:cs/>
        </w:rPr>
        <w:t xml:space="preserve">และ </w:t>
      </w:r>
      <w:r w:rsidR="00E93A22" w:rsidRPr="00E93A22">
        <w:rPr>
          <w:rFonts w:asciiTheme="majorBidi" w:eastAsia="Batang" w:hAnsiTheme="majorBidi" w:cstheme="majorBidi"/>
          <w:sz w:val="28"/>
          <w:szCs w:val="28"/>
        </w:rPr>
        <w:t>2564</w:t>
      </w:r>
      <w:r w:rsidRPr="00AE1D16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AE1D16">
        <w:rPr>
          <w:rFonts w:asciiTheme="majorBidi" w:eastAsia="Batang" w:hAnsiTheme="majorBidi" w:cstheme="majorBidi"/>
          <w:sz w:val="28"/>
          <w:szCs w:val="28"/>
          <w:cs/>
        </w:rPr>
        <w:t>มี</w:t>
      </w:r>
      <w:r w:rsidR="003D7358" w:rsidRPr="00AE1D16">
        <w:rPr>
          <w:rFonts w:asciiTheme="majorBidi" w:eastAsia="Batang" w:hAnsiTheme="majorBidi" w:cstheme="majorBidi"/>
          <w:sz w:val="28"/>
          <w:szCs w:val="28"/>
          <w:cs/>
        </w:rPr>
        <w:t>การเปลี่ยนแปลง</w:t>
      </w:r>
      <w:r w:rsidRPr="00AE1D16">
        <w:rPr>
          <w:rFonts w:asciiTheme="majorBidi" w:eastAsia="Batang" w:hAnsiTheme="majorBidi" w:cstheme="majorBidi"/>
          <w:sz w:val="28"/>
          <w:szCs w:val="28"/>
          <w:cs/>
        </w:rPr>
        <w:t>ดังนี้</w:t>
      </w:r>
    </w:p>
    <w:p w14:paraId="6275A2EA" w14:textId="32F7AB21" w:rsidR="00C948CF" w:rsidRPr="00AE1D16" w:rsidRDefault="00C948CF" w:rsidP="00AE1D16">
      <w:pPr>
        <w:spacing w:line="240" w:lineRule="auto"/>
        <w:ind w:left="540" w:right="-29"/>
        <w:rPr>
          <w:rFonts w:asciiTheme="majorBidi" w:eastAsia="Batang" w:hAnsiTheme="majorBidi" w:cstheme="majorBidi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9"/>
        <w:gridCol w:w="239"/>
        <w:gridCol w:w="1200"/>
      </w:tblGrid>
      <w:tr w:rsidR="00C948CF" w:rsidRPr="00AE1D16" w14:paraId="10C91318" w14:textId="77777777" w:rsidTr="00037C5B">
        <w:tc>
          <w:tcPr>
            <w:tcW w:w="3530" w:type="pct"/>
          </w:tcPr>
          <w:p w14:paraId="157FD6ED" w14:textId="77777777" w:rsidR="00C948CF" w:rsidRPr="00AE1D16" w:rsidRDefault="00C948CF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5" w:name="_Hlk86864521"/>
          </w:p>
        </w:tc>
        <w:tc>
          <w:tcPr>
            <w:tcW w:w="1470" w:type="pct"/>
            <w:gridSpan w:val="3"/>
            <w:vAlign w:val="center"/>
          </w:tcPr>
          <w:p w14:paraId="6464F99E" w14:textId="77777777" w:rsidR="00C948CF" w:rsidRPr="00AE1D16" w:rsidRDefault="00C948CF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5"/>
      <w:tr w:rsidR="00C948CF" w:rsidRPr="00AE1D16" w14:paraId="30F5FBF1" w14:textId="77777777" w:rsidTr="00037C5B">
        <w:tc>
          <w:tcPr>
            <w:tcW w:w="3530" w:type="pct"/>
          </w:tcPr>
          <w:p w14:paraId="0CEE3A64" w14:textId="0BF7908A" w:rsidR="00C948CF" w:rsidRPr="00AE1D16" w:rsidRDefault="00C948CF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2A42CA6C" w14:textId="1C4AD223" w:rsidR="00C948CF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0" w:type="pct"/>
          </w:tcPr>
          <w:p w14:paraId="5F5C5EA2" w14:textId="77777777" w:rsidR="00C948CF" w:rsidRPr="00AE1D16" w:rsidRDefault="00C948CF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75A75F0A" w14:textId="40924454" w:rsidR="00C948CF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C948CF" w:rsidRPr="00AE1D16" w14:paraId="1A6E1105" w14:textId="77777777" w:rsidTr="00037C5B">
        <w:tc>
          <w:tcPr>
            <w:tcW w:w="3530" w:type="pct"/>
          </w:tcPr>
          <w:p w14:paraId="67CF2963" w14:textId="3E2385D3" w:rsidR="00C948CF" w:rsidRPr="00AE1D16" w:rsidRDefault="00C948CF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0" w:type="pct"/>
            <w:gridSpan w:val="3"/>
          </w:tcPr>
          <w:p w14:paraId="117396D5" w14:textId="77777777" w:rsidR="00C948CF" w:rsidRPr="00AE1D16" w:rsidRDefault="00C948CF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E5016" w:rsidRPr="00AE1D16" w14:paraId="411A94EB" w14:textId="77777777" w:rsidTr="00037C5B">
        <w:tc>
          <w:tcPr>
            <w:tcW w:w="3530" w:type="pct"/>
          </w:tcPr>
          <w:p w14:paraId="6D224FB0" w14:textId="46CEAED1" w:rsidR="00BE5016" w:rsidRPr="00AE1D16" w:rsidRDefault="00BE5016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การจัดตั้งบริษัท</w:t>
            </w:r>
          </w:p>
        </w:tc>
        <w:tc>
          <w:tcPr>
            <w:tcW w:w="1470" w:type="pct"/>
            <w:gridSpan w:val="3"/>
          </w:tcPr>
          <w:p w14:paraId="5857F338" w14:textId="77777777" w:rsidR="00BE5016" w:rsidRPr="00AE1D16" w:rsidRDefault="00BE5016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3C98" w:rsidRPr="00AE1D16" w14:paraId="04BE1A96" w14:textId="77777777" w:rsidTr="00037C5B">
        <w:tc>
          <w:tcPr>
            <w:tcW w:w="3530" w:type="pct"/>
          </w:tcPr>
          <w:p w14:paraId="762227CD" w14:textId="77777777" w:rsidR="00D53C98" w:rsidRPr="00AE1D16" w:rsidRDefault="00D53C98" w:rsidP="00AE1D16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0" w:type="pct"/>
            <w:gridSpan w:val="3"/>
          </w:tcPr>
          <w:p w14:paraId="175DCE40" w14:textId="77777777" w:rsidR="00D53C98" w:rsidRPr="00AE1D16" w:rsidRDefault="00D53C98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272BA2" w:rsidRPr="00AE1D16" w14:paraId="3B3A3489" w14:textId="77777777" w:rsidTr="00037C5B">
        <w:tc>
          <w:tcPr>
            <w:tcW w:w="3530" w:type="pct"/>
          </w:tcPr>
          <w:p w14:paraId="0B8FA3AB" w14:textId="4C81D88A" w:rsidR="00272BA2" w:rsidRPr="00AE1D16" w:rsidRDefault="00272BA2" w:rsidP="00AE1D16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86" w:type="pct"/>
          </w:tcPr>
          <w:p w14:paraId="2086891A" w14:textId="77777777" w:rsidR="00272BA2" w:rsidRPr="00AE1D16" w:rsidRDefault="00272BA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644663D7" w14:textId="77777777" w:rsidR="00272BA2" w:rsidRPr="00AE1D16" w:rsidRDefault="00272BA2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7B710E30" w14:textId="77777777" w:rsidR="00272BA2" w:rsidRPr="00AE1D16" w:rsidRDefault="00272BA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E3121" w:rsidRPr="00AE1D16" w14:paraId="3005DE99" w14:textId="77777777" w:rsidTr="00037C5B">
        <w:tc>
          <w:tcPr>
            <w:tcW w:w="3530" w:type="pct"/>
            <w:vAlign w:val="bottom"/>
          </w:tcPr>
          <w:p w14:paraId="4D92ACFF" w14:textId="47501BA4" w:rsidR="00CA7DC6" w:rsidRPr="00AE1D16" w:rsidRDefault="00CA7DC6" w:rsidP="00AE1D16">
            <w:pPr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ยูวีบีจีพี คลีน เอ็นเนอร์ยี่ จำกัด</w:t>
            </w:r>
            <w:r w:rsidR="003E711D" w:rsidRPr="00AE1D16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  <w:p w14:paraId="28853024" w14:textId="26007D5A" w:rsidR="008E3121" w:rsidRPr="00AE1D16" w:rsidRDefault="001B0981" w:rsidP="00AE1D16">
            <w:pPr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จัดตั้งบริษัทเมื่อวันที่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1894AF12" w14:textId="215B137B" w:rsidR="008E3121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42236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30" w:type="pct"/>
            <w:vAlign w:val="bottom"/>
          </w:tcPr>
          <w:p w14:paraId="1B0CFEC9" w14:textId="77777777" w:rsidR="008E3121" w:rsidRPr="00AE1D16" w:rsidRDefault="008E3121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  <w:vAlign w:val="bottom"/>
          </w:tcPr>
          <w:p w14:paraId="5C97362A" w14:textId="1F30101C" w:rsidR="008E3121" w:rsidRPr="00AE1D16" w:rsidRDefault="008E3121" w:rsidP="00AE1D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E3121" w:rsidRPr="00AE1D16" w14:paraId="50A0EBE6" w14:textId="77777777" w:rsidTr="00037C5B">
        <w:tc>
          <w:tcPr>
            <w:tcW w:w="3530" w:type="pct"/>
          </w:tcPr>
          <w:p w14:paraId="61EAA6C8" w14:textId="77777777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020D3B19" w14:textId="47DE85D7" w:rsidR="008E3121" w:rsidRPr="00AE1D16" w:rsidRDefault="008E3121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8E3121" w:rsidRPr="00AE1D16" w14:paraId="35A75C4B" w14:textId="77777777" w:rsidTr="00037C5B">
        <w:tc>
          <w:tcPr>
            <w:tcW w:w="3530" w:type="pct"/>
          </w:tcPr>
          <w:p w14:paraId="392A2A61" w14:textId="089F7F73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686" w:type="pct"/>
          </w:tcPr>
          <w:p w14:paraId="21A8A7C7" w14:textId="199F2AE0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" w:type="pct"/>
          </w:tcPr>
          <w:p w14:paraId="5E393D48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4F0D1A4" w14:textId="3EC15323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E3121" w:rsidRPr="00AE1D16" w14:paraId="3EB0A2E4" w14:textId="77777777" w:rsidTr="00037C5B">
        <w:tc>
          <w:tcPr>
            <w:tcW w:w="3530" w:type="pct"/>
          </w:tcPr>
          <w:p w14:paraId="08581F2C" w14:textId="77777777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6" w:type="pct"/>
          </w:tcPr>
          <w:p w14:paraId="37B08E16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0" w:type="pct"/>
          </w:tcPr>
          <w:p w14:paraId="0B47B730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Cs w:val="22"/>
              </w:rPr>
            </w:pPr>
          </w:p>
        </w:tc>
        <w:tc>
          <w:tcPr>
            <w:tcW w:w="654" w:type="pct"/>
          </w:tcPr>
          <w:p w14:paraId="594B7411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Cs w:val="22"/>
                <w:cs/>
                <w:lang w:bidi="th-TH"/>
              </w:rPr>
            </w:pPr>
          </w:p>
        </w:tc>
      </w:tr>
      <w:tr w:rsidR="008E3121" w:rsidRPr="00AE1D16" w14:paraId="6649800A" w14:textId="77777777" w:rsidTr="00037C5B">
        <w:tc>
          <w:tcPr>
            <w:tcW w:w="3530" w:type="pct"/>
          </w:tcPr>
          <w:p w14:paraId="4C396CBF" w14:textId="38D1D608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86" w:type="pct"/>
          </w:tcPr>
          <w:p w14:paraId="520DBEE4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7461130E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4B25054F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E3121" w:rsidRPr="00AE1D16" w14:paraId="7DF49AA7" w14:textId="77777777" w:rsidTr="00037C5B">
        <w:tc>
          <w:tcPr>
            <w:tcW w:w="3530" w:type="pct"/>
          </w:tcPr>
          <w:p w14:paraId="708C694F" w14:textId="2D43DD7D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ยูนิเวนเจอร์ แคปปิตอล วัน จำกัด </w:t>
            </w: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55B0E127" w14:textId="5B52A9C9" w:rsidR="008E3121" w:rsidRPr="00AE1D16" w:rsidRDefault="00422365" w:rsidP="00AE1D1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7DBA6CE8" w14:textId="77777777" w:rsidR="008E3121" w:rsidRPr="00AE1D16" w:rsidRDefault="008E3121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3F0F504" w14:textId="594AAE2A" w:rsidR="008E3121" w:rsidRPr="00AE1D16" w:rsidRDefault="00E93A22" w:rsidP="00AE1D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8E312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</w:t>
            </w:r>
          </w:p>
        </w:tc>
      </w:tr>
      <w:tr w:rsidR="008E3121" w:rsidRPr="00AE1D16" w14:paraId="5874F571" w14:textId="77777777" w:rsidTr="00037C5B">
        <w:tc>
          <w:tcPr>
            <w:tcW w:w="3530" w:type="pct"/>
          </w:tcPr>
          <w:p w14:paraId="7858FFA1" w14:textId="77777777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0953CBA3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30" w:type="pct"/>
          </w:tcPr>
          <w:p w14:paraId="6EB7E156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F4C9821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0"/>
                <w:cs/>
                <w:lang w:bidi="th-TH"/>
              </w:rPr>
            </w:pPr>
          </w:p>
        </w:tc>
      </w:tr>
      <w:tr w:rsidR="00A3632A" w:rsidRPr="00AE1D16" w14:paraId="149693A3" w14:textId="77777777" w:rsidTr="00037C5B">
        <w:tc>
          <w:tcPr>
            <w:tcW w:w="3530" w:type="pct"/>
          </w:tcPr>
          <w:p w14:paraId="000F9924" w14:textId="77777777" w:rsidR="00A3632A" w:rsidRPr="00AE1D16" w:rsidRDefault="00A3632A" w:rsidP="00AE1D16">
            <w:pPr>
              <w:pStyle w:val="BodyText"/>
              <w:spacing w:after="0" w:line="240" w:lineRule="auto"/>
              <w:ind w:right="-131"/>
              <w:rPr>
                <w:rFonts w:asciiTheme="majorBidi" w:eastAsia="Batang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86" w:type="pct"/>
          </w:tcPr>
          <w:p w14:paraId="7172A622" w14:textId="77777777" w:rsidR="00A3632A" w:rsidRPr="00AE1D16" w:rsidRDefault="00A3632A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30" w:type="pct"/>
          </w:tcPr>
          <w:p w14:paraId="565C5F10" w14:textId="77777777" w:rsidR="00A3632A" w:rsidRPr="00AE1D16" w:rsidRDefault="00A3632A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0"/>
              </w:rPr>
            </w:pPr>
          </w:p>
        </w:tc>
        <w:tc>
          <w:tcPr>
            <w:tcW w:w="654" w:type="pct"/>
          </w:tcPr>
          <w:p w14:paraId="30B7C1E7" w14:textId="77777777" w:rsidR="00A3632A" w:rsidRPr="00AE1D16" w:rsidRDefault="00A3632A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0"/>
                <w:cs/>
                <w:lang w:bidi="th-TH"/>
              </w:rPr>
            </w:pPr>
          </w:p>
        </w:tc>
      </w:tr>
      <w:tr w:rsidR="007F62C5" w:rsidRPr="00AE1D16" w14:paraId="52CA6D28" w14:textId="77777777" w:rsidTr="00037C5B">
        <w:tc>
          <w:tcPr>
            <w:tcW w:w="3530" w:type="pct"/>
          </w:tcPr>
          <w:p w14:paraId="77672141" w14:textId="688E50FE" w:rsidR="007F62C5" w:rsidRPr="00AE1D16" w:rsidRDefault="007F62C5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470" w:type="pct"/>
            <w:gridSpan w:val="3"/>
            <w:vAlign w:val="center"/>
          </w:tcPr>
          <w:p w14:paraId="4A73AD41" w14:textId="77777777" w:rsidR="007F62C5" w:rsidRPr="00AE1D16" w:rsidRDefault="007F62C5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2C5" w:rsidRPr="00AE1D16" w14:paraId="1E9FD784" w14:textId="77777777" w:rsidTr="00037C5B">
        <w:tc>
          <w:tcPr>
            <w:tcW w:w="3530" w:type="pct"/>
          </w:tcPr>
          <w:p w14:paraId="3ACA6981" w14:textId="6B756ABB" w:rsidR="007F62C5" w:rsidRPr="00AE1D16" w:rsidRDefault="007F62C5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</w:tcPr>
          <w:p w14:paraId="023E48C4" w14:textId="4F759B38" w:rsidR="007F62C5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30" w:type="pct"/>
          </w:tcPr>
          <w:p w14:paraId="2A7A44F2" w14:textId="77777777" w:rsidR="007F62C5" w:rsidRPr="00AE1D16" w:rsidRDefault="007F62C5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2FB3C52B" w14:textId="77F57104" w:rsidR="007F62C5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7F62C5" w:rsidRPr="00AE1D16" w14:paraId="371E0C99" w14:textId="77777777" w:rsidTr="00037C5B">
        <w:tc>
          <w:tcPr>
            <w:tcW w:w="3530" w:type="pct"/>
          </w:tcPr>
          <w:p w14:paraId="751BB512" w14:textId="77777777" w:rsidR="007F62C5" w:rsidRPr="00AE1D16" w:rsidRDefault="007F62C5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0" w:type="pct"/>
            <w:gridSpan w:val="3"/>
          </w:tcPr>
          <w:p w14:paraId="42FE76BD" w14:textId="77777777" w:rsidR="007F62C5" w:rsidRPr="00AE1D16" w:rsidRDefault="007F62C5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53C98" w:rsidRPr="00AE1D16" w14:paraId="2683AFA3" w14:textId="77777777" w:rsidTr="00037C5B">
        <w:tc>
          <w:tcPr>
            <w:tcW w:w="3530" w:type="pct"/>
          </w:tcPr>
          <w:p w14:paraId="0FA0FB6D" w14:textId="128C66CC" w:rsidR="00D53C98" w:rsidRPr="00AE1D16" w:rsidRDefault="00D53C98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การเพิ่มทุน</w:t>
            </w:r>
          </w:p>
        </w:tc>
        <w:tc>
          <w:tcPr>
            <w:tcW w:w="1470" w:type="pct"/>
            <w:gridSpan w:val="3"/>
          </w:tcPr>
          <w:p w14:paraId="2DDA3082" w14:textId="77777777" w:rsidR="00D53C98" w:rsidRPr="00AE1D16" w:rsidRDefault="00D53C98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3C98" w:rsidRPr="00AE1D16" w14:paraId="18CC901B" w14:textId="77777777" w:rsidTr="00037C5B">
        <w:tc>
          <w:tcPr>
            <w:tcW w:w="3530" w:type="pct"/>
          </w:tcPr>
          <w:p w14:paraId="44075DE0" w14:textId="77777777" w:rsidR="00D53C98" w:rsidRPr="00AE1D16" w:rsidRDefault="00D53C98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</w:tcPr>
          <w:p w14:paraId="69A923BA" w14:textId="77777777" w:rsidR="00D53C98" w:rsidRPr="00AE1D16" w:rsidRDefault="00D53C98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05486C" w:rsidRPr="00AE1D16" w14:paraId="3FF3CEAC" w14:textId="77777777" w:rsidTr="00037C5B">
        <w:tc>
          <w:tcPr>
            <w:tcW w:w="3530" w:type="pct"/>
          </w:tcPr>
          <w:p w14:paraId="4DE8C470" w14:textId="77777777" w:rsidR="0005486C" w:rsidRPr="00AE1D16" w:rsidRDefault="0005486C" w:rsidP="00AE1D16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686" w:type="pct"/>
          </w:tcPr>
          <w:p w14:paraId="75C4E057" w14:textId="77777777" w:rsidR="0005486C" w:rsidRPr="00AE1D16" w:rsidRDefault="0005486C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1CDF59C7" w14:textId="77777777" w:rsidR="0005486C" w:rsidRPr="00AE1D16" w:rsidRDefault="0005486C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3F83D79F" w14:textId="77777777" w:rsidR="0005486C" w:rsidRPr="00AE1D16" w:rsidRDefault="0005486C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22365" w:rsidRPr="00AE1D16" w14:paraId="7464EEFE" w14:textId="77777777" w:rsidTr="00037C5B">
        <w:tc>
          <w:tcPr>
            <w:tcW w:w="3530" w:type="pct"/>
          </w:tcPr>
          <w:p w14:paraId="074C6325" w14:textId="164BB25A" w:rsidR="00422365" w:rsidRPr="00AE1D16" w:rsidRDefault="00422365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ยูนิเวนเจอร์ บีจีพี จำกัด </w:t>
            </w:r>
          </w:p>
        </w:tc>
        <w:tc>
          <w:tcPr>
            <w:tcW w:w="686" w:type="pct"/>
          </w:tcPr>
          <w:p w14:paraId="188440EF" w14:textId="56597F2D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2236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  <w:r w:rsidR="0042236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30" w:type="pct"/>
          </w:tcPr>
          <w:p w14:paraId="24BBD709" w14:textId="77777777" w:rsidR="00422365" w:rsidRPr="00AE1D16" w:rsidRDefault="00422365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55352F50" w14:textId="695839F7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42236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422365" w:rsidRPr="00AE1D16" w14:paraId="57A963EA" w14:textId="77777777" w:rsidTr="00037C5B">
        <w:tc>
          <w:tcPr>
            <w:tcW w:w="3530" w:type="pct"/>
          </w:tcPr>
          <w:p w14:paraId="038B4739" w14:textId="579AD12D" w:rsidR="00422365" w:rsidRPr="00AE1D16" w:rsidRDefault="00422365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ยูนิเวนเจอร์ แอสเซท แมเนจเม้นท์ จำกัด</w:t>
            </w:r>
          </w:p>
        </w:tc>
        <w:tc>
          <w:tcPr>
            <w:tcW w:w="686" w:type="pct"/>
          </w:tcPr>
          <w:p w14:paraId="1137FE3F" w14:textId="47F97C91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71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42236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30" w:type="pct"/>
          </w:tcPr>
          <w:p w14:paraId="2C2174A1" w14:textId="77777777" w:rsidR="00422365" w:rsidRPr="00AE1D16" w:rsidRDefault="00422365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1A8411BE" w14:textId="2FEF2CC4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2236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  <w:tr w:rsidR="00422365" w:rsidRPr="00AE1D16" w14:paraId="1E5289FB" w14:textId="77777777" w:rsidTr="00037C5B">
        <w:tc>
          <w:tcPr>
            <w:tcW w:w="3530" w:type="pct"/>
          </w:tcPr>
          <w:p w14:paraId="5F318BCB" w14:textId="094A7341" w:rsidR="00422365" w:rsidRPr="00AE1D16" w:rsidRDefault="00422365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ยูนิเวนเจอร์ แคปปิตอล วัน จำกัด </w:t>
            </w:r>
          </w:p>
        </w:tc>
        <w:tc>
          <w:tcPr>
            <w:tcW w:w="686" w:type="pct"/>
          </w:tcPr>
          <w:p w14:paraId="0ACCDEF7" w14:textId="5F172D62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71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42236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30" w:type="pct"/>
          </w:tcPr>
          <w:p w14:paraId="709252A4" w14:textId="77777777" w:rsidR="00422365" w:rsidRPr="00AE1D16" w:rsidRDefault="00422365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38793E29" w14:textId="5A60713E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42236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422365" w:rsidRPr="00AE1D16" w14:paraId="33B7661B" w14:textId="77777777" w:rsidTr="00037C5B">
        <w:tc>
          <w:tcPr>
            <w:tcW w:w="3530" w:type="pct"/>
          </w:tcPr>
          <w:p w14:paraId="21718B94" w14:textId="77777777" w:rsidR="00422365" w:rsidRPr="00AE1D16" w:rsidRDefault="00422365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C048136" w14:textId="4E6D4CC4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17B2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405</w:t>
            </w:r>
            <w:r w:rsidR="0042236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30" w:type="pct"/>
          </w:tcPr>
          <w:p w14:paraId="73DDC34A" w14:textId="77777777" w:rsidR="00422365" w:rsidRPr="00AE1D16" w:rsidRDefault="00422365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D99E373" w14:textId="305BBB9E" w:rsidR="00422365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="0042236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</w:tr>
      <w:tr w:rsidR="008E3121" w:rsidRPr="00AE1D16" w14:paraId="3EECEE46" w14:textId="77777777" w:rsidTr="00037C5B">
        <w:tc>
          <w:tcPr>
            <w:tcW w:w="3530" w:type="pct"/>
          </w:tcPr>
          <w:p w14:paraId="6601C1C9" w14:textId="77777777" w:rsidR="008E3121" w:rsidRPr="00AE1D16" w:rsidRDefault="008E3121" w:rsidP="00AE1D16">
            <w:pPr>
              <w:pStyle w:val="BodyText"/>
              <w:spacing w:after="0" w:line="240" w:lineRule="auto"/>
              <w:ind w:left="-114" w:right="-131" w:firstLine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6C742644" w14:textId="77777777" w:rsidR="008E3121" w:rsidRPr="00AE1D16" w:rsidRDefault="008E3121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8E3121" w:rsidRPr="00AE1D16" w14:paraId="1D3638A2" w14:textId="77777777" w:rsidTr="00037C5B">
        <w:tc>
          <w:tcPr>
            <w:tcW w:w="3530" w:type="pct"/>
          </w:tcPr>
          <w:p w14:paraId="18B551F9" w14:textId="42C43C03" w:rsidR="008E3121" w:rsidRPr="00AE1D16" w:rsidRDefault="008E3121" w:rsidP="00AE1D16">
            <w:pPr>
              <w:pStyle w:val="BodyText"/>
              <w:spacing w:after="0" w:line="240" w:lineRule="auto"/>
              <w:ind w:left="-114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</w:rPr>
              <w:br w:type="page"/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70" w:type="pct"/>
            <w:gridSpan w:val="3"/>
            <w:vAlign w:val="center"/>
          </w:tcPr>
          <w:p w14:paraId="7F167FEA" w14:textId="06D40241" w:rsidR="008E3121" w:rsidRPr="00AE1D16" w:rsidRDefault="008E3121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17B2C" w:rsidRPr="00AE1D16" w14:paraId="2C7EB11E" w14:textId="77777777" w:rsidTr="00037C5B">
        <w:tc>
          <w:tcPr>
            <w:tcW w:w="3530" w:type="pct"/>
          </w:tcPr>
          <w:p w14:paraId="509DEABD" w14:textId="10433BD1" w:rsidR="00F17B2C" w:rsidRPr="00AE1D16" w:rsidRDefault="00F17B2C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เซนเซส พร็อพเพอร์ตี้ แมเนจเม้นท์ จำกัด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**</w:t>
            </w:r>
          </w:p>
        </w:tc>
        <w:tc>
          <w:tcPr>
            <w:tcW w:w="686" w:type="pct"/>
          </w:tcPr>
          <w:p w14:paraId="55433F22" w14:textId="3621202B" w:rsidR="00F17B2C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F17B2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30" w:type="pct"/>
          </w:tcPr>
          <w:p w14:paraId="0FD9D977" w14:textId="77777777" w:rsidR="00F17B2C" w:rsidRPr="00AE1D16" w:rsidRDefault="00F17B2C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3378631A" w14:textId="1174B237" w:rsidR="00F17B2C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17B2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</w:tr>
      <w:tr w:rsidR="00F17B2C" w:rsidRPr="00AE1D16" w14:paraId="72DAB9D6" w14:textId="77777777" w:rsidTr="00037C5B">
        <w:tc>
          <w:tcPr>
            <w:tcW w:w="3530" w:type="pct"/>
          </w:tcPr>
          <w:p w14:paraId="08A8C11E" w14:textId="3D92C71C" w:rsidR="00F17B2C" w:rsidRPr="00AE1D16" w:rsidRDefault="00F17B2C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เลิศรัฐการ พร็อพเพอร์ตี้ ดีเวลลอปเม้นท์ จำกัด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***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4D053E24" w14:textId="0A843BB3" w:rsidR="00F17B2C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  <w:r w:rsidR="00F17B2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30" w:type="pct"/>
          </w:tcPr>
          <w:p w14:paraId="5D2DC54A" w14:textId="77777777" w:rsidR="00F17B2C" w:rsidRPr="00AE1D16" w:rsidRDefault="00F17B2C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FF69C66" w14:textId="21FA10FF" w:rsidR="00F17B2C" w:rsidRPr="00AE1D16" w:rsidRDefault="00F17B2C" w:rsidP="00AE1D16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17B2C" w:rsidRPr="00AE1D16" w14:paraId="342D95CE" w14:textId="77777777" w:rsidTr="00037C5B">
        <w:tc>
          <w:tcPr>
            <w:tcW w:w="3530" w:type="pct"/>
          </w:tcPr>
          <w:p w14:paraId="1D3CBF78" w14:textId="5431A1A0" w:rsidR="00F17B2C" w:rsidRPr="00AE1D16" w:rsidRDefault="00F17B2C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E8A23C1" w14:textId="3BDE11C1" w:rsidR="00F17B2C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474</w:t>
            </w:r>
            <w:r w:rsidR="00F17B2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30" w:type="pct"/>
          </w:tcPr>
          <w:p w14:paraId="548A6FB0" w14:textId="77777777" w:rsidR="00F17B2C" w:rsidRPr="00AE1D16" w:rsidRDefault="00F17B2C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DEBA534" w14:textId="6E164876" w:rsidR="00F17B2C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F17B2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</w:tr>
      <w:tr w:rsidR="008E3121" w:rsidRPr="00AE1D16" w14:paraId="51E6023C" w14:textId="77777777" w:rsidTr="00037C5B">
        <w:tc>
          <w:tcPr>
            <w:tcW w:w="3530" w:type="pct"/>
          </w:tcPr>
          <w:p w14:paraId="19F3C7D0" w14:textId="77777777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  <w:vAlign w:val="center"/>
          </w:tcPr>
          <w:p w14:paraId="384533EE" w14:textId="77777777" w:rsidR="008E3121" w:rsidRPr="00AE1D16" w:rsidRDefault="008E3121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</w:tr>
      <w:tr w:rsidR="008E3121" w:rsidRPr="00AE1D16" w14:paraId="49AE4158" w14:textId="77777777" w:rsidTr="00037C5B">
        <w:tc>
          <w:tcPr>
            <w:tcW w:w="3530" w:type="pct"/>
          </w:tcPr>
          <w:p w14:paraId="6AD4D2F8" w14:textId="697BF7EF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การลดทุน</w:t>
            </w:r>
          </w:p>
        </w:tc>
        <w:tc>
          <w:tcPr>
            <w:tcW w:w="686" w:type="pct"/>
          </w:tcPr>
          <w:p w14:paraId="01AE7653" w14:textId="1A613380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" w:type="pct"/>
          </w:tcPr>
          <w:p w14:paraId="1CFDF5F1" w14:textId="77777777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5D0E356" w14:textId="610F1338" w:rsidR="008E3121" w:rsidRPr="00AE1D16" w:rsidRDefault="008E3121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56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E3121" w:rsidRPr="00AE1D16" w14:paraId="10571BE7" w14:textId="77777777" w:rsidTr="00037C5B">
        <w:tc>
          <w:tcPr>
            <w:tcW w:w="3530" w:type="pct"/>
          </w:tcPr>
          <w:p w14:paraId="3D0DA469" w14:textId="77777777" w:rsidR="008E3121" w:rsidRPr="00AE1D16" w:rsidRDefault="008E312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0" w:type="pct"/>
            <w:gridSpan w:val="3"/>
          </w:tcPr>
          <w:p w14:paraId="4F692902" w14:textId="1E016C0D" w:rsidR="008E3121" w:rsidRPr="00AE1D16" w:rsidRDefault="008E312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3121" w:rsidRPr="00AE1D16" w14:paraId="2D5989BD" w14:textId="77777777" w:rsidTr="00037C5B">
        <w:tc>
          <w:tcPr>
            <w:tcW w:w="3530" w:type="pct"/>
          </w:tcPr>
          <w:p w14:paraId="78D62F27" w14:textId="77777777" w:rsidR="008E3121" w:rsidRPr="00AE1D16" w:rsidRDefault="008E3121" w:rsidP="00AE1D16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86" w:type="pct"/>
          </w:tcPr>
          <w:p w14:paraId="4BDBDAE3" w14:textId="77777777" w:rsidR="008E3121" w:rsidRPr="00AE1D16" w:rsidRDefault="008E3121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0" w:type="pct"/>
          </w:tcPr>
          <w:p w14:paraId="4C6909B6" w14:textId="77777777" w:rsidR="008E3121" w:rsidRPr="00AE1D16" w:rsidRDefault="008E3121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74A65D63" w14:textId="77777777" w:rsidR="008E3121" w:rsidRPr="00AE1D16" w:rsidRDefault="008E3121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E3121" w:rsidRPr="00AE1D16" w14:paraId="2DC96A3A" w14:textId="77777777" w:rsidTr="00037C5B">
        <w:tc>
          <w:tcPr>
            <w:tcW w:w="3530" w:type="pct"/>
          </w:tcPr>
          <w:p w14:paraId="758AA1F9" w14:textId="66CB90A0" w:rsidR="008E3121" w:rsidRPr="00AE1D16" w:rsidRDefault="008E3121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แกรนด์ ยู ลิฟวิ่ง จำกัด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***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686" w:type="pct"/>
          </w:tcPr>
          <w:p w14:paraId="6274C14B" w14:textId="0A7DBC8E" w:rsidR="008E3121" w:rsidRPr="00AE1D16" w:rsidRDefault="00DE2A5E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3428538E" w14:textId="77777777" w:rsidR="008E3121" w:rsidRPr="00AE1D16" w:rsidRDefault="008E3121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</w:tcPr>
          <w:p w14:paraId="0A1A4B5A" w14:textId="6253010F" w:rsidR="008E3121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  <w:r w:rsidR="008E312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</w:tr>
      <w:tr w:rsidR="008E3121" w:rsidRPr="00AE1D16" w14:paraId="62A22D6E" w14:textId="77777777" w:rsidTr="00037C5B">
        <w:tc>
          <w:tcPr>
            <w:tcW w:w="3530" w:type="pct"/>
          </w:tcPr>
          <w:p w14:paraId="4006F0FD" w14:textId="2A783B45" w:rsidR="008E3121" w:rsidRPr="00AE1D16" w:rsidRDefault="008E3121" w:rsidP="00AE1D16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เอสโก้ เวนเจอร์ จำกัด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****</w:t>
            </w:r>
            <w:r w:rsidR="00CA7DC6" w:rsidRPr="00AE1D16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557F94B" w14:textId="14B75527" w:rsidR="008E3121" w:rsidRPr="00AE1D16" w:rsidRDefault="00DE2A5E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7B0394D9" w14:textId="77777777" w:rsidR="008E3121" w:rsidRPr="00AE1D16" w:rsidRDefault="008E3121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3724A88" w14:textId="65171DA4" w:rsidR="008E3121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8E312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8E3121" w:rsidRPr="00AE1D16" w14:paraId="292E565D" w14:textId="77777777" w:rsidTr="00037C5B">
        <w:tc>
          <w:tcPr>
            <w:tcW w:w="3530" w:type="pct"/>
            <w:vAlign w:val="bottom"/>
          </w:tcPr>
          <w:p w14:paraId="0122D7C8" w14:textId="57A3B777" w:rsidR="008E3121" w:rsidRPr="00AE1D16" w:rsidRDefault="008E3121" w:rsidP="00AE1D16">
            <w:pPr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CBF57" w14:textId="584A6A2B" w:rsidR="008E3121" w:rsidRPr="00AE1D16" w:rsidRDefault="00DE2A5E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14:paraId="54054279" w14:textId="77777777" w:rsidR="008E3121" w:rsidRPr="00AE1D16" w:rsidRDefault="008E3121" w:rsidP="00AE1D16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40771" w14:textId="18F057AD" w:rsidR="008E3121" w:rsidRPr="00AE1D16" w:rsidRDefault="00E93A22" w:rsidP="00AE1D1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  <w:r w:rsidR="008E312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</w:p>
        </w:tc>
      </w:tr>
    </w:tbl>
    <w:p w14:paraId="6D5FCC4B" w14:textId="0F2D4DFD" w:rsidR="00DE2A5E" w:rsidRPr="00AE1D16" w:rsidRDefault="00DE2A5E" w:rsidP="00AE1D16">
      <w:pPr>
        <w:spacing w:line="240" w:lineRule="auto"/>
        <w:ind w:right="-29"/>
        <w:rPr>
          <w:rFonts w:asciiTheme="majorBidi" w:eastAsia="Batang" w:hAnsiTheme="majorBidi" w:cstheme="majorBidi"/>
          <w:i/>
          <w:iCs/>
          <w:sz w:val="22"/>
          <w:szCs w:val="22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985"/>
      </w:tblGrid>
      <w:tr w:rsidR="00DE2A5E" w:rsidRPr="00AE1D16" w14:paraId="5858D235" w14:textId="77777777" w:rsidTr="00DE2A5E">
        <w:tc>
          <w:tcPr>
            <w:tcW w:w="720" w:type="dxa"/>
          </w:tcPr>
          <w:p w14:paraId="783BCF16" w14:textId="737105A9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</w:t>
            </w:r>
          </w:p>
        </w:tc>
        <w:tc>
          <w:tcPr>
            <w:tcW w:w="7985" w:type="dxa"/>
          </w:tcPr>
          <w:p w14:paraId="29846D10" w14:textId="5B927685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ถือหุ้นโดยบริษัท ยูนิเวนเจอร์ บีจีพี จำกัด</w:t>
            </w:r>
          </w:p>
        </w:tc>
      </w:tr>
      <w:tr w:rsidR="00DE2A5E" w:rsidRPr="00AE1D16" w14:paraId="432DFD6D" w14:textId="77777777" w:rsidTr="00DE2A5E">
        <w:tc>
          <w:tcPr>
            <w:tcW w:w="720" w:type="dxa"/>
          </w:tcPr>
          <w:p w14:paraId="62851B76" w14:textId="78AA497F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</w:t>
            </w:r>
          </w:p>
        </w:tc>
        <w:tc>
          <w:tcPr>
            <w:tcW w:w="7985" w:type="dxa"/>
          </w:tcPr>
          <w:p w14:paraId="277B6066" w14:textId="0178E9B5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ถือหุ้นโดยบริษัท ยูนิเวนเจอร์ แอสเซท แมเนจเม้นท์ จำกัด</w:t>
            </w:r>
          </w:p>
        </w:tc>
      </w:tr>
      <w:tr w:rsidR="00DE2A5E" w:rsidRPr="00AE1D16" w14:paraId="46525345" w14:textId="77777777" w:rsidTr="00DE2A5E">
        <w:tc>
          <w:tcPr>
            <w:tcW w:w="720" w:type="dxa"/>
          </w:tcPr>
          <w:p w14:paraId="5660064E" w14:textId="0E40BE99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***</w:t>
            </w:r>
          </w:p>
        </w:tc>
        <w:tc>
          <w:tcPr>
            <w:tcW w:w="7985" w:type="dxa"/>
          </w:tcPr>
          <w:p w14:paraId="3CDEB1A8" w14:textId="0B7F9011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ถือหุ้นโดยบริษัท เลิศรัฐการ จำกัด</w:t>
            </w:r>
          </w:p>
        </w:tc>
      </w:tr>
      <w:tr w:rsidR="00DE2A5E" w:rsidRPr="00AE1D16" w14:paraId="01B99556" w14:textId="77777777" w:rsidTr="00DE2A5E">
        <w:tc>
          <w:tcPr>
            <w:tcW w:w="720" w:type="dxa"/>
          </w:tcPr>
          <w:p w14:paraId="5F5164B7" w14:textId="76774C04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****</w:t>
            </w:r>
          </w:p>
        </w:tc>
        <w:tc>
          <w:tcPr>
            <w:tcW w:w="7985" w:type="dxa"/>
          </w:tcPr>
          <w:p w14:paraId="5091BAD6" w14:textId="7887EFED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ถือหุ้นโดยบริษัท แกรนด์ ยูนิตี้ ดิเวลล็อปเมนท์ จำกัด</w:t>
            </w:r>
          </w:p>
        </w:tc>
      </w:tr>
      <w:tr w:rsidR="00DE2A5E" w:rsidRPr="00AE1D16" w14:paraId="5C377ECA" w14:textId="77777777" w:rsidTr="00DE2A5E">
        <w:tc>
          <w:tcPr>
            <w:tcW w:w="720" w:type="dxa"/>
          </w:tcPr>
          <w:p w14:paraId="47A2C5CE" w14:textId="50F0F22C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  <w:t>*****</w:t>
            </w:r>
          </w:p>
        </w:tc>
        <w:tc>
          <w:tcPr>
            <w:tcW w:w="7985" w:type="dxa"/>
          </w:tcPr>
          <w:p w14:paraId="4A8B4734" w14:textId="5E126B3F" w:rsidR="00DE2A5E" w:rsidRPr="00AE1D16" w:rsidRDefault="00DE2A5E" w:rsidP="00AE1D16">
            <w:pPr>
              <w:spacing w:line="240" w:lineRule="auto"/>
              <w:ind w:right="-29"/>
              <w:rPr>
                <w:rFonts w:asciiTheme="majorBidi" w:eastAsia="Batang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Batang" w:hAnsiTheme="majorBidi" w:cstheme="majorBidi"/>
                <w:i/>
                <w:iCs/>
                <w:sz w:val="28"/>
                <w:szCs w:val="28"/>
                <w:cs/>
              </w:rPr>
              <w:t>ถือหุ้นโดยบริษัท ยูนิเวนเจอร์ แคปปิตอล จำกัด</w:t>
            </w:r>
          </w:p>
        </w:tc>
      </w:tr>
    </w:tbl>
    <w:p w14:paraId="549EF140" w14:textId="77777777" w:rsidR="004A002A" w:rsidRPr="00AE1D16" w:rsidRDefault="004A002A" w:rsidP="00AE1D16">
      <w:pPr>
        <w:spacing w:line="240" w:lineRule="auto"/>
        <w:ind w:right="-29"/>
        <w:rPr>
          <w:rFonts w:asciiTheme="majorBidi" w:eastAsia="Batang" w:hAnsiTheme="majorBidi" w:cstheme="majorBidi"/>
          <w:i/>
          <w:iCs/>
          <w:sz w:val="22"/>
          <w:szCs w:val="22"/>
          <w:cs/>
        </w:rPr>
      </w:pPr>
    </w:p>
    <w:p w14:paraId="2165E337" w14:textId="69B2A826" w:rsidR="00CB7B37" w:rsidRPr="00AE1D16" w:rsidRDefault="00CB7B37" w:rsidP="00AE1D16">
      <w:pPr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pacing w:val="-4"/>
          <w:sz w:val="28"/>
          <w:szCs w:val="28"/>
        </w:rPr>
      </w:pP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12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มกราคม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ที่ประชุมวิสามัญผู้ถือหุ้นของบริษัท ยูนิเวนเจอร์ บีจีพี จำกัด (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“UVBGP”)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ซึ่งเป็นบริษัทย่อยของบริษัทได้มีมติอนุมัติเพิ่มทุนจดทะเบียนจากเดิม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มูลค่าหุ้นละ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บาท) เป็น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มูลค่าหุ้นละ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บาท)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โดยบริษัทสละสิทธิ์จองซื้อหุ้นสามัญเพิ่มทุนใน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UVBGP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จำนวน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000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มูลค่าหุ้นละ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เป็นจำนวนเงินทั้งสิ้น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22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ล้านบาทให้แก่ผู้ร่วมทุน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ภายหลังการเพิ่มทุนบริษัทและผู้ร่วมทุนจะถือหุ้นใน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UVBGP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ในสัดส่วนร้อยละ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55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45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ตามลำดับ การเปลี่ยนแปลงสัดส่วนการถือหุ้นดังกล่าวไม่ทำให้บริษัทสูญเสียอำนาจการควบคุมใน </w:t>
      </w:r>
      <w:r w:rsidRPr="00AE1D16">
        <w:rPr>
          <w:rFonts w:asciiTheme="majorBidi" w:hAnsiTheme="majorBidi" w:cstheme="majorBidi"/>
          <w:spacing w:val="-4"/>
          <w:sz w:val="28"/>
          <w:szCs w:val="28"/>
        </w:rPr>
        <w:t>UVBGP</w:t>
      </w:r>
    </w:p>
    <w:p w14:paraId="39FB1704" w14:textId="13062C59" w:rsidR="00CB06E5" w:rsidRPr="00AE1D16" w:rsidRDefault="00CB06E5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E9315B4" w14:textId="63E3ECAA" w:rsidR="00DF4684" w:rsidRPr="00AE1D16" w:rsidRDefault="007C26DA" w:rsidP="00AE1D16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="00DF4684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ารพิจารณาการด้อยค่าของเงินลงทุนในบริษัทย่อย</w:t>
      </w:r>
      <w:r w:rsidR="00591E24" w:rsidRPr="00AE1D16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F4684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บริษัทร่วม</w:t>
      </w:r>
      <w:r w:rsidR="00DF4684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F4684" w:rsidRPr="00AE1D16">
        <w:rPr>
          <w:rFonts w:asciiTheme="majorBidi" w:hAnsiTheme="majorBidi" w:cstheme="majorBidi"/>
          <w:i/>
          <w:iCs/>
          <w:sz w:val="28"/>
          <w:szCs w:val="28"/>
          <w:cs/>
        </w:rPr>
        <w:t>และเงินให้กู้ยืมแก่กิจการที่เกี่ยวข้องกัน</w:t>
      </w:r>
    </w:p>
    <w:p w14:paraId="5BB46039" w14:textId="77777777" w:rsidR="00DF4684" w:rsidRPr="00AE1D16" w:rsidRDefault="00DF4684" w:rsidP="00AE1D16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31DC4FA3" w14:textId="15AF2A5D" w:rsidR="00DF4684" w:rsidRPr="00AE1D16" w:rsidRDefault="00DF4684" w:rsidP="00AE1D16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14:paraId="7904F0CB" w14:textId="77777777" w:rsidR="00B53A2C" w:rsidRPr="00AE1D16" w:rsidRDefault="00B53A2C" w:rsidP="00AE1D16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2"/>
          <w:szCs w:val="22"/>
        </w:rPr>
      </w:pPr>
    </w:p>
    <w:p w14:paraId="3B8AF29D" w14:textId="7B7600AD" w:rsidR="00DF4684" w:rsidRPr="00AE1D16" w:rsidRDefault="00DF4684" w:rsidP="00AE1D16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การประมาณคิดลดกระแสเงินสดในอนาคตจำเป็นต้องใช้ข้อสมมติและดุลยพินิจของผู้บริหาร ซึ่งอยู่บนพื้นฐานของประสบการณ์ในอดีตและแผนการดำเนินธุรกิจ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 และอัตราคิดลดที่จะนำมาใช้ในการคำนวณประมาณการกระแสเงินสดในอนาคตคิดลด</w:t>
      </w:r>
    </w:p>
    <w:p w14:paraId="5C8A506B" w14:textId="77777777" w:rsidR="00DF4684" w:rsidRPr="00AE1D16" w:rsidRDefault="00DF4684" w:rsidP="00AE1D16">
      <w:pPr>
        <w:pStyle w:val="NoSpacing"/>
        <w:spacing w:line="240" w:lineRule="auto"/>
        <w:ind w:left="900"/>
        <w:rPr>
          <w:rFonts w:asciiTheme="majorBidi" w:hAnsiTheme="majorBidi" w:cstheme="majorBidi"/>
          <w:sz w:val="22"/>
        </w:rPr>
      </w:pPr>
    </w:p>
    <w:p w14:paraId="413BFB7A" w14:textId="0F24FDF9" w:rsidR="00DF4684" w:rsidRPr="00AE1D16" w:rsidRDefault="00DF4684" w:rsidP="00AE1D16">
      <w:pPr>
        <w:tabs>
          <w:tab w:val="right" w:pos="5220"/>
          <w:tab w:val="right" w:pos="5940"/>
          <w:tab w:val="left" w:pos="6210"/>
          <w:tab w:val="left" w:pos="6480"/>
          <w:tab w:val="right" w:pos="7200"/>
          <w:tab w:val="left" w:pos="7650"/>
          <w:tab w:val="right" w:pos="8460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จากการทดสอบการด้อยค่าดังกล่าว หากการประมาณการมูลค่าที่จะได้รับคืนต่ำกว่ามูลค่าตามบัญชี กลุ่มบริษัทจะ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คืนเพิ่มขึ้นในภายหลัง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ผลขาดทุนและการกลับรายการค่าเผื่อผลขาดทุนดังกล่าวจะถูกรับรู้ในกำไรหรือขาดทุน </w:t>
      </w:r>
    </w:p>
    <w:p w14:paraId="20DCE497" w14:textId="5BB912C7" w:rsidR="00CB7B37" w:rsidRPr="00AE1D16" w:rsidRDefault="00CB7B37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8E457AF" w14:textId="48CAA305" w:rsidR="00151DB5" w:rsidRPr="00AE1D16" w:rsidRDefault="000F5A4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ส่วนของผู้ถือหุ้นที่ไม่มีอำนาจควบคุม</w:t>
      </w:r>
    </w:p>
    <w:p w14:paraId="0B049B4F" w14:textId="77777777" w:rsidR="00984EDD" w:rsidRPr="00AE1D16" w:rsidRDefault="00984EDD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AC6EB28" w14:textId="2C3A7D09" w:rsidR="00EA7021" w:rsidRPr="00AE1D16" w:rsidRDefault="00EA7021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ADB92E4" w14:textId="77777777" w:rsidR="00D92185" w:rsidRPr="00AE1D16" w:rsidRDefault="00D92185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620"/>
      </w:tblGrid>
      <w:tr w:rsidR="00423AE4" w:rsidRPr="00AE1D16" w14:paraId="6AC74A27" w14:textId="77777777" w:rsidTr="00B9051D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3F7E08A" w14:textId="77777777" w:rsidR="00423AE4" w:rsidRPr="00AE1D16" w:rsidRDefault="00423AE4" w:rsidP="00AE1D16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07AD23" w14:textId="701F0C97" w:rsidR="00423AE4" w:rsidRPr="00AE1D16" w:rsidRDefault="00E93A22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30</w:t>
            </w:r>
            <w:r w:rsidR="00423AE4" w:rsidRPr="00AE1D1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423AE4"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กันยายน </w:t>
            </w: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98A0017" w14:textId="77777777" w:rsidR="00423AE4" w:rsidRPr="00AE1D16" w:rsidRDefault="00423AE4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E324D2A" w14:textId="25B92183" w:rsidR="00423AE4" w:rsidRPr="00AE1D16" w:rsidRDefault="00E93A22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30</w:t>
            </w:r>
            <w:r w:rsidR="00423AE4" w:rsidRPr="00AE1D1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423AE4"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กันยายน </w:t>
            </w: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FC7604" w:rsidRPr="00AE1D16" w14:paraId="361E6091" w14:textId="77777777" w:rsidTr="00E26BD0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93C854B" w14:textId="77777777" w:rsidR="00FC7604" w:rsidRPr="00AE1D16" w:rsidRDefault="00FC7604" w:rsidP="00AE1D16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1D260E4" w14:textId="2B3CB19A" w:rsidR="00FC7604" w:rsidRPr="00AE1D16" w:rsidRDefault="008A79A5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บริษัท พัฒนาอินเตอร์คูล จำกัด</w:t>
            </w:r>
          </w:p>
        </w:tc>
        <w:tc>
          <w:tcPr>
            <w:tcW w:w="180" w:type="dxa"/>
          </w:tcPr>
          <w:p w14:paraId="6BF2C21B" w14:textId="77777777" w:rsidR="00FC7604" w:rsidRPr="00AE1D16" w:rsidRDefault="00FC7604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5B8902E0" w14:textId="77777777" w:rsidR="00616685" w:rsidRPr="00AE1D16" w:rsidRDefault="008A79A5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บริษัท ยูนิเวนเจอร์ บีจีพี จำกัด</w:t>
            </w:r>
            <w:r w:rsidR="00616685" w:rsidRPr="00AE1D16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 </w:t>
            </w:r>
          </w:p>
          <w:p w14:paraId="673DFB43" w14:textId="15F4630F" w:rsidR="00FC7604" w:rsidRPr="00AE1D16" w:rsidRDefault="00616685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5EDBF214" w14:textId="20BF5574" w:rsidR="00FC7604" w:rsidRPr="00AE1D16" w:rsidRDefault="00FC7604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6E2CEA5" w14:textId="25F5B3A6" w:rsidR="00FC7604" w:rsidRPr="00AE1D16" w:rsidRDefault="00423AE4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บริษัท แอล อาร์ เค ดีเวลลอปเม้นท์ จำกัด</w:t>
            </w:r>
          </w:p>
        </w:tc>
      </w:tr>
      <w:tr w:rsidR="000F2BFE" w:rsidRPr="00AE1D16" w14:paraId="4D4C1F08" w14:textId="77777777" w:rsidTr="00B9051D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17432757" w14:textId="77777777" w:rsidR="000F2BFE" w:rsidRPr="00AE1D16" w:rsidRDefault="000F2BFE" w:rsidP="00AE1D16">
            <w:pPr>
              <w:pStyle w:val="acctfourfigures"/>
              <w:spacing w:line="240" w:lineRule="auto"/>
              <w:ind w:left="373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4500DDDC" w14:textId="7C058AA4" w:rsidR="000F2BFE" w:rsidRPr="00AE1D16" w:rsidRDefault="000F2BFE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C7604" w:rsidRPr="00AE1D16" w14:paraId="6A51A212" w14:textId="77777777" w:rsidTr="00E26BD0">
        <w:trPr>
          <w:cantSplit/>
          <w:trHeight w:val="20"/>
        </w:trPr>
        <w:tc>
          <w:tcPr>
            <w:tcW w:w="4140" w:type="dxa"/>
            <w:vAlign w:val="bottom"/>
          </w:tcPr>
          <w:p w14:paraId="3970A898" w14:textId="77777777" w:rsidR="00FC7604" w:rsidRPr="00AE1D16" w:rsidRDefault="00FC7604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009DAB" w14:textId="54A06290" w:rsidR="00FC7604" w:rsidRPr="00AE1D16" w:rsidRDefault="00E93A22" w:rsidP="00AE1D16">
            <w:pPr>
              <w:pStyle w:val="acctmergecolhdg"/>
              <w:spacing w:line="240" w:lineRule="auto"/>
              <w:ind w:right="28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61CA23DA" w14:textId="77777777" w:rsidR="00FC7604" w:rsidRPr="00AE1D16" w:rsidRDefault="00FC7604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D860B7" w14:textId="667E5B72" w:rsidR="00FC7604" w:rsidRPr="00AE1D16" w:rsidRDefault="00E93A22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5CAD89C7" w14:textId="3BC3E942" w:rsidR="00FC7604" w:rsidRPr="00AE1D16" w:rsidRDefault="00FC7604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8B7D46" w14:textId="249CB243" w:rsidR="00FC7604" w:rsidRPr="00AE1D16" w:rsidRDefault="00E93A22" w:rsidP="00AE1D16">
            <w:pPr>
              <w:pStyle w:val="acctmergecolhdg"/>
              <w:tabs>
                <w:tab w:val="decimal" w:pos="144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40</w:t>
            </w:r>
          </w:p>
        </w:tc>
      </w:tr>
      <w:tr w:rsidR="00FC7604" w:rsidRPr="00AE1D16" w14:paraId="0F284D97" w14:textId="77777777" w:rsidTr="00E26BD0">
        <w:trPr>
          <w:cantSplit/>
          <w:trHeight w:val="20"/>
        </w:trPr>
        <w:tc>
          <w:tcPr>
            <w:tcW w:w="4140" w:type="dxa"/>
          </w:tcPr>
          <w:p w14:paraId="58C37CDB" w14:textId="77777777" w:rsidR="00FC7604" w:rsidRPr="00AE1D16" w:rsidRDefault="00FC7604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E99C21C" w14:textId="77777777" w:rsidR="00FC7604" w:rsidRPr="00AE1D16" w:rsidRDefault="00FC7604" w:rsidP="00AE1D16">
            <w:pPr>
              <w:pStyle w:val="acctmergecolhdg"/>
              <w:spacing w:line="240" w:lineRule="auto"/>
              <w:ind w:right="286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9CCE89" w14:textId="77777777" w:rsidR="00FC7604" w:rsidRPr="00AE1D16" w:rsidRDefault="00FC7604" w:rsidP="00AE1D16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CE9DB08" w14:textId="22CE40E8" w:rsidR="00FC7604" w:rsidRPr="00AE1D16" w:rsidRDefault="00FC7604" w:rsidP="00AE1D16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B8A33C" w14:textId="39034138" w:rsidR="00FC7604" w:rsidRPr="00AE1D16" w:rsidRDefault="00FC7604" w:rsidP="00AE1D16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055B0054" w14:textId="77777777" w:rsidR="00FC7604" w:rsidRPr="00AE1D16" w:rsidRDefault="00FC7604" w:rsidP="00AE1D16">
            <w:pPr>
              <w:pStyle w:val="acctmergecolhdg"/>
              <w:tabs>
                <w:tab w:val="decimal" w:pos="1203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</w:tr>
      <w:tr w:rsidR="00E92C13" w:rsidRPr="00AE1D16" w14:paraId="57CF88A9" w14:textId="77777777" w:rsidTr="00E26BD0">
        <w:trPr>
          <w:cantSplit/>
          <w:trHeight w:val="20"/>
        </w:trPr>
        <w:tc>
          <w:tcPr>
            <w:tcW w:w="4140" w:type="dxa"/>
          </w:tcPr>
          <w:p w14:paraId="183560BE" w14:textId="77777777" w:rsidR="00E92C13" w:rsidRPr="00AE1D16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14:paraId="52CD060E" w14:textId="4C7F0F1A" w:rsidR="00E92C13" w:rsidRPr="00AE1D16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390</w:t>
            </w:r>
            <w:r w:rsidR="00E92C13"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60E6CCF4" w14:textId="77777777" w:rsidR="00E92C13" w:rsidRPr="00AE1D16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6C783FE" w14:textId="7AB353D1" w:rsidR="00E92C13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190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1E6E274C" w14:textId="4284AC01" w:rsidR="00E92C13" w:rsidRPr="00AE1D16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2E64AC8" w14:textId="62F54CDC" w:rsidR="00E92C13" w:rsidRPr="00AE1D16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215A9C90" w14:textId="77777777" w:rsidTr="00E26BD0">
        <w:trPr>
          <w:cantSplit/>
          <w:trHeight w:val="20"/>
        </w:trPr>
        <w:tc>
          <w:tcPr>
            <w:tcW w:w="4140" w:type="dxa"/>
          </w:tcPr>
          <w:p w14:paraId="4FBAA977" w14:textId="77777777" w:rsidR="00E92C13" w:rsidRPr="00AE1D16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4704248E" w14:textId="384AC337" w:rsidR="00E92C13" w:rsidRPr="00AE1D16" w:rsidRDefault="00E93A22" w:rsidP="00AE1D16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569</w:t>
            </w:r>
            <w:r w:rsidR="00E92C13"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03752242" w14:textId="77777777" w:rsidR="00E92C13" w:rsidRPr="00AE1D16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A8E7A7B" w14:textId="5C9D9A94" w:rsidR="00E92C13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</w:t>
            </w:r>
            <w:r w:rsidR="00F05A06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998</w:t>
            </w:r>
            <w:r w:rsidR="00F05A06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04FB2BC3" w14:textId="5F1F9B1C" w:rsidR="00E92C13" w:rsidRPr="00AE1D16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CA98F4" w14:textId="77927480" w:rsidR="00E92C13" w:rsidRPr="00AE1D16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20A20F45" w14:textId="77777777" w:rsidTr="00E26BD0">
        <w:trPr>
          <w:cantSplit/>
          <w:trHeight w:val="20"/>
        </w:trPr>
        <w:tc>
          <w:tcPr>
            <w:tcW w:w="4140" w:type="dxa"/>
          </w:tcPr>
          <w:p w14:paraId="2C350493" w14:textId="77777777" w:rsidR="00E92C13" w:rsidRPr="00AE1D16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08FD4117" w14:textId="252340C8" w:rsidR="00E92C13" w:rsidRPr="00AE1D16" w:rsidRDefault="00E92C13" w:rsidP="00AE1D16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324</w:t>
            </w: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59</w:t>
            </w: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DCC925" w14:textId="77777777" w:rsidR="00E92C13" w:rsidRPr="00AE1D16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A8DF34E" w14:textId="79935D75" w:rsidR="00E92C13" w:rsidRPr="00B9051D" w:rsidRDefault="00E92C13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143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B6BFFB" w14:textId="26FD9D72" w:rsidR="00E92C13" w:rsidRPr="00AE1D16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EFFBF7" w14:textId="488C57DF" w:rsidR="00E92C13" w:rsidRPr="00AE1D16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603A38CD" w14:textId="77777777" w:rsidTr="00E26BD0">
        <w:trPr>
          <w:cantSplit/>
          <w:trHeight w:val="20"/>
        </w:trPr>
        <w:tc>
          <w:tcPr>
            <w:tcW w:w="4140" w:type="dxa"/>
          </w:tcPr>
          <w:p w14:paraId="04308A0F" w14:textId="77777777" w:rsidR="00E92C13" w:rsidRPr="00AE1D16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52D1992" w14:textId="42B4F134" w:rsidR="00E92C13" w:rsidRPr="00AE1D16" w:rsidRDefault="00E92C13" w:rsidP="00AE1D16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169</w:t>
            </w: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09</w:t>
            </w: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68E7F9" w14:textId="77777777" w:rsidR="00E92C13" w:rsidRPr="00AE1D16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EC2820" w14:textId="06A78672" w:rsidR="00E92C13" w:rsidRPr="00B9051D" w:rsidRDefault="00E92C13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321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80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E3AD1C0" w14:textId="62BBEFD2" w:rsidR="00E92C13" w:rsidRPr="00AE1D16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8D992D" w14:textId="02C77F56" w:rsidR="00E92C13" w:rsidRPr="00AE1D16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76333BAD" w14:textId="77777777" w:rsidTr="00E26BD0">
        <w:trPr>
          <w:cantSplit/>
          <w:trHeight w:val="20"/>
        </w:trPr>
        <w:tc>
          <w:tcPr>
            <w:tcW w:w="4140" w:type="dxa"/>
          </w:tcPr>
          <w:p w14:paraId="34A1E837" w14:textId="77777777" w:rsidR="00E92C13" w:rsidRPr="00AE1D16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6545B" w14:textId="48F5ADF9" w:rsidR="00E92C13" w:rsidRPr="00AE1D16" w:rsidRDefault="00E93A22" w:rsidP="00AE1D16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  <w:r w:rsidR="00E92C13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5A846125" w14:textId="77777777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69C69" w14:textId="44ECDA8E" w:rsidR="00E92C13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92C13" w:rsidRPr="00B905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723</w:t>
            </w:r>
            <w:r w:rsidR="00F05A06" w:rsidRPr="00B905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04EF00C0" w14:textId="24CC2F7D" w:rsidR="00E92C13" w:rsidRPr="00AE1D16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C897C" w14:textId="3A6CA650" w:rsidR="00E92C13" w:rsidRPr="00AE1D16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9051D" w:rsidRPr="00AE1D16" w14:paraId="3C4B80D5" w14:textId="77777777" w:rsidTr="00BB7A58">
        <w:trPr>
          <w:cantSplit/>
          <w:trHeight w:val="20"/>
        </w:trPr>
        <w:tc>
          <w:tcPr>
            <w:tcW w:w="4140" w:type="dxa"/>
          </w:tcPr>
          <w:p w14:paraId="26854FB0" w14:textId="77777777" w:rsidR="00B9051D" w:rsidRPr="00AE1D16" w:rsidRDefault="00B9051D" w:rsidP="00B9051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EE5E2" w14:textId="2AF01023" w:rsidR="00B9051D" w:rsidRPr="00AE1D16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186</w:t>
            </w:r>
            <w:r w:rsidR="00B9051D"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586874CB" w14:textId="77777777" w:rsidR="00B9051D" w:rsidRPr="00AE1D16" w:rsidRDefault="00B9051D" w:rsidP="00B9051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08C65" w14:textId="025503FA" w:rsidR="00B9051D" w:rsidRPr="00AE1D16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B9051D"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508</w:t>
            </w:r>
            <w:r w:rsidR="00B9051D"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64D5EBDC" w14:textId="57EB455B" w:rsidR="00B9051D" w:rsidRPr="00AE1D16" w:rsidRDefault="00B9051D" w:rsidP="00B9051D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6522D" w14:textId="5E84373F" w:rsidR="00B9051D" w:rsidRPr="00B9051D" w:rsidRDefault="00B9051D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1A0A8D8F" w14:textId="77777777" w:rsidTr="00E26BD0">
        <w:trPr>
          <w:cantSplit/>
          <w:trHeight w:val="20"/>
        </w:trPr>
        <w:tc>
          <w:tcPr>
            <w:tcW w:w="4140" w:type="dxa"/>
          </w:tcPr>
          <w:p w14:paraId="65E40ECE" w14:textId="77777777" w:rsidR="00E92C13" w:rsidRPr="00AE1D16" w:rsidRDefault="00E92C13" w:rsidP="00AE1D16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50A7DC0" w14:textId="661244BE" w:rsidR="00D53C98" w:rsidRPr="00AE1D16" w:rsidRDefault="00D53C98" w:rsidP="00AE1D16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870E22" w14:textId="77777777" w:rsidR="00E92C13" w:rsidRPr="00AE1D16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328D01" w14:textId="77777777" w:rsidR="00E92C13" w:rsidRPr="00AE1D16" w:rsidRDefault="00E92C13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DCB9E6C" w14:textId="6588124A" w:rsidR="00E92C13" w:rsidRPr="00AE1D16" w:rsidRDefault="00E92C13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E3610F5" w14:textId="0668CEA1" w:rsidR="00E92C13" w:rsidRPr="00AE1D16" w:rsidRDefault="00E92C13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B356258" w14:textId="77777777" w:rsidR="00E92C13" w:rsidRPr="00AE1D16" w:rsidRDefault="00E92C13" w:rsidP="00AE1D16">
            <w:pPr>
              <w:tabs>
                <w:tab w:val="decimal" w:pos="1203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2C13" w:rsidRPr="00AE1D16" w14:paraId="3092E04D" w14:textId="77777777" w:rsidTr="00E26BD0">
        <w:trPr>
          <w:cantSplit/>
          <w:trHeight w:val="20"/>
        </w:trPr>
        <w:tc>
          <w:tcPr>
            <w:tcW w:w="4140" w:type="dxa"/>
          </w:tcPr>
          <w:p w14:paraId="21E55448" w14:textId="77777777" w:rsidR="00E92C13" w:rsidRPr="00B9051D" w:rsidRDefault="00E92C13" w:rsidP="00AE1D16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shd w:val="clear" w:color="auto" w:fill="auto"/>
          </w:tcPr>
          <w:p w14:paraId="75DF23DF" w14:textId="0CB52CD5" w:rsidR="00E92C13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017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3A356A73" w14:textId="77777777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325A7A5" w14:textId="2C421FBD" w:rsidR="00E92C13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449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0C701A6D" w14:textId="07898E52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B2772D" w14:textId="60539EC4" w:rsidR="00E92C13" w:rsidRPr="00B9051D" w:rsidRDefault="00E93A22" w:rsidP="00B9051D">
            <w:pPr>
              <w:pStyle w:val="acctmergecolhdg"/>
              <w:tabs>
                <w:tab w:val="decimal" w:pos="1005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="00E92C13" w:rsidRPr="00B9051D"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34</w:t>
            </w:r>
          </w:p>
        </w:tc>
      </w:tr>
      <w:tr w:rsidR="00E92C13" w:rsidRPr="00AE1D16" w14:paraId="60E87511" w14:textId="77777777" w:rsidTr="00E26BD0">
        <w:trPr>
          <w:cantSplit/>
          <w:trHeight w:val="20"/>
        </w:trPr>
        <w:tc>
          <w:tcPr>
            <w:tcW w:w="4140" w:type="dxa"/>
          </w:tcPr>
          <w:p w14:paraId="0DB3B37B" w14:textId="631EF5E4" w:rsidR="00E92C13" w:rsidRPr="00B9051D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กำไร </w:t>
            </w:r>
            <w:r w:rsidRPr="00B905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</w:p>
        </w:tc>
        <w:tc>
          <w:tcPr>
            <w:tcW w:w="1530" w:type="dxa"/>
            <w:shd w:val="clear" w:color="auto" w:fill="auto"/>
          </w:tcPr>
          <w:p w14:paraId="41F9306D" w14:textId="081A44ED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D834C5" w14:textId="77777777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9AE387" w14:textId="6AACF405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C3AF06" w14:textId="169D4634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11E4275" w14:textId="78BFCD08" w:rsidR="00E92C13" w:rsidRPr="00B9051D" w:rsidRDefault="00E92C13" w:rsidP="00AE1D16">
            <w:pPr>
              <w:pStyle w:val="acctmergecolhdg"/>
              <w:tabs>
                <w:tab w:val="decimal" w:pos="1203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E92C13" w:rsidRPr="00AE1D16" w14:paraId="2B59C891" w14:textId="77777777" w:rsidTr="00E26BD0">
        <w:trPr>
          <w:cantSplit/>
          <w:trHeight w:val="20"/>
        </w:trPr>
        <w:tc>
          <w:tcPr>
            <w:tcW w:w="4140" w:type="dxa"/>
          </w:tcPr>
          <w:p w14:paraId="34379476" w14:textId="013B02F7" w:rsidR="00E92C13" w:rsidRPr="00B9051D" w:rsidRDefault="00E92C13" w:rsidP="00AE1D1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ส่วนที่เป็นของผู้ถือหุ้น</w:t>
            </w:r>
          </w:p>
        </w:tc>
        <w:tc>
          <w:tcPr>
            <w:tcW w:w="1530" w:type="dxa"/>
            <w:shd w:val="clear" w:color="auto" w:fill="auto"/>
          </w:tcPr>
          <w:p w14:paraId="53475326" w14:textId="172983BB" w:rsidR="00E92C13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130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14:paraId="724DC24D" w14:textId="77777777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C23FA96" w14:textId="2BA09D91" w:rsidR="00E92C13" w:rsidRPr="00B9051D" w:rsidRDefault="00E92C13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347</w:t>
            </w: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36</w:t>
            </w: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B5114A5" w14:textId="77777777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091FB12" w14:textId="44EF0FC1" w:rsidR="00E92C13" w:rsidRPr="00B9051D" w:rsidRDefault="00C124CA" w:rsidP="00B9051D">
            <w:pPr>
              <w:pStyle w:val="acctmergecolhdg"/>
              <w:tabs>
                <w:tab w:val="decimal" w:pos="1005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59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27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B9051D" w:rsidRPr="00AE1D16" w14:paraId="2D2C479F" w14:textId="77777777" w:rsidTr="00A33075">
        <w:trPr>
          <w:cantSplit/>
          <w:trHeight w:val="61"/>
        </w:trPr>
        <w:tc>
          <w:tcPr>
            <w:tcW w:w="4140" w:type="dxa"/>
          </w:tcPr>
          <w:p w14:paraId="3DA697B1" w14:textId="16237368" w:rsidR="00B9051D" w:rsidRPr="00B9051D" w:rsidRDefault="00B9051D" w:rsidP="00B9051D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- </w:t>
            </w: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30" w:type="dxa"/>
            <w:shd w:val="clear" w:color="auto" w:fill="auto"/>
          </w:tcPr>
          <w:p w14:paraId="3B164794" w14:textId="545D6CFC" w:rsidR="00B9051D" w:rsidRPr="00B9051D" w:rsidRDefault="00B9051D" w:rsidP="00B9051D">
            <w:pPr>
              <w:pStyle w:val="acctmergecolhdg"/>
              <w:tabs>
                <w:tab w:val="decimal" w:pos="996"/>
              </w:tabs>
              <w:spacing w:line="240" w:lineRule="auto"/>
              <w:ind w:right="281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C4D048" w14:textId="77777777" w:rsidR="00B9051D" w:rsidRPr="00B9051D" w:rsidRDefault="00B9051D" w:rsidP="00B9051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97739FD" w14:textId="481DA1D1" w:rsidR="00B9051D" w:rsidRPr="00B9051D" w:rsidRDefault="00B9051D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26</w:t>
            </w: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00</w:t>
            </w: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F884F6" w14:textId="77777777" w:rsidR="00B9051D" w:rsidRPr="00B9051D" w:rsidRDefault="00B9051D" w:rsidP="00B9051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11BA7D" w14:textId="7E48D531" w:rsidR="00B9051D" w:rsidRPr="00B9051D" w:rsidRDefault="00B9051D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B9051D" w:rsidRPr="00AE1D16" w14:paraId="7522C97C" w14:textId="77777777" w:rsidTr="00A33075">
        <w:trPr>
          <w:cantSplit/>
          <w:trHeight w:val="20"/>
        </w:trPr>
        <w:tc>
          <w:tcPr>
            <w:tcW w:w="4140" w:type="dxa"/>
          </w:tcPr>
          <w:p w14:paraId="46F6AB3E" w14:textId="1D98B459" w:rsidR="00B9051D" w:rsidRPr="00B9051D" w:rsidRDefault="00B9051D" w:rsidP="00B9051D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001438BA" w14:textId="17B511EC" w:rsidR="00B9051D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  <w:r w:rsidR="00B9051D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14:paraId="22D0EAD3" w14:textId="77777777" w:rsidR="00B9051D" w:rsidRPr="00B9051D" w:rsidRDefault="00B9051D" w:rsidP="00B9051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3CD5D6C" w14:textId="79D50C28" w:rsidR="00B9051D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360</w:t>
            </w:r>
            <w:r w:rsidR="00B9051D"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92</w:t>
            </w:r>
          </w:p>
        </w:tc>
        <w:tc>
          <w:tcPr>
            <w:tcW w:w="180" w:type="dxa"/>
            <w:shd w:val="clear" w:color="auto" w:fill="auto"/>
          </w:tcPr>
          <w:p w14:paraId="3885C543" w14:textId="77777777" w:rsidR="00B9051D" w:rsidRPr="00B9051D" w:rsidRDefault="00B9051D" w:rsidP="00B9051D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D6AAF" w14:textId="4B4ACBA1" w:rsidR="00B9051D" w:rsidRPr="00B9051D" w:rsidRDefault="00B9051D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678FC9F6" w14:textId="77777777" w:rsidTr="00E26BD0">
        <w:trPr>
          <w:cantSplit/>
          <w:trHeight w:val="20"/>
        </w:trPr>
        <w:tc>
          <w:tcPr>
            <w:tcW w:w="4140" w:type="dxa"/>
          </w:tcPr>
          <w:p w14:paraId="2766E257" w14:textId="1E870DF2" w:rsidR="00E92C13" w:rsidRPr="00B9051D" w:rsidRDefault="00E92C13" w:rsidP="00AE1D1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05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5F6B4" w14:textId="6CB8F9A1" w:rsidR="00E92C13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  <w:r w:rsidR="00E92C13"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180" w:type="dxa"/>
            <w:shd w:val="clear" w:color="auto" w:fill="auto"/>
          </w:tcPr>
          <w:p w14:paraId="4CD61BBA" w14:textId="77777777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7B39" w14:textId="79479F4B" w:rsidR="00E92C13" w:rsidRPr="00B9051D" w:rsidRDefault="00674A58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F05A06"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D6E0C95" w14:textId="77777777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55F8F" w14:textId="27D1BC76" w:rsidR="00E92C13" w:rsidRPr="00B9051D" w:rsidRDefault="00E92C13" w:rsidP="00B9051D">
            <w:pPr>
              <w:pStyle w:val="acctmergecolhdg"/>
              <w:tabs>
                <w:tab w:val="decimal" w:pos="1005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E92C13" w:rsidRPr="00AE1D16" w14:paraId="70096EF4" w14:textId="77777777" w:rsidTr="00E26BD0">
        <w:trPr>
          <w:cantSplit/>
          <w:trHeight w:val="20"/>
        </w:trPr>
        <w:tc>
          <w:tcPr>
            <w:tcW w:w="4140" w:type="dxa"/>
          </w:tcPr>
          <w:p w14:paraId="3F39F9DF" w14:textId="77777777" w:rsidR="00173509" w:rsidRPr="00B9051D" w:rsidRDefault="00E92C13" w:rsidP="00AE1D16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B905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) </w:t>
            </w: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</w:t>
            </w:r>
          </w:p>
          <w:p w14:paraId="30033FD0" w14:textId="6960BCDB" w:rsidR="00E92C13" w:rsidRPr="00B9051D" w:rsidRDefault="00E92C13" w:rsidP="00AE1D16">
            <w:pPr>
              <w:pStyle w:val="acctfourfigures"/>
              <w:tabs>
                <w:tab w:val="clear" w:pos="765"/>
              </w:tabs>
              <w:spacing w:line="240" w:lineRule="auto"/>
              <w:ind w:left="37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8D5C9" w14:textId="77777777" w:rsidR="00E92C13" w:rsidRPr="00B9051D" w:rsidRDefault="00E92C13" w:rsidP="00AE1D16">
            <w:pPr>
              <w:pStyle w:val="acctmergecolhdg"/>
              <w:spacing w:line="240" w:lineRule="auto"/>
              <w:ind w:right="28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07B3D141" w14:textId="5553DF5D" w:rsidR="00E92C13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trike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52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F34F151" w14:textId="77777777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trike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66B53" w14:textId="77777777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  <w:p w14:paraId="3A85D3E6" w14:textId="1863A84F" w:rsidR="00E92C13" w:rsidRPr="00B9051D" w:rsidRDefault="00E92C13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strike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182</w:t>
            </w:r>
            <w:r w:rsidR="004D26C3"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6F510E" w14:textId="682A5182" w:rsidR="00E92C13" w:rsidRPr="00B9051D" w:rsidRDefault="00E92C13" w:rsidP="00AE1D16">
            <w:pPr>
              <w:pStyle w:val="acctmergecolhdg"/>
              <w:spacing w:line="240" w:lineRule="auto"/>
              <w:ind w:right="100"/>
              <w:jc w:val="right"/>
              <w:rPr>
                <w:rFonts w:asciiTheme="majorBidi" w:hAnsiTheme="majorBidi" w:cstheme="majorBidi"/>
                <w:b w:val="0"/>
                <w:strike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FF70F" w14:textId="77777777" w:rsidR="00E92C13" w:rsidRPr="00B9051D" w:rsidRDefault="00E92C13" w:rsidP="00AE1D16">
            <w:pPr>
              <w:pStyle w:val="acctmergecolhdg"/>
              <w:tabs>
                <w:tab w:val="decimal" w:pos="1203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854089" w14:textId="1D15249D" w:rsidR="00E92C13" w:rsidRPr="00B9051D" w:rsidRDefault="00F20AB3" w:rsidP="00B9051D">
            <w:pPr>
              <w:pStyle w:val="acctmergecolhdg"/>
              <w:tabs>
                <w:tab w:val="decimal" w:pos="1005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trike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E92C13" w:rsidRPr="00AE1D16" w14:paraId="7755ED4C" w14:textId="77777777" w:rsidTr="00E26BD0">
        <w:trPr>
          <w:cantSplit/>
          <w:trHeight w:val="20"/>
        </w:trPr>
        <w:tc>
          <w:tcPr>
            <w:tcW w:w="4140" w:type="dxa"/>
          </w:tcPr>
          <w:p w14:paraId="34022102" w14:textId="77777777" w:rsidR="00E92C13" w:rsidRPr="00B9051D" w:rsidRDefault="00E92C13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กำไรขาดทุนเบ็ดเสร็จอื่นที่แบ่งให้กับส่วนได้เสีย</w:t>
            </w:r>
          </w:p>
          <w:p w14:paraId="50B9151B" w14:textId="77777777" w:rsidR="00E92C13" w:rsidRPr="00B9051D" w:rsidRDefault="00E92C13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9051D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5ECFC15" w14:textId="77777777" w:rsidR="00E92C13" w:rsidRPr="00B9051D" w:rsidRDefault="00E92C13" w:rsidP="00AE1D16">
            <w:pPr>
              <w:pStyle w:val="acctmergecolhdg"/>
              <w:spacing w:line="240" w:lineRule="auto"/>
              <w:ind w:right="281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676B7C4E" w14:textId="254686F0" w:rsidR="00E92C13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F05A06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7E248A1D" w14:textId="3F60CAC1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5A9156E" w14:textId="77777777" w:rsidR="00E92C13" w:rsidRPr="00B9051D" w:rsidRDefault="00E92C13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5CB070AA" w14:textId="59F11791" w:rsidR="00E92C13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182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218CB1D3" w14:textId="4D554E7A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9AAF1D" w14:textId="77777777" w:rsidR="00E92C13" w:rsidRPr="00B9051D" w:rsidRDefault="00E92C13" w:rsidP="00AE1D16">
            <w:pPr>
              <w:pStyle w:val="acctmergecolhdg"/>
              <w:tabs>
                <w:tab w:val="decimal" w:pos="1203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2750DC" w14:textId="1CA99834" w:rsidR="00E92C13" w:rsidRPr="00B9051D" w:rsidRDefault="00E93A22" w:rsidP="00B9051D">
            <w:pPr>
              <w:pStyle w:val="acctmergecolhdg"/>
              <w:tabs>
                <w:tab w:val="decimal" w:pos="1005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0</w:t>
            </w:r>
            <w:r w:rsidR="00E92C13" w:rsidRPr="00B9051D">
              <w:rPr>
                <w:rFonts w:asciiTheme="majorBidi" w:hAnsiTheme="majorBidi" w:cstheme="majorBidi"/>
                <w:b w:val="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03</w:t>
            </w:r>
          </w:p>
        </w:tc>
      </w:tr>
      <w:tr w:rsidR="000F2BFE" w:rsidRPr="00AE1D16" w14:paraId="297DA203" w14:textId="77777777" w:rsidTr="00E26BD0">
        <w:trPr>
          <w:cantSplit/>
          <w:trHeight w:val="20"/>
        </w:trPr>
        <w:tc>
          <w:tcPr>
            <w:tcW w:w="4140" w:type="dxa"/>
          </w:tcPr>
          <w:p w14:paraId="3EAE8D44" w14:textId="77777777" w:rsidR="000F2BFE" w:rsidRPr="00B9051D" w:rsidRDefault="000F2BFE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96E474A" w14:textId="77777777" w:rsidR="000F2BFE" w:rsidRPr="00B9051D" w:rsidRDefault="000F2BFE" w:rsidP="00AE1D16">
            <w:pPr>
              <w:pStyle w:val="acctmergecolhdg"/>
              <w:spacing w:line="240" w:lineRule="auto"/>
              <w:ind w:right="281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B1B6B4" w14:textId="77777777" w:rsidR="000F2BFE" w:rsidRPr="00B9051D" w:rsidRDefault="000F2BFE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ABAE28C" w14:textId="77777777" w:rsidR="000F2BFE" w:rsidRPr="00B9051D" w:rsidRDefault="000F2BFE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E91CF74" w14:textId="77777777" w:rsidR="000F2BFE" w:rsidRPr="00B9051D" w:rsidRDefault="000F2BFE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7AD070A0" w14:textId="77777777" w:rsidR="000F2BFE" w:rsidRPr="00B9051D" w:rsidRDefault="000F2BFE" w:rsidP="00AE1D16">
            <w:pPr>
              <w:pStyle w:val="acctmergecolhdg"/>
              <w:tabs>
                <w:tab w:val="decimal" w:pos="1203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szCs w:val="22"/>
              </w:rPr>
            </w:pPr>
          </w:p>
        </w:tc>
      </w:tr>
      <w:tr w:rsidR="00E92C13" w:rsidRPr="00AE1D16" w14:paraId="369C94C7" w14:textId="77777777" w:rsidTr="00E26BD0">
        <w:trPr>
          <w:cantSplit/>
          <w:trHeight w:val="20"/>
        </w:trPr>
        <w:tc>
          <w:tcPr>
            <w:tcW w:w="4140" w:type="dxa"/>
            <w:vAlign w:val="bottom"/>
          </w:tcPr>
          <w:p w14:paraId="77DE1D15" w14:textId="77777777" w:rsidR="00E92C13" w:rsidRPr="00B9051D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0EA1F2" w14:textId="5FEE159A" w:rsidR="00E92C13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169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35079AAF" w14:textId="77777777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FC67BB9" w14:textId="6B64E6B6" w:rsidR="00E92C13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742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180" w:type="dxa"/>
            <w:shd w:val="clear" w:color="auto" w:fill="auto"/>
          </w:tcPr>
          <w:p w14:paraId="0F67895F" w14:textId="437FFAD4" w:rsidR="00E92C13" w:rsidRPr="00B9051D" w:rsidRDefault="00E92C13" w:rsidP="00AE1D16">
            <w:pPr>
              <w:pStyle w:val="acctmergecolhdg"/>
              <w:spacing w:line="240" w:lineRule="auto"/>
              <w:ind w:right="156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20DCDCB" w14:textId="11AB6428" w:rsidR="00E92C13" w:rsidRPr="00B9051D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597CB814" w14:textId="77777777" w:rsidTr="00E26BD0">
        <w:trPr>
          <w:cantSplit/>
          <w:trHeight w:val="20"/>
        </w:trPr>
        <w:tc>
          <w:tcPr>
            <w:tcW w:w="4140" w:type="dxa"/>
            <w:vAlign w:val="bottom"/>
          </w:tcPr>
          <w:p w14:paraId="30045A54" w14:textId="77777777" w:rsidR="00E92C13" w:rsidRPr="00B9051D" w:rsidRDefault="00E92C13" w:rsidP="00AE1D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0A1FA9" w14:textId="13D1CD46" w:rsidR="00E92C13" w:rsidRPr="00B9051D" w:rsidRDefault="00E92C13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254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89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974A09" w14:textId="77777777" w:rsidR="00E92C13" w:rsidRPr="00B9051D" w:rsidRDefault="00E92C13" w:rsidP="00AE1D1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3BD1F8" w14:textId="6A3D33D7" w:rsidR="00E92C13" w:rsidRPr="00B9051D" w:rsidRDefault="00E92C13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337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96D5363" w14:textId="1C85207B" w:rsidR="00E92C13" w:rsidRPr="00B9051D" w:rsidRDefault="00E92C13" w:rsidP="00AE1D1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224D143" w14:textId="772E14FD" w:rsidR="00E92C13" w:rsidRPr="00B9051D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92C13" w:rsidRPr="00AE1D16" w14:paraId="717E052E" w14:textId="77777777" w:rsidTr="00E26BD0">
        <w:trPr>
          <w:cantSplit/>
          <w:trHeight w:val="20"/>
        </w:trPr>
        <w:tc>
          <w:tcPr>
            <w:tcW w:w="4140" w:type="dxa"/>
          </w:tcPr>
          <w:p w14:paraId="20AEAEB6" w14:textId="77777777" w:rsidR="00E92C13" w:rsidRPr="00B9051D" w:rsidRDefault="00E92C13" w:rsidP="00AE1D16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051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71459F" w14:textId="4C7E278E" w:rsidR="00E92C13" w:rsidRPr="00B9051D" w:rsidRDefault="00E93A22" w:rsidP="00B9051D">
            <w:pPr>
              <w:pStyle w:val="acctmergecolhdg"/>
              <w:tabs>
                <w:tab w:val="decimal" w:pos="908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117</w:t>
            </w:r>
            <w:r w:rsidR="00B77114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4BB1BCC1" w14:textId="77777777" w:rsidR="00E92C13" w:rsidRPr="00B9051D" w:rsidRDefault="00E92C13" w:rsidP="00AE1D1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B88AFF" w14:textId="5188CB8C" w:rsidR="00E92C13" w:rsidRPr="00B9051D" w:rsidRDefault="00E93A22" w:rsidP="00B9051D">
            <w:pPr>
              <w:pStyle w:val="acctmergecolhdg"/>
              <w:tabs>
                <w:tab w:val="decimal" w:pos="913"/>
              </w:tabs>
              <w:spacing w:line="240" w:lineRule="auto"/>
              <w:ind w:right="10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715</w:t>
            </w:r>
            <w:r w:rsidR="00E92C13"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5C88C5DE" w14:textId="23F2F548" w:rsidR="00E92C13" w:rsidRPr="00B9051D" w:rsidRDefault="00E92C13" w:rsidP="00AE1D16">
            <w:pPr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1BBF14" w14:textId="3DE83289" w:rsidR="00E92C13" w:rsidRPr="00B9051D" w:rsidRDefault="00E92C13" w:rsidP="00B9051D">
            <w:pPr>
              <w:pStyle w:val="acctmergecolhdg"/>
              <w:tabs>
                <w:tab w:val="decimal" w:pos="1185"/>
              </w:tabs>
              <w:spacing w:line="240" w:lineRule="auto"/>
              <w:ind w:right="-81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9051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7969E28" w14:textId="183E5514" w:rsidR="0074362F" w:rsidRPr="00AE1D16" w:rsidRDefault="0074362F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2FD1FC8" w14:textId="490F2A39" w:rsidR="00A27316" w:rsidRPr="00AE1D16" w:rsidRDefault="00A27316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อสังหาริมทรัพย์เพื่อการลงทุน</w:t>
      </w:r>
    </w:p>
    <w:p w14:paraId="23B93245" w14:textId="77777777" w:rsidR="00A27316" w:rsidRPr="00AE1D16" w:rsidRDefault="00A27316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4"/>
        <w:gridCol w:w="812"/>
        <w:gridCol w:w="994"/>
        <w:gridCol w:w="236"/>
        <w:gridCol w:w="33"/>
        <w:gridCol w:w="991"/>
        <w:gridCol w:w="269"/>
        <w:gridCol w:w="990"/>
        <w:gridCol w:w="241"/>
        <w:gridCol w:w="28"/>
        <w:gridCol w:w="1001"/>
      </w:tblGrid>
      <w:tr w:rsidR="00841107" w:rsidRPr="00AE1D16" w14:paraId="159BAF7B" w14:textId="77777777" w:rsidTr="00037C5B">
        <w:tc>
          <w:tcPr>
            <w:tcW w:w="3594" w:type="dxa"/>
          </w:tcPr>
          <w:p w14:paraId="3E250D4C" w14:textId="77777777" w:rsidR="00841107" w:rsidRPr="00AE1D16" w:rsidRDefault="00841107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14:paraId="2E7BFA45" w14:textId="77777777" w:rsidR="00841107" w:rsidRPr="00AE1D16" w:rsidRDefault="00841107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4" w:type="dxa"/>
            <w:gridSpan w:val="4"/>
          </w:tcPr>
          <w:p w14:paraId="653D04DA" w14:textId="4D83A4D1" w:rsidR="00841107" w:rsidRPr="00AE1D16" w:rsidRDefault="00841107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0F00C97" w14:textId="77777777" w:rsidR="00841107" w:rsidRPr="00AE1D16" w:rsidRDefault="00841107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5" w:type="dxa"/>
            <w:gridSpan w:val="4"/>
          </w:tcPr>
          <w:p w14:paraId="441FDE30" w14:textId="4E56CCE0" w:rsidR="00841107" w:rsidRPr="00AE1D16" w:rsidRDefault="00841107" w:rsidP="00AE1D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107" w:rsidRPr="00AE1D16" w14:paraId="4AAFC7E7" w14:textId="77777777" w:rsidTr="00037C5B">
        <w:tc>
          <w:tcPr>
            <w:tcW w:w="3594" w:type="dxa"/>
          </w:tcPr>
          <w:p w14:paraId="10A7C592" w14:textId="77777777" w:rsidR="00841107" w:rsidRPr="00AE1D16" w:rsidRDefault="00841107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14:paraId="0F533B3F" w14:textId="77777777" w:rsidR="00841107" w:rsidRPr="00AE1D16" w:rsidRDefault="00841107" w:rsidP="00AE1D16">
            <w:pPr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4" w:type="dxa"/>
            <w:vAlign w:val="center"/>
          </w:tcPr>
          <w:p w14:paraId="0714A520" w14:textId="601E48E0" w:rsidR="00841107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gridSpan w:val="2"/>
            <w:vAlign w:val="center"/>
          </w:tcPr>
          <w:p w14:paraId="3E0F69CF" w14:textId="77777777" w:rsidR="00841107" w:rsidRPr="00AE1D16" w:rsidRDefault="00841107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705AF1FA" w14:textId="6AB10BEA" w:rsidR="00841107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6C020478" w14:textId="77777777" w:rsidR="00841107" w:rsidRPr="00AE1D16" w:rsidRDefault="00841107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4726B27" w14:textId="4D9C1481" w:rsidR="00841107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1" w:type="dxa"/>
            <w:vAlign w:val="center"/>
          </w:tcPr>
          <w:p w14:paraId="54857EE0" w14:textId="77777777" w:rsidR="00841107" w:rsidRPr="00AE1D16" w:rsidRDefault="00841107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20612AB3" w14:textId="53105428" w:rsidR="00841107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60129" w:rsidRPr="00AE1D16" w14:paraId="071C2C11" w14:textId="77777777" w:rsidTr="00037C5B">
        <w:trPr>
          <w:trHeight w:val="65"/>
        </w:trPr>
        <w:tc>
          <w:tcPr>
            <w:tcW w:w="3594" w:type="dxa"/>
          </w:tcPr>
          <w:p w14:paraId="5494CF92" w14:textId="77777777" w:rsidR="00160129" w:rsidRPr="00AE1D16" w:rsidRDefault="00160129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14:paraId="6BEBE808" w14:textId="77777777" w:rsidR="00160129" w:rsidRPr="00AE1D16" w:rsidRDefault="0016012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783" w:type="dxa"/>
            <w:gridSpan w:val="9"/>
          </w:tcPr>
          <w:p w14:paraId="54316C7F" w14:textId="77777777" w:rsidR="00160129" w:rsidRPr="00AE1D16" w:rsidRDefault="0016012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9DF" w:rsidRPr="00AE1D16" w14:paraId="0FDF9ACF" w14:textId="77777777" w:rsidTr="00037C5B">
        <w:tc>
          <w:tcPr>
            <w:tcW w:w="3594" w:type="dxa"/>
          </w:tcPr>
          <w:p w14:paraId="28FBD332" w14:textId="30856835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17778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วันต้นปี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12" w:type="dxa"/>
          </w:tcPr>
          <w:p w14:paraId="5FE1EE84" w14:textId="77777777" w:rsidR="007509DF" w:rsidRPr="00AE1D16" w:rsidRDefault="007509DF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</w:tcPr>
          <w:p w14:paraId="7988377C" w14:textId="4C29501F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9C78A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269" w:type="dxa"/>
            <w:gridSpan w:val="2"/>
          </w:tcPr>
          <w:p w14:paraId="79C581B6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90E1216" w14:textId="55617A31" w:rsidR="007509DF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="007509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9" w:type="dxa"/>
          </w:tcPr>
          <w:p w14:paraId="1BD8B049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EF8F46" w14:textId="06C29EBE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41" w:type="dxa"/>
          </w:tcPr>
          <w:p w14:paraId="1B585775" w14:textId="77777777" w:rsidR="007509DF" w:rsidRPr="00AE1D16" w:rsidRDefault="007509DF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71FF3FB" w14:textId="3B927D4F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7509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924539" w:rsidRPr="00AE1D16" w14:paraId="5C3C04B8" w14:textId="77777777" w:rsidTr="00037C5B">
        <w:tc>
          <w:tcPr>
            <w:tcW w:w="3594" w:type="dxa"/>
          </w:tcPr>
          <w:p w14:paraId="1042BAA3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2" w:type="dxa"/>
          </w:tcPr>
          <w:p w14:paraId="6AFEC4F9" w14:textId="77777777" w:rsidR="00924539" w:rsidRPr="00AE1D16" w:rsidRDefault="0092453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94" w:type="dxa"/>
          </w:tcPr>
          <w:p w14:paraId="4AD7626B" w14:textId="79DFDF47" w:rsidR="00924539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C78A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69" w:type="dxa"/>
            <w:gridSpan w:val="2"/>
          </w:tcPr>
          <w:p w14:paraId="43E77451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14:paraId="21663247" w14:textId="7264E8F3" w:rsidR="00924539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69" w:type="dxa"/>
          </w:tcPr>
          <w:p w14:paraId="68A38204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3BFC471" w14:textId="25DB3D51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EE01FF5" w14:textId="77777777" w:rsidR="00924539" w:rsidRPr="00AE1D16" w:rsidRDefault="00924539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736CBFB" w14:textId="797F51FD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24539" w:rsidRPr="00AE1D16" w14:paraId="7506BDBF" w14:textId="77777777" w:rsidTr="00037C5B">
        <w:tc>
          <w:tcPr>
            <w:tcW w:w="3594" w:type="dxa"/>
          </w:tcPr>
          <w:p w14:paraId="36A6903E" w14:textId="38A22FEB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812" w:type="dxa"/>
          </w:tcPr>
          <w:p w14:paraId="2EF879FC" w14:textId="77777777" w:rsidR="00924539" w:rsidRPr="00AE1D16" w:rsidRDefault="0092453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4" w:type="dxa"/>
          </w:tcPr>
          <w:p w14:paraId="0D6C7BC3" w14:textId="7266D4C0" w:rsidR="00924539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9C78A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69" w:type="dxa"/>
            <w:gridSpan w:val="2"/>
          </w:tcPr>
          <w:p w14:paraId="15D498B2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14:paraId="17F2A8A0" w14:textId="7EA78778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33BD24C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8FF9516" w14:textId="66CC043F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00740EA" w14:textId="77777777" w:rsidR="00924539" w:rsidRPr="00AE1D16" w:rsidRDefault="00924539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1521544" w14:textId="38277984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24539" w:rsidRPr="00AE1D16" w14:paraId="14DEEF88" w14:textId="77777777" w:rsidTr="00037C5B">
        <w:tc>
          <w:tcPr>
            <w:tcW w:w="3594" w:type="dxa"/>
          </w:tcPr>
          <w:p w14:paraId="7B462652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โอนจากที่ดิน อาคารและอุปกรณ์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  <w:shd w:val="clear" w:color="auto" w:fill="auto"/>
          </w:tcPr>
          <w:p w14:paraId="4D3901F6" w14:textId="37C187EB" w:rsidR="00924539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994" w:type="dxa"/>
          </w:tcPr>
          <w:p w14:paraId="1F0D230B" w14:textId="7D166BB4" w:rsidR="00924539" w:rsidRPr="00AE1D16" w:rsidRDefault="009C78A2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56062D51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14:paraId="460571D7" w14:textId="737FBC00" w:rsidR="00924539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69" w:type="dxa"/>
          </w:tcPr>
          <w:p w14:paraId="59ED10C8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6A9B407" w14:textId="3BCBCB17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676C558B" w14:textId="77777777" w:rsidR="00924539" w:rsidRPr="00AE1D16" w:rsidRDefault="00924539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21AB001" w14:textId="02C93719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24539" w:rsidRPr="00AE1D16" w14:paraId="74270B1B" w14:textId="77777777" w:rsidTr="00037C5B">
        <w:tc>
          <w:tcPr>
            <w:tcW w:w="3594" w:type="dxa"/>
          </w:tcPr>
          <w:p w14:paraId="4797EDBA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2" w:type="dxa"/>
          </w:tcPr>
          <w:p w14:paraId="2A87D0B0" w14:textId="77777777" w:rsidR="00924539" w:rsidRPr="00AE1D16" w:rsidRDefault="0092453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75DBACB" w14:textId="602EC52F" w:rsidR="00924539" w:rsidRPr="00AE1D16" w:rsidRDefault="009C78A2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1D3C2D5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14:paraId="53E62AFD" w14:textId="130807FB" w:rsidR="00924539" w:rsidRPr="00AE1D16" w:rsidRDefault="00924539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00BFBEF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6CCD95E" w14:textId="143B01E8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BBBA0F3" w14:textId="77777777" w:rsidR="00924539" w:rsidRPr="00AE1D16" w:rsidRDefault="00924539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81A4DCB" w14:textId="24C79958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24539" w:rsidRPr="00AE1D16" w14:paraId="4998E63C" w14:textId="77777777" w:rsidTr="00037C5B">
        <w:tc>
          <w:tcPr>
            <w:tcW w:w="3594" w:type="dxa"/>
          </w:tcPr>
          <w:p w14:paraId="07CB30BD" w14:textId="56136B9A" w:rsidR="00924539" w:rsidRPr="00AE1D16" w:rsidRDefault="00924539" w:rsidP="00AE1D16">
            <w:pPr>
              <w:spacing w:line="240" w:lineRule="auto"/>
              <w:ind w:left="156" w:right="-19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จากการปรับปรุงมูลค่ายุติธรรม</w:t>
            </w:r>
          </w:p>
        </w:tc>
        <w:tc>
          <w:tcPr>
            <w:tcW w:w="812" w:type="dxa"/>
          </w:tcPr>
          <w:p w14:paraId="18E20B03" w14:textId="4D867D22" w:rsidR="00924539" w:rsidRPr="00AE1D16" w:rsidRDefault="00924539" w:rsidP="00AE1D16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2CD43D6" w14:textId="1CB38659" w:rsidR="009C78A2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C78A2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69" w:type="dxa"/>
            <w:gridSpan w:val="2"/>
          </w:tcPr>
          <w:p w14:paraId="07B0491B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</w:tcPr>
          <w:p w14:paraId="10F1348D" w14:textId="79D96BB0" w:rsidR="00924539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69" w:type="dxa"/>
          </w:tcPr>
          <w:p w14:paraId="1079D15A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613227" w14:textId="7515E99F" w:rsidR="00924539" w:rsidRPr="00AE1D16" w:rsidRDefault="00924539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27CDCE72" w14:textId="77777777" w:rsidR="00924539" w:rsidRPr="00AE1D16" w:rsidRDefault="00924539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75C1CF" w14:textId="6245803B" w:rsidR="00924539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7509DF" w:rsidRPr="00AE1D16" w14:paraId="4F723306" w14:textId="77777777" w:rsidTr="00037C5B">
        <w:tc>
          <w:tcPr>
            <w:tcW w:w="4406" w:type="dxa"/>
            <w:gridSpan w:val="2"/>
          </w:tcPr>
          <w:p w14:paraId="7B46BC4D" w14:textId="623E1453" w:rsidR="007509DF" w:rsidRPr="00AE1D16" w:rsidRDefault="007509DF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</w:t>
            </w:r>
            <w:r w:rsidR="00C17778"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สิ้นปี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3B2DC64" w14:textId="1A996335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  <w:r w:rsidR="009C78A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69" w:type="dxa"/>
            <w:gridSpan w:val="2"/>
          </w:tcPr>
          <w:p w14:paraId="5FBDE36F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2CB03E0" w14:textId="2ACFC594" w:rsidR="007509DF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276</w:t>
            </w:r>
            <w:r w:rsidR="007509D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269" w:type="dxa"/>
          </w:tcPr>
          <w:p w14:paraId="11606718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5FB878" w14:textId="7F5B088B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  <w:r w:rsidR="00924539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41" w:type="dxa"/>
          </w:tcPr>
          <w:p w14:paraId="0534A8A4" w14:textId="77777777" w:rsidR="007509DF" w:rsidRPr="00AE1D16" w:rsidRDefault="007509DF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365546" w14:textId="23AE842F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</w:t>
            </w:r>
            <w:r w:rsidR="007509D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</w:p>
        </w:tc>
      </w:tr>
      <w:tr w:rsidR="007509DF" w:rsidRPr="00AE1D16" w14:paraId="14EB3AC2" w14:textId="77777777" w:rsidTr="00037C5B">
        <w:tc>
          <w:tcPr>
            <w:tcW w:w="4406" w:type="dxa"/>
            <w:gridSpan w:val="2"/>
          </w:tcPr>
          <w:p w14:paraId="088426D8" w14:textId="77777777" w:rsidR="007509DF" w:rsidRPr="00AE1D16" w:rsidRDefault="007509DF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254" w:type="dxa"/>
            <w:gridSpan w:val="4"/>
          </w:tcPr>
          <w:p w14:paraId="50D2EB8F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46A3A48A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0EEC28F0" w14:textId="77777777" w:rsidR="007509DF" w:rsidRPr="00AE1D16" w:rsidRDefault="007509DF" w:rsidP="00AE1D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</w:tr>
      <w:tr w:rsidR="00D53C98" w:rsidRPr="00AE1D16" w14:paraId="6D7A07C0" w14:textId="77777777" w:rsidTr="00037C5B">
        <w:tc>
          <w:tcPr>
            <w:tcW w:w="4406" w:type="dxa"/>
            <w:gridSpan w:val="2"/>
          </w:tcPr>
          <w:p w14:paraId="2E4CE73D" w14:textId="77777777" w:rsidR="00D53C98" w:rsidRPr="00AE1D16" w:rsidRDefault="00D53C98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254" w:type="dxa"/>
            <w:gridSpan w:val="4"/>
          </w:tcPr>
          <w:p w14:paraId="574FDCDC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2DD8CBA0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71087B95" w14:textId="77777777" w:rsidR="00D53C98" w:rsidRPr="00AE1D16" w:rsidRDefault="00D53C98" w:rsidP="00AE1D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</w:tr>
      <w:tr w:rsidR="00D53C98" w:rsidRPr="00AE1D16" w14:paraId="2F18687F" w14:textId="77777777" w:rsidTr="00037C5B">
        <w:tc>
          <w:tcPr>
            <w:tcW w:w="4406" w:type="dxa"/>
            <w:gridSpan w:val="2"/>
          </w:tcPr>
          <w:p w14:paraId="0813F569" w14:textId="77777777" w:rsidR="00D53C98" w:rsidRPr="00AE1D16" w:rsidRDefault="00D53C98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2254" w:type="dxa"/>
            <w:gridSpan w:val="4"/>
          </w:tcPr>
          <w:p w14:paraId="00BA72F2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269" w:type="dxa"/>
          </w:tcPr>
          <w:p w14:paraId="0BD8716E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255" w:type="dxa"/>
            <w:gridSpan w:val="4"/>
          </w:tcPr>
          <w:p w14:paraId="09842F54" w14:textId="77777777" w:rsidR="00D53C98" w:rsidRPr="00AE1D16" w:rsidRDefault="00D53C98" w:rsidP="00AE1D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</w:tr>
      <w:tr w:rsidR="007509DF" w:rsidRPr="00AE1D16" w14:paraId="2780587A" w14:textId="77777777" w:rsidTr="00037C5B">
        <w:tc>
          <w:tcPr>
            <w:tcW w:w="4406" w:type="dxa"/>
            <w:gridSpan w:val="2"/>
          </w:tcPr>
          <w:p w14:paraId="26BB92E1" w14:textId="2BA8AB65" w:rsidR="007509DF" w:rsidRPr="00AE1D16" w:rsidRDefault="007509DF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4"/>
          </w:tcPr>
          <w:p w14:paraId="04FE8AF2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4252B26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5" w:type="dxa"/>
            <w:gridSpan w:val="4"/>
          </w:tcPr>
          <w:p w14:paraId="10F5245A" w14:textId="77777777" w:rsidR="007509DF" w:rsidRPr="00AE1D16" w:rsidRDefault="007509DF" w:rsidP="00AE1D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09DF" w:rsidRPr="00AE1D16" w14:paraId="46B30976" w14:textId="77777777" w:rsidTr="00037C5B">
        <w:tc>
          <w:tcPr>
            <w:tcW w:w="4406" w:type="dxa"/>
            <w:gridSpan w:val="2"/>
          </w:tcPr>
          <w:p w14:paraId="01CF1A9D" w14:textId="5B72257E" w:rsidR="007509DF" w:rsidRPr="00AE1D16" w:rsidRDefault="007509DF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4" w:type="dxa"/>
            <w:vAlign w:val="center"/>
          </w:tcPr>
          <w:p w14:paraId="013CA7CB" w14:textId="1465D46F" w:rsidR="007509DF" w:rsidRPr="00AE1D16" w:rsidRDefault="00E93A22" w:rsidP="00AE1D16">
            <w:pPr>
              <w:spacing w:line="240" w:lineRule="auto"/>
              <w:ind w:left="-115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EFDD76A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3B3DBE9E" w14:textId="2F9D9FFA" w:rsidR="007509DF" w:rsidRPr="00AE1D16" w:rsidRDefault="00E93A22" w:rsidP="00AE1D16">
            <w:pPr>
              <w:spacing w:line="240" w:lineRule="auto"/>
              <w:ind w:left="-126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4AC67431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A646214" w14:textId="5704A578" w:rsidR="007509DF" w:rsidRPr="00AE1D16" w:rsidRDefault="00E93A22" w:rsidP="00AE1D16">
            <w:pPr>
              <w:spacing w:line="240" w:lineRule="auto"/>
              <w:ind w:left="-9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gridSpan w:val="2"/>
          </w:tcPr>
          <w:p w14:paraId="381370C8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5CDA887D" w14:textId="6753A03D" w:rsidR="007509DF" w:rsidRPr="00AE1D16" w:rsidRDefault="00E93A22" w:rsidP="00AE1D16">
            <w:pPr>
              <w:spacing w:line="240" w:lineRule="auto"/>
              <w:ind w:left="-94" w:right="-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509DF" w:rsidRPr="00AE1D16" w14:paraId="62DD3EE6" w14:textId="77777777" w:rsidTr="00037C5B">
        <w:tc>
          <w:tcPr>
            <w:tcW w:w="4406" w:type="dxa"/>
            <w:gridSpan w:val="2"/>
          </w:tcPr>
          <w:p w14:paraId="5D7EDCD7" w14:textId="77777777" w:rsidR="007509DF" w:rsidRPr="00AE1D16" w:rsidRDefault="007509DF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83" w:type="dxa"/>
            <w:gridSpan w:val="9"/>
          </w:tcPr>
          <w:p w14:paraId="66EB104D" w14:textId="77777777" w:rsidR="007509DF" w:rsidRPr="00AE1D16" w:rsidRDefault="007509DF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509DF" w:rsidRPr="00AE1D16" w14:paraId="72872EF7" w14:textId="77777777" w:rsidTr="00037C5B">
        <w:tc>
          <w:tcPr>
            <w:tcW w:w="4406" w:type="dxa"/>
            <w:gridSpan w:val="2"/>
          </w:tcPr>
          <w:p w14:paraId="5CC2F118" w14:textId="76FE12BE" w:rsidR="007509DF" w:rsidRPr="00AE1D16" w:rsidRDefault="007509DF" w:rsidP="00AE1D16">
            <w:pPr>
              <w:spacing w:line="240" w:lineRule="auto"/>
              <w:ind w:left="164" w:hanging="16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994" w:type="dxa"/>
          </w:tcPr>
          <w:p w14:paraId="3DA80301" w14:textId="77777777" w:rsidR="007509DF" w:rsidRPr="00AE1D16" w:rsidRDefault="007509DF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881CAB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DC0CE20" w14:textId="77777777" w:rsidR="007509DF" w:rsidRPr="00AE1D16" w:rsidRDefault="007509DF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8B05ACC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0980E49" w14:textId="77777777" w:rsidR="007509DF" w:rsidRPr="00AE1D16" w:rsidRDefault="007509DF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gridSpan w:val="2"/>
          </w:tcPr>
          <w:p w14:paraId="4468FFFA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0B310486" w14:textId="77777777" w:rsidR="007509DF" w:rsidRPr="00AE1D16" w:rsidRDefault="007509DF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09DF" w:rsidRPr="00AE1D16" w14:paraId="038DA771" w14:textId="77777777" w:rsidTr="00037C5B">
        <w:tc>
          <w:tcPr>
            <w:tcW w:w="4406" w:type="dxa"/>
            <w:gridSpan w:val="2"/>
          </w:tcPr>
          <w:p w14:paraId="4721B2F7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4" w:type="dxa"/>
          </w:tcPr>
          <w:p w14:paraId="72DB83AC" w14:textId="0A2F9A09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E5B5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36" w:type="dxa"/>
          </w:tcPr>
          <w:p w14:paraId="6A57446F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30E94658" w14:textId="5D11BE85" w:rsidR="007509DF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509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69" w:type="dxa"/>
          </w:tcPr>
          <w:p w14:paraId="003C66A7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ACF7D" w14:textId="78FE98B0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69" w:type="dxa"/>
            <w:gridSpan w:val="2"/>
          </w:tcPr>
          <w:p w14:paraId="7336B870" w14:textId="77777777" w:rsidR="007509DF" w:rsidRPr="00AE1D16" w:rsidRDefault="007509DF" w:rsidP="00AE1D16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14:paraId="154E9A99" w14:textId="0DCF1028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7509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</w:tr>
      <w:tr w:rsidR="007509DF" w:rsidRPr="00AE1D16" w14:paraId="02130C78" w14:textId="77777777" w:rsidTr="00037C5B">
        <w:tc>
          <w:tcPr>
            <w:tcW w:w="4406" w:type="dxa"/>
            <w:gridSpan w:val="2"/>
          </w:tcPr>
          <w:p w14:paraId="6C5D54F1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994" w:type="dxa"/>
          </w:tcPr>
          <w:p w14:paraId="539098E9" w14:textId="77777777" w:rsidR="007509DF" w:rsidRPr="00AE1D16" w:rsidRDefault="007509DF" w:rsidP="00AE1D1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470A1E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95C1B2E" w14:textId="77777777" w:rsidR="007509DF" w:rsidRPr="00AE1D16" w:rsidRDefault="007509DF" w:rsidP="00AE1D1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D8B9E56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0460EED" w14:textId="77777777" w:rsidR="007509DF" w:rsidRPr="00AE1D16" w:rsidRDefault="007509DF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gridSpan w:val="2"/>
          </w:tcPr>
          <w:p w14:paraId="0AB77118" w14:textId="77777777" w:rsidR="007509DF" w:rsidRPr="00AE1D16" w:rsidRDefault="007509DF" w:rsidP="00AE1D16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14:paraId="3A7A54C6" w14:textId="77777777" w:rsidR="007509DF" w:rsidRPr="00AE1D16" w:rsidRDefault="007509DF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24539" w:rsidRPr="00AE1D16" w14:paraId="3CC1B989" w14:textId="77777777" w:rsidTr="00037C5B">
        <w:tc>
          <w:tcPr>
            <w:tcW w:w="4406" w:type="dxa"/>
            <w:gridSpan w:val="2"/>
          </w:tcPr>
          <w:p w14:paraId="2FD21795" w14:textId="77777777" w:rsidR="00924539" w:rsidRPr="00AE1D16" w:rsidRDefault="00924539" w:rsidP="00AE1D16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994" w:type="dxa"/>
          </w:tcPr>
          <w:p w14:paraId="29DF8D9E" w14:textId="0F34B607" w:rsidR="00924539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E5B5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0048B2C1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FFE4D1B" w14:textId="5B9C2FEF" w:rsidR="00924539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69" w:type="dxa"/>
          </w:tcPr>
          <w:p w14:paraId="59E11173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A674EC2" w14:textId="7EE419A7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5845241E" w14:textId="77777777" w:rsidR="00924539" w:rsidRPr="00AE1D16" w:rsidRDefault="00924539" w:rsidP="00AE1D16">
            <w:pPr>
              <w:tabs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14:paraId="6F878337" w14:textId="2F3373CE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24539" w:rsidRPr="00AE1D16" w14:paraId="76F273C9" w14:textId="77777777" w:rsidTr="00037C5B">
        <w:tc>
          <w:tcPr>
            <w:tcW w:w="4406" w:type="dxa"/>
            <w:gridSpan w:val="2"/>
          </w:tcPr>
          <w:p w14:paraId="6EF78D9D" w14:textId="77777777" w:rsidR="00924539" w:rsidRPr="00AE1D16" w:rsidRDefault="00924539" w:rsidP="00AE1D16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994" w:type="dxa"/>
          </w:tcPr>
          <w:p w14:paraId="2A00BFDD" w14:textId="2CDD6459" w:rsidR="00924539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E5B5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236" w:type="dxa"/>
          </w:tcPr>
          <w:p w14:paraId="79CD56A0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581340E" w14:textId="0D2A2409" w:rsidR="00924539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69" w:type="dxa"/>
          </w:tcPr>
          <w:p w14:paraId="58B6E7B5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3F6CC" w14:textId="7DCD10F9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737FED76" w14:textId="77777777" w:rsidR="00924539" w:rsidRPr="00AE1D16" w:rsidRDefault="00924539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14:paraId="0DC5C3BA" w14:textId="2192BE34" w:rsidR="00924539" w:rsidRPr="00AE1D16" w:rsidRDefault="00924539" w:rsidP="00AE1D1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509DF" w:rsidRPr="00AE1D16" w14:paraId="2A95126A" w14:textId="77777777" w:rsidTr="00037C5B">
        <w:tc>
          <w:tcPr>
            <w:tcW w:w="4406" w:type="dxa"/>
            <w:gridSpan w:val="2"/>
          </w:tcPr>
          <w:p w14:paraId="4E50CF38" w14:textId="4C033B33" w:rsidR="007509DF" w:rsidRPr="00AE1D16" w:rsidRDefault="007509DF" w:rsidP="00AE1D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924539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จากการวัดมูลค่ายุติธรรม</w:t>
            </w:r>
          </w:p>
        </w:tc>
        <w:tc>
          <w:tcPr>
            <w:tcW w:w="994" w:type="dxa"/>
          </w:tcPr>
          <w:p w14:paraId="0D2A7216" w14:textId="1EF40272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B0316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30676832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A151478" w14:textId="1AB7FF4F" w:rsidR="007509DF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7509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69" w:type="dxa"/>
          </w:tcPr>
          <w:p w14:paraId="65BEEBF3" w14:textId="77777777" w:rsidR="007509DF" w:rsidRPr="00AE1D16" w:rsidRDefault="007509DF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86EB77F" w14:textId="1F0AEEF4" w:rsidR="007509DF" w:rsidRPr="00AE1D16" w:rsidRDefault="00924539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9" w:type="dxa"/>
            <w:gridSpan w:val="2"/>
          </w:tcPr>
          <w:p w14:paraId="7A826464" w14:textId="77777777" w:rsidR="007509DF" w:rsidRPr="00AE1D16" w:rsidRDefault="007509DF" w:rsidP="00AE1D16">
            <w:pPr>
              <w:tabs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14:paraId="775247B0" w14:textId="54842714" w:rsidR="007509DF" w:rsidRPr="00AE1D16" w:rsidRDefault="00E93A22" w:rsidP="00AE1D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7509D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</w:tbl>
    <w:p w14:paraId="5E3B5F15" w14:textId="1C23A074" w:rsidR="00FF6BDE" w:rsidRPr="00AE1D16" w:rsidRDefault="00FF6BDE" w:rsidP="00AE1D16">
      <w:pPr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22"/>
          <w:szCs w:val="22"/>
        </w:rPr>
      </w:pPr>
    </w:p>
    <w:p w14:paraId="456567F5" w14:textId="5160A120" w:rsidR="005C78AB" w:rsidRPr="00AE1D16" w:rsidRDefault="00B9189A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อสังหาริมทรัพย์เพื่อการลงทุนประกอบด้วย อาคารสำนักงานที่ให้เช่าแก่บุคคลภายนอกและกิจการที่เกี่ยวข้องกัน อาคารสำนักงานระหว่างก่อสร้าง และที่ดินที่ไม่มีการพัฒนา สัญญาเช่าแต่ละสัญญานี้ไม่สามารถยกเลิกได้เป็นระยะเวลา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 -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ปี การต่ออายุสัญญาจะเป็นไปตามการต่อรองกับผู้เช่า</w:t>
      </w:r>
      <w:r w:rsidR="00CE28A5" w:rsidRPr="00AE1D16">
        <w:rPr>
          <w:rFonts w:asciiTheme="majorBidi" w:hAnsiTheme="majorBidi" w:cstheme="majorBidi"/>
          <w:sz w:val="28"/>
          <w:szCs w:val="28"/>
          <w:cs/>
        </w:rPr>
        <w:t xml:space="preserve"> ทั้งนี้ไม่มีค่าเช่าที่อาจเกิดขึ้น</w:t>
      </w:r>
    </w:p>
    <w:p w14:paraId="550E82C6" w14:textId="28BBCC5C" w:rsidR="00351A0C" w:rsidRPr="00AE1D16" w:rsidRDefault="00351A0C" w:rsidP="00AE1D16">
      <w:pPr>
        <w:spacing w:line="240" w:lineRule="auto"/>
        <w:ind w:left="630"/>
        <w:rPr>
          <w:rFonts w:asciiTheme="majorBidi" w:hAnsiTheme="majorBidi" w:cstheme="majorBidi"/>
          <w:sz w:val="22"/>
          <w:szCs w:val="22"/>
        </w:rPr>
      </w:pPr>
    </w:p>
    <w:p w14:paraId="222578CF" w14:textId="6DA953E5" w:rsidR="004A3682" w:rsidRPr="00AE1D16" w:rsidRDefault="001701C9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</w:t>
      </w:r>
      <w:r w:rsidR="00B81694" w:rsidRPr="00AE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3682" w:rsidRPr="00AE1D16">
        <w:rPr>
          <w:rFonts w:asciiTheme="majorBidi" w:hAnsiTheme="majorBidi" w:cstheme="majorBidi"/>
          <w:sz w:val="28"/>
          <w:szCs w:val="28"/>
          <w:cs/>
        </w:rPr>
        <w:t>มูลค่าต้นทุนทดแทนหักด้วยค่าเสื่อมราคาตามสภาพ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26BD0" w:rsidRPr="00AE1D1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</w:p>
    <w:p w14:paraId="70413A40" w14:textId="76CE386B" w:rsidR="00603CA9" w:rsidRPr="00AE1D16" w:rsidRDefault="00603CA9" w:rsidP="00AE1D16">
      <w:pPr>
        <w:spacing w:line="240" w:lineRule="auto"/>
        <w:jc w:val="left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976B0D4" w14:textId="196A972D" w:rsidR="00527B5D" w:rsidRPr="00AE1D16" w:rsidRDefault="00527B5D" w:rsidP="00AE1D16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3690"/>
        <w:gridCol w:w="2970"/>
      </w:tblGrid>
      <w:tr w:rsidR="0025404C" w:rsidRPr="00AE1D16" w14:paraId="65B851BA" w14:textId="77777777" w:rsidTr="0072749D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14:paraId="27B7AEC7" w14:textId="77777777" w:rsidR="0025404C" w:rsidRPr="00AE1D16" w:rsidRDefault="0025404C" w:rsidP="00AE1D16">
            <w:pPr>
              <w:spacing w:line="240" w:lineRule="auto"/>
              <w:ind w:lef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67FC6FBC" w14:textId="7EF1D36C" w:rsidR="0025404C" w:rsidRPr="00AE1D16" w:rsidRDefault="0025404C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A576486" w14:textId="77777777" w:rsidR="0025404C" w:rsidRPr="00AE1D16" w:rsidRDefault="0025404C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5404C" w:rsidRPr="00AE1D16" w14:paraId="5376E11B" w14:textId="77777777" w:rsidTr="0072749D">
        <w:tc>
          <w:tcPr>
            <w:tcW w:w="2610" w:type="dxa"/>
            <w:shd w:val="clear" w:color="auto" w:fill="auto"/>
          </w:tcPr>
          <w:p w14:paraId="728CAB81" w14:textId="77777777" w:rsidR="0025404C" w:rsidRPr="00AE1D16" w:rsidRDefault="0025404C" w:rsidP="00AE1D16">
            <w:pPr>
              <w:pStyle w:val="ListParagraph"/>
              <w:numPr>
                <w:ilvl w:val="0"/>
                <w:numId w:val="32"/>
              </w:numPr>
              <w:tabs>
                <w:tab w:val="left" w:pos="180"/>
                <w:tab w:val="left" w:pos="1644"/>
                <w:tab w:val="left" w:pos="1871"/>
                <w:tab w:val="left" w:pos="2395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39765706" w14:textId="21C405E9" w:rsidR="0025404C" w:rsidRPr="00AE1D16" w:rsidRDefault="0025404C" w:rsidP="00AE1D16">
            <w:pPr>
              <w:pStyle w:val="ListParagraph"/>
              <w:tabs>
                <w:tab w:val="left" w:pos="251"/>
                <w:tab w:val="left" w:pos="540"/>
              </w:tabs>
              <w:spacing w:line="240" w:lineRule="auto"/>
              <w:ind w:left="90" w:hanging="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  <w:p w14:paraId="6F0FC5DC" w14:textId="77777777" w:rsidR="0025404C" w:rsidRPr="00AE1D16" w:rsidRDefault="0025404C" w:rsidP="00AE1D16">
            <w:pPr>
              <w:pStyle w:val="ListParagraph"/>
              <w:numPr>
                <w:ilvl w:val="0"/>
                <w:numId w:val="33"/>
              </w:numPr>
              <w:tabs>
                <w:tab w:val="left" w:pos="180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การเปรียบเทียบราคาตลาด</w:t>
            </w:r>
          </w:p>
        </w:tc>
        <w:tc>
          <w:tcPr>
            <w:tcW w:w="3690" w:type="dxa"/>
            <w:shd w:val="clear" w:color="auto" w:fill="auto"/>
          </w:tcPr>
          <w:p w14:paraId="0C742C61" w14:textId="518998F5" w:rsidR="0025404C" w:rsidRPr="00AE1D16" w:rsidRDefault="0025404C" w:rsidP="00AE1D16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ถึง 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500</w:t>
            </w: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บาทต่อตารางเมตร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2564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: 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200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ถึง 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500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บาทต่อตารางเมตร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</w:p>
          <w:p w14:paraId="5FD7490C" w14:textId="24FDAB5D" w:rsidR="0025404C" w:rsidRPr="00AE1D16" w:rsidRDefault="0025404C" w:rsidP="00AE1D16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ราคาตลาดของที่ดินอยู่ระหว่าง 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ถึง 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บาทต่อตารางเมตร 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2564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: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31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000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63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000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บาทต่อตารางเมตร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  <w:p w14:paraId="2F14F9D3" w14:textId="500BD4DC" w:rsidR="0025404C" w:rsidRPr="00AE1D16" w:rsidRDefault="0025404C" w:rsidP="00AE1D16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7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ราคาตลาดของห้องชุดเพื่อการพาณิชย์อยู่ระหว่าง 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ถึง 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174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บาทต่อตารางเมตร 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2564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: 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95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000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 ถึง 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110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000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บาทต่อตารางเมตร)</w:t>
            </w:r>
          </w:p>
          <w:p w14:paraId="611A39F5" w14:textId="01B2982E" w:rsidR="0025404C" w:rsidRPr="00AE1D16" w:rsidRDefault="0025404C" w:rsidP="00AE1D16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180" w:right="-114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ราคาตลาดของอาคารพาณิชย์เท่ากับ 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406</w:t>
            </w:r>
            <w:r w:rsidRPr="00AE1D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pacing w:val="2"/>
                <w:sz w:val="26"/>
                <w:szCs w:val="26"/>
                <w:cs/>
              </w:rPr>
              <w:t xml:space="preserve">บาทต่อตารางวา </w:t>
            </w:r>
            <w:r w:rsidRPr="00AE1D16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>(</w:t>
            </w:r>
            <w:r w:rsidR="00E93A22" w:rsidRPr="00E93A22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>2564</w:t>
            </w:r>
            <w:r w:rsidRPr="00AE1D16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 xml:space="preserve">: </w:t>
            </w:r>
            <w:r w:rsidR="00E93A22" w:rsidRPr="00E93A22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>437</w:t>
            </w:r>
            <w:r w:rsidRPr="00AE1D16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>,</w:t>
            </w:r>
            <w:r w:rsidR="00E93A22" w:rsidRPr="00E93A22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</w:rPr>
              <w:t>500</w:t>
            </w:r>
            <w:r w:rsidRPr="00AE1D16">
              <w:rPr>
                <w:rFonts w:asciiTheme="majorBidi" w:hAnsiTheme="majorBidi" w:cstheme="majorBidi"/>
                <w:i/>
                <w:iCs/>
                <w:spacing w:val="2"/>
                <w:sz w:val="26"/>
                <w:szCs w:val="26"/>
                <w:cs/>
              </w:rPr>
              <w:t xml:space="preserve"> บาทต่อ</w:t>
            </w:r>
            <w:r w:rsidRPr="00AE1D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ตารางวา)</w:t>
            </w:r>
          </w:p>
        </w:tc>
        <w:tc>
          <w:tcPr>
            <w:tcW w:w="2970" w:type="dxa"/>
            <w:shd w:val="clear" w:color="auto" w:fill="auto"/>
          </w:tcPr>
          <w:p w14:paraId="7DAF01F4" w14:textId="0F071E81" w:rsidR="0025404C" w:rsidRPr="00AE1D16" w:rsidRDefault="0025404C" w:rsidP="00AE1D16">
            <w:pPr>
              <w:tabs>
                <w:tab w:val="left" w:pos="540"/>
              </w:tabs>
              <w:spacing w:line="240" w:lineRule="auto"/>
              <w:ind w:left="68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1D16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00ADC3AA" w14:textId="7274EEBB" w:rsidR="0025404C" w:rsidRPr="00AE1D16" w:rsidRDefault="007B0542" w:rsidP="00AE1D16">
            <w:pPr>
              <w:pStyle w:val="ListParagraph"/>
              <w:numPr>
                <w:ilvl w:val="0"/>
                <w:numId w:val="18"/>
              </w:numPr>
              <w:tabs>
                <w:tab w:val="clear" w:pos="340"/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AE1D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5404C"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ราคาต้นทุนค่าก่อสร้างสูงขึ้น </w:t>
            </w:r>
            <w:r w:rsidR="0025404C" w:rsidRPr="00AE1D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5404C" w:rsidRPr="00AE1D1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  <w:r w:rsidR="0025404C" w:rsidRPr="00AE1D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677D7824" w14:textId="0AF77CAA" w:rsidR="0025404C" w:rsidRPr="00AE1D16" w:rsidRDefault="007B0542" w:rsidP="00AE1D16">
            <w:pPr>
              <w:pStyle w:val="ListParagraph"/>
              <w:numPr>
                <w:ilvl w:val="0"/>
                <w:numId w:val="22"/>
              </w:numPr>
              <w:tabs>
                <w:tab w:val="num" w:pos="180"/>
                <w:tab w:val="left" w:pos="540"/>
              </w:tabs>
              <w:spacing w:line="240" w:lineRule="auto"/>
              <w:ind w:left="248" w:hanging="180"/>
              <w:contextualSpacing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E1D1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25404C" w:rsidRPr="00AE1D1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ราคาต่อพื้นที่สูงขึ้น (ลดลง)</w:t>
            </w:r>
          </w:p>
        </w:tc>
      </w:tr>
    </w:tbl>
    <w:p w14:paraId="409AA311" w14:textId="77777777" w:rsidR="00D027B2" w:rsidRPr="00AE1D16" w:rsidRDefault="00D027B2" w:rsidP="00AE1D16">
      <w:pPr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2B566EBD" w14:textId="77777777" w:rsidR="00B172A9" w:rsidRPr="00AE1D16" w:rsidRDefault="00B172A9" w:rsidP="00AE1D16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ADD2F59" w14:textId="6D608836" w:rsidR="00D027B2" w:rsidRPr="00AE1D16" w:rsidRDefault="00D027B2" w:rsidP="00AE1D16">
      <w:pPr>
        <w:framePr w:w="9585" w:wrap="auto" w:hAnchor="text" w:x="1710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  <w:sectPr w:rsidR="00D027B2" w:rsidRPr="00AE1D16" w:rsidSect="00584F28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AB2B355" w14:textId="6E14CE31" w:rsidR="002D321B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ที่ดิน อาคารและอุปกรณ์</w:t>
      </w:r>
      <w:r w:rsidR="00F70B7C"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 xml:space="preserve"> </w:t>
      </w:r>
    </w:p>
    <w:p w14:paraId="2F372F5A" w14:textId="6EB5AB11" w:rsidR="00854735" w:rsidRDefault="00854735" w:rsidP="00AE1D1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4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6"/>
        <w:gridCol w:w="691"/>
        <w:gridCol w:w="1193"/>
        <w:gridCol w:w="266"/>
        <w:gridCol w:w="1002"/>
        <w:gridCol w:w="236"/>
        <w:gridCol w:w="934"/>
        <w:gridCol w:w="236"/>
        <w:gridCol w:w="1114"/>
        <w:gridCol w:w="240"/>
        <w:gridCol w:w="930"/>
        <w:gridCol w:w="270"/>
        <w:gridCol w:w="843"/>
        <w:gridCol w:w="239"/>
        <w:gridCol w:w="1078"/>
        <w:gridCol w:w="236"/>
        <w:gridCol w:w="934"/>
        <w:gridCol w:w="304"/>
        <w:gridCol w:w="1065"/>
        <w:gridCol w:w="25"/>
      </w:tblGrid>
      <w:tr w:rsidR="0058308B" w:rsidRPr="00AE1D16" w14:paraId="412DA604" w14:textId="77777777" w:rsidTr="0058308B">
        <w:tc>
          <w:tcPr>
            <w:tcW w:w="2436" w:type="dxa"/>
          </w:tcPr>
          <w:p w14:paraId="39D561E3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51DE8AF0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5" w:type="dxa"/>
            <w:gridSpan w:val="18"/>
          </w:tcPr>
          <w:p w14:paraId="4A1921AC" w14:textId="1F887ADF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8308B" w:rsidRPr="00AE1D16" w14:paraId="15D94F12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0F46BBD3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2A7F8AFA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27A0555C" w14:textId="09DE26B4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4CF77DB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D9FBB4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FDFFF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EA0E745" w14:textId="77777777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D50D4B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16BDE2C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1237155B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663AEF97" w14:textId="77777777" w:rsidR="0058308B" w:rsidRPr="00AE1D16" w:rsidRDefault="0058308B" w:rsidP="00E3467C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66225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5F03407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B08E3DB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F1A374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BC870CB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39C043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7359D3F1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5824C65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AE1D16" w14:paraId="756588F2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4CBB351D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70243306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44F16FA1" w14:textId="0264CD4A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D54420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47554B8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43FD269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F77EF7E" w14:textId="77777777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B9D7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F441519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1EA557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45DEB4E4" w14:textId="77777777" w:rsidR="0058308B" w:rsidRPr="00AE1D16" w:rsidRDefault="0058308B" w:rsidP="00E3467C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CE5AE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6815198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A23DE41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D1239A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7F39C368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60A5887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4" w:type="dxa"/>
          </w:tcPr>
          <w:p w14:paraId="35F314AD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496CFE5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AE1D16" w14:paraId="16E8B257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5343A11A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0EBBD836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64883F94" w14:textId="45A96606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59FC0880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34DEFA61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693839F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13E988" w14:textId="77777777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F2E078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39A422B" w14:textId="77777777" w:rsidR="0058308B" w:rsidRPr="00AE1D16" w:rsidRDefault="0058308B" w:rsidP="00E3467C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FE95F15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16F1A550" w14:textId="77777777" w:rsidR="0058308B" w:rsidRPr="00AE1D16" w:rsidRDefault="0058308B" w:rsidP="00E3467C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5FAB21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2434EC41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D58363C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C254D40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1E116599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C734DCA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4" w:type="dxa"/>
          </w:tcPr>
          <w:p w14:paraId="0E7C027F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467879E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AE1D16" w14:paraId="6D0DE26F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780E61E8" w14:textId="77777777" w:rsidR="0058308B" w:rsidRPr="00AE1D16" w:rsidRDefault="0058308B" w:rsidP="00E3467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1B2D4BE4" w14:textId="77777777" w:rsidR="0058308B" w:rsidRPr="00AE1D16" w:rsidRDefault="0058308B" w:rsidP="00E3467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5ACF0B39" w14:textId="2F3EE6E9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</w:tcPr>
          <w:p w14:paraId="53EE72FB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DBDE8E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799C4745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67172D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F115F4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07E40E2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40" w:type="dxa"/>
          </w:tcPr>
          <w:p w14:paraId="5300BAB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5E074383" w14:textId="77777777" w:rsidR="0058308B" w:rsidRPr="00AE1D16" w:rsidRDefault="0058308B" w:rsidP="00E3467C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7B5D44D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59E7466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5AE4528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043E1CF9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5DEA2478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A85E948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4" w:type="dxa"/>
          </w:tcPr>
          <w:p w14:paraId="7E535940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5E93F43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AE1D16" w14:paraId="1C183B09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48B4BC74" w14:textId="00CB087A" w:rsidR="0058308B" w:rsidRPr="00AE1D16" w:rsidRDefault="0058308B" w:rsidP="00E3467C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0191A8B6" w14:textId="67EA0245" w:rsidR="0058308B" w:rsidRPr="00AE1D16" w:rsidRDefault="0058308B" w:rsidP="0058308B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93" w:type="dxa"/>
          </w:tcPr>
          <w:p w14:paraId="58AE78FE" w14:textId="7805621B" w:rsidR="0058308B" w:rsidRPr="00AE1D16" w:rsidRDefault="0058308B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6" w:type="dxa"/>
          </w:tcPr>
          <w:p w14:paraId="386493B9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583E5D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301452F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6BF0DD2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A81E717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48B20D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40" w:type="dxa"/>
          </w:tcPr>
          <w:p w14:paraId="0878B161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193989B7" w14:textId="77777777" w:rsidR="0058308B" w:rsidRPr="00AE1D16" w:rsidRDefault="0058308B" w:rsidP="00E3467C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F650327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136C88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9" w:type="dxa"/>
          </w:tcPr>
          <w:p w14:paraId="5DB8E42C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9165E1A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0A24D76D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2692B1E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4" w:type="dxa"/>
          </w:tcPr>
          <w:p w14:paraId="57A7F26B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610BC883" w14:textId="77777777" w:rsidR="0058308B" w:rsidRPr="00AE1D16" w:rsidRDefault="0058308B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8308B" w:rsidRPr="00AE1D16" w14:paraId="28E48C9F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689D7BE5" w14:textId="77777777" w:rsidR="0058308B" w:rsidRPr="00AE1D16" w:rsidRDefault="0058308B" w:rsidP="00E3467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dxa"/>
          </w:tcPr>
          <w:p w14:paraId="5D6AE607" w14:textId="77777777" w:rsidR="0058308B" w:rsidRPr="00AE1D16" w:rsidRDefault="0058308B" w:rsidP="00E3467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20" w:type="dxa"/>
            <w:gridSpan w:val="17"/>
          </w:tcPr>
          <w:p w14:paraId="7CA6DFCC" w14:textId="7D3E630D" w:rsidR="0058308B" w:rsidRPr="00AE1D16" w:rsidRDefault="0058308B" w:rsidP="00E3467C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8308B" w:rsidRPr="00AE1D16" w14:paraId="5072318F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62F37ECF" w14:textId="77777777" w:rsidR="0058308B" w:rsidRPr="00AE1D16" w:rsidRDefault="0058308B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91" w:type="dxa"/>
          </w:tcPr>
          <w:p w14:paraId="55A4AB57" w14:textId="77777777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254BD3E" w14:textId="5B11D1A6" w:rsidR="0058308B" w:rsidRPr="00AE1D16" w:rsidRDefault="0058308B" w:rsidP="00E3467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7ECB888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F701E69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4B764B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905CE0C" w14:textId="77777777" w:rsidR="0058308B" w:rsidRPr="00AE1D16" w:rsidRDefault="0058308B" w:rsidP="00E3467C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BE820B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D8FB81C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6D96FB63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5436F069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1D844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3C286A9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8B4F90F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1C36B13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EF7B56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E5B7E5D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770B93BE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122FD7B0" w14:textId="77777777" w:rsidR="0058308B" w:rsidRPr="00AE1D16" w:rsidRDefault="0058308B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308B" w:rsidRPr="00AE1D16" w14:paraId="453BDCFA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47E424BF" w14:textId="50ED9DB2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91" w:type="dxa"/>
          </w:tcPr>
          <w:p w14:paraId="0F787383" w14:textId="77777777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16629F83" w14:textId="70C53109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266" w:type="dxa"/>
          </w:tcPr>
          <w:p w14:paraId="608E1C2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6DC2EBC" w14:textId="3F1E869E" w:rsidR="0058308B" w:rsidRPr="00AE1D16" w:rsidRDefault="0058308B" w:rsidP="0058308B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36" w:type="dxa"/>
          </w:tcPr>
          <w:p w14:paraId="07F9BF3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3293716" w14:textId="77777777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3310D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51B1899" w14:textId="77777777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B8B7A68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0E38C93" w14:textId="4DE2A1F1" w:rsidR="0058308B" w:rsidRPr="00AE1D16" w:rsidRDefault="0058308B" w:rsidP="0058308B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70" w:type="dxa"/>
          </w:tcPr>
          <w:p w14:paraId="34949DF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47E1B20" w14:textId="591A7DF4" w:rsidR="0058308B" w:rsidRPr="00AE1D16" w:rsidRDefault="0058308B" w:rsidP="0058308B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39" w:type="dxa"/>
          </w:tcPr>
          <w:p w14:paraId="34E377A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571F55F" w14:textId="1AD530FC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36" w:type="dxa"/>
          </w:tcPr>
          <w:p w14:paraId="4FDEFDBA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8B89599" w14:textId="4232A815" w:rsidR="0058308B" w:rsidRPr="00AE1D16" w:rsidRDefault="0058308B" w:rsidP="0058308B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304" w:type="dxa"/>
          </w:tcPr>
          <w:p w14:paraId="1C4FDDE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3F01DB03" w14:textId="062C2891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58308B" w:rsidRPr="00AE1D16" w14:paraId="1BAC0DAA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24994953" w14:textId="70B0DB58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91" w:type="dxa"/>
          </w:tcPr>
          <w:p w14:paraId="62DF982A" w14:textId="77777777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279EBB36" w14:textId="76BD0625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266" w:type="dxa"/>
          </w:tcPr>
          <w:p w14:paraId="0F80DA17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5D3B652B" w14:textId="741C5818" w:rsidR="0058308B" w:rsidRPr="00AE1D16" w:rsidRDefault="0058308B" w:rsidP="0058308B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236" w:type="dxa"/>
          </w:tcPr>
          <w:p w14:paraId="4AA50108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72564A7" w14:textId="3F9CD71D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931EDB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7137647" w14:textId="77777777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0AD368A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0124789" w14:textId="5A5EA765" w:rsidR="0058308B" w:rsidRPr="00AE1D16" w:rsidRDefault="0058308B" w:rsidP="0058308B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270" w:type="dxa"/>
          </w:tcPr>
          <w:p w14:paraId="084F5932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71D818B" w14:textId="0B7510E4" w:rsidR="0058308B" w:rsidRPr="00AE1D16" w:rsidRDefault="0058308B" w:rsidP="0058308B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9" w:type="dxa"/>
          </w:tcPr>
          <w:p w14:paraId="71FF9C0B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6123712" w14:textId="4BFAB5F0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33D7AF17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464E171" w14:textId="06D5965F" w:rsidR="0058308B" w:rsidRPr="00AE1D16" w:rsidRDefault="0058308B" w:rsidP="0058308B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304" w:type="dxa"/>
          </w:tcPr>
          <w:p w14:paraId="5D298EF4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1E5E1DDB" w14:textId="6BD7C9B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</w:tr>
      <w:tr w:rsidR="0058308B" w:rsidRPr="00AE1D16" w14:paraId="0C93D88F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3294E197" w14:textId="45566E5B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91" w:type="dxa"/>
          </w:tcPr>
          <w:p w14:paraId="6D040F81" w14:textId="77777777" w:rsidR="0058308B" w:rsidRPr="00AE1D16" w:rsidRDefault="0058308B" w:rsidP="0058308B">
            <w:pPr>
              <w:spacing w:line="240" w:lineRule="auto"/>
              <w:ind w:left="83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</w:tcPr>
          <w:p w14:paraId="149F257D" w14:textId="26E39557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386DF8C3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DED2E33" w14:textId="0324E3E2" w:rsidR="0058308B" w:rsidRPr="00AE1D16" w:rsidRDefault="0058308B" w:rsidP="0058308B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F1240CE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4CF66E" w14:textId="7EF54A86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969A6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DAE1CFC" w14:textId="53853C92" w:rsidR="0058308B" w:rsidRPr="00AE1D16" w:rsidRDefault="0058308B" w:rsidP="0058308B">
            <w:pPr>
              <w:tabs>
                <w:tab w:val="decimal" w:pos="73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B9AD8E5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E7FB205" w14:textId="6B7C5AA6" w:rsidR="0058308B" w:rsidRPr="00AE1D16" w:rsidRDefault="0058308B" w:rsidP="0058308B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3DD21B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5633049" w14:textId="6B0FF242" w:rsidR="0058308B" w:rsidRPr="00AE1D16" w:rsidRDefault="0058308B" w:rsidP="0058308B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9405350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3C8E208" w14:textId="375DDB38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C9408B2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1E92EC" w14:textId="421FED15" w:rsidR="0058308B" w:rsidRPr="00AE1D16" w:rsidRDefault="0058308B" w:rsidP="005072FF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5DF71DC2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6C3D73E4" w14:textId="1E9EF31B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8308B" w:rsidRPr="00AE1D16" w14:paraId="1713851C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1EE79AA0" w14:textId="34DB4CA2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691" w:type="dxa"/>
          </w:tcPr>
          <w:p w14:paraId="77620642" w14:textId="77777777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623BA34" w14:textId="76D0140A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3AB1AB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62C65FA" w14:textId="67697D5A" w:rsidR="0058308B" w:rsidRPr="00AE1D16" w:rsidRDefault="0058308B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050E198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9EB396C" w14:textId="77777777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06965D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7C3351E" w14:textId="77777777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D996BD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478BE81" w14:textId="2080F040" w:rsidR="0058308B" w:rsidRPr="00AE1D16" w:rsidRDefault="0058308B" w:rsidP="00EE138C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313FA4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7635C42" w14:textId="0A47C51D" w:rsidR="0058308B" w:rsidRPr="00AE1D16" w:rsidRDefault="0058308B" w:rsidP="0058308B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59D7161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B780A9D" w14:textId="0194F07B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73BE5BA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FE8EF5C" w14:textId="58F8F045" w:rsidR="0058308B" w:rsidRPr="00AE1D16" w:rsidRDefault="0058308B" w:rsidP="0058308B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76334747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28426B1A" w14:textId="1CB3242A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8308B" w:rsidRPr="00AE1D16" w14:paraId="35E7EA82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62E653A5" w14:textId="12DD2470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การจำหน่ายบริษัทย่อย</w:t>
            </w:r>
          </w:p>
        </w:tc>
        <w:tc>
          <w:tcPr>
            <w:tcW w:w="691" w:type="dxa"/>
          </w:tcPr>
          <w:p w14:paraId="1AFA94FC" w14:textId="77777777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923BDEE" w14:textId="33FFCC05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2B3A16E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E8D3B4F" w14:textId="517CCB07" w:rsidR="0058308B" w:rsidRPr="00AE1D16" w:rsidRDefault="0058308B" w:rsidP="0058308B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B294A0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A0999A1" w14:textId="77777777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5779FA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FEF200C" w14:textId="77777777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3AD36FD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7235E74" w14:textId="6C9EFE32" w:rsidR="0058308B" w:rsidRPr="00AE1D16" w:rsidRDefault="0058308B" w:rsidP="00EE138C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EB5A1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9ECD96E" w14:textId="2488AAC4" w:rsidR="0058308B" w:rsidRPr="00AE1D16" w:rsidRDefault="0058308B" w:rsidP="005072FF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0E5E5B6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E65836" w14:textId="2890C7D5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3D2F3E0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EE28D32" w14:textId="54EBE8FD" w:rsidR="0058308B" w:rsidRPr="00AE1D16" w:rsidRDefault="0058308B" w:rsidP="0058308B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44FB98B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18DBF13" w14:textId="77B1180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72FF9" w:rsidRPr="00AE1D16" w14:paraId="09F51157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1D1C5652" w14:textId="441E902A" w:rsidR="00E72FF9" w:rsidRPr="00AE1D16" w:rsidRDefault="00E72FF9" w:rsidP="00E72FF9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691" w:type="dxa"/>
          </w:tcPr>
          <w:p w14:paraId="53AA6A44" w14:textId="77777777" w:rsidR="00E72FF9" w:rsidRPr="00AE1D16" w:rsidRDefault="00E72FF9" w:rsidP="00E72FF9">
            <w:pPr>
              <w:tabs>
                <w:tab w:val="left" w:pos="2620"/>
              </w:tabs>
              <w:spacing w:line="240" w:lineRule="auto"/>
              <w:ind w:left="23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</w:tcPr>
          <w:p w14:paraId="6328459A" w14:textId="1103F3D4" w:rsidR="00E72FF9" w:rsidRPr="00AE1D16" w:rsidRDefault="00E72FF9" w:rsidP="00E72FF9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B031F88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1DD5E2D" w14:textId="29304415" w:rsidR="00E72FF9" w:rsidRPr="00AE1D16" w:rsidRDefault="00E72FF9" w:rsidP="00E72FF9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</w:tcPr>
          <w:p w14:paraId="0472BFEA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1392623" w14:textId="3A2C016E" w:rsidR="00E72FF9" w:rsidRPr="00AE1D16" w:rsidRDefault="00E72FF9" w:rsidP="00E72FF9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78D40C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E6BA733" w14:textId="77777777" w:rsidR="00E72FF9" w:rsidRPr="00AE1D16" w:rsidRDefault="00E72FF9" w:rsidP="00E72FF9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FA3D5F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5114A4B" w14:textId="2459F5F3" w:rsidR="00E72FF9" w:rsidRPr="00AE1D16" w:rsidRDefault="00E72FF9" w:rsidP="00E72FF9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5BDE7C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6732094" w14:textId="0697FADE" w:rsidR="00E72FF9" w:rsidRPr="00AE1D16" w:rsidRDefault="00E72FF9" w:rsidP="00E72FF9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9B5860A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3E3F0EB" w14:textId="320A3B5D" w:rsidR="00E72FF9" w:rsidRPr="00AE1D16" w:rsidRDefault="00E72FF9" w:rsidP="00E72FF9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9E458E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DF3ECA" w14:textId="4645323A" w:rsidR="00E72FF9" w:rsidRPr="00AE1D16" w:rsidRDefault="00E72FF9" w:rsidP="00E72FF9">
            <w:pPr>
              <w:tabs>
                <w:tab w:val="decimal" w:pos="56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73789BEE" w14:textId="77777777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502DD6A" w14:textId="322ADDEF" w:rsidR="00E72FF9" w:rsidRPr="00AE1D16" w:rsidRDefault="00E72FF9" w:rsidP="00E72FF9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58308B" w:rsidRPr="00AE1D16" w14:paraId="77337827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19A6E464" w14:textId="42F2075A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691" w:type="dxa"/>
          </w:tcPr>
          <w:p w14:paraId="73ED70E7" w14:textId="77777777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2948321" w14:textId="035AE5DC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67768AD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DF7669A" w14:textId="5833E15E" w:rsidR="0058308B" w:rsidRPr="00AE1D16" w:rsidRDefault="0058308B" w:rsidP="005072FF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27ECCD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1B4398F" w14:textId="77777777" w:rsidR="0058308B" w:rsidRPr="00AE1D16" w:rsidRDefault="0058308B" w:rsidP="0058308B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10E88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5B685FA" w14:textId="77777777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63E7B00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60164CC" w14:textId="1E820DB8" w:rsidR="0058308B" w:rsidRPr="00AE1D16" w:rsidRDefault="0058308B" w:rsidP="0058308B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E84CFF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82BC359" w14:textId="2196B324" w:rsidR="0058308B" w:rsidRPr="00AE1D16" w:rsidRDefault="0058308B" w:rsidP="0058308B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1F20E25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E1548A1" w14:textId="4EC41C00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36" w:type="dxa"/>
          </w:tcPr>
          <w:p w14:paraId="51902241" w14:textId="77777777" w:rsidR="0058308B" w:rsidRPr="00AE1D16" w:rsidRDefault="0058308B" w:rsidP="0058308B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17EF952" w14:textId="5A6669C7" w:rsidR="0058308B" w:rsidRPr="00AE1D16" w:rsidRDefault="0058308B" w:rsidP="0058308B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1F2F933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F303378" w14:textId="3E9CF947" w:rsidR="0058308B" w:rsidRPr="00AE1D16" w:rsidRDefault="0058308B" w:rsidP="0058308B">
            <w:pPr>
              <w:tabs>
                <w:tab w:val="decimal" w:pos="6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308B" w:rsidRPr="00AE1D16" w14:paraId="4AE8C600" w14:textId="77777777" w:rsidTr="0082078E">
        <w:trPr>
          <w:gridAfter w:val="1"/>
          <w:wAfter w:w="25" w:type="dxa"/>
          <w:trHeight w:val="68"/>
        </w:trPr>
        <w:tc>
          <w:tcPr>
            <w:tcW w:w="2436" w:type="dxa"/>
          </w:tcPr>
          <w:p w14:paraId="543EBB3A" w14:textId="77777777" w:rsidR="0058308B" w:rsidRPr="0058308B" w:rsidRDefault="0058308B" w:rsidP="0058308B">
            <w:pPr>
              <w:spacing w:line="204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ส่วนเกินทุนของอาคารโอนไป</w:t>
            </w:r>
          </w:p>
          <w:p w14:paraId="0C957039" w14:textId="05A1787D" w:rsidR="0058308B" w:rsidRPr="0058308B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8308B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58308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91" w:type="dxa"/>
          </w:tcPr>
          <w:p w14:paraId="13C26ABB" w14:textId="77777777" w:rsidR="0058308B" w:rsidRPr="0058308B" w:rsidRDefault="0058308B" w:rsidP="0058308B">
            <w:pPr>
              <w:tabs>
                <w:tab w:val="left" w:pos="150"/>
              </w:tabs>
              <w:spacing w:line="204" w:lineRule="auto"/>
              <w:ind w:left="-12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1A8332" w14:textId="24854CA5" w:rsidR="0058308B" w:rsidRPr="00C21D3E" w:rsidRDefault="0058308B" w:rsidP="0058308B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21D3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193" w:type="dxa"/>
            <w:vAlign w:val="bottom"/>
          </w:tcPr>
          <w:p w14:paraId="5BFEFE84" w14:textId="5959B17B" w:rsidR="0058308B" w:rsidRPr="0058308B" w:rsidRDefault="0058308B" w:rsidP="0058308B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076F68D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4EDD6EF1" w14:textId="60FAAFD2" w:rsidR="0058308B" w:rsidRPr="0058308B" w:rsidRDefault="0058308B" w:rsidP="0058308B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(7.50)</w:t>
            </w:r>
          </w:p>
        </w:tc>
        <w:tc>
          <w:tcPr>
            <w:tcW w:w="236" w:type="dxa"/>
          </w:tcPr>
          <w:p w14:paraId="1FF5E6B9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7A11283" w14:textId="43EBFA8C" w:rsidR="0058308B" w:rsidRPr="0058308B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4FF41F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B551C82" w14:textId="713147C2" w:rsidR="0058308B" w:rsidRPr="0058308B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B337980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0C8E7E9" w14:textId="2713FD6C" w:rsidR="0058308B" w:rsidRPr="0058308B" w:rsidRDefault="0058308B" w:rsidP="00EE138C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75A943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7AEB6473" w14:textId="44EDEFE7" w:rsidR="0058308B" w:rsidRPr="0058308B" w:rsidRDefault="0058308B" w:rsidP="0058308B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3798C4F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9088857" w14:textId="77193852" w:rsidR="0058308B" w:rsidRPr="0058308B" w:rsidRDefault="0058308B" w:rsidP="005072FF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63630C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ADB9D58" w14:textId="1D92A5F7" w:rsidR="0058308B" w:rsidRPr="0058308B" w:rsidRDefault="0058308B" w:rsidP="005072FF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56303EF1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13EB74B3" w14:textId="1DF5B818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sz w:val="24"/>
                <w:szCs w:val="24"/>
              </w:rPr>
              <w:t>(7.50)</w:t>
            </w:r>
          </w:p>
        </w:tc>
      </w:tr>
      <w:tr w:rsidR="0058308B" w:rsidRPr="00AE1D16" w14:paraId="13A89D41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5F00D912" w14:textId="4B3B6DE4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691" w:type="dxa"/>
          </w:tcPr>
          <w:p w14:paraId="210C3F29" w14:textId="77777777" w:rsidR="0058308B" w:rsidRPr="00AE1D16" w:rsidRDefault="0058308B" w:rsidP="0058308B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E947708" w14:textId="0C37F9F6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0A75289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E162970" w14:textId="5A7D10B5" w:rsidR="0058308B" w:rsidRPr="00AE1D16" w:rsidRDefault="0058308B" w:rsidP="0058308B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407519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AD8F787" w14:textId="2B763659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9CDFC5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D415E5C" w14:textId="7F383C82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FCDC870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48F426F" w14:textId="76A42F81" w:rsidR="0058308B" w:rsidRPr="00AE1D16" w:rsidRDefault="0058308B" w:rsidP="00EE138C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F47CA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C600FAE" w14:textId="13BF7050" w:rsidR="0058308B" w:rsidRPr="00AE1D16" w:rsidRDefault="0058308B" w:rsidP="0058308B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C46525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0D19C10" w14:textId="324457B3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CDE17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C0EEC0" w14:textId="02E52F12" w:rsidR="0058308B" w:rsidRPr="00AE1D16" w:rsidRDefault="0058308B" w:rsidP="0058308B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3993FFC9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7DC89928" w14:textId="2D4B6C21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308B" w:rsidRPr="00AE1D16" w14:paraId="2D62D77C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46A574B2" w14:textId="6105EFE6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691" w:type="dxa"/>
          </w:tcPr>
          <w:p w14:paraId="05D976EB" w14:textId="77777777" w:rsidR="0058308B" w:rsidRPr="00AE1D16" w:rsidRDefault="0058308B" w:rsidP="0058308B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547A9F56" w14:textId="3958959D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3F9BCD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6490773" w14:textId="75D9F88B" w:rsidR="0058308B" w:rsidRPr="00AE1D16" w:rsidRDefault="0058308B" w:rsidP="005072FF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AFA9E7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0160F09" w14:textId="77777777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4B998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44D6792" w14:textId="77777777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88B273A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6CB815" w14:textId="651B76D2" w:rsidR="0058308B" w:rsidRPr="00AE1D16" w:rsidRDefault="0058308B" w:rsidP="00EE138C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ED990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64D64A5" w14:textId="4582FFEE" w:rsidR="0058308B" w:rsidRPr="00AE1D16" w:rsidRDefault="0058308B" w:rsidP="0058308B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21AE709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D1DF69F" w14:textId="3A8A455A" w:rsidR="0058308B" w:rsidRPr="00AE1D16" w:rsidRDefault="0058308B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36" w:type="dxa"/>
          </w:tcPr>
          <w:p w14:paraId="618B0E00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A4F77C" w14:textId="62794A21" w:rsidR="0058308B" w:rsidRPr="00AE1D16" w:rsidRDefault="0058308B" w:rsidP="005072FF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9B70F97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EDDC888" w14:textId="2BBE805B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</w:tr>
      <w:tr w:rsidR="0058308B" w:rsidRPr="00AE1D16" w14:paraId="4D094FC0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43F16DDD" w14:textId="6505DEFA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อสังหาริมทรัพย์พัฒนาเพื่อขาย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91" w:type="dxa"/>
          </w:tcPr>
          <w:p w14:paraId="780D0612" w14:textId="77777777" w:rsidR="0058308B" w:rsidRPr="00AE1D16" w:rsidRDefault="0058308B" w:rsidP="0058308B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20108B82" w14:textId="76C0F0CF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5C4B3F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563A1933" w14:textId="3E9643FE" w:rsidR="0058308B" w:rsidRPr="00AE1D16" w:rsidRDefault="0058308B" w:rsidP="0058308B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59205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B1F9126" w14:textId="77777777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1035A6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9E6E8CA" w14:textId="77777777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A7D4BC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3D1B6B6" w14:textId="5D65EAF4" w:rsidR="0058308B" w:rsidRPr="00AE1D16" w:rsidRDefault="0058308B" w:rsidP="00EE138C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5B49A5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C251D80" w14:textId="7AC93A06" w:rsidR="0058308B" w:rsidRPr="00AE1D16" w:rsidRDefault="0058308B" w:rsidP="005072FF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6E99A2E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CCB905" w14:textId="3D6D15BA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E2B447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2B023B" w14:textId="7372D514" w:rsidR="0058308B" w:rsidRPr="00AE1D16" w:rsidRDefault="0058308B" w:rsidP="005072FF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0B013D6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99DFD40" w14:textId="279D087B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8308B" w:rsidRPr="00AE1D16" w14:paraId="71FFE397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7522DED1" w14:textId="2D480E30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91" w:type="dxa"/>
          </w:tcPr>
          <w:p w14:paraId="3B3F07D0" w14:textId="28DA1F13" w:rsidR="0058308B" w:rsidRPr="00AE1D16" w:rsidRDefault="0058308B" w:rsidP="0058308B">
            <w:pPr>
              <w:spacing w:line="240" w:lineRule="auto"/>
              <w:ind w:left="-120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5CAE864" w14:textId="25BB5006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44236E4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5B40BE9D" w14:textId="1DF9CD79" w:rsidR="0058308B" w:rsidRPr="00AE1D16" w:rsidRDefault="0058308B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DDD7B8E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4D9CD5B" w14:textId="17F49DE9" w:rsidR="0058308B" w:rsidRPr="00AE1D16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A7DC93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C5B5EF" w14:textId="6065BF20" w:rsidR="0058308B" w:rsidRPr="00AE1D16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7E19D6B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560EB90" w14:textId="4E5B310C" w:rsidR="0058308B" w:rsidRPr="00AE1D16" w:rsidRDefault="0058308B" w:rsidP="00EE138C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39B70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5B3028FD" w14:textId="1B757573" w:rsidR="0058308B" w:rsidRPr="00AE1D16" w:rsidRDefault="0058308B" w:rsidP="005072FF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61A165B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7C9498D" w14:textId="04277953" w:rsidR="0058308B" w:rsidRPr="00AE1D16" w:rsidRDefault="0058308B" w:rsidP="0058308B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174EA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9326CB6" w14:textId="79660FA2" w:rsidR="0058308B" w:rsidRPr="00AE1D16" w:rsidRDefault="0058308B" w:rsidP="0058308B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E81537E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26CC64B" w14:textId="5B72B9AE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8308B" w:rsidRPr="00AE1D16" w14:paraId="320B9EB4" w14:textId="77777777" w:rsidTr="0058308B">
        <w:trPr>
          <w:gridAfter w:val="1"/>
          <w:wAfter w:w="25" w:type="dxa"/>
        </w:trPr>
        <w:tc>
          <w:tcPr>
            <w:tcW w:w="2436" w:type="dxa"/>
          </w:tcPr>
          <w:p w14:paraId="794547DF" w14:textId="7B1EDB49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91" w:type="dxa"/>
          </w:tcPr>
          <w:p w14:paraId="0314AF6A" w14:textId="77777777" w:rsidR="0058308B" w:rsidRPr="00AE1D16" w:rsidRDefault="0058308B" w:rsidP="0058308B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71E32F05" w14:textId="74ED8184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66" w:type="dxa"/>
          </w:tcPr>
          <w:p w14:paraId="338FBA25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2BE4E380" w14:textId="35BC8B63" w:rsidR="0058308B" w:rsidRPr="00AE1D16" w:rsidRDefault="0058308B" w:rsidP="0058308B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236" w:type="dxa"/>
          </w:tcPr>
          <w:p w14:paraId="06F878F9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545A946" w14:textId="70EA4804" w:rsidR="0058308B" w:rsidRPr="0058308B" w:rsidRDefault="0058308B" w:rsidP="0058308B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7B9A7A" w14:textId="77777777" w:rsidR="0058308B" w:rsidRPr="0058308B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CE20F11" w14:textId="5CBFE98C" w:rsidR="0058308B" w:rsidRPr="0058308B" w:rsidRDefault="0058308B" w:rsidP="0058308B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308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768C35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691B857F" w14:textId="455CA627" w:rsidR="0058308B" w:rsidRPr="00EE138C" w:rsidRDefault="0058308B" w:rsidP="00EE138C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3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203.24</w:t>
            </w:r>
          </w:p>
        </w:tc>
        <w:tc>
          <w:tcPr>
            <w:tcW w:w="270" w:type="dxa"/>
          </w:tcPr>
          <w:p w14:paraId="5FDD5A9C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49EA0E14" w14:textId="700E41AF" w:rsidR="0058308B" w:rsidRPr="00AE1D16" w:rsidRDefault="0058308B" w:rsidP="0058308B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39" w:type="dxa"/>
          </w:tcPr>
          <w:p w14:paraId="332AF553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121245C0" w14:textId="4BDD58BA" w:rsidR="0058308B" w:rsidRPr="00AE1D16" w:rsidRDefault="0058308B" w:rsidP="0058308B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199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6" w:type="dxa"/>
          </w:tcPr>
          <w:p w14:paraId="620A8CFF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49CFFFF5" w14:textId="29A3BDD9" w:rsidR="0058308B" w:rsidRPr="00AE1D16" w:rsidRDefault="0058308B" w:rsidP="0058308B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04" w:type="dxa"/>
          </w:tcPr>
          <w:p w14:paraId="4B9B345E" w14:textId="77777777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C34D63D" w14:textId="4D40E812" w:rsidR="0058308B" w:rsidRPr="00AE1D16" w:rsidRDefault="0058308B" w:rsidP="0058308B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016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</w:p>
        </w:tc>
      </w:tr>
    </w:tbl>
    <w:p w14:paraId="4A709DE4" w14:textId="5D661143" w:rsidR="0058308B" w:rsidRDefault="0058308B" w:rsidP="00AE1D1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4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7"/>
        <w:gridCol w:w="1193"/>
        <w:gridCol w:w="266"/>
        <w:gridCol w:w="1002"/>
        <w:gridCol w:w="236"/>
        <w:gridCol w:w="934"/>
        <w:gridCol w:w="236"/>
        <w:gridCol w:w="1114"/>
        <w:gridCol w:w="240"/>
        <w:gridCol w:w="930"/>
        <w:gridCol w:w="270"/>
        <w:gridCol w:w="843"/>
        <w:gridCol w:w="239"/>
        <w:gridCol w:w="1078"/>
        <w:gridCol w:w="236"/>
        <w:gridCol w:w="934"/>
        <w:gridCol w:w="304"/>
        <w:gridCol w:w="1065"/>
        <w:gridCol w:w="25"/>
      </w:tblGrid>
      <w:tr w:rsidR="006D4C46" w:rsidRPr="00AE1D16" w14:paraId="0314AFC8" w14:textId="77777777" w:rsidTr="00114DB0">
        <w:trPr>
          <w:trHeight w:val="288"/>
        </w:trPr>
        <w:tc>
          <w:tcPr>
            <w:tcW w:w="3127" w:type="dxa"/>
          </w:tcPr>
          <w:p w14:paraId="18C4D8E0" w14:textId="548903E3" w:rsidR="006D4C46" w:rsidRPr="00AE1D16" w:rsidRDefault="006D4C46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5" w:type="dxa"/>
            <w:gridSpan w:val="18"/>
          </w:tcPr>
          <w:p w14:paraId="65E0FB47" w14:textId="5FC9687C" w:rsidR="006D4C46" w:rsidRPr="00AE1D16" w:rsidRDefault="006D4C46" w:rsidP="00AE1D16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612B" w:rsidRPr="00AE1D16" w14:paraId="33FA1C0A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6F4A46F8" w14:textId="2766EEB6" w:rsidR="0090612B" w:rsidRPr="00AE1D16" w:rsidRDefault="0090612B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0F9186FE" w14:textId="77777777" w:rsidR="0090612B" w:rsidRPr="00AE1D16" w:rsidRDefault="0090612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CF46B27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7BFAFCE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C8363E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ED5E282" w14:textId="77777777" w:rsidR="0090612B" w:rsidRPr="00AE1D16" w:rsidRDefault="0090612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5F63FA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C8B43FE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25BC1668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3BB450EC" w14:textId="6A2DB65A" w:rsidR="0090612B" w:rsidRPr="00AE1D16" w:rsidRDefault="0090612B" w:rsidP="00AE1D16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5877CA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32F868C2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ED7B549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452B76B" w14:textId="76B98DC8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F914FF8" w14:textId="18F01B6A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4B59597" w14:textId="0E14D11E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55389A0C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777A902E" w14:textId="77777777" w:rsidR="0090612B" w:rsidRPr="00AE1D16" w:rsidRDefault="0090612B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AE1D16" w14:paraId="487B186A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085DF568" w14:textId="32E08E64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179C4876" w14:textId="50CF4D82" w:rsidR="00592719" w:rsidRPr="00AE1D16" w:rsidRDefault="00592719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61949AC0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01A752" w14:textId="344832BD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7CBA05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2F94BBA" w14:textId="77777777" w:rsidR="00592719" w:rsidRPr="00AE1D16" w:rsidRDefault="00592719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DAE659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18C3E4FD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2E346CBE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2C3C7CA8" w14:textId="478131DC" w:rsidR="00592719" w:rsidRPr="00AE1D16" w:rsidRDefault="00592719" w:rsidP="00AE1D16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E8FBB0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70C7585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405160F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22BED67" w14:textId="426296AB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27870563" w14:textId="64534E20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01E65DF7" w14:textId="43F4B515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4" w:type="dxa"/>
          </w:tcPr>
          <w:p w14:paraId="7DAF8CA4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52B36D76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AE1D16" w14:paraId="40D7F06B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06B25178" w14:textId="6BC356BC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01EC110F" w14:textId="75671EFB" w:rsidR="00592719" w:rsidRPr="00AE1D16" w:rsidRDefault="00592719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645C6F"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</w:tcPr>
          <w:p w14:paraId="58572338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1EF1315" w14:textId="6F56788A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6BBBE125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1B94473" w14:textId="622D5CEC" w:rsidR="00592719" w:rsidRPr="00AE1D16" w:rsidRDefault="00592719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3BAEE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7A71D6B" w14:textId="635B2FB4" w:rsidR="00592719" w:rsidRPr="00AE1D16" w:rsidRDefault="00592719" w:rsidP="00AE1D16">
            <w:pPr>
              <w:spacing w:line="240" w:lineRule="auto"/>
              <w:ind w:left="-165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206D5D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41033F2" w14:textId="3C420A0C" w:rsidR="00592719" w:rsidRPr="00AE1D16" w:rsidRDefault="00592719" w:rsidP="00AE1D16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193F18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9965ED9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8C190A8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4D77777" w14:textId="190D9D9F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1CA5965F" w14:textId="7A3F6BD8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7866A9E" w14:textId="5CD3EC90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4" w:type="dxa"/>
          </w:tcPr>
          <w:p w14:paraId="1AB4FA67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2BF71471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AE1D16" w14:paraId="09D070AD" w14:textId="77777777" w:rsidTr="00114DB0">
        <w:trPr>
          <w:gridAfter w:val="1"/>
          <w:wAfter w:w="25" w:type="dxa"/>
          <w:trHeight w:val="299"/>
        </w:trPr>
        <w:tc>
          <w:tcPr>
            <w:tcW w:w="3127" w:type="dxa"/>
          </w:tcPr>
          <w:p w14:paraId="0A71384D" w14:textId="434B8ACF" w:rsidR="00592719" w:rsidRPr="00AE1D16" w:rsidRDefault="00592719" w:rsidP="00AE1D1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" w:type="dxa"/>
          </w:tcPr>
          <w:p w14:paraId="3489A0B0" w14:textId="247855AE" w:rsidR="00592719" w:rsidRPr="00AE1D16" w:rsidRDefault="00114DB0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6" w:type="dxa"/>
          </w:tcPr>
          <w:p w14:paraId="1EE65B0D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63FD6C5" w14:textId="22F5243F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5A1EFD43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1E6C7EE" w14:textId="317C5AE8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D90F870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D97A7A4" w14:textId="5535BCF3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40" w:type="dxa"/>
          </w:tcPr>
          <w:p w14:paraId="3E073F4E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37146F93" w14:textId="632F92BB" w:rsidR="00592719" w:rsidRPr="00AE1D16" w:rsidRDefault="00592719" w:rsidP="00AE1D16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B171324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1F4641F1" w14:textId="331CEAF9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55C89AC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2A1A847F" w14:textId="5E54487F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260924E2" w14:textId="490EE294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7D8BAB5" w14:textId="7E71ECDF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4" w:type="dxa"/>
          </w:tcPr>
          <w:p w14:paraId="607F8BF7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1829773F" w14:textId="04EA4EA5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AE1D16" w14:paraId="6182A1CB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5FF952DF" w14:textId="797A3657" w:rsidR="00592719" w:rsidRPr="00AE1D16" w:rsidRDefault="00793A30" w:rsidP="00AE1D16">
            <w:pPr>
              <w:tabs>
                <w:tab w:val="decimal" w:pos="2910"/>
              </w:tabs>
              <w:spacing w:line="240" w:lineRule="auto"/>
              <w:ind w:right="-115"/>
              <w:jc w:val="lef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93" w:type="dxa"/>
          </w:tcPr>
          <w:p w14:paraId="7AED14FE" w14:textId="50B71532" w:rsidR="00592719" w:rsidRPr="00AE1D16" w:rsidRDefault="00645C6F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66" w:type="dxa"/>
          </w:tcPr>
          <w:p w14:paraId="744B4842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7201313" w14:textId="7D3FE595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7488868F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49F00CE" w14:textId="17577FCA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52EEA531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8443825" w14:textId="12CE2933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40" w:type="dxa"/>
          </w:tcPr>
          <w:p w14:paraId="5C2ABA22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6E338A42" w14:textId="0A0F4194" w:rsidR="00592719" w:rsidRPr="00AE1D16" w:rsidRDefault="00592719" w:rsidP="00AE1D16">
            <w:pPr>
              <w:spacing w:line="240" w:lineRule="auto"/>
              <w:ind w:left="-80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4BF2FF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5EB60590" w14:textId="06537926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9" w:type="dxa"/>
          </w:tcPr>
          <w:p w14:paraId="080058DB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05D807C" w14:textId="780A4DC5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6E16CDFD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E964E8" w14:textId="7399215E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4" w:type="dxa"/>
          </w:tcPr>
          <w:p w14:paraId="43D11E2E" w14:textId="77777777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487F94F7" w14:textId="2BD7D181" w:rsidR="00592719" w:rsidRPr="00AE1D16" w:rsidRDefault="00592719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92719" w:rsidRPr="00AE1D16" w14:paraId="17E41F8D" w14:textId="77777777" w:rsidTr="0058308B">
        <w:trPr>
          <w:gridAfter w:val="1"/>
          <w:wAfter w:w="25" w:type="dxa"/>
          <w:trHeight w:val="288"/>
        </w:trPr>
        <w:tc>
          <w:tcPr>
            <w:tcW w:w="3127" w:type="dxa"/>
          </w:tcPr>
          <w:p w14:paraId="4C25E4D4" w14:textId="77777777" w:rsidR="00592719" w:rsidRPr="00AE1D16" w:rsidRDefault="00592719" w:rsidP="00AE1D1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20" w:type="dxa"/>
            <w:gridSpan w:val="17"/>
          </w:tcPr>
          <w:p w14:paraId="0644C91D" w14:textId="3733A986" w:rsidR="00592719" w:rsidRPr="00AE1D16" w:rsidRDefault="00592719" w:rsidP="00AE1D16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92719" w:rsidRPr="00AE1D16" w14:paraId="7CBC18DA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132374BD" w14:textId="3DE8DC12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93" w:type="dxa"/>
          </w:tcPr>
          <w:p w14:paraId="524231A1" w14:textId="77777777" w:rsidR="00592719" w:rsidRPr="00AE1D16" w:rsidRDefault="00592719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5076C57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781D66B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BBA8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C00EB2D" w14:textId="77777777" w:rsidR="00592719" w:rsidRPr="00AE1D16" w:rsidRDefault="00592719" w:rsidP="00AE1D16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4ACE0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2CFA51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02FDFB9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</w:tcPr>
          <w:p w14:paraId="64A99038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B5748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0B456293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7FE365F5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51CB6FE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E8F4F" w14:textId="5659BD06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419CA7C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" w:type="dxa"/>
          </w:tcPr>
          <w:p w14:paraId="31DE8F6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14:paraId="423169FE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2719" w:rsidRPr="00AE1D16" w14:paraId="141A92F7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4BA84F17" w14:textId="2F08D6C9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93" w:type="dxa"/>
          </w:tcPr>
          <w:p w14:paraId="12EF117B" w14:textId="15E4F6CA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266" w:type="dxa"/>
          </w:tcPr>
          <w:p w14:paraId="787E6A48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24C03AC1" w14:textId="1ED4C968" w:rsidR="00592719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236" w:type="dxa"/>
          </w:tcPr>
          <w:p w14:paraId="7D9AB57B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33138CE" w14:textId="745E6932" w:rsidR="00592719" w:rsidRPr="00AE1D16" w:rsidRDefault="00592719" w:rsidP="00AE1D16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5CF9E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43EBB5D6" w14:textId="64F69102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4AB9EF2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6FD9058" w14:textId="74D5ED70" w:rsidR="00592719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70" w:type="dxa"/>
          </w:tcPr>
          <w:p w14:paraId="615DD9F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687FC54D" w14:textId="76E73900" w:rsidR="00592719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39" w:type="dxa"/>
          </w:tcPr>
          <w:p w14:paraId="08C0FC62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E9EF42B" w14:textId="18124610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236" w:type="dxa"/>
          </w:tcPr>
          <w:p w14:paraId="48973F0F" w14:textId="04919DC2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5AFA0A" w14:textId="4F3C3D6C" w:rsidR="00592719" w:rsidRPr="00AE1D16" w:rsidRDefault="00E93A22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304" w:type="dxa"/>
          </w:tcPr>
          <w:p w14:paraId="5637386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1F7CDC42" w14:textId="59640DFA" w:rsidR="00592719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</w:tr>
      <w:tr w:rsidR="00592719" w:rsidRPr="00AE1D16" w14:paraId="7A8CD50B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5A84D00A" w14:textId="77777777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3" w:type="dxa"/>
          </w:tcPr>
          <w:p w14:paraId="342E0652" w14:textId="48D12BCD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66" w:type="dxa"/>
          </w:tcPr>
          <w:p w14:paraId="64B546D6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96B71C9" w14:textId="77C8033E" w:rsidR="00592719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36" w:type="dxa"/>
          </w:tcPr>
          <w:p w14:paraId="49F8F10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E437E8B" w14:textId="7780B0A7" w:rsidR="00592719" w:rsidRPr="00AE1D16" w:rsidRDefault="00E93A22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36" w:type="dxa"/>
          </w:tcPr>
          <w:p w14:paraId="2E5A9501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413209A" w14:textId="41B1D599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CD69A9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FF5B393" w14:textId="221C3E82" w:rsidR="00592719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70" w:type="dxa"/>
          </w:tcPr>
          <w:p w14:paraId="15C0284B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07D69486" w14:textId="684F966F" w:rsidR="00592719" w:rsidRPr="00AE1D16" w:rsidRDefault="00592719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39" w:type="dxa"/>
          </w:tcPr>
          <w:p w14:paraId="4E0C92E6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6C6090" w14:textId="117C8B34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36" w:type="dxa"/>
          </w:tcPr>
          <w:p w14:paraId="6FF6FFFE" w14:textId="630A1B24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1C79B32" w14:textId="60B6D927" w:rsidR="00592719" w:rsidRPr="00AE1D16" w:rsidRDefault="00E93A22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304" w:type="dxa"/>
          </w:tcPr>
          <w:p w14:paraId="1199CAF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40C6508" w14:textId="1F85B11D" w:rsidR="00592719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592719" w:rsidRPr="00AE1D16" w14:paraId="54AB9E78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2A0F5842" w14:textId="683C254D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  <w:r w:rsidR="004E4478"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4E4478"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4478"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93" w:type="dxa"/>
          </w:tcPr>
          <w:p w14:paraId="29B99BD1" w14:textId="34B3A739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66" w:type="dxa"/>
          </w:tcPr>
          <w:p w14:paraId="509B717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65D12E9" w14:textId="0DE6B393" w:rsidR="00592719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36" w:type="dxa"/>
          </w:tcPr>
          <w:p w14:paraId="6BAB5A52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7B4E85D" w14:textId="392F8225" w:rsidR="00592719" w:rsidRPr="00AE1D16" w:rsidRDefault="00E93A22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236" w:type="dxa"/>
          </w:tcPr>
          <w:p w14:paraId="6242F2E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D6D6DD2" w14:textId="7D549196" w:rsidR="00592719" w:rsidRPr="00AE1D16" w:rsidRDefault="00E93A2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40" w:type="dxa"/>
          </w:tcPr>
          <w:p w14:paraId="2A1AEC5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5E92097" w14:textId="6ABCA35C" w:rsidR="00592719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715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B94250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3D5D9E7D" w14:textId="2C889782" w:rsidR="00592719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239" w:type="dxa"/>
          </w:tcPr>
          <w:p w14:paraId="4B96018B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4C60D0F" w14:textId="38DFF9FE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36" w:type="dxa"/>
          </w:tcPr>
          <w:p w14:paraId="4CEFD0F0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72F74E2" w14:textId="32290938" w:rsidR="00592719" w:rsidRPr="00AE1D16" w:rsidRDefault="00E93A22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304" w:type="dxa"/>
          </w:tcPr>
          <w:p w14:paraId="62A3D8F1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2C68365" w14:textId="2D1091E8" w:rsidR="00592719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592719" w:rsidRPr="00AE1D16" w14:paraId="1AE14C3F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07D611D8" w14:textId="77777777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93" w:type="dxa"/>
          </w:tcPr>
          <w:p w14:paraId="3A772EE9" w14:textId="18059DBF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94F774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489F1E48" w14:textId="1E79EF5D" w:rsidR="00592719" w:rsidRPr="00AE1D16" w:rsidRDefault="00592719" w:rsidP="00AE1D16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597AF0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2CE074D" w14:textId="08D219E8" w:rsidR="00592719" w:rsidRPr="00AE1D16" w:rsidRDefault="00592719" w:rsidP="00AE1D16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FB0511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CFE2CD2" w14:textId="3879B4C5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E0A77B6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29F7209" w14:textId="588D59AF" w:rsidR="00592719" w:rsidRPr="00AE1D16" w:rsidRDefault="00592719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7B76AA2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2828AB7" w14:textId="0E6BB533" w:rsidR="00592719" w:rsidRPr="00AE1D16" w:rsidRDefault="00592719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35105B5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F8D99D5" w14:textId="353CBA14" w:rsidR="00592719" w:rsidRPr="00AE1D16" w:rsidRDefault="00592719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9E692EB" w14:textId="7FC15A70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D9F1E6E" w14:textId="58414CEC" w:rsidR="00592719" w:rsidRPr="00AE1D16" w:rsidRDefault="00592719" w:rsidP="00AE1D16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5C5F52BA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4FF591A5" w14:textId="4F869416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2719" w:rsidRPr="00AE1D16" w14:paraId="5C852883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5036D68A" w14:textId="77777777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93" w:type="dxa"/>
          </w:tcPr>
          <w:p w14:paraId="62D15B2D" w14:textId="5586B456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4A3AE88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66B616F" w14:textId="41FB4557" w:rsidR="00592719" w:rsidRPr="00AE1D16" w:rsidRDefault="00592719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085CAD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7C3B368" w14:textId="12CE0F4A" w:rsidR="00592719" w:rsidRPr="00AE1D16" w:rsidRDefault="00592719" w:rsidP="00AE1D16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C68F0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16A9946" w14:textId="062D34D2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186EB11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FF4E6D0" w14:textId="4A156442" w:rsidR="00592719" w:rsidRPr="00AE1D16" w:rsidRDefault="00592719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A03221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540ECCE" w14:textId="3D341CFB" w:rsidR="00592719" w:rsidRPr="00AE1D16" w:rsidRDefault="00592719" w:rsidP="00AE1D16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6C98A1A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CC3FD9C" w14:textId="24CA46D3" w:rsidR="00592719" w:rsidRPr="00AE1D16" w:rsidRDefault="00592719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14761CD" w14:textId="0653702D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A7FBDB4" w14:textId="5C870E27" w:rsidR="00592719" w:rsidRPr="00AE1D16" w:rsidRDefault="00592719" w:rsidP="00AE1D16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419D8020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2492E61" w14:textId="0C6DEDF4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2719" w:rsidRPr="00AE1D16" w14:paraId="48DCD33F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7B700B4B" w14:textId="44A5B351" w:rsidR="00592719" w:rsidRPr="00AE1D16" w:rsidRDefault="00592719" w:rsidP="00AE1D16">
            <w:pPr>
              <w:tabs>
                <w:tab w:val="left" w:pos="26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</w:t>
            </w:r>
            <w:r w:rsidR="00793A30"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รื้อถอนโรงไฟฟ้า</w:t>
            </w:r>
            <w:r w:rsidR="00793A30"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</w:t>
            </w:r>
            <w:r w:rsidR="00E93A22" w:rsidRPr="00E93A2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193" w:type="dxa"/>
          </w:tcPr>
          <w:p w14:paraId="146E370E" w14:textId="5BCE2B23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342E2D5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180501EA" w14:textId="41B3CAB0" w:rsidR="00592719" w:rsidRPr="00AE1D16" w:rsidRDefault="00592719" w:rsidP="00AE1D16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271D2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E95AB38" w14:textId="089F21DA" w:rsidR="00592719" w:rsidRPr="00AE1D16" w:rsidRDefault="00592719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D66593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2039742" w14:textId="01C39EAA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ECEBD8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2C49DC4E" w14:textId="293ED684" w:rsidR="00592719" w:rsidRPr="00AE1D16" w:rsidRDefault="00592719" w:rsidP="00AE1D16">
            <w:pPr>
              <w:tabs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62AED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17DB16AD" w14:textId="388454C9" w:rsidR="00592719" w:rsidRPr="00AE1D16" w:rsidRDefault="00592719" w:rsidP="00AE1D16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B019BC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7C1EC39" w14:textId="3730063F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956445" w14:textId="55E50E4E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06346CEF" w14:textId="05B27C87" w:rsidR="00592719" w:rsidRPr="00AE1D16" w:rsidRDefault="00592719" w:rsidP="00AE1D16">
            <w:pPr>
              <w:tabs>
                <w:tab w:val="decimal" w:pos="56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2443B35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443D204" w14:textId="15202FF4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2719" w:rsidRPr="00AE1D16" w14:paraId="50D67B3B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6934C6AF" w14:textId="77777777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ออก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tcW w:w="1193" w:type="dxa"/>
          </w:tcPr>
          <w:p w14:paraId="28B728E7" w14:textId="0B4CDA52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5A8ED0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C99E77C" w14:textId="65FFA1E1" w:rsidR="00592719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36" w:type="dxa"/>
          </w:tcPr>
          <w:p w14:paraId="07522D88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6A977B2" w14:textId="779ED7E7" w:rsidR="00592719" w:rsidRPr="00AE1D16" w:rsidRDefault="00592719" w:rsidP="00AE1D16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61D7D5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6AA1DD12" w14:textId="23CDAA49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EAADB72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5BB1916F" w14:textId="32CF9C2C" w:rsidR="00592719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19AD5E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C0DF149" w14:textId="1CA65D91" w:rsidR="00592719" w:rsidRPr="00AE1D16" w:rsidRDefault="00592719" w:rsidP="00AE1D16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3DEE837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235DA07" w14:textId="3DF7723A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</w:tcPr>
          <w:p w14:paraId="4625342D" w14:textId="00CB4821" w:rsidR="00592719" w:rsidRPr="00AE1D16" w:rsidRDefault="00592719" w:rsidP="00AE1D16">
            <w:pPr>
              <w:tabs>
                <w:tab w:val="decimal" w:pos="52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C4F8EEC" w14:textId="4718DE7B" w:rsidR="00592719" w:rsidRPr="00AE1D16" w:rsidRDefault="00592719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332AAEC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77FE73B" w14:textId="096F5997" w:rsidR="00592719" w:rsidRPr="00AE1D16" w:rsidRDefault="00592719" w:rsidP="00AE1D16">
            <w:pPr>
              <w:tabs>
                <w:tab w:val="decimal" w:pos="6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2719" w:rsidRPr="00AE1D16" w14:paraId="053C12B9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72317225" w14:textId="77777777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โอนเข้ามาจาก (ออกไปที่) 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93" w:type="dxa"/>
          </w:tcPr>
          <w:p w14:paraId="6DF4DC3E" w14:textId="77777777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5B2187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7C610390" w14:textId="77777777" w:rsidR="00592719" w:rsidRPr="00AE1D16" w:rsidRDefault="00592719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D29AF5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A8F755C" w14:textId="77777777" w:rsidR="00592719" w:rsidRPr="00AE1D16" w:rsidRDefault="00592719" w:rsidP="00AE1D16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96016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71C14C25" w14:textId="77777777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F932553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6B0B9A9F" w14:textId="77777777" w:rsidR="00592719" w:rsidRPr="00AE1D16" w:rsidRDefault="00592719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9C95EB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2D304372" w14:textId="77777777" w:rsidR="00592719" w:rsidRPr="00AE1D16" w:rsidRDefault="00592719" w:rsidP="00AE1D16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F98358C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4AFA1F" w14:textId="77777777" w:rsidR="00592719" w:rsidRPr="00AE1D16" w:rsidRDefault="00592719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37ABD1" w14:textId="650A4F99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C733AF" w14:textId="77777777" w:rsidR="00592719" w:rsidRPr="00AE1D16" w:rsidRDefault="00592719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" w:type="dxa"/>
          </w:tcPr>
          <w:p w14:paraId="0E16BAB6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19058E98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2719" w:rsidRPr="00AE1D16" w14:paraId="6ACCA5A6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6CA6EAD7" w14:textId="7AD5F532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สินค้าคงเหลือ           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1193" w:type="dxa"/>
          </w:tcPr>
          <w:p w14:paraId="5A8C3DAE" w14:textId="7A7AA815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127148D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634C44FB" w14:textId="1705ACAF" w:rsidR="00592719" w:rsidRPr="00AE1D16" w:rsidRDefault="00592719" w:rsidP="00AE1D16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FF304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BEB8DCC" w14:textId="32EB674C" w:rsidR="00592719" w:rsidRPr="00AE1D16" w:rsidRDefault="00592719" w:rsidP="00AE1D16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ABB6E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495B0FC" w14:textId="0BE6A036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DB39C4D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E7FE6E7" w14:textId="69E0A394" w:rsidR="00592719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270" w:type="dxa"/>
          </w:tcPr>
          <w:p w14:paraId="4F2285CD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7A73F537" w14:textId="5AD3B2C3" w:rsidR="00592719" w:rsidRPr="00AE1D16" w:rsidRDefault="00592719" w:rsidP="00AE1D16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4D9346D3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610F2A2" w14:textId="77D54AE6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C9F6D9" w14:textId="406A754B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E0FAEE3" w14:textId="7D5EA1C7" w:rsidR="00592719" w:rsidRPr="00AE1D16" w:rsidRDefault="00592719" w:rsidP="00AE1D16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5AB4FBF3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6C329009" w14:textId="4205F033" w:rsidR="00592719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</w:tr>
      <w:tr w:rsidR="00592719" w:rsidRPr="00AE1D16" w14:paraId="6195AF24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47FBBF39" w14:textId="51240B7F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อสังหาริมทรัพย์พัฒนาเพื่อขาย               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                </w:t>
            </w:r>
          </w:p>
        </w:tc>
        <w:tc>
          <w:tcPr>
            <w:tcW w:w="1193" w:type="dxa"/>
          </w:tcPr>
          <w:p w14:paraId="1FE3D988" w14:textId="729441BF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31CF87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</w:tcPr>
          <w:p w14:paraId="0975DB8F" w14:textId="37B6182C" w:rsidR="00592719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0974B201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CDD8B8C" w14:textId="0E56C8A3" w:rsidR="00592719" w:rsidRPr="00AE1D16" w:rsidRDefault="00592719" w:rsidP="00AE1D16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3F577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2B0B9932" w14:textId="325BCAB7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700DDA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743CB8B" w14:textId="1BCB670C" w:rsidR="00592719" w:rsidRPr="00AE1D16" w:rsidRDefault="00592719" w:rsidP="00AE1D16">
            <w:pPr>
              <w:tabs>
                <w:tab w:val="decimal" w:pos="64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D58E1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</w:tcPr>
          <w:p w14:paraId="40B8ECFC" w14:textId="758BF7E4" w:rsidR="00592719" w:rsidRPr="00AE1D16" w:rsidRDefault="00592719" w:rsidP="00AE1D16">
            <w:pPr>
              <w:tabs>
                <w:tab w:val="decimal" w:pos="4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1168573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E6A063" w14:textId="499BAB20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E49425" w14:textId="7338EC7E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144B00" w14:textId="4631A97A" w:rsidR="00592719" w:rsidRPr="00AE1D16" w:rsidRDefault="00592719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04" w:type="dxa"/>
          </w:tcPr>
          <w:p w14:paraId="7F8E06B4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06A42114" w14:textId="13E681F4" w:rsidR="00592719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59271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</w:tr>
      <w:tr w:rsidR="00592719" w:rsidRPr="00AE1D16" w14:paraId="527A2360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1A567E9D" w14:textId="0A253D6A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03441EDC" w14:textId="5B40FA41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7609EE2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00BC3074" w14:textId="3CE046C1" w:rsidR="00592719" w:rsidRPr="00AE1D16" w:rsidRDefault="00592719" w:rsidP="00AE1D16">
            <w:pPr>
              <w:tabs>
                <w:tab w:val="decimal" w:pos="6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9B8F48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0D49F64" w14:textId="74B771C1" w:rsidR="00592719" w:rsidRPr="00AE1D16" w:rsidRDefault="00592719" w:rsidP="00AE1D16">
            <w:pPr>
              <w:tabs>
                <w:tab w:val="decimal" w:pos="46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F3834A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007E0F" w14:textId="3C93E7EF" w:rsidR="00592719" w:rsidRPr="00AE1D16" w:rsidRDefault="00592719" w:rsidP="00AE1D16">
            <w:pPr>
              <w:tabs>
                <w:tab w:val="decimal" w:pos="73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F0C68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3CFE563C" w14:textId="6F00EEC8" w:rsidR="00592719" w:rsidRPr="00AE1D16" w:rsidRDefault="00592719" w:rsidP="00AE1D16">
            <w:pPr>
              <w:tabs>
                <w:tab w:val="decimal" w:pos="64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FB7B8D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7FBF983A" w14:textId="68FB5D99" w:rsidR="00592719" w:rsidRPr="00AE1D16" w:rsidRDefault="00592719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743FD843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587175" w14:textId="5C080034" w:rsidR="00592719" w:rsidRPr="00AE1D16" w:rsidRDefault="00592719" w:rsidP="00AE1D16">
            <w:pPr>
              <w:tabs>
                <w:tab w:val="decimal" w:pos="79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3F000F" w14:textId="06CE78C3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F20521" w14:textId="0E2E475D" w:rsidR="00592719" w:rsidRPr="00AE1D16" w:rsidRDefault="00592719" w:rsidP="00AE1D16">
            <w:pPr>
              <w:tabs>
                <w:tab w:val="decimal" w:pos="5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4" w:type="dxa"/>
          </w:tcPr>
          <w:p w14:paraId="02BBC059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7CEC575" w14:textId="2FA1D7BF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92719" w:rsidRPr="00AE1D16" w14:paraId="1FDB1EF7" w14:textId="77777777" w:rsidTr="00114DB0">
        <w:trPr>
          <w:gridAfter w:val="1"/>
          <w:wAfter w:w="25" w:type="dxa"/>
          <w:trHeight w:val="288"/>
        </w:trPr>
        <w:tc>
          <w:tcPr>
            <w:tcW w:w="3127" w:type="dxa"/>
          </w:tcPr>
          <w:p w14:paraId="32ABECD2" w14:textId="6B79C341" w:rsidR="00592719" w:rsidRPr="00AE1D16" w:rsidRDefault="00592719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8A9110E" w14:textId="52183994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318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66" w:type="dxa"/>
          </w:tcPr>
          <w:p w14:paraId="58FFF49D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</w:tcPr>
          <w:p w14:paraId="6E582384" w14:textId="6914E755" w:rsidR="00592719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701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236" w:type="dxa"/>
          </w:tcPr>
          <w:p w14:paraId="46578227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628EE1B" w14:textId="0643CC08" w:rsidR="00592719" w:rsidRPr="00AE1D16" w:rsidRDefault="00E93A22" w:rsidP="00AE1D16">
            <w:pPr>
              <w:tabs>
                <w:tab w:val="decimal" w:pos="37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648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0B4356C8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164E962" w14:textId="06055DCE" w:rsidR="00592719" w:rsidRPr="00AE1D16" w:rsidRDefault="00E93A2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403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240" w:type="dxa"/>
          </w:tcPr>
          <w:p w14:paraId="075A2D52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14:paraId="298958AA" w14:textId="367FC1E0" w:rsidR="00592719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067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270" w:type="dxa"/>
          </w:tcPr>
          <w:p w14:paraId="29B53BD0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28C45C20" w14:textId="09083D61" w:rsidR="00592719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39" w:type="dxa"/>
          </w:tcPr>
          <w:p w14:paraId="100F0EFF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CBEF82C" w14:textId="56A32227" w:rsidR="00592719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236" w:type="dxa"/>
          </w:tcPr>
          <w:p w14:paraId="151B3C3D" w14:textId="6C057DBA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0E2B8C4" w14:textId="364E895B" w:rsidR="00592719" w:rsidRPr="00AE1D16" w:rsidRDefault="00E93A22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304" w:type="dxa"/>
          </w:tcPr>
          <w:p w14:paraId="24D7116B" w14:textId="77777777" w:rsidR="00592719" w:rsidRPr="00AE1D16" w:rsidRDefault="00592719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9C40405" w14:textId="1ECA67DB" w:rsidR="00592719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556</w:t>
            </w:r>
            <w:r w:rsidR="0059271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</w:t>
            </w:r>
          </w:p>
        </w:tc>
      </w:tr>
    </w:tbl>
    <w:p w14:paraId="2250D448" w14:textId="11EC9D35" w:rsidR="006D4C46" w:rsidRPr="00AE1D16" w:rsidRDefault="006D4C46" w:rsidP="00AE1D16">
      <w:pPr>
        <w:spacing w:line="240" w:lineRule="auto"/>
        <w:rPr>
          <w:rFonts w:asciiTheme="majorBidi" w:hAnsiTheme="majorBidi" w:cstheme="majorBidi"/>
        </w:rPr>
      </w:pPr>
    </w:p>
    <w:p w14:paraId="3D57C5EF" w14:textId="34AA0E00" w:rsidR="006D4C46" w:rsidRPr="00AE1D16" w:rsidRDefault="006D4C46" w:rsidP="00AE1D16">
      <w:pPr>
        <w:spacing w:line="240" w:lineRule="auto"/>
        <w:rPr>
          <w:rFonts w:asciiTheme="majorBidi" w:hAnsiTheme="majorBidi" w:cstheme="majorBidi"/>
        </w:rPr>
      </w:pPr>
    </w:p>
    <w:p w14:paraId="7AE7E2F3" w14:textId="5FF04279" w:rsidR="00973530" w:rsidRPr="00AE1D16" w:rsidRDefault="00973530" w:rsidP="00AE1D16">
      <w:pPr>
        <w:spacing w:line="240" w:lineRule="auto"/>
        <w:rPr>
          <w:rFonts w:asciiTheme="majorBidi" w:hAnsiTheme="majorBidi" w:cstheme="majorBidi"/>
        </w:rPr>
      </w:pPr>
    </w:p>
    <w:p w14:paraId="1F330755" w14:textId="77777777" w:rsidR="00854735" w:rsidRPr="00AE1D16" w:rsidRDefault="00854735" w:rsidP="00AE1D16">
      <w:pPr>
        <w:spacing w:line="240" w:lineRule="auto"/>
        <w:rPr>
          <w:rFonts w:asciiTheme="majorBidi" w:hAnsiTheme="majorBidi" w:cstheme="majorBidi"/>
        </w:rPr>
      </w:pPr>
    </w:p>
    <w:p w14:paraId="1F1B72A4" w14:textId="7B09BFA9" w:rsidR="00973530" w:rsidRPr="00AE1D16" w:rsidRDefault="00973530" w:rsidP="00AE1D16">
      <w:pPr>
        <w:spacing w:line="240" w:lineRule="auto"/>
        <w:rPr>
          <w:rFonts w:asciiTheme="majorBidi" w:hAnsiTheme="majorBidi" w:cstheme="majorBidi"/>
        </w:rPr>
      </w:pPr>
    </w:p>
    <w:p w14:paraId="400ABE8A" w14:textId="77777777" w:rsidR="00973530" w:rsidRPr="00AE1D16" w:rsidRDefault="00973530" w:rsidP="00AE1D16">
      <w:pPr>
        <w:spacing w:line="240" w:lineRule="auto"/>
        <w:rPr>
          <w:rFonts w:asciiTheme="majorBidi" w:hAnsiTheme="majorBidi" w:cstheme="majorBidi"/>
        </w:rPr>
      </w:pPr>
    </w:p>
    <w:tbl>
      <w:tblPr>
        <w:tblW w:w="14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13"/>
        <w:gridCol w:w="1161"/>
        <w:gridCol w:w="268"/>
        <w:gridCol w:w="985"/>
        <w:gridCol w:w="236"/>
        <w:gridCol w:w="836"/>
        <w:gridCol w:w="236"/>
        <w:gridCol w:w="1106"/>
        <w:gridCol w:w="238"/>
        <w:gridCol w:w="1013"/>
        <w:gridCol w:w="268"/>
        <w:gridCol w:w="837"/>
        <w:gridCol w:w="237"/>
        <w:gridCol w:w="1159"/>
        <w:gridCol w:w="236"/>
        <w:gridCol w:w="928"/>
        <w:gridCol w:w="302"/>
        <w:gridCol w:w="1137"/>
      </w:tblGrid>
      <w:tr w:rsidR="005072FF" w:rsidRPr="00AE1D16" w14:paraId="474AE8FB" w14:textId="77777777" w:rsidTr="00E3467C">
        <w:trPr>
          <w:trHeight w:val="329"/>
        </w:trPr>
        <w:tc>
          <w:tcPr>
            <w:tcW w:w="3113" w:type="dxa"/>
          </w:tcPr>
          <w:p w14:paraId="616CC054" w14:textId="77777777" w:rsidR="005072FF" w:rsidRPr="00AE1D16" w:rsidRDefault="005072FF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3" w:type="dxa"/>
            <w:gridSpan w:val="17"/>
          </w:tcPr>
          <w:p w14:paraId="241B52F9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72FF" w:rsidRPr="00AE1D16" w14:paraId="7CF63B06" w14:textId="77777777" w:rsidTr="00E3467C">
        <w:trPr>
          <w:trHeight w:val="329"/>
        </w:trPr>
        <w:tc>
          <w:tcPr>
            <w:tcW w:w="3113" w:type="dxa"/>
          </w:tcPr>
          <w:p w14:paraId="1FD8CCD0" w14:textId="77777777" w:rsidR="005072FF" w:rsidRPr="00AE1D16" w:rsidRDefault="005072FF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5B36030E" w14:textId="77777777" w:rsidR="005072FF" w:rsidRPr="00AE1D16" w:rsidRDefault="005072FF" w:rsidP="00E3467C">
            <w:pPr>
              <w:tabs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2201278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3714C06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E787F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AE14C58" w14:textId="77777777" w:rsidR="005072FF" w:rsidRPr="00AE1D16" w:rsidRDefault="005072FF" w:rsidP="00E3467C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AAC40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5EEFCD3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C6601DE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628BF8" w14:textId="77777777" w:rsidR="005072FF" w:rsidRPr="00AE1D16" w:rsidRDefault="005072FF" w:rsidP="00E3467C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FA09FB5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01BAAEA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60788369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0A563A06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8FCBAB8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293E3B6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7E937FCD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7B9ACEA3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2FF" w:rsidRPr="00AE1D16" w14:paraId="17F07A75" w14:textId="77777777" w:rsidTr="00E3467C">
        <w:trPr>
          <w:trHeight w:val="329"/>
        </w:trPr>
        <w:tc>
          <w:tcPr>
            <w:tcW w:w="3113" w:type="dxa"/>
          </w:tcPr>
          <w:p w14:paraId="0D43401B" w14:textId="77777777" w:rsidR="005072FF" w:rsidRPr="00AE1D16" w:rsidRDefault="005072FF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67FF0713" w14:textId="77777777" w:rsidR="005072FF" w:rsidRPr="00AE1D16" w:rsidRDefault="005072FF" w:rsidP="00E3467C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3DBF57BE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095E6D1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1C4D51D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73096AC" w14:textId="77777777" w:rsidR="005072FF" w:rsidRPr="00AE1D16" w:rsidRDefault="005072FF" w:rsidP="00E3467C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115DB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0805670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6680E565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9ED444E" w14:textId="77777777" w:rsidR="005072FF" w:rsidRPr="00AE1D16" w:rsidRDefault="005072FF" w:rsidP="00E3467C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E6264C4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3FC07391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51E5CA3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08D4C6B0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65D70FDF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688D839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2" w:type="dxa"/>
          </w:tcPr>
          <w:p w14:paraId="4ADBBFFF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6B6189CD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2FF" w:rsidRPr="00AE1D16" w14:paraId="34BED181" w14:textId="77777777" w:rsidTr="00E3467C">
        <w:trPr>
          <w:trHeight w:val="329"/>
        </w:trPr>
        <w:tc>
          <w:tcPr>
            <w:tcW w:w="3113" w:type="dxa"/>
          </w:tcPr>
          <w:p w14:paraId="7F968D14" w14:textId="77777777" w:rsidR="005072FF" w:rsidRPr="00AE1D16" w:rsidRDefault="005072FF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4DAF2968" w14:textId="77777777" w:rsidR="005072FF" w:rsidRPr="00AE1D16" w:rsidRDefault="005072FF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8" w:type="dxa"/>
          </w:tcPr>
          <w:p w14:paraId="53D45F69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55D16D0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2F40F0F8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96937E7" w14:textId="77777777" w:rsidR="005072FF" w:rsidRPr="00AE1D16" w:rsidRDefault="005072FF" w:rsidP="00E3467C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9282A5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3AAB2BC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6979204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FC97460" w14:textId="77777777" w:rsidR="005072FF" w:rsidRPr="00AE1D16" w:rsidRDefault="005072FF" w:rsidP="00E3467C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E82674F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5BC212C5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F56FDF0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0758A906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6F58ED92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19EE231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2" w:type="dxa"/>
          </w:tcPr>
          <w:p w14:paraId="075837DD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5E63C664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2FF" w:rsidRPr="00AE1D16" w14:paraId="50DBAC38" w14:textId="77777777" w:rsidTr="00E3467C">
        <w:trPr>
          <w:trHeight w:val="329"/>
        </w:trPr>
        <w:tc>
          <w:tcPr>
            <w:tcW w:w="3113" w:type="dxa"/>
          </w:tcPr>
          <w:p w14:paraId="17782047" w14:textId="77777777" w:rsidR="005072FF" w:rsidRPr="00AE1D16" w:rsidRDefault="005072FF" w:rsidP="00E3467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767AF22C" w14:textId="77777777" w:rsidR="005072FF" w:rsidRPr="00AE1D16" w:rsidRDefault="005072FF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65A96C88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2FB582A3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16169E6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1288FB7" w14:textId="77777777" w:rsidR="005072FF" w:rsidRPr="00AE1D16" w:rsidRDefault="005072FF" w:rsidP="00E3467C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1E66A7" w14:textId="77777777" w:rsidR="005072FF" w:rsidRPr="00AE1D16" w:rsidRDefault="005072FF" w:rsidP="00E3467C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554E237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38" w:type="dxa"/>
          </w:tcPr>
          <w:p w14:paraId="5477581B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017BF508" w14:textId="77777777" w:rsidR="005072FF" w:rsidRPr="00AE1D16" w:rsidRDefault="005072FF" w:rsidP="00E3467C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8" w:type="dxa"/>
          </w:tcPr>
          <w:p w14:paraId="0B73D2A1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5643018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F960A9C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5A21C488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5C7D88A5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56F009B7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2" w:type="dxa"/>
          </w:tcPr>
          <w:p w14:paraId="51B1A146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2684D492" w14:textId="77777777" w:rsidR="005072FF" w:rsidRPr="00AE1D16" w:rsidRDefault="005072FF" w:rsidP="00E3467C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2FF" w:rsidRPr="00AE1D16" w14:paraId="6197326C" w14:textId="77777777" w:rsidTr="00E3467C">
        <w:trPr>
          <w:trHeight w:val="329"/>
        </w:trPr>
        <w:tc>
          <w:tcPr>
            <w:tcW w:w="3113" w:type="dxa"/>
          </w:tcPr>
          <w:p w14:paraId="166ACF9D" w14:textId="77777777" w:rsidR="005072FF" w:rsidRPr="00AE1D16" w:rsidRDefault="005072FF" w:rsidP="00E3467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1AAB89C3" w14:textId="77777777" w:rsidR="005072FF" w:rsidRPr="00AE1D16" w:rsidRDefault="005072FF" w:rsidP="00E3467C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</w:tcPr>
          <w:p w14:paraId="41D0BB82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FB63081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0B6FD39B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C1595D5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4321F2E2" w14:textId="77777777" w:rsidR="005072FF" w:rsidRPr="00AE1D16" w:rsidRDefault="005072FF" w:rsidP="00E3467C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86F8E2A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38" w:type="dxa"/>
          </w:tcPr>
          <w:p w14:paraId="3AAD8E5E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3B6CF6" w14:textId="77777777" w:rsidR="005072FF" w:rsidRPr="00AE1D16" w:rsidRDefault="005072FF" w:rsidP="00E3467C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8" w:type="dxa"/>
          </w:tcPr>
          <w:p w14:paraId="15CFF7C8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6616209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40FADDD1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731C8000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2767817A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8DEFA5D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2" w:type="dxa"/>
          </w:tcPr>
          <w:p w14:paraId="2D37A1D8" w14:textId="77777777" w:rsidR="005072FF" w:rsidRPr="00AE1D16" w:rsidRDefault="005072FF" w:rsidP="00E3467C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4A48B010" w14:textId="77777777" w:rsidR="005072FF" w:rsidRPr="00AE1D16" w:rsidRDefault="005072FF" w:rsidP="00E3467C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72FF" w:rsidRPr="00AE1D16" w14:paraId="7008395D" w14:textId="77777777" w:rsidTr="00E3467C">
        <w:trPr>
          <w:trHeight w:val="329"/>
        </w:trPr>
        <w:tc>
          <w:tcPr>
            <w:tcW w:w="3113" w:type="dxa"/>
          </w:tcPr>
          <w:p w14:paraId="0076468F" w14:textId="77777777" w:rsidR="005072FF" w:rsidRPr="00AE1D16" w:rsidRDefault="005072FF" w:rsidP="00E3467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3" w:type="dxa"/>
            <w:gridSpan w:val="17"/>
          </w:tcPr>
          <w:p w14:paraId="547D8FF3" w14:textId="77777777" w:rsidR="005072FF" w:rsidRPr="00AE1D16" w:rsidRDefault="005072FF" w:rsidP="00E3467C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072FF" w:rsidRPr="00AE1D16" w14:paraId="744CDAD6" w14:textId="77777777" w:rsidTr="00E3467C">
        <w:trPr>
          <w:trHeight w:val="329"/>
        </w:trPr>
        <w:tc>
          <w:tcPr>
            <w:tcW w:w="3113" w:type="dxa"/>
          </w:tcPr>
          <w:p w14:paraId="068D9329" w14:textId="77777777" w:rsidR="005072FF" w:rsidRPr="00AE1D16" w:rsidRDefault="005072FF" w:rsidP="00E3467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61" w:type="dxa"/>
          </w:tcPr>
          <w:p w14:paraId="00532E71" w14:textId="77777777" w:rsidR="005072FF" w:rsidRPr="00AE1D16" w:rsidRDefault="005072FF" w:rsidP="00E3467C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12294E6A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5B1F62D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3DF100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E535216" w14:textId="77777777" w:rsidR="005072FF" w:rsidRPr="00AE1D16" w:rsidRDefault="005072FF" w:rsidP="00E3467C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D80DB9A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37572F8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0BC86DA3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22BC04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693A8F8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9C5D874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660DDA57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3C7E33A4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8FF3F8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3D8F3F52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3B7CF88B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4457B879" w14:textId="77777777" w:rsidR="005072FF" w:rsidRPr="00AE1D16" w:rsidRDefault="005072FF" w:rsidP="00E3467C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72FF" w:rsidRPr="00AE1D16" w14:paraId="41275E75" w14:textId="77777777" w:rsidTr="00E3467C">
        <w:trPr>
          <w:trHeight w:val="329"/>
        </w:trPr>
        <w:tc>
          <w:tcPr>
            <w:tcW w:w="3113" w:type="dxa"/>
          </w:tcPr>
          <w:p w14:paraId="43743EA0" w14:textId="4E8A5129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61" w:type="dxa"/>
          </w:tcPr>
          <w:p w14:paraId="5D9355C4" w14:textId="626110E3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68" w:type="dxa"/>
          </w:tcPr>
          <w:p w14:paraId="784E31A4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AD360EE" w14:textId="4A998FA8" w:rsidR="005072FF" w:rsidRPr="00AE1D16" w:rsidRDefault="005072FF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36" w:type="dxa"/>
          </w:tcPr>
          <w:p w14:paraId="4A3A6A25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E06E5A2" w14:textId="77777777" w:rsidR="005072FF" w:rsidRPr="00AE1D16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A449AD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EAB32D0" w14:textId="77777777" w:rsidR="005072FF" w:rsidRPr="00AE1D16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8C91B8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632965C" w14:textId="07F45016" w:rsidR="005072FF" w:rsidRPr="00AE1D16" w:rsidRDefault="005072FF" w:rsidP="005072FF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68" w:type="dxa"/>
          </w:tcPr>
          <w:p w14:paraId="1DBF32B9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B099AE1" w14:textId="1D9CE0EA" w:rsidR="005072FF" w:rsidRPr="00AE1D16" w:rsidRDefault="005072FF" w:rsidP="005072FF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237" w:type="dxa"/>
          </w:tcPr>
          <w:p w14:paraId="4A878201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B933927" w14:textId="4722B7EE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36" w:type="dxa"/>
          </w:tcPr>
          <w:p w14:paraId="6A04705F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4757D93C" w14:textId="77777777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10359BC8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3A5F7FB" w14:textId="68A1160E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5072FF" w:rsidRPr="00AE1D16" w14:paraId="36BEEA20" w14:textId="77777777" w:rsidTr="00E3467C">
        <w:trPr>
          <w:trHeight w:val="329"/>
        </w:trPr>
        <w:tc>
          <w:tcPr>
            <w:tcW w:w="3113" w:type="dxa"/>
          </w:tcPr>
          <w:p w14:paraId="1E5F752A" w14:textId="782A33FC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</w:tcPr>
          <w:p w14:paraId="4F1E8ABF" w14:textId="41BE5263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68" w:type="dxa"/>
          </w:tcPr>
          <w:p w14:paraId="61BDADF5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4C77169" w14:textId="5F213469" w:rsidR="005072FF" w:rsidRPr="00AE1D16" w:rsidRDefault="005072FF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36" w:type="dxa"/>
          </w:tcPr>
          <w:p w14:paraId="3256A814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17AE66D" w14:textId="4DA26182" w:rsidR="005072FF" w:rsidRPr="00AE1D16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E6B14D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72C9850" w14:textId="7F81E080" w:rsidR="005072FF" w:rsidRPr="00AE1D16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4DBF786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5B3ADF1" w14:textId="34341891" w:rsidR="005072FF" w:rsidRPr="00AE1D16" w:rsidRDefault="005072FF" w:rsidP="005072FF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68" w:type="dxa"/>
          </w:tcPr>
          <w:p w14:paraId="2924BD5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1813EDA" w14:textId="72EE19A2" w:rsidR="005072FF" w:rsidRPr="00AE1D16" w:rsidRDefault="005072FF" w:rsidP="005072FF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37" w:type="dxa"/>
          </w:tcPr>
          <w:p w14:paraId="5654EF29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1367DA0E" w14:textId="289F240B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12250815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31B3BB90" w14:textId="77777777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572F440D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B527E2A" w14:textId="2A6CCA48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5072FF" w:rsidRPr="00AE1D16" w14:paraId="2B888B40" w14:textId="77777777" w:rsidTr="00E3467C">
        <w:trPr>
          <w:trHeight w:val="329"/>
        </w:trPr>
        <w:tc>
          <w:tcPr>
            <w:tcW w:w="3113" w:type="dxa"/>
          </w:tcPr>
          <w:p w14:paraId="5528916F" w14:textId="13F67242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1" w:type="dxa"/>
          </w:tcPr>
          <w:p w14:paraId="106037ED" w14:textId="34D7B6D2" w:rsidR="005072FF" w:rsidRPr="00AE1D16" w:rsidRDefault="005072FF" w:rsidP="005072FF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64E4874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43E5D50" w14:textId="165B7BF1" w:rsidR="005072FF" w:rsidRPr="00AE1D16" w:rsidRDefault="005072FF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78E915E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36B8BAD" w14:textId="7A955BAC" w:rsidR="005072FF" w:rsidRPr="00AE1D16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DA6574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8730BD9" w14:textId="5C785BF7" w:rsidR="005072FF" w:rsidRPr="00AE1D16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09A75A5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70A037D8" w14:textId="53E974E3" w:rsidR="005072FF" w:rsidRPr="00AE1D16" w:rsidRDefault="005072FF" w:rsidP="005072FF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D8B51E1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4D0FAAE" w14:textId="3CFCCE3A" w:rsidR="005072FF" w:rsidRPr="00AE1D16" w:rsidRDefault="005072FF" w:rsidP="00EE138C">
            <w:pPr>
              <w:tabs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02DCC2A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47FE30EA" w14:textId="5CD91EE7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DA749AF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15C2C61F" w14:textId="77777777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C375D5D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05AB47" w14:textId="49153580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72FF" w:rsidRPr="00AE1D16" w14:paraId="7D7B6227" w14:textId="77777777" w:rsidTr="00E3467C">
        <w:trPr>
          <w:trHeight w:val="329"/>
        </w:trPr>
        <w:tc>
          <w:tcPr>
            <w:tcW w:w="3113" w:type="dxa"/>
          </w:tcPr>
          <w:p w14:paraId="3052E287" w14:textId="7A49A698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1161" w:type="dxa"/>
          </w:tcPr>
          <w:p w14:paraId="76C92B6F" w14:textId="16A92745" w:rsidR="005072FF" w:rsidRPr="00AE1D16" w:rsidRDefault="005072FF" w:rsidP="005072FF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E942BBA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55E2F5A" w14:textId="2682458C" w:rsidR="005072FF" w:rsidRPr="00AE1D16" w:rsidRDefault="005072FF" w:rsidP="005072FF">
            <w:pPr>
              <w:tabs>
                <w:tab w:val="decimal" w:pos="6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4B4CAF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8C9D03B" w14:textId="1F659185" w:rsidR="005072FF" w:rsidRPr="00AE1D16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464E9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1429516" w14:textId="3D01971E" w:rsidR="005072FF" w:rsidRPr="00AE1D16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25E1B5F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F4CF610" w14:textId="1B79E419" w:rsidR="005072FF" w:rsidRPr="00AE1D16" w:rsidRDefault="005072FF" w:rsidP="005072FF">
            <w:pPr>
              <w:tabs>
                <w:tab w:val="decimal" w:pos="5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6888287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E045028" w14:textId="0FC18E96" w:rsidR="005072FF" w:rsidRPr="00AE1D16" w:rsidRDefault="005072FF" w:rsidP="00EE138C">
            <w:pPr>
              <w:tabs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683E392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CBE5E76" w14:textId="67A6850E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E3AA99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5B89B038" w14:textId="77777777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4C3A3992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0BF7F16" w14:textId="4E0A4561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72FF" w:rsidRPr="00AE1D16" w14:paraId="17965C6A" w14:textId="77777777" w:rsidTr="00E3467C">
        <w:trPr>
          <w:trHeight w:val="329"/>
        </w:trPr>
        <w:tc>
          <w:tcPr>
            <w:tcW w:w="3113" w:type="dxa"/>
          </w:tcPr>
          <w:p w14:paraId="0171796B" w14:textId="012D82D6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</w:tcPr>
          <w:p w14:paraId="794BAC19" w14:textId="5ABF13C6" w:rsidR="005072FF" w:rsidRPr="00AE1D16" w:rsidRDefault="005072FF" w:rsidP="005072FF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7163E0E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B5797F2" w14:textId="4A97EE82" w:rsidR="005072FF" w:rsidRPr="00AE1D16" w:rsidRDefault="005072FF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A6CF83A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17BB6B1" w14:textId="23860794" w:rsidR="005072FF" w:rsidRPr="00AE1D16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1C742D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8A1ADF3" w14:textId="3F158D46" w:rsidR="005072FF" w:rsidRPr="00AE1D16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D9B27AF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644E2755" w14:textId="37EF04F0" w:rsidR="005072FF" w:rsidRPr="00AE1D16" w:rsidRDefault="005072FF" w:rsidP="005072FF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547E204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1B669C6" w14:textId="16E3F56D" w:rsidR="005072FF" w:rsidRPr="00AE1D16" w:rsidRDefault="005072FF" w:rsidP="005072FF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5E04C538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80ECB95" w14:textId="54A30301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AA515F4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5A48112C" w14:textId="77777777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19C7B588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D8BCF24" w14:textId="58AACC79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72FF" w:rsidRPr="00AE1D16" w14:paraId="449A44DB" w14:textId="77777777" w:rsidTr="00E3467C">
        <w:trPr>
          <w:trHeight w:val="329"/>
        </w:trPr>
        <w:tc>
          <w:tcPr>
            <w:tcW w:w="3113" w:type="dxa"/>
          </w:tcPr>
          <w:p w14:paraId="7E641B28" w14:textId="202CBCF9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การจำหน่ายบริษัทย่อย</w:t>
            </w:r>
          </w:p>
        </w:tc>
        <w:tc>
          <w:tcPr>
            <w:tcW w:w="1161" w:type="dxa"/>
          </w:tcPr>
          <w:p w14:paraId="6172C6C3" w14:textId="41A5DDA6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B402326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6912965" w14:textId="1334FCC7" w:rsidR="005072FF" w:rsidRPr="00AE1D16" w:rsidRDefault="005072FF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9EDD131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37F4C46" w14:textId="67DD8231" w:rsidR="005072FF" w:rsidRPr="00AE1D16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9DDC7E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420970F" w14:textId="38D980E9" w:rsidR="005072FF" w:rsidRPr="00AE1D16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14FC049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B90A64F" w14:textId="0CB718B4" w:rsidR="005072FF" w:rsidRPr="00AE1D16" w:rsidRDefault="005072FF" w:rsidP="005072FF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748ECD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63B36453" w14:textId="673B74F9" w:rsidR="005072FF" w:rsidRPr="00AE1D16" w:rsidRDefault="005072FF" w:rsidP="005072FF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741CAB07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0ADA1472" w14:textId="6F036E83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B4F1847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546344D7" w14:textId="5EF517B0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F54DF6B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0BFA9D" w14:textId="2B732C7A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72FF" w:rsidRPr="00AE1D16" w14:paraId="5AF1320A" w14:textId="77777777" w:rsidTr="00617769">
        <w:trPr>
          <w:trHeight w:val="329"/>
        </w:trPr>
        <w:tc>
          <w:tcPr>
            <w:tcW w:w="3113" w:type="dxa"/>
          </w:tcPr>
          <w:p w14:paraId="6F5A55B3" w14:textId="77777777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หักค่าเสื่อมราคาสะสมของอาคารที่โอนไป</w:t>
            </w:r>
          </w:p>
          <w:p w14:paraId="6ACFEE26" w14:textId="7796AB89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161" w:type="dxa"/>
            <w:vAlign w:val="bottom"/>
          </w:tcPr>
          <w:p w14:paraId="45F00BFC" w14:textId="72D21F1A" w:rsidR="005072FF" w:rsidRPr="00AE1D16" w:rsidRDefault="005072FF" w:rsidP="005072FF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250896D8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58F9D35" w14:textId="02002D39" w:rsidR="005072FF" w:rsidRPr="00AE1D16" w:rsidRDefault="005072FF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18ED1B3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F0F7287" w14:textId="19F6CF5C" w:rsidR="005072FF" w:rsidRPr="00AE1D16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A98F37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79E8250B" w14:textId="3C785C57" w:rsidR="005072FF" w:rsidRPr="00AE1D16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9E1FEC5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DF7BB6F" w14:textId="71B393AB" w:rsidR="005072FF" w:rsidRPr="00AE1D16" w:rsidRDefault="005072FF" w:rsidP="005072FF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vAlign w:val="bottom"/>
          </w:tcPr>
          <w:p w14:paraId="33DE726F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14:paraId="77D8CF62" w14:textId="1134FF89" w:rsidR="005072FF" w:rsidRPr="00AE1D16" w:rsidRDefault="005072FF" w:rsidP="00EE138C">
            <w:pPr>
              <w:tabs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5398D23E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28C6873E" w14:textId="393BDA5A" w:rsidR="005072FF" w:rsidRPr="00AE1D16" w:rsidRDefault="005072FF" w:rsidP="00366EBD">
            <w:pPr>
              <w:tabs>
                <w:tab w:val="decimal" w:pos="7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3F0C85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14:paraId="04D03099" w14:textId="3D73C78A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41E50EB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0B732222" w14:textId="7C7E1B15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80D87" w:rsidRPr="00AE1D16" w14:paraId="05EE94FD" w14:textId="77777777" w:rsidTr="00E3467C">
        <w:trPr>
          <w:trHeight w:val="329"/>
        </w:trPr>
        <w:tc>
          <w:tcPr>
            <w:tcW w:w="3113" w:type="dxa"/>
          </w:tcPr>
          <w:p w14:paraId="6D506E15" w14:textId="255782D4" w:rsidR="00380D87" w:rsidRPr="00AE1D16" w:rsidRDefault="00380D87" w:rsidP="00380D87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19C0461" w14:textId="5E98408B" w:rsidR="00380D87" w:rsidRPr="00AE1D16" w:rsidRDefault="00380D87" w:rsidP="00380D87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960D4AF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2CBF014" w14:textId="62561206" w:rsidR="00380D87" w:rsidRPr="00AE1D16" w:rsidRDefault="00380D87" w:rsidP="00380D87">
            <w:pPr>
              <w:tabs>
                <w:tab w:val="decimal" w:pos="6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C5F313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90B0881" w14:textId="3F829439" w:rsidR="00380D87" w:rsidRPr="00AE1D16" w:rsidRDefault="00380D87" w:rsidP="00380D87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520638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0C56584" w14:textId="53FB04A7" w:rsidR="00380D87" w:rsidRPr="00AE1D16" w:rsidRDefault="00380D87" w:rsidP="00380D87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1FD44442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D4B6082" w14:textId="1E9E0D07" w:rsidR="00380D87" w:rsidRPr="00AE1D16" w:rsidRDefault="00380D87" w:rsidP="00380D87">
            <w:pPr>
              <w:tabs>
                <w:tab w:val="decimal" w:pos="5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FC22E79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177DAA3B" w14:textId="675459F1" w:rsidR="00380D87" w:rsidRPr="00AE1D16" w:rsidRDefault="00380D87" w:rsidP="00380D87">
            <w:pPr>
              <w:tabs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4AF85DD8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534FB17" w14:textId="11C2E45F" w:rsidR="00380D87" w:rsidRPr="00AE1D16" w:rsidRDefault="00380D87" w:rsidP="00380D87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36" w:type="dxa"/>
          </w:tcPr>
          <w:p w14:paraId="4C91701B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028691FB" w14:textId="77777777" w:rsidR="00380D87" w:rsidRPr="00AE1D16" w:rsidRDefault="00380D87" w:rsidP="00380D87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F9AF94F" w14:textId="77777777" w:rsidR="00380D87" w:rsidRPr="00AE1D16" w:rsidRDefault="00380D87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75B5591" w14:textId="350573C8" w:rsidR="00380D87" w:rsidRPr="00AE1D16" w:rsidRDefault="00380D87" w:rsidP="00380D87">
            <w:pPr>
              <w:tabs>
                <w:tab w:val="decimal" w:pos="67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072FF" w:rsidRPr="00AE1D16" w14:paraId="280C76EA" w14:textId="77777777" w:rsidTr="00E3467C">
        <w:trPr>
          <w:trHeight w:val="329"/>
        </w:trPr>
        <w:tc>
          <w:tcPr>
            <w:tcW w:w="3113" w:type="dxa"/>
          </w:tcPr>
          <w:p w14:paraId="2CD66462" w14:textId="02725329" w:rsidR="005072FF" w:rsidRPr="00AE1D16" w:rsidRDefault="005072FF" w:rsidP="005072FF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7D5DF77" w14:textId="2D91D821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68" w:type="dxa"/>
          </w:tcPr>
          <w:p w14:paraId="22EAA63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1EF802A6" w14:textId="2EEB62C5" w:rsidR="005072FF" w:rsidRPr="00AE1D16" w:rsidRDefault="005072FF" w:rsidP="005072FF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36" w:type="dxa"/>
          </w:tcPr>
          <w:p w14:paraId="2B8A4C49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739D45E9" w14:textId="4E0545FD" w:rsidR="005072FF" w:rsidRPr="005072FF" w:rsidRDefault="005072FF" w:rsidP="005072FF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2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3900117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686BC86" w14:textId="54DC5485" w:rsidR="005072FF" w:rsidRPr="005072FF" w:rsidRDefault="005072FF" w:rsidP="005072FF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72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9FB538C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29C0E6DF" w14:textId="623F048E" w:rsidR="005072FF" w:rsidRPr="00AE1D16" w:rsidRDefault="005072FF" w:rsidP="005072FF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268" w:type="dxa"/>
          </w:tcPr>
          <w:p w14:paraId="6865B7A6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214355D1" w14:textId="32240B3B" w:rsidR="005072FF" w:rsidRPr="00AE1D16" w:rsidRDefault="005072FF" w:rsidP="005072FF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37" w:type="dxa"/>
          </w:tcPr>
          <w:p w14:paraId="2F3FE5BB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415CF041" w14:textId="558E2E6F" w:rsidR="005072FF" w:rsidRPr="00AE1D16" w:rsidRDefault="005072FF" w:rsidP="005072FF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236" w:type="dxa"/>
          </w:tcPr>
          <w:p w14:paraId="2579C5BB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4BA361C9" w14:textId="77777777" w:rsidR="005072FF" w:rsidRPr="00AE1D16" w:rsidRDefault="005072FF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55EB4777" w14:textId="77777777" w:rsidR="005072FF" w:rsidRPr="00AE1D16" w:rsidRDefault="005072FF" w:rsidP="005072FF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E218C34" w14:textId="4B5C058B" w:rsidR="005072FF" w:rsidRPr="00380D87" w:rsidRDefault="005072FF" w:rsidP="00380D87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D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604.88</w:t>
            </w:r>
          </w:p>
        </w:tc>
      </w:tr>
    </w:tbl>
    <w:p w14:paraId="0CD18E11" w14:textId="66823B54" w:rsidR="00973530" w:rsidRDefault="00973530" w:rsidP="00AE1D16">
      <w:pPr>
        <w:spacing w:line="240" w:lineRule="auto"/>
        <w:rPr>
          <w:rFonts w:asciiTheme="majorBidi" w:hAnsiTheme="majorBidi" w:cstheme="majorBidi"/>
        </w:rPr>
      </w:pPr>
    </w:p>
    <w:p w14:paraId="2D2AE3AA" w14:textId="7D432100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p w14:paraId="1355E9F3" w14:textId="61FCC6F3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p w14:paraId="3969308B" w14:textId="13781D4A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p w14:paraId="02085CBB" w14:textId="15DA11EE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p w14:paraId="69EEA071" w14:textId="028DFCC0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p w14:paraId="1C26023B" w14:textId="793058EA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p w14:paraId="4ED004CA" w14:textId="1D5495EC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p w14:paraId="51083EB9" w14:textId="445B1DB1" w:rsidR="005072FF" w:rsidRDefault="005072FF" w:rsidP="00AE1D16">
      <w:pPr>
        <w:spacing w:line="240" w:lineRule="auto"/>
        <w:rPr>
          <w:rFonts w:asciiTheme="majorBidi" w:hAnsiTheme="majorBidi" w:cstheme="majorBidi"/>
        </w:rPr>
      </w:pPr>
    </w:p>
    <w:tbl>
      <w:tblPr>
        <w:tblW w:w="14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13"/>
        <w:gridCol w:w="1161"/>
        <w:gridCol w:w="268"/>
        <w:gridCol w:w="985"/>
        <w:gridCol w:w="236"/>
        <w:gridCol w:w="836"/>
        <w:gridCol w:w="236"/>
        <w:gridCol w:w="1106"/>
        <w:gridCol w:w="238"/>
        <w:gridCol w:w="1013"/>
        <w:gridCol w:w="268"/>
        <w:gridCol w:w="837"/>
        <w:gridCol w:w="237"/>
        <w:gridCol w:w="1159"/>
        <w:gridCol w:w="236"/>
        <w:gridCol w:w="928"/>
        <w:gridCol w:w="302"/>
        <w:gridCol w:w="1137"/>
      </w:tblGrid>
      <w:tr w:rsidR="00B23684" w:rsidRPr="00AE1D16" w14:paraId="7FA30B2C" w14:textId="77777777" w:rsidTr="00854735">
        <w:trPr>
          <w:trHeight w:val="329"/>
        </w:trPr>
        <w:tc>
          <w:tcPr>
            <w:tcW w:w="3113" w:type="dxa"/>
          </w:tcPr>
          <w:p w14:paraId="4E5A7E7E" w14:textId="77777777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3" w:type="dxa"/>
            <w:gridSpan w:val="17"/>
          </w:tcPr>
          <w:p w14:paraId="00B3752E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3684" w:rsidRPr="00AE1D16" w14:paraId="25A7F3A9" w14:textId="77777777" w:rsidTr="00854735">
        <w:trPr>
          <w:trHeight w:val="329"/>
        </w:trPr>
        <w:tc>
          <w:tcPr>
            <w:tcW w:w="3113" w:type="dxa"/>
          </w:tcPr>
          <w:p w14:paraId="2CF0904C" w14:textId="77777777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23DC75A0" w14:textId="77777777" w:rsidR="00B23684" w:rsidRPr="00AE1D16" w:rsidRDefault="00B23684" w:rsidP="00AE1D16">
            <w:pPr>
              <w:tabs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B992F93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EC2F9F0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FB365E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861873F" w14:textId="77777777" w:rsidR="00B23684" w:rsidRPr="00AE1D16" w:rsidRDefault="00B23684" w:rsidP="00AE1D16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E4038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C42975C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41B5775E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69B12DE8" w14:textId="77777777" w:rsidR="00B23684" w:rsidRPr="00AE1D16" w:rsidRDefault="00B23684" w:rsidP="00AE1D16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D3B188A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F293840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B5FF274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4AE501B7" w14:textId="77777777" w:rsidR="00B23684" w:rsidRPr="00AE1D16" w:rsidRDefault="00B23684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E7F9E73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10EE7ADF" w14:textId="6CA0DE4A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27EC6F5E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791F06" w14:textId="77777777" w:rsidR="00B23684" w:rsidRPr="00AE1D16" w:rsidRDefault="00B23684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AE1D16" w14:paraId="0DC1D14F" w14:textId="77777777" w:rsidTr="00854735">
        <w:trPr>
          <w:trHeight w:val="329"/>
        </w:trPr>
        <w:tc>
          <w:tcPr>
            <w:tcW w:w="3113" w:type="dxa"/>
          </w:tcPr>
          <w:p w14:paraId="373B6300" w14:textId="77777777" w:rsidR="00966021" w:rsidRPr="00AE1D16" w:rsidRDefault="0096602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7C51D136" w14:textId="582F05EA" w:rsidR="00966021" w:rsidRPr="00AE1D16" w:rsidRDefault="00966021" w:rsidP="00AE1D16">
            <w:pPr>
              <w:tabs>
                <w:tab w:val="decimal" w:pos="246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9D3F921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04095237" w14:textId="6A40EF73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A3B8AE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47F0EDF6" w14:textId="77777777" w:rsidR="00966021" w:rsidRPr="00AE1D16" w:rsidRDefault="00966021" w:rsidP="00AE1D16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5CEDD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3D9542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5493B575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1A51C7D" w14:textId="77777777" w:rsidR="00966021" w:rsidRPr="00AE1D16" w:rsidRDefault="00966021" w:rsidP="00AE1D16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7642B46F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810FC09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EA1CCE5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03E4F1F" w14:textId="77777777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เครื่องใช้</w:t>
            </w:r>
          </w:p>
        </w:tc>
        <w:tc>
          <w:tcPr>
            <w:tcW w:w="236" w:type="dxa"/>
          </w:tcPr>
          <w:p w14:paraId="516E419C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DD7E65A" w14:textId="7FA19F04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02" w:type="dxa"/>
          </w:tcPr>
          <w:p w14:paraId="2EACB4A8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329B6015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AE1D16" w14:paraId="1628DB03" w14:textId="77777777" w:rsidTr="00854735">
        <w:trPr>
          <w:trHeight w:val="329"/>
        </w:trPr>
        <w:tc>
          <w:tcPr>
            <w:tcW w:w="3113" w:type="dxa"/>
          </w:tcPr>
          <w:p w14:paraId="5F8788B5" w14:textId="77777777" w:rsidR="00966021" w:rsidRPr="00AE1D16" w:rsidRDefault="0096602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6D946CC1" w14:textId="6622B14B" w:rsidR="00966021" w:rsidRPr="00AE1D16" w:rsidRDefault="00966021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782D44"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68" w:type="dxa"/>
          </w:tcPr>
          <w:p w14:paraId="721D229E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2C60700" w14:textId="5C3636D2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14:paraId="620771BA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2A2C788" w14:textId="77777777" w:rsidR="00966021" w:rsidRPr="00AE1D16" w:rsidRDefault="00966021" w:rsidP="00AE1D16">
            <w:pPr>
              <w:tabs>
                <w:tab w:val="decimal" w:pos="493"/>
                <w:tab w:val="decimal" w:pos="702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9CD99E0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F950EAC" w14:textId="26E203C3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460D6B1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52192808" w14:textId="47B711C7" w:rsidR="00966021" w:rsidRPr="00AE1D16" w:rsidRDefault="00966021" w:rsidP="00AE1D16">
            <w:pPr>
              <w:tabs>
                <w:tab w:val="decimal" w:pos="276"/>
                <w:tab w:val="decimal" w:pos="702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2A218BAE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3F864B5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4B3C4D11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636572CB" w14:textId="53E436A3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45F1CBFC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682B4E26" w14:textId="19F36ECA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302" w:type="dxa"/>
          </w:tcPr>
          <w:p w14:paraId="6061EC35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27AF9661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AE1D16" w14:paraId="2BD3E4DB" w14:textId="77777777" w:rsidTr="00854735">
        <w:trPr>
          <w:trHeight w:val="329"/>
        </w:trPr>
        <w:tc>
          <w:tcPr>
            <w:tcW w:w="3113" w:type="dxa"/>
          </w:tcPr>
          <w:p w14:paraId="3866B86A" w14:textId="345DDE89" w:rsidR="00966021" w:rsidRPr="00AE1D16" w:rsidRDefault="00966021" w:rsidP="00AE1D1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57BD886F" w14:textId="6A2E262F" w:rsidR="00966021" w:rsidRPr="00AE1D16" w:rsidRDefault="00114DB0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1D27E092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DDEF724" w14:textId="78F5F91D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0DBBD91A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A8476AF" w14:textId="0F62D3CF" w:rsidR="00966021" w:rsidRPr="00AE1D16" w:rsidRDefault="00966021" w:rsidP="00AE1D16">
            <w:pPr>
              <w:tabs>
                <w:tab w:val="decimal" w:pos="16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6CA1946" w14:textId="77777777" w:rsidR="00966021" w:rsidRPr="00AE1D16" w:rsidRDefault="00966021" w:rsidP="00AE1D16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2387C74" w14:textId="0F1FBDE8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สถานีก๊าซและ</w:t>
            </w:r>
          </w:p>
        </w:tc>
        <w:tc>
          <w:tcPr>
            <w:tcW w:w="238" w:type="dxa"/>
          </w:tcPr>
          <w:p w14:paraId="5C0B48CD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37F4D86F" w14:textId="57C975F6" w:rsidR="00966021" w:rsidRPr="00AE1D16" w:rsidRDefault="00966021" w:rsidP="00AE1D16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68" w:type="dxa"/>
          </w:tcPr>
          <w:p w14:paraId="471FECBF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ECA2DBC" w14:textId="66BF4445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1D4950AD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20A8CC59" w14:textId="50313D1F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236" w:type="dxa"/>
          </w:tcPr>
          <w:p w14:paraId="06B44176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C3FF826" w14:textId="04B7C22F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02" w:type="dxa"/>
          </w:tcPr>
          <w:p w14:paraId="4D1FB10E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53D84B77" w14:textId="18A13DCC" w:rsidR="00966021" w:rsidRPr="00AE1D16" w:rsidRDefault="00966021" w:rsidP="00AE1D16">
            <w:pPr>
              <w:tabs>
                <w:tab w:val="decimal" w:pos="22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6021" w:rsidRPr="00AE1D16" w14:paraId="3CA563BE" w14:textId="77777777" w:rsidTr="00854735">
        <w:trPr>
          <w:trHeight w:val="329"/>
        </w:trPr>
        <w:tc>
          <w:tcPr>
            <w:tcW w:w="3113" w:type="dxa"/>
          </w:tcPr>
          <w:p w14:paraId="3FDA97BA" w14:textId="038D0FAE" w:rsidR="00966021" w:rsidRPr="00AE1D16" w:rsidRDefault="00966021" w:rsidP="00AE1D1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" w:type="dxa"/>
          </w:tcPr>
          <w:p w14:paraId="3FFB8E44" w14:textId="52AAE61A" w:rsidR="00966021" w:rsidRPr="00AE1D16" w:rsidRDefault="00966021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68" w:type="dxa"/>
          </w:tcPr>
          <w:p w14:paraId="308D9C6C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3B6AD48" w14:textId="014A67E3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36" w:type="dxa"/>
          </w:tcPr>
          <w:p w14:paraId="52227906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F89BB2B" w14:textId="1E802D48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236" w:type="dxa"/>
          </w:tcPr>
          <w:p w14:paraId="31DE07E2" w14:textId="77777777" w:rsidR="00966021" w:rsidRPr="00AE1D16" w:rsidRDefault="00966021" w:rsidP="00AE1D16">
            <w:pPr>
              <w:tabs>
                <w:tab w:val="decimal" w:pos="162"/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DE149D6" w14:textId="3655F761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ระบบท่อก๊าซ</w:t>
            </w:r>
          </w:p>
        </w:tc>
        <w:tc>
          <w:tcPr>
            <w:tcW w:w="238" w:type="dxa"/>
          </w:tcPr>
          <w:p w14:paraId="36DA5D53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723B1709" w14:textId="1B000983" w:rsidR="00966021" w:rsidRPr="00AE1D16" w:rsidRDefault="00966021" w:rsidP="00AE1D16">
            <w:pPr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68" w:type="dxa"/>
          </w:tcPr>
          <w:p w14:paraId="5FEFA4F6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7985267" w14:textId="6B79AA79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</w:tcPr>
          <w:p w14:paraId="799DF582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3BE06FFE" w14:textId="561D2445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ชิ้นส่วนอะไหล่</w:t>
            </w:r>
          </w:p>
        </w:tc>
        <w:tc>
          <w:tcPr>
            <w:tcW w:w="236" w:type="dxa"/>
          </w:tcPr>
          <w:p w14:paraId="2C352F2D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0F5FAB44" w14:textId="7CCC81D7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302" w:type="dxa"/>
          </w:tcPr>
          <w:p w14:paraId="643A01FA" w14:textId="77777777" w:rsidR="00966021" w:rsidRPr="00AE1D16" w:rsidRDefault="00966021" w:rsidP="00AE1D16">
            <w:pPr>
              <w:tabs>
                <w:tab w:val="decimal" w:pos="612"/>
                <w:tab w:val="decimal" w:pos="70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206ACF74" w14:textId="4C9E00ED" w:rsidR="00966021" w:rsidRPr="00AE1D16" w:rsidRDefault="00966021" w:rsidP="00AE1D16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3684" w:rsidRPr="00AE1D16" w14:paraId="3E7A6929" w14:textId="77777777" w:rsidTr="00854735">
        <w:trPr>
          <w:trHeight w:val="329"/>
        </w:trPr>
        <w:tc>
          <w:tcPr>
            <w:tcW w:w="3113" w:type="dxa"/>
          </w:tcPr>
          <w:p w14:paraId="7AFF6A1D" w14:textId="77777777" w:rsidR="00B23684" w:rsidRPr="00AE1D16" w:rsidRDefault="00B23684" w:rsidP="00AE1D16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3" w:type="dxa"/>
            <w:gridSpan w:val="17"/>
          </w:tcPr>
          <w:p w14:paraId="3396E275" w14:textId="77777777" w:rsidR="00B23684" w:rsidRPr="00AE1D16" w:rsidRDefault="00B23684" w:rsidP="00AE1D16">
            <w:pPr>
              <w:tabs>
                <w:tab w:val="decimal" w:pos="222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23684" w:rsidRPr="00AE1D16" w14:paraId="3CE4CA7B" w14:textId="77777777" w:rsidTr="00854735">
        <w:trPr>
          <w:trHeight w:val="329"/>
        </w:trPr>
        <w:tc>
          <w:tcPr>
            <w:tcW w:w="3113" w:type="dxa"/>
          </w:tcPr>
          <w:p w14:paraId="79212EBF" w14:textId="22B9F2FF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  <w:r w:rsidR="00271E31"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และขาดทุนจากการด้อยค่า</w:t>
            </w:r>
          </w:p>
        </w:tc>
        <w:tc>
          <w:tcPr>
            <w:tcW w:w="1161" w:type="dxa"/>
          </w:tcPr>
          <w:p w14:paraId="090B41F6" w14:textId="77777777" w:rsidR="00B23684" w:rsidRPr="00AE1D16" w:rsidRDefault="00B23684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FEE357D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086BBF3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E53452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7314D580" w14:textId="77777777" w:rsidR="00B23684" w:rsidRPr="00AE1D16" w:rsidRDefault="00B23684" w:rsidP="00AE1D16">
            <w:pPr>
              <w:tabs>
                <w:tab w:val="decimal" w:pos="4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4F73A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015AE81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AD471F7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4F3A4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3BA38510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B349048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7A8FDFFC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90D1D6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EF25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50347163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06EEC520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110D0E28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3684" w:rsidRPr="00AE1D16" w14:paraId="5FDC9D64" w14:textId="77777777" w:rsidTr="00854735">
        <w:trPr>
          <w:trHeight w:val="329"/>
        </w:trPr>
        <w:tc>
          <w:tcPr>
            <w:tcW w:w="3113" w:type="dxa"/>
          </w:tcPr>
          <w:p w14:paraId="3038A222" w14:textId="0B92BE30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161" w:type="dxa"/>
          </w:tcPr>
          <w:p w14:paraId="07B0B6D7" w14:textId="563D0EEB" w:rsidR="00B23684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68" w:type="dxa"/>
          </w:tcPr>
          <w:p w14:paraId="21630A55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F902981" w14:textId="6674D1EB" w:rsidR="00B23684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36" w:type="dxa"/>
          </w:tcPr>
          <w:p w14:paraId="089536C6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5F62F59C" w14:textId="77777777" w:rsidR="00B23684" w:rsidRPr="00AE1D16" w:rsidRDefault="00B23684" w:rsidP="00AE1D16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755DE6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BA046E7" w14:textId="77777777" w:rsidR="00B23684" w:rsidRPr="00AE1D16" w:rsidRDefault="00B23684" w:rsidP="00AE1D16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ECCD99E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43C56A19" w14:textId="44EEC941" w:rsidR="00B23684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268" w:type="dxa"/>
          </w:tcPr>
          <w:p w14:paraId="078429E9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448878A" w14:textId="4A0B2A61" w:rsidR="00B23684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37" w:type="dxa"/>
          </w:tcPr>
          <w:p w14:paraId="1D84A64E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04ECCAD7" w14:textId="75EF9532" w:rsidR="00B23684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36" w:type="dxa"/>
          </w:tcPr>
          <w:p w14:paraId="0B2E5F0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D00E0AC" w14:textId="286798DD" w:rsidR="00B23684" w:rsidRPr="00AE1D16" w:rsidRDefault="00B23684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75B7D862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F526C2" w14:textId="77EE5DAE" w:rsidR="00B23684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  <w:tr w:rsidR="009F6D7E" w:rsidRPr="00AE1D16" w14:paraId="7F9695A9" w14:textId="77777777" w:rsidTr="00854735">
        <w:trPr>
          <w:trHeight w:val="329"/>
        </w:trPr>
        <w:tc>
          <w:tcPr>
            <w:tcW w:w="3113" w:type="dxa"/>
          </w:tcPr>
          <w:p w14:paraId="2D8EF905" w14:textId="10214D00" w:rsidR="009F6D7E" w:rsidRPr="00AE1D16" w:rsidRDefault="009F6D7E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1" w:type="dxa"/>
          </w:tcPr>
          <w:p w14:paraId="60F3F9AC" w14:textId="4D8778A9" w:rsidR="009F6D7E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68" w:type="dxa"/>
          </w:tcPr>
          <w:p w14:paraId="0ABE38EB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E9A4565" w14:textId="4C7D26FE" w:rsidR="009F6D7E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3F650C1B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228E4E8A" w14:textId="56809A85" w:rsidR="009F6D7E" w:rsidRPr="00AE1D16" w:rsidRDefault="00E93A22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236" w:type="dxa"/>
          </w:tcPr>
          <w:p w14:paraId="4867B8BB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E26CB67" w14:textId="49B03253" w:rsidR="009F6D7E" w:rsidRPr="00AE1D16" w:rsidRDefault="00E93A2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38" w:type="dxa"/>
          </w:tcPr>
          <w:p w14:paraId="415616B8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1EB264B1" w14:textId="176A55CA" w:rsidR="009F6D7E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268" w:type="dxa"/>
          </w:tcPr>
          <w:p w14:paraId="3CCD9798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63D6C06" w14:textId="2CBA31D9" w:rsidR="009F6D7E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237" w:type="dxa"/>
          </w:tcPr>
          <w:p w14:paraId="6D65F8CB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C06830C" w14:textId="0D72933D" w:rsidR="009F6D7E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236" w:type="dxa"/>
          </w:tcPr>
          <w:p w14:paraId="20DE5494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0C5F76EE" w14:textId="2CF4C797" w:rsidR="009F6D7E" w:rsidRPr="00AE1D16" w:rsidRDefault="009F6D7E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45622EAD" w14:textId="77777777" w:rsidR="009F6D7E" w:rsidRPr="00AE1D16" w:rsidRDefault="009F6D7E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2A56EC0" w14:textId="1AD65C75" w:rsidR="009F6D7E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9F6D7E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B23684" w:rsidRPr="00AE1D16" w14:paraId="10064EDB" w14:textId="77777777" w:rsidTr="00854735">
        <w:trPr>
          <w:trHeight w:val="329"/>
        </w:trPr>
        <w:tc>
          <w:tcPr>
            <w:tcW w:w="3113" w:type="dxa"/>
          </w:tcPr>
          <w:p w14:paraId="4EF87366" w14:textId="77777777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161" w:type="dxa"/>
          </w:tcPr>
          <w:p w14:paraId="2C6FE566" w14:textId="57ED8398" w:rsidR="00B23684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68" w:type="dxa"/>
          </w:tcPr>
          <w:p w14:paraId="5BC04F9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BBB713B" w14:textId="0277E505" w:rsidR="00B23684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36" w:type="dxa"/>
          </w:tcPr>
          <w:p w14:paraId="60F3E8E8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083AEB85" w14:textId="58EAC30E" w:rsidR="00B23684" w:rsidRPr="00AE1D16" w:rsidRDefault="00E93A22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937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36" w:type="dxa"/>
          </w:tcPr>
          <w:p w14:paraId="5769FB9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7E6E658" w14:textId="3DD05C74" w:rsidR="00B23684" w:rsidRPr="00AE1D16" w:rsidRDefault="00E93A2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38" w:type="dxa"/>
          </w:tcPr>
          <w:p w14:paraId="101F80C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39D3993" w14:textId="73B32B7F" w:rsidR="00B23684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B7CD0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="000B7CD0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68" w:type="dxa"/>
          </w:tcPr>
          <w:p w14:paraId="61B694F7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347DBC65" w14:textId="461C630C" w:rsidR="00B23684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B41076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237" w:type="dxa"/>
          </w:tcPr>
          <w:p w14:paraId="56B14169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6927475D" w14:textId="22028916" w:rsidR="00B23684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0B7CD0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36" w:type="dxa"/>
          </w:tcPr>
          <w:p w14:paraId="22E99C0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71422FE" w14:textId="36AFA458" w:rsidR="00B23684" w:rsidRPr="00AE1D16" w:rsidRDefault="000B7CD0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5A8F51AC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73D26CD" w14:textId="1CEA7EBD" w:rsidR="00B23684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B7CD0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="00B41076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B23684" w:rsidRPr="00AE1D16" w14:paraId="658EB623" w14:textId="77777777" w:rsidTr="00854735">
        <w:trPr>
          <w:trHeight w:val="329"/>
        </w:trPr>
        <w:tc>
          <w:tcPr>
            <w:tcW w:w="3113" w:type="dxa"/>
          </w:tcPr>
          <w:p w14:paraId="5D0BECDE" w14:textId="77777777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1" w:type="dxa"/>
          </w:tcPr>
          <w:p w14:paraId="2D8ADB2A" w14:textId="57849730" w:rsidR="00B23684" w:rsidRPr="00AE1D16" w:rsidRDefault="0013173D" w:rsidP="00AE1D16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3069DE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FE51B08" w14:textId="14A8EBE6" w:rsidR="00B23684" w:rsidRPr="00AE1D16" w:rsidRDefault="0013173D" w:rsidP="00AE1D16">
            <w:pPr>
              <w:tabs>
                <w:tab w:val="decimal" w:pos="6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AF9DE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2E608C25" w14:textId="2F6E99C4" w:rsidR="00B23684" w:rsidRPr="00AE1D16" w:rsidRDefault="0013173D" w:rsidP="00AE1D16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ED40C1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0DA19BC" w14:textId="410DCB6B" w:rsidR="00B23684" w:rsidRPr="00AE1D16" w:rsidRDefault="0013173D" w:rsidP="00AE1D16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A1A112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35119097" w14:textId="66C37815" w:rsidR="00B23684" w:rsidRPr="00AE1D16" w:rsidRDefault="00776375" w:rsidP="00AE1D16">
            <w:pPr>
              <w:tabs>
                <w:tab w:val="decimal" w:pos="5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7DE4AEE5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9167051" w14:textId="79A24840" w:rsidR="00B23684" w:rsidRPr="00AE1D16" w:rsidRDefault="0013173D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7CDFA744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B20E5B9" w14:textId="49DCE427" w:rsidR="00B23684" w:rsidRPr="00AE1D16" w:rsidRDefault="0013173D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819B42A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D216D72" w14:textId="314319D4" w:rsidR="00B23684" w:rsidRPr="00AE1D16" w:rsidRDefault="0013173D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0670A57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A8904ED" w14:textId="517B377A" w:rsidR="00B23684" w:rsidRPr="00AE1D16" w:rsidRDefault="0013173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3684" w:rsidRPr="00AE1D16" w14:paraId="6FF74F14" w14:textId="77777777" w:rsidTr="00854735">
        <w:trPr>
          <w:trHeight w:val="329"/>
        </w:trPr>
        <w:tc>
          <w:tcPr>
            <w:tcW w:w="3113" w:type="dxa"/>
          </w:tcPr>
          <w:p w14:paraId="2EEE45D7" w14:textId="77777777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</w:tcPr>
          <w:p w14:paraId="05FA1CE1" w14:textId="2EF653BE" w:rsidR="00B23684" w:rsidRPr="00AE1D16" w:rsidRDefault="000B7CD0" w:rsidP="00AE1D16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7329A0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B4D25BE" w14:textId="10290FAA" w:rsidR="00B23684" w:rsidRPr="00AE1D16" w:rsidRDefault="000B7CD0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9AD99E6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13F60F62" w14:textId="5427D41F" w:rsidR="00B23684" w:rsidRPr="00AE1D16" w:rsidRDefault="000B7CD0" w:rsidP="00AE1D16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B8DBC5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BD4051D" w14:textId="17019370" w:rsidR="00B23684" w:rsidRPr="00AE1D16" w:rsidRDefault="000B7CD0" w:rsidP="00AE1D16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FD4D644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032CD968" w14:textId="3281F1ED" w:rsidR="00B23684" w:rsidRPr="00AE1D16" w:rsidRDefault="000B7CD0" w:rsidP="00AE1D16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A9D1111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6A4B26A" w14:textId="52AD95F7" w:rsidR="00B23684" w:rsidRPr="00AE1D16" w:rsidRDefault="0013173D" w:rsidP="00AE1D16">
            <w:pPr>
              <w:tabs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75D52F1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243B77F" w14:textId="2A8E6C21" w:rsidR="00B23684" w:rsidRPr="00AE1D16" w:rsidRDefault="000B7CD0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AE37C13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41B9EF8" w14:textId="35ED0456" w:rsidR="00B23684" w:rsidRPr="00AE1D16" w:rsidRDefault="000B7CD0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2AE8787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C923490" w14:textId="775EF33B" w:rsidR="00B23684" w:rsidRPr="00AE1D16" w:rsidRDefault="000B7CD0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3173D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3684" w:rsidRPr="00AE1D16" w14:paraId="10ADA40B" w14:textId="77777777" w:rsidTr="00854735">
        <w:trPr>
          <w:trHeight w:val="329"/>
        </w:trPr>
        <w:tc>
          <w:tcPr>
            <w:tcW w:w="3113" w:type="dxa"/>
          </w:tcPr>
          <w:p w14:paraId="6675B039" w14:textId="79F31F93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โอนออกไปที่ 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61" w:type="dxa"/>
          </w:tcPr>
          <w:p w14:paraId="4BF657EB" w14:textId="77777777" w:rsidR="00B23684" w:rsidRPr="00AE1D16" w:rsidRDefault="00B23684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497AAB6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097CE7E1" w14:textId="77777777" w:rsidR="00B23684" w:rsidRPr="00AE1D16" w:rsidRDefault="00B23684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D85B76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62398499" w14:textId="77777777" w:rsidR="00B23684" w:rsidRPr="00AE1D16" w:rsidRDefault="00B23684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A0CD67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5AF4D0DE" w14:textId="77777777" w:rsidR="00B23684" w:rsidRPr="00AE1D16" w:rsidRDefault="00B23684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CFDB66D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</w:tcPr>
          <w:p w14:paraId="2C4C7560" w14:textId="77777777" w:rsidR="00B23684" w:rsidRPr="00AE1D16" w:rsidRDefault="00B23684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C3FAE6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213818A" w14:textId="77777777" w:rsidR="00B23684" w:rsidRPr="00AE1D16" w:rsidRDefault="00B23684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415D3ADD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0A7FED0" w14:textId="77777777" w:rsidR="00B23684" w:rsidRPr="00AE1D16" w:rsidRDefault="00B23684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E749D4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3F0822CE" w14:textId="77777777" w:rsidR="00B23684" w:rsidRPr="00AE1D16" w:rsidRDefault="00B23684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2" w:type="dxa"/>
          </w:tcPr>
          <w:p w14:paraId="362C1C0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53C985A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3684" w:rsidRPr="00AE1D16" w14:paraId="26F3DCEE" w14:textId="77777777" w:rsidTr="00854735">
        <w:trPr>
          <w:trHeight w:val="329"/>
        </w:trPr>
        <w:tc>
          <w:tcPr>
            <w:tcW w:w="3113" w:type="dxa"/>
          </w:tcPr>
          <w:p w14:paraId="282A2FF0" w14:textId="39196857" w:rsidR="00B23684" w:rsidRPr="00AE1D16" w:rsidRDefault="0062268D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23684"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57DD5A3" w14:textId="041C3A52" w:rsidR="00B23684" w:rsidRPr="00AE1D16" w:rsidRDefault="00D23E6A" w:rsidP="00AE1D16">
            <w:pPr>
              <w:tabs>
                <w:tab w:val="decimal" w:pos="794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779CB0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66F5684" w14:textId="49F610C3" w:rsidR="00B23684" w:rsidRPr="00AE1D16" w:rsidRDefault="00D23E6A" w:rsidP="00AE1D16">
            <w:pPr>
              <w:tabs>
                <w:tab w:val="decimal" w:pos="61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56C09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3287638" w14:textId="7FEDF2C9" w:rsidR="00B23684" w:rsidRPr="00AE1D16" w:rsidRDefault="00D23E6A" w:rsidP="00AE1D16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4C0FC0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3B04DE37" w14:textId="66880313" w:rsidR="00B23684" w:rsidRPr="00AE1D16" w:rsidRDefault="00D23E6A" w:rsidP="00AE1D16">
            <w:pPr>
              <w:tabs>
                <w:tab w:val="decimal" w:pos="7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4CDB6EE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2EF95DD" w14:textId="0AEAEC10" w:rsidR="00B23684" w:rsidRPr="00AE1D16" w:rsidRDefault="00D23E6A" w:rsidP="00AE1D16">
            <w:pPr>
              <w:tabs>
                <w:tab w:val="decimal" w:pos="63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C550B1C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5982A7B" w14:textId="370C706E" w:rsidR="00B23684" w:rsidRPr="00AE1D16" w:rsidRDefault="00D23E6A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1076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</w:tcPr>
          <w:p w14:paraId="79A28D71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C19234E" w14:textId="2A72B765" w:rsidR="00B23684" w:rsidRPr="00AE1D16" w:rsidRDefault="00D23E6A" w:rsidP="00AE1D16">
            <w:pPr>
              <w:tabs>
                <w:tab w:val="decimal" w:pos="7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6C5FE6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27A7B813" w14:textId="0DF26720" w:rsidR="00B23684" w:rsidRPr="00AE1D16" w:rsidRDefault="00D23E6A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684D693F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CCB8680" w14:textId="483E4BA0" w:rsidR="00B23684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41076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23684" w:rsidRPr="00AE1D16" w14:paraId="5390444E" w14:textId="77777777" w:rsidTr="00854735">
        <w:trPr>
          <w:trHeight w:val="329"/>
        </w:trPr>
        <w:tc>
          <w:tcPr>
            <w:tcW w:w="3113" w:type="dxa"/>
          </w:tcPr>
          <w:p w14:paraId="746F56D2" w14:textId="1AC1D8AE" w:rsidR="00B23684" w:rsidRPr="00AE1D16" w:rsidRDefault="00B23684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62B79D" w14:textId="7AE4363F" w:rsidR="00B23684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68" w:type="dxa"/>
          </w:tcPr>
          <w:p w14:paraId="5C2AEFA7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7638CFFA" w14:textId="1DA7440F" w:rsidR="00B23684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36" w:type="dxa"/>
          </w:tcPr>
          <w:p w14:paraId="7C8FA2C0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14:paraId="2D63A68C" w14:textId="57919FFD" w:rsidR="00B23684" w:rsidRPr="00AE1D16" w:rsidRDefault="00E93A22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083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36" w:type="dxa"/>
          </w:tcPr>
          <w:p w14:paraId="62F91A01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9678DB4" w14:textId="52AA3E36" w:rsidR="00B23684" w:rsidRPr="00AE1D16" w:rsidRDefault="00E93A2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38" w:type="dxa"/>
          </w:tcPr>
          <w:p w14:paraId="64B3F719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71B6993" w14:textId="29CA7ED0" w:rsidR="00B23684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163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68" w:type="dxa"/>
          </w:tcPr>
          <w:p w14:paraId="21AE1109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2DD03793" w14:textId="684985A8" w:rsidR="00B23684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37" w:type="dxa"/>
          </w:tcPr>
          <w:p w14:paraId="27F0C9D0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B7AE802" w14:textId="7F42CD07" w:rsidR="00B23684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36" w:type="dxa"/>
          </w:tcPr>
          <w:p w14:paraId="15237E74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14:paraId="0DB6E6EF" w14:textId="0532F547" w:rsidR="00B23684" w:rsidRPr="00AE1D16" w:rsidRDefault="00D23E6A" w:rsidP="00EE138C">
            <w:pPr>
              <w:tabs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02" w:type="dxa"/>
          </w:tcPr>
          <w:p w14:paraId="3CC61A8B" w14:textId="77777777" w:rsidR="00B23684" w:rsidRPr="00AE1D16" w:rsidRDefault="00B23684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6F5176C" w14:textId="015C9139" w:rsidR="00B23684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901</w:t>
            </w:r>
            <w:r w:rsidR="00D23E6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</w:p>
        </w:tc>
      </w:tr>
      <w:tr w:rsidR="00D23E6A" w:rsidRPr="00AE1D16" w14:paraId="400149FE" w14:textId="77777777" w:rsidTr="00854735">
        <w:trPr>
          <w:trHeight w:val="329"/>
        </w:trPr>
        <w:tc>
          <w:tcPr>
            <w:tcW w:w="3113" w:type="dxa"/>
          </w:tcPr>
          <w:p w14:paraId="68E49A20" w14:textId="77777777" w:rsidR="00D23E6A" w:rsidRPr="00AE1D16" w:rsidRDefault="00D23E6A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4F9A9AC" w14:textId="77777777" w:rsidR="00D23E6A" w:rsidRPr="00AE1D16" w:rsidRDefault="00D23E6A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18EF027B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243ED7BE" w14:textId="77777777" w:rsidR="00D23E6A" w:rsidRPr="00AE1D16" w:rsidRDefault="00D23E6A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9E74A33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59164684" w14:textId="77777777" w:rsidR="00D23E6A" w:rsidRPr="00AE1D16" w:rsidRDefault="00D23E6A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9C1470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CC8E866" w14:textId="77777777" w:rsidR="00D23E6A" w:rsidRPr="00AE1D16" w:rsidRDefault="00D23E6A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288777B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85C8F35" w14:textId="77777777" w:rsidR="00D23E6A" w:rsidRPr="00AE1D16" w:rsidRDefault="00D23E6A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11EEE941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57725FA" w14:textId="77777777" w:rsidR="00D23E6A" w:rsidRPr="00AE1D16" w:rsidRDefault="00D23E6A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16F8A69D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C1C90C0" w14:textId="77777777" w:rsidR="00D23E6A" w:rsidRPr="00AE1D16" w:rsidRDefault="00D23E6A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EEA0D09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0402F2B5" w14:textId="77777777" w:rsidR="00D23E6A" w:rsidRPr="00AE1D16" w:rsidRDefault="00D23E6A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2" w:type="dxa"/>
          </w:tcPr>
          <w:p w14:paraId="0025B478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189013D" w14:textId="77777777" w:rsidR="00D23E6A" w:rsidRPr="00AE1D16" w:rsidRDefault="00D23E6A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87FC9" w:rsidRPr="00AE1D16" w14:paraId="0856EE7C" w14:textId="77777777" w:rsidTr="00854735">
        <w:trPr>
          <w:trHeight w:val="329"/>
        </w:trPr>
        <w:tc>
          <w:tcPr>
            <w:tcW w:w="3113" w:type="dxa"/>
          </w:tcPr>
          <w:p w14:paraId="78DE016D" w14:textId="74E62ADF" w:rsidR="00A42D32" w:rsidRPr="00AE1D16" w:rsidRDefault="00A42D32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61" w:type="dxa"/>
          </w:tcPr>
          <w:p w14:paraId="77E9BDBD" w14:textId="77777777" w:rsidR="00A42D32" w:rsidRPr="00AE1D16" w:rsidRDefault="00A42D3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5D20E156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1718CD0" w14:textId="77777777" w:rsidR="00A42D32" w:rsidRPr="00AE1D16" w:rsidRDefault="00A42D3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33E8F9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</w:tcPr>
          <w:p w14:paraId="3E7D5107" w14:textId="77777777" w:rsidR="00A42D32" w:rsidRPr="00AE1D16" w:rsidRDefault="00A42D32" w:rsidP="00AE1D16">
            <w:pPr>
              <w:tabs>
                <w:tab w:val="decimal" w:pos="37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A58B3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449BF18" w14:textId="77777777" w:rsidR="00A42D32" w:rsidRPr="00AE1D16" w:rsidRDefault="00A42D3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C34BD0F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E45AAE9" w14:textId="77777777" w:rsidR="00A42D32" w:rsidRPr="00AE1D16" w:rsidRDefault="00A42D3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41BA8AE8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C6FAD17" w14:textId="77777777" w:rsidR="00A42D32" w:rsidRPr="00AE1D16" w:rsidRDefault="00A42D3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535017C8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</w:tcPr>
          <w:p w14:paraId="42AD37FC" w14:textId="77777777" w:rsidR="00A42D32" w:rsidRPr="00AE1D16" w:rsidRDefault="00A42D3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49A0B5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</w:tcPr>
          <w:p w14:paraId="45A6F148" w14:textId="77777777" w:rsidR="00A42D32" w:rsidRPr="00AE1D16" w:rsidRDefault="00A42D32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</w:tcPr>
          <w:p w14:paraId="30833378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345A540B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7FC9" w:rsidRPr="00AE1D16" w14:paraId="61DDF0C1" w14:textId="77777777" w:rsidTr="00854735">
        <w:trPr>
          <w:trHeight w:val="329"/>
        </w:trPr>
        <w:tc>
          <w:tcPr>
            <w:tcW w:w="3113" w:type="dxa"/>
          </w:tcPr>
          <w:p w14:paraId="62288DDF" w14:textId="68B8F640" w:rsidR="00A42D32" w:rsidRPr="00AE1D16" w:rsidRDefault="00A42D32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8D78EEF" w14:textId="2E86D519" w:rsidR="00A42D32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A42D3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68" w:type="dxa"/>
          </w:tcPr>
          <w:p w14:paraId="10934862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7D4C9E1B" w14:textId="1AA036D4" w:rsidR="00A42D32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</w:t>
            </w:r>
            <w:r w:rsidR="00A42D3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236" w:type="dxa"/>
          </w:tcPr>
          <w:p w14:paraId="7F5A6F16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double" w:sz="4" w:space="0" w:color="auto"/>
            </w:tcBorders>
          </w:tcPr>
          <w:p w14:paraId="4B6493CE" w14:textId="232594AE" w:rsidR="00A42D32" w:rsidRPr="00AE1D16" w:rsidRDefault="00A42D32" w:rsidP="00AE1D16">
            <w:pPr>
              <w:tabs>
                <w:tab w:val="decimal" w:pos="46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872691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17DF75A0" w14:textId="73C5AAE7" w:rsidR="00A42D32" w:rsidRPr="00AE1D16" w:rsidRDefault="00A42D3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2B032CB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6C99945F" w14:textId="1BE4F629" w:rsidR="00A42D32" w:rsidRPr="00AE1D16" w:rsidRDefault="00E93A22" w:rsidP="00AE1D16">
            <w:pPr>
              <w:tabs>
                <w:tab w:val="decimal" w:pos="54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A42D3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68" w:type="dxa"/>
          </w:tcPr>
          <w:p w14:paraId="5ADDFFD0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11ABBFC8" w14:textId="0AB76F5F" w:rsidR="00A42D32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A42D3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37" w:type="dxa"/>
          </w:tcPr>
          <w:p w14:paraId="04E920BE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7E99DEA1" w14:textId="358CDA10" w:rsidR="00A42D32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A42D3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36" w:type="dxa"/>
          </w:tcPr>
          <w:p w14:paraId="6FFEBCDF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</w:tcPr>
          <w:p w14:paraId="1AA0B6EB" w14:textId="611CEFFD" w:rsidR="00A42D32" w:rsidRPr="00AE1D16" w:rsidRDefault="00E93A22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</w:t>
            </w:r>
            <w:r w:rsidR="00A42D3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02" w:type="dxa"/>
          </w:tcPr>
          <w:p w14:paraId="22960B3F" w14:textId="77777777" w:rsidR="00A42D32" w:rsidRPr="00AE1D16" w:rsidRDefault="00A42D3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713A3A5D" w14:textId="73CDE8E0" w:rsidR="00A42D32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411</w:t>
            </w:r>
            <w:r w:rsidR="00A42D3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</w:p>
        </w:tc>
      </w:tr>
      <w:tr w:rsidR="00787FC9" w:rsidRPr="00AE1D16" w14:paraId="665BEA57" w14:textId="77777777" w:rsidTr="00854735">
        <w:trPr>
          <w:trHeight w:val="329"/>
        </w:trPr>
        <w:tc>
          <w:tcPr>
            <w:tcW w:w="3113" w:type="dxa"/>
          </w:tcPr>
          <w:p w14:paraId="32B2F4EC" w14:textId="5C38A500" w:rsidR="00345D9D" w:rsidRPr="00AE1D16" w:rsidRDefault="00345D9D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166ADFEC" w14:textId="5F2EA0E2" w:rsidR="00345D9D" w:rsidRPr="00AE1D16" w:rsidRDefault="00E93A22" w:rsidP="00AE1D16">
            <w:pPr>
              <w:tabs>
                <w:tab w:val="decimal" w:pos="702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313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268" w:type="dxa"/>
          </w:tcPr>
          <w:p w14:paraId="1D1D2093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double" w:sz="4" w:space="0" w:color="auto"/>
              <w:bottom w:val="double" w:sz="4" w:space="0" w:color="auto"/>
            </w:tcBorders>
          </w:tcPr>
          <w:p w14:paraId="017777F4" w14:textId="7711108A" w:rsidR="00345D9D" w:rsidRPr="00AE1D16" w:rsidRDefault="00E93A22" w:rsidP="00AE1D16">
            <w:pPr>
              <w:tabs>
                <w:tab w:val="decimal" w:pos="51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386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5F41893B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  <w:bottom w:val="double" w:sz="4" w:space="0" w:color="auto"/>
            </w:tcBorders>
          </w:tcPr>
          <w:p w14:paraId="703A821C" w14:textId="3DDD5ED3" w:rsidR="00345D9D" w:rsidRPr="00AE1D16" w:rsidRDefault="00E93A22" w:rsidP="00AE1D16">
            <w:pPr>
              <w:tabs>
                <w:tab w:val="decimal" w:pos="370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565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36" w:type="dxa"/>
          </w:tcPr>
          <w:p w14:paraId="0F9E6423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</w:tcPr>
          <w:p w14:paraId="4A743ED9" w14:textId="5C75608B" w:rsidR="00345D9D" w:rsidRPr="00AE1D16" w:rsidRDefault="00E93A22" w:rsidP="00AE1D16">
            <w:pPr>
              <w:tabs>
                <w:tab w:val="decimal" w:pos="6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38" w:type="dxa"/>
          </w:tcPr>
          <w:p w14:paraId="689BE425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3F8C4D10" w14:textId="6B0B912B" w:rsidR="00345D9D" w:rsidRPr="00AE1D16" w:rsidRDefault="00E93A22" w:rsidP="00AE1D16">
            <w:pPr>
              <w:tabs>
                <w:tab w:val="decimal" w:pos="55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904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68" w:type="dxa"/>
          </w:tcPr>
          <w:p w14:paraId="04752EB1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1E8CE18B" w14:textId="41995D76" w:rsidR="00345D9D" w:rsidRPr="00AE1D16" w:rsidRDefault="00E93A22" w:rsidP="00AE1D16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237" w:type="dxa"/>
          </w:tcPr>
          <w:p w14:paraId="1DB54F8A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</w:tcPr>
          <w:p w14:paraId="4FB923E5" w14:textId="08DE18A6" w:rsidR="00345D9D" w:rsidRPr="00AE1D16" w:rsidRDefault="00E93A22" w:rsidP="00AE1D16">
            <w:pPr>
              <w:tabs>
                <w:tab w:val="decimal" w:pos="70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36" w:type="dxa"/>
          </w:tcPr>
          <w:p w14:paraId="0CA2DBF7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</w:tcPr>
          <w:p w14:paraId="5EDD490D" w14:textId="4E1BD337" w:rsidR="00345D9D" w:rsidRPr="00AE1D16" w:rsidRDefault="00E93A22" w:rsidP="00AE1D16">
            <w:pPr>
              <w:tabs>
                <w:tab w:val="decimal" w:pos="46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302" w:type="dxa"/>
          </w:tcPr>
          <w:p w14:paraId="6A486C02" w14:textId="77777777" w:rsidR="00345D9D" w:rsidRPr="00AE1D16" w:rsidRDefault="00345D9D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</w:tcPr>
          <w:p w14:paraId="77648554" w14:textId="61A7EA3B" w:rsidR="00345D9D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654</w:t>
            </w:r>
            <w:r w:rsidR="00345D9D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</w:p>
        </w:tc>
      </w:tr>
    </w:tbl>
    <w:p w14:paraId="70A7D0BF" w14:textId="710021BA" w:rsidR="00B23684" w:rsidRPr="00AE1D16" w:rsidRDefault="00B23684" w:rsidP="00AE1D16">
      <w:pPr>
        <w:spacing w:line="240" w:lineRule="auto"/>
        <w:rPr>
          <w:rFonts w:asciiTheme="majorBidi" w:hAnsiTheme="majorBidi" w:cstheme="majorBidi"/>
        </w:rPr>
      </w:pPr>
    </w:p>
    <w:p w14:paraId="799B0EEF" w14:textId="62EE9978" w:rsidR="00836E3A" w:rsidRPr="00AE1D16" w:rsidRDefault="00836E3A" w:rsidP="00AE1D16">
      <w:pPr>
        <w:spacing w:line="240" w:lineRule="auto"/>
        <w:rPr>
          <w:rFonts w:asciiTheme="majorBidi" w:hAnsiTheme="majorBidi" w:cstheme="majorBidi"/>
        </w:rPr>
        <w:sectPr w:rsidR="00836E3A" w:rsidRPr="00AE1D16" w:rsidSect="00584F28">
          <w:headerReference w:type="default" r:id="rId25"/>
          <w:footerReference w:type="default" r:id="rId2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7758C44" w14:textId="5120FD1C" w:rsidR="005E6F11" w:rsidRPr="00AE1D16" w:rsidRDefault="005E6F11" w:rsidP="00AE1D1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26" w:type="dxa"/>
        <w:tblInd w:w="554" w:type="dxa"/>
        <w:tblLayout w:type="fixed"/>
        <w:tblLook w:val="01E0" w:firstRow="1" w:lastRow="1" w:firstColumn="1" w:lastColumn="1" w:noHBand="0" w:noVBand="0"/>
      </w:tblPr>
      <w:tblGrid>
        <w:gridCol w:w="3845"/>
        <w:gridCol w:w="1091"/>
        <w:gridCol w:w="236"/>
        <w:gridCol w:w="1242"/>
        <w:gridCol w:w="248"/>
        <w:gridCol w:w="26"/>
        <w:gridCol w:w="1047"/>
        <w:gridCol w:w="270"/>
        <w:gridCol w:w="1121"/>
      </w:tblGrid>
      <w:tr w:rsidR="00037C5B" w:rsidRPr="00AE1D16" w14:paraId="030BE85E" w14:textId="77777777" w:rsidTr="00037C5B">
        <w:tc>
          <w:tcPr>
            <w:tcW w:w="3845" w:type="dxa"/>
          </w:tcPr>
          <w:p w14:paraId="7FB640A9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8"/>
          </w:tcPr>
          <w:p w14:paraId="10ED84CA" w14:textId="3EE58B2B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5B" w:rsidRPr="00AE1D16" w14:paraId="5C77B0E4" w14:textId="77777777" w:rsidTr="00037C5B">
        <w:tc>
          <w:tcPr>
            <w:tcW w:w="3845" w:type="dxa"/>
          </w:tcPr>
          <w:p w14:paraId="04289735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29593F5D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08EF3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44D8FB03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48" w:type="dxa"/>
          </w:tcPr>
          <w:p w14:paraId="532269CC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A418A6D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87733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6069F8B9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AE1D16" w14:paraId="0F8106CD" w14:textId="77777777" w:rsidTr="00037C5B">
        <w:tc>
          <w:tcPr>
            <w:tcW w:w="3845" w:type="dxa"/>
          </w:tcPr>
          <w:p w14:paraId="76C9F2F1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05D4625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2558EBB6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F5758AB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48" w:type="dxa"/>
          </w:tcPr>
          <w:p w14:paraId="34F170C3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2D7FBE1C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D06C6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1562EF3F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AE1D16" w14:paraId="54A364FD" w14:textId="77777777" w:rsidTr="00037C5B">
        <w:tc>
          <w:tcPr>
            <w:tcW w:w="3845" w:type="dxa"/>
          </w:tcPr>
          <w:p w14:paraId="63EEA1D0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53B1FAA3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14:paraId="6DE918D4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26A6026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 และ</w:t>
            </w:r>
          </w:p>
        </w:tc>
        <w:tc>
          <w:tcPr>
            <w:tcW w:w="248" w:type="dxa"/>
          </w:tcPr>
          <w:p w14:paraId="65F75144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BF59822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DA48E8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01C9B0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37C5B" w:rsidRPr="00AE1D16" w14:paraId="1B6351F0" w14:textId="77777777" w:rsidTr="00037C5B">
        <w:tc>
          <w:tcPr>
            <w:tcW w:w="3845" w:type="dxa"/>
          </w:tcPr>
          <w:p w14:paraId="1B662816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03F5FE8F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</w:tcPr>
          <w:p w14:paraId="0F3358E4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FE5EB5C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8" w:type="dxa"/>
          </w:tcPr>
          <w:p w14:paraId="7282FBAA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25FDA165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E256441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649E1AC" w14:textId="77777777" w:rsidR="00037C5B" w:rsidRPr="00AE1D16" w:rsidRDefault="00037C5B" w:rsidP="00AE1D16">
            <w:pPr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7C5B" w:rsidRPr="00AE1D16" w14:paraId="5A204766" w14:textId="77777777" w:rsidTr="00037C5B">
        <w:tc>
          <w:tcPr>
            <w:tcW w:w="3845" w:type="dxa"/>
          </w:tcPr>
          <w:p w14:paraId="4C4B1E7B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81" w:type="dxa"/>
            <w:gridSpan w:val="8"/>
          </w:tcPr>
          <w:p w14:paraId="78DD3AA8" w14:textId="51F7A535" w:rsidR="00037C5B" w:rsidRPr="00AE1D16" w:rsidRDefault="00037C5B" w:rsidP="00AE1D16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7C5B" w:rsidRPr="00AE1D16" w14:paraId="6D365CEE" w14:textId="77777777" w:rsidTr="00037C5B">
        <w:tc>
          <w:tcPr>
            <w:tcW w:w="3845" w:type="dxa"/>
          </w:tcPr>
          <w:p w14:paraId="23600460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091" w:type="dxa"/>
          </w:tcPr>
          <w:p w14:paraId="2614C5E8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90C5B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5BC5F1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61C581F2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7117011F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2E4CC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25489985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AE1D16" w14:paraId="6C923835" w14:textId="77777777" w:rsidTr="00037C5B">
        <w:tc>
          <w:tcPr>
            <w:tcW w:w="3845" w:type="dxa"/>
          </w:tcPr>
          <w:p w14:paraId="5997F997" w14:textId="28941209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91" w:type="dxa"/>
          </w:tcPr>
          <w:p w14:paraId="7C955822" w14:textId="60D09996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08631A86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CFD380E" w14:textId="637738C7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248" w:type="dxa"/>
          </w:tcPr>
          <w:p w14:paraId="795C65D2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8BB2957" w14:textId="4E275E33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6F2DD8C7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39D8208" w14:textId="0C9DAFAB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037C5B" w:rsidRPr="00AE1D16" w14:paraId="17149B14" w14:textId="77777777" w:rsidTr="00037C5B">
        <w:tc>
          <w:tcPr>
            <w:tcW w:w="3845" w:type="dxa"/>
          </w:tcPr>
          <w:p w14:paraId="40833826" w14:textId="29D05929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37B3B40C" w14:textId="7BD275D0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040F040F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F1B62CE" w14:textId="0AC25480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48" w:type="dxa"/>
          </w:tcPr>
          <w:p w14:paraId="68AA4AE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80795F8" w14:textId="7EA9AFF2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6112B15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0CCC5CE6" w14:textId="47CAB93C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037C5B" w:rsidRPr="00AE1D16" w14:paraId="7E413AC8" w14:textId="77777777" w:rsidTr="00037C5B">
        <w:tc>
          <w:tcPr>
            <w:tcW w:w="3845" w:type="dxa"/>
          </w:tcPr>
          <w:p w14:paraId="59D57FC8" w14:textId="38F94666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41B8C735" w14:textId="20013FD2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8BF1B0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67D1FDC" w14:textId="1039546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093BEA8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AA01773" w14:textId="08C66EF7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B086A5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12A490C" w14:textId="292C246F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04E928E5" w14:textId="77777777" w:rsidTr="00037C5B">
        <w:tc>
          <w:tcPr>
            <w:tcW w:w="3845" w:type="dxa"/>
          </w:tcPr>
          <w:p w14:paraId="03E15388" w14:textId="1CB776F3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91" w:type="dxa"/>
          </w:tcPr>
          <w:p w14:paraId="03047F24" w14:textId="60115C0F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8E28BF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EBE08B9" w14:textId="0CCCA1E9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2B6169D0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53252AC6" w14:textId="69A479AA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E6E27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3F3F92A2" w14:textId="3E7129E4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7B7726D3" w14:textId="77777777" w:rsidTr="00037C5B">
        <w:tc>
          <w:tcPr>
            <w:tcW w:w="3845" w:type="dxa"/>
          </w:tcPr>
          <w:p w14:paraId="7FD29D13" w14:textId="6BE1C822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A6C0F38" w14:textId="1CE9254F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3E909B0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C975007" w14:textId="5CF499C9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48" w:type="dxa"/>
          </w:tcPr>
          <w:p w14:paraId="63E5EE23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06EDAD81" w14:textId="6CFFBB1A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6725D9D8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6DC4605" w14:textId="178D7162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037C5B" w:rsidRPr="00AE1D16" w14:paraId="538CE075" w14:textId="77777777" w:rsidTr="00037C5B">
        <w:tc>
          <w:tcPr>
            <w:tcW w:w="3845" w:type="dxa"/>
          </w:tcPr>
          <w:p w14:paraId="251953FB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1" w:type="dxa"/>
          </w:tcPr>
          <w:p w14:paraId="1086DA74" w14:textId="6DC7C7BB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20774C30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BB2A22F" w14:textId="16E7F111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8" w:type="dxa"/>
          </w:tcPr>
          <w:p w14:paraId="2F04A943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60DE2E0E" w14:textId="639B729B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9AA33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28F03AD" w14:textId="013BD3EB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037C5B" w:rsidRPr="00AE1D16" w14:paraId="4FCEAE3A" w14:textId="77777777" w:rsidTr="00037C5B">
        <w:tc>
          <w:tcPr>
            <w:tcW w:w="3845" w:type="dxa"/>
          </w:tcPr>
          <w:p w14:paraId="1366D3F7" w14:textId="5A4FCC50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5E300AD2" w14:textId="19184BA8" w:rsidR="00037C5B" w:rsidRPr="00AE1D16" w:rsidRDefault="00037C5B" w:rsidP="000E1B12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1C15B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4792DB8" w14:textId="273C4D14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67DBE6F3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7A37E2E6" w14:textId="541B1AC9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087D9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97A31A1" w14:textId="0BD919EC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1A52FA0A" w14:textId="77777777" w:rsidTr="00037C5B">
        <w:tc>
          <w:tcPr>
            <w:tcW w:w="3845" w:type="dxa"/>
          </w:tcPr>
          <w:p w14:paraId="7A56E19C" w14:textId="5DF3D3B2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91" w:type="dxa"/>
          </w:tcPr>
          <w:p w14:paraId="6B8953B1" w14:textId="6E0D4B2C" w:rsidR="00037C5B" w:rsidRPr="00AE1D16" w:rsidRDefault="00037C5B" w:rsidP="000E1B12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5CAF28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4B83CC5" w14:textId="3697AC64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</w:tcPr>
          <w:p w14:paraId="7AFFFD9F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49B1B579" w14:textId="05F05104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8BAE6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26AEC89D" w14:textId="0DAFB30D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390F7913" w14:textId="77777777" w:rsidTr="00037C5B">
        <w:tc>
          <w:tcPr>
            <w:tcW w:w="3845" w:type="dxa"/>
          </w:tcPr>
          <w:p w14:paraId="5E8BD5D3" w14:textId="56E9E790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โอนออกไปที่สินทรัพย์สิทธิการใช้</w:t>
            </w:r>
          </w:p>
        </w:tc>
        <w:tc>
          <w:tcPr>
            <w:tcW w:w="1091" w:type="dxa"/>
          </w:tcPr>
          <w:p w14:paraId="06C63C0B" w14:textId="648207AA" w:rsidR="00037C5B" w:rsidRPr="00AE1D16" w:rsidRDefault="00037C5B" w:rsidP="000E1B12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A1C7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F237425" w14:textId="6B6D00D6" w:rsidR="00037C5B" w:rsidRPr="00AE1D16" w:rsidRDefault="00037C5B" w:rsidP="000E1B12">
            <w:pPr>
              <w:tabs>
                <w:tab w:val="decimal" w:pos="7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E2BAB27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</w:tcPr>
          <w:p w14:paraId="3C51A673" w14:textId="1BC67B44" w:rsidR="00037C5B" w:rsidRPr="00AE1D16" w:rsidRDefault="00037C5B" w:rsidP="00AE1D16">
            <w:pPr>
              <w:tabs>
                <w:tab w:val="decimal" w:pos="63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6B54DC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6699E5BD" w14:textId="76800AC2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78FD706B" w14:textId="77777777" w:rsidTr="00037C5B">
        <w:tc>
          <w:tcPr>
            <w:tcW w:w="3845" w:type="dxa"/>
          </w:tcPr>
          <w:p w14:paraId="5846AF0D" w14:textId="594E3F0C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F94A15C" w14:textId="6DF65ABA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236" w:type="dxa"/>
          </w:tcPr>
          <w:p w14:paraId="53FF02D0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91BCED5" w14:textId="639811BB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48" w:type="dxa"/>
          </w:tcPr>
          <w:p w14:paraId="3ADAC973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6F1538" w14:textId="027B5E7E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1E8DFA62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6CEDCE7" w14:textId="4276AFAA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</w:p>
        </w:tc>
      </w:tr>
      <w:tr w:rsidR="00037C5B" w:rsidRPr="00AE1D16" w14:paraId="39028620" w14:textId="77777777" w:rsidTr="00037C5B">
        <w:tc>
          <w:tcPr>
            <w:tcW w:w="3845" w:type="dxa"/>
          </w:tcPr>
          <w:p w14:paraId="3EBDAADD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A43CED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66362A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DCD6CBF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dxa"/>
          </w:tcPr>
          <w:p w14:paraId="7CD1DCC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</w:tcPr>
          <w:p w14:paraId="1A0FFF8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2CAEFA0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E57CA8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7C5B" w:rsidRPr="00AE1D16" w14:paraId="5AC7C16C" w14:textId="77777777" w:rsidTr="00037C5B">
        <w:tc>
          <w:tcPr>
            <w:tcW w:w="3845" w:type="dxa"/>
          </w:tcPr>
          <w:p w14:paraId="3795F25E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91" w:type="dxa"/>
          </w:tcPr>
          <w:p w14:paraId="2728CEF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997B67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122000CD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70CB7EE7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49D05A3B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25C14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4F7BC880" w14:textId="77777777" w:rsidR="00037C5B" w:rsidRPr="00AE1D16" w:rsidRDefault="00037C5B" w:rsidP="00AE1D16">
            <w:pPr>
              <w:tabs>
                <w:tab w:val="decimal" w:pos="1161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AE1D16" w14:paraId="6BB4736E" w14:textId="77777777" w:rsidTr="00037C5B">
        <w:tc>
          <w:tcPr>
            <w:tcW w:w="3845" w:type="dxa"/>
          </w:tcPr>
          <w:p w14:paraId="3C542DCB" w14:textId="6897EABE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91" w:type="dxa"/>
          </w:tcPr>
          <w:p w14:paraId="5AEE16DB" w14:textId="20DC0CCC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7AEFB04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84AF3D4" w14:textId="3D4228C6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4" w:type="dxa"/>
            <w:gridSpan w:val="2"/>
          </w:tcPr>
          <w:p w14:paraId="4E78EA0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FB7CCFE" w14:textId="6A1460BD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193FDEB4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84E3782" w14:textId="0F810B03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037C5B" w:rsidRPr="00AE1D16" w14:paraId="696D05E2" w14:textId="77777777" w:rsidTr="00037C5B">
        <w:tc>
          <w:tcPr>
            <w:tcW w:w="3845" w:type="dxa"/>
          </w:tcPr>
          <w:p w14:paraId="04BD30E2" w14:textId="5ABA5F0B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78053D6" w14:textId="081D6940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411D1428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39B0D17" w14:textId="2BE2FAE0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74" w:type="dxa"/>
            <w:gridSpan w:val="2"/>
          </w:tcPr>
          <w:p w14:paraId="3E51D49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45494C4" w14:textId="0F56244E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1BDC1818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79D7DE03" w14:textId="6B65C69E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37C5B" w:rsidRPr="00AE1D16" w14:paraId="190D5BD8" w14:textId="77777777" w:rsidTr="00037C5B">
        <w:tc>
          <w:tcPr>
            <w:tcW w:w="3845" w:type="dxa"/>
          </w:tcPr>
          <w:p w14:paraId="59D08B61" w14:textId="3ADCFE31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35EB611C" w14:textId="0FE2DF0F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1F94245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2701566" w14:textId="06CDFE0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  <w:gridSpan w:val="2"/>
          </w:tcPr>
          <w:p w14:paraId="50F1DD12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9BACE7C" w14:textId="7EB433C9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047CF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01FA518" w14:textId="0A488E7B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63B72EBA" w14:textId="77777777" w:rsidTr="00037C5B">
        <w:tc>
          <w:tcPr>
            <w:tcW w:w="3845" w:type="dxa"/>
          </w:tcPr>
          <w:p w14:paraId="1687A56B" w14:textId="4B10656F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6" w:name="_Hlk379540925"/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91" w:type="dxa"/>
          </w:tcPr>
          <w:p w14:paraId="39B93D6F" w14:textId="5B58A8CF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276A28B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C467274" w14:textId="79D378AC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  <w:gridSpan w:val="2"/>
          </w:tcPr>
          <w:p w14:paraId="65A1C2A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9B64E7A" w14:textId="389A84AE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ED59D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3C0BA49" w14:textId="057F30FC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bookmarkEnd w:id="16"/>
      <w:tr w:rsidR="00037C5B" w:rsidRPr="00AE1D16" w14:paraId="3F4B1FB3" w14:textId="77777777" w:rsidTr="00037C5B">
        <w:tc>
          <w:tcPr>
            <w:tcW w:w="3845" w:type="dxa"/>
          </w:tcPr>
          <w:p w14:paraId="058875DB" w14:textId="26D33CB0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40F6216" w14:textId="6A7DC094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3D32DC28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334AF2A" w14:textId="6DE034EA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4" w:type="dxa"/>
            <w:gridSpan w:val="2"/>
          </w:tcPr>
          <w:p w14:paraId="7730C6C8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546CF68" w14:textId="7D73DB8F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288FA03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6B8A9A37" w14:textId="5F322228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037C5B" w:rsidRPr="00AE1D16" w14:paraId="418A0630" w14:textId="77777777" w:rsidTr="00037C5B">
        <w:tc>
          <w:tcPr>
            <w:tcW w:w="3845" w:type="dxa"/>
          </w:tcPr>
          <w:p w14:paraId="400BE946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1" w:type="dxa"/>
          </w:tcPr>
          <w:p w14:paraId="638CC917" w14:textId="35080FBE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2B0B6C78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4D0DC2" w14:textId="282246C1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274" w:type="dxa"/>
            <w:gridSpan w:val="2"/>
          </w:tcPr>
          <w:p w14:paraId="5715C755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798CEB75" w14:textId="46CEA5EB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31D0B4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3BD6FBE3" w14:textId="615C311F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037C5B" w:rsidRPr="00AE1D16" w14:paraId="53DC20E1" w14:textId="77777777" w:rsidTr="00037C5B">
        <w:tc>
          <w:tcPr>
            <w:tcW w:w="3845" w:type="dxa"/>
          </w:tcPr>
          <w:p w14:paraId="481C3B13" w14:textId="0F12D380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91" w:type="dxa"/>
          </w:tcPr>
          <w:p w14:paraId="321224D6" w14:textId="73485F88" w:rsidR="00037C5B" w:rsidRPr="00AE1D16" w:rsidRDefault="00037C5B" w:rsidP="000E1B12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1BF4B7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487FB8E" w14:textId="31E3467C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  <w:gridSpan w:val="2"/>
          </w:tcPr>
          <w:p w14:paraId="5FCA3FC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6CFE13FA" w14:textId="3A85E74E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157B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1B66DA94" w14:textId="4EE5AF75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2CE12760" w14:textId="77777777" w:rsidTr="00037C5B">
        <w:tc>
          <w:tcPr>
            <w:tcW w:w="3845" w:type="dxa"/>
          </w:tcPr>
          <w:p w14:paraId="4D014DB0" w14:textId="2D5D553F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91" w:type="dxa"/>
          </w:tcPr>
          <w:p w14:paraId="2CDDEA04" w14:textId="709C1253" w:rsidR="00037C5B" w:rsidRPr="00AE1D16" w:rsidRDefault="00037C5B" w:rsidP="000E1B12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6753B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F03C9DC" w14:textId="27B2C2B6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  <w:gridSpan w:val="2"/>
          </w:tcPr>
          <w:p w14:paraId="1F63B4BF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F19C33A" w14:textId="4742FB0E" w:rsidR="00037C5B" w:rsidRPr="00AE1D16" w:rsidRDefault="00037C5B" w:rsidP="00AE1D16">
            <w:pPr>
              <w:tabs>
                <w:tab w:val="decimal" w:pos="72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3589F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04B895A" w14:textId="500FDC62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6F51D4F0" w14:textId="77777777" w:rsidTr="00037C5B">
        <w:tc>
          <w:tcPr>
            <w:tcW w:w="3845" w:type="dxa"/>
          </w:tcPr>
          <w:p w14:paraId="671C274B" w14:textId="0865B04B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โอนออกไปที่สินทรัพย์สิทธิการใช้</w:t>
            </w:r>
          </w:p>
        </w:tc>
        <w:tc>
          <w:tcPr>
            <w:tcW w:w="1091" w:type="dxa"/>
          </w:tcPr>
          <w:p w14:paraId="5873A152" w14:textId="659FA727" w:rsidR="00037C5B" w:rsidRPr="00AE1D16" w:rsidRDefault="00037C5B" w:rsidP="000E1B12">
            <w:pPr>
              <w:tabs>
                <w:tab w:val="decimal" w:pos="71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00BA1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F06631" w14:textId="7A2DF74A" w:rsidR="00037C5B" w:rsidRPr="00AE1D16" w:rsidRDefault="00037C5B" w:rsidP="000E1B12">
            <w:pPr>
              <w:tabs>
                <w:tab w:val="decimal" w:pos="73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2"/>
          </w:tcPr>
          <w:p w14:paraId="1E8D2B1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8BBABB0" w14:textId="68A41F2B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B6429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8E0B378" w14:textId="4799C1A5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C5B" w:rsidRPr="00AE1D16" w14:paraId="16443887" w14:textId="77777777" w:rsidTr="00037C5B">
        <w:tc>
          <w:tcPr>
            <w:tcW w:w="3845" w:type="dxa"/>
          </w:tcPr>
          <w:p w14:paraId="3162ECEE" w14:textId="462936B5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64F2A133" w14:textId="60798A24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4B1F0987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0BD5E62" w14:textId="1C399793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74" w:type="dxa"/>
            <w:gridSpan w:val="2"/>
          </w:tcPr>
          <w:p w14:paraId="7BDA7D03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07FACAC4" w14:textId="34C174ED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3B4164CB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9D40803" w14:textId="0D897F06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  <w:tr w:rsidR="00037C5B" w:rsidRPr="00AE1D16" w14:paraId="0568D776" w14:textId="77777777" w:rsidTr="00037C5B">
        <w:tc>
          <w:tcPr>
            <w:tcW w:w="3845" w:type="dxa"/>
          </w:tcPr>
          <w:p w14:paraId="523959ED" w14:textId="77777777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237A8B6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C5048EE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F0A7AC5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  <w:gridSpan w:val="2"/>
          </w:tcPr>
          <w:p w14:paraId="5014CD2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90E44A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36D8AF2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9EA1D0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7C5B" w:rsidRPr="00AE1D16" w14:paraId="6764C045" w14:textId="77777777" w:rsidTr="00037C5B">
        <w:tc>
          <w:tcPr>
            <w:tcW w:w="3845" w:type="dxa"/>
          </w:tcPr>
          <w:p w14:paraId="221E80A4" w14:textId="6C51A668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91" w:type="dxa"/>
          </w:tcPr>
          <w:p w14:paraId="5358373D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C0FC6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53061F5B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2CEDCCC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39D615FC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62BA7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</w:tcPr>
          <w:p w14:paraId="076C78D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C5B" w:rsidRPr="00AE1D16" w14:paraId="192247CD" w14:textId="77777777" w:rsidTr="00037C5B">
        <w:tc>
          <w:tcPr>
            <w:tcW w:w="3845" w:type="dxa"/>
          </w:tcPr>
          <w:p w14:paraId="1F31140D" w14:textId="73386FF2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285E1F3B" w14:textId="6F51BA99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3DE0E42A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79DEEE7" w14:textId="5F782C25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74" w:type="dxa"/>
            <w:gridSpan w:val="2"/>
          </w:tcPr>
          <w:p w14:paraId="00E3175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14:paraId="23035586" w14:textId="1A9DF7A5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51F4C541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54173392" w14:textId="4CCC9741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037C5B" w:rsidRPr="00AE1D16" w14:paraId="67B25CEE" w14:textId="77777777" w:rsidTr="00037C5B">
        <w:tc>
          <w:tcPr>
            <w:tcW w:w="3845" w:type="dxa"/>
          </w:tcPr>
          <w:p w14:paraId="6737BBFF" w14:textId="4F818761" w:rsidR="00037C5B" w:rsidRPr="00AE1D16" w:rsidRDefault="00037C5B" w:rsidP="00AE1D16">
            <w:pPr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4B9570F0" w14:textId="58678BFF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3F1A91F6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795E5DFC" w14:textId="215308DB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74" w:type="dxa"/>
            <w:gridSpan w:val="2"/>
          </w:tcPr>
          <w:p w14:paraId="344881A9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double" w:sz="4" w:space="0" w:color="auto"/>
              <w:bottom w:val="double" w:sz="4" w:space="0" w:color="auto"/>
            </w:tcBorders>
          </w:tcPr>
          <w:p w14:paraId="5CA306A3" w14:textId="7A5C59FD" w:rsidR="00037C5B" w:rsidRPr="00AE1D16" w:rsidRDefault="00037C5B" w:rsidP="00AE1D16">
            <w:pPr>
              <w:tabs>
                <w:tab w:val="decimal" w:pos="70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4277AC" w14:textId="77777777" w:rsidR="00037C5B" w:rsidRPr="00AE1D16" w:rsidRDefault="00037C5B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double" w:sz="4" w:space="0" w:color="auto"/>
              <w:bottom w:val="double" w:sz="4" w:space="0" w:color="auto"/>
            </w:tcBorders>
          </w:tcPr>
          <w:p w14:paraId="21E84BD8" w14:textId="3DF9C283" w:rsidR="00037C5B" w:rsidRPr="00AE1D16" w:rsidRDefault="00E93A22" w:rsidP="00AE1D16">
            <w:pPr>
              <w:tabs>
                <w:tab w:val="decimal" w:pos="61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</w:p>
        </w:tc>
      </w:tr>
    </w:tbl>
    <w:p w14:paraId="7C8D4A38" w14:textId="53653DEE" w:rsidR="00037C5B" w:rsidRPr="00AE1D16" w:rsidRDefault="00037C5B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4"/>
        <w:gridCol w:w="812"/>
        <w:gridCol w:w="994"/>
        <w:gridCol w:w="269"/>
        <w:gridCol w:w="991"/>
        <w:gridCol w:w="269"/>
        <w:gridCol w:w="990"/>
        <w:gridCol w:w="241"/>
        <w:gridCol w:w="1029"/>
      </w:tblGrid>
      <w:tr w:rsidR="00037C5B" w:rsidRPr="00AE1D16" w14:paraId="7FE58CD1" w14:textId="77777777" w:rsidTr="004B3505">
        <w:tc>
          <w:tcPr>
            <w:tcW w:w="3594" w:type="dxa"/>
            <w:vAlign w:val="bottom"/>
          </w:tcPr>
          <w:p w14:paraId="32AA3B4D" w14:textId="404DDFAE" w:rsidR="00037C5B" w:rsidRPr="00AE1D16" w:rsidRDefault="00037C5B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12" w:type="dxa"/>
          </w:tcPr>
          <w:p w14:paraId="47B1DA28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4" w:type="dxa"/>
            <w:gridSpan w:val="3"/>
          </w:tcPr>
          <w:p w14:paraId="0D0AFA90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93B2B78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</w:tcPr>
          <w:p w14:paraId="6DFF8D88" w14:textId="77777777" w:rsidR="00037C5B" w:rsidRPr="00AE1D16" w:rsidRDefault="00037C5B" w:rsidP="00AE1D1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C5B" w:rsidRPr="00AE1D16" w14:paraId="238281F7" w14:textId="77777777" w:rsidTr="004B3505">
        <w:tc>
          <w:tcPr>
            <w:tcW w:w="3594" w:type="dxa"/>
            <w:vAlign w:val="bottom"/>
          </w:tcPr>
          <w:p w14:paraId="24583C37" w14:textId="2A1DFED1" w:rsidR="00037C5B" w:rsidRPr="00AE1D16" w:rsidRDefault="00037C5B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812" w:type="dxa"/>
          </w:tcPr>
          <w:p w14:paraId="680AE16B" w14:textId="1D69BA67" w:rsidR="00037C5B" w:rsidRPr="00AE1D16" w:rsidRDefault="00037C5B" w:rsidP="00AE1D16">
            <w:pPr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0476C51A" w14:textId="4C63B9EF" w:rsidR="00037C5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5B743A41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4EBB837" w14:textId="59190A16" w:rsidR="00037C5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3206DF56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CB2B96A" w14:textId="413072E6" w:rsidR="00037C5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1" w:type="dxa"/>
            <w:vAlign w:val="center"/>
          </w:tcPr>
          <w:p w14:paraId="7F7FE2CF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 w14:paraId="682D0E17" w14:textId="01974E1A" w:rsidR="00037C5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37C5B" w:rsidRPr="00AE1D16" w14:paraId="1CED4BFA" w14:textId="77777777" w:rsidTr="006F29E0">
        <w:trPr>
          <w:trHeight w:val="65"/>
        </w:trPr>
        <w:tc>
          <w:tcPr>
            <w:tcW w:w="3594" w:type="dxa"/>
          </w:tcPr>
          <w:p w14:paraId="60C0B300" w14:textId="77777777" w:rsidR="00037C5B" w:rsidRPr="00AE1D16" w:rsidRDefault="00037C5B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dxa"/>
          </w:tcPr>
          <w:p w14:paraId="5B9FF1C5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220B0C8D" w14:textId="77777777" w:rsidR="00037C5B" w:rsidRPr="00AE1D16" w:rsidRDefault="00037C5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7C5B" w:rsidRPr="00AE1D16" w14:paraId="5CA94473" w14:textId="77777777" w:rsidTr="00E34DD9">
        <w:tc>
          <w:tcPr>
            <w:tcW w:w="3594" w:type="dxa"/>
          </w:tcPr>
          <w:p w14:paraId="4680CB75" w14:textId="69175C45" w:rsidR="00037C5B" w:rsidRPr="00AE1D16" w:rsidRDefault="00037C5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812" w:type="dxa"/>
          </w:tcPr>
          <w:p w14:paraId="560A2F94" w14:textId="7B4ED061" w:rsidR="00037C5B" w:rsidRPr="00AE1D16" w:rsidRDefault="00037C5B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FD02611" w14:textId="7ECC96D7" w:rsidR="00037C5B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269" w:type="dxa"/>
          </w:tcPr>
          <w:p w14:paraId="4F514A31" w14:textId="77777777" w:rsidR="00037C5B" w:rsidRPr="00AE1D16" w:rsidRDefault="00037C5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9828D7" w14:textId="2E995F79" w:rsidR="00037C5B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</w:p>
        </w:tc>
        <w:tc>
          <w:tcPr>
            <w:tcW w:w="269" w:type="dxa"/>
          </w:tcPr>
          <w:p w14:paraId="7463C7A6" w14:textId="77777777" w:rsidR="00037C5B" w:rsidRPr="00AE1D16" w:rsidRDefault="00037C5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F1BC6" w14:textId="3BF30EA2" w:rsidR="00037C5B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241" w:type="dxa"/>
          </w:tcPr>
          <w:p w14:paraId="1A094722" w14:textId="77777777" w:rsidR="00037C5B" w:rsidRPr="00AE1D16" w:rsidRDefault="00037C5B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70FAB2C6" w14:textId="540065A5" w:rsidR="00037C5B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</w:tr>
      <w:tr w:rsidR="00037C5B" w:rsidRPr="00AE1D16" w14:paraId="026EB9A6" w14:textId="77777777" w:rsidTr="00E34DD9">
        <w:tc>
          <w:tcPr>
            <w:tcW w:w="3594" w:type="dxa"/>
          </w:tcPr>
          <w:p w14:paraId="64B3C69E" w14:textId="4AB739AD" w:rsidR="00037C5B" w:rsidRPr="00AE1D16" w:rsidRDefault="00037C5B" w:rsidP="00AE1D16">
            <w:pPr>
              <w:spacing w:line="240" w:lineRule="auto"/>
              <w:ind w:left="156" w:right="-19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12" w:type="dxa"/>
            <w:tcBorders>
              <w:left w:val="nil"/>
            </w:tcBorders>
          </w:tcPr>
          <w:p w14:paraId="5FD7893E" w14:textId="199D1E63" w:rsidR="00037C5B" w:rsidRPr="00AE1D16" w:rsidRDefault="00037C5B" w:rsidP="00AE1D16">
            <w:pPr>
              <w:pStyle w:val="acctfourfigures"/>
              <w:tabs>
                <w:tab w:val="clear" w:pos="765"/>
                <w:tab w:val="left" w:pos="69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6AB8F44D" w14:textId="3F7CBDF5" w:rsidR="00037C5B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69" w:type="dxa"/>
          </w:tcPr>
          <w:p w14:paraId="54811393" w14:textId="77777777" w:rsidR="00037C5B" w:rsidRPr="00AE1D16" w:rsidRDefault="00037C5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6D8D3ED" w14:textId="499235F4" w:rsidR="00037C5B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69" w:type="dxa"/>
          </w:tcPr>
          <w:p w14:paraId="77473004" w14:textId="77777777" w:rsidR="00037C5B" w:rsidRPr="00AE1D16" w:rsidRDefault="00037C5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0A12A7" w14:textId="70A3E98E" w:rsidR="00037C5B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  <w:tc>
          <w:tcPr>
            <w:tcW w:w="241" w:type="dxa"/>
          </w:tcPr>
          <w:p w14:paraId="7A7A3441" w14:textId="77777777" w:rsidR="00037C5B" w:rsidRPr="00AE1D16" w:rsidRDefault="00037C5B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vAlign w:val="bottom"/>
          </w:tcPr>
          <w:p w14:paraId="3D33AC88" w14:textId="235FB42F" w:rsidR="00037C5B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37C5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</w:p>
        </w:tc>
      </w:tr>
      <w:tr w:rsidR="00037C5B" w:rsidRPr="00AE1D16" w14:paraId="09988547" w14:textId="77777777" w:rsidTr="00E34DD9">
        <w:tc>
          <w:tcPr>
            <w:tcW w:w="3594" w:type="dxa"/>
          </w:tcPr>
          <w:p w14:paraId="6CD4B96B" w14:textId="3038991C" w:rsidR="00037C5B" w:rsidRPr="00AE1D16" w:rsidRDefault="00037C5B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2" w:type="dxa"/>
            <w:tcBorders>
              <w:left w:val="nil"/>
            </w:tcBorders>
          </w:tcPr>
          <w:p w14:paraId="4ED6FAF9" w14:textId="77777777" w:rsidR="00037C5B" w:rsidRPr="00AE1D16" w:rsidRDefault="00037C5B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2CD8" w14:textId="3FCF78A0" w:rsidR="00037C5B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</w:p>
        </w:tc>
        <w:tc>
          <w:tcPr>
            <w:tcW w:w="269" w:type="dxa"/>
          </w:tcPr>
          <w:p w14:paraId="47F72552" w14:textId="77777777" w:rsidR="00037C5B" w:rsidRPr="00AE1D16" w:rsidRDefault="00037C5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FA63C" w14:textId="009DAE50" w:rsidR="00037C5B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</w:p>
        </w:tc>
        <w:tc>
          <w:tcPr>
            <w:tcW w:w="269" w:type="dxa"/>
          </w:tcPr>
          <w:p w14:paraId="437937C5" w14:textId="77777777" w:rsidR="00037C5B" w:rsidRPr="00AE1D16" w:rsidRDefault="00037C5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D50AB" w14:textId="11766276" w:rsidR="00037C5B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</w:t>
            </w:r>
          </w:p>
        </w:tc>
        <w:tc>
          <w:tcPr>
            <w:tcW w:w="241" w:type="dxa"/>
          </w:tcPr>
          <w:p w14:paraId="42EC6A44" w14:textId="77777777" w:rsidR="00037C5B" w:rsidRPr="00AE1D16" w:rsidRDefault="00037C5B" w:rsidP="00AE1D16">
            <w:pPr>
              <w:tabs>
                <w:tab w:val="decimal" w:pos="590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58ABF" w14:textId="1D8C7EBA" w:rsidR="00037C5B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037C5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</w:p>
        </w:tc>
      </w:tr>
    </w:tbl>
    <w:p w14:paraId="5060F52A" w14:textId="77777777" w:rsidR="00037C5B" w:rsidRPr="00AE1D16" w:rsidRDefault="00037C5B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1DB7915" w14:textId="2D3CB54A" w:rsidR="002C3BBD" w:rsidRPr="00AE1D16" w:rsidRDefault="00005626" w:rsidP="00AE1D16">
      <w:pPr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33</w:t>
      </w:r>
      <w:r w:rsidR="00727654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61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7</w:t>
      </w:r>
      <w:r w:rsidR="00727654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73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03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0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40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A5695" w:rsidRPr="00AE1D16">
        <w:rPr>
          <w:rFonts w:asciiTheme="majorBidi" w:hAnsiTheme="majorBidi" w:cstheme="majorBidi"/>
          <w:sz w:val="28"/>
          <w:szCs w:val="28"/>
          <w:cs/>
        </w:rPr>
        <w:t>และเพิ่มขึ้นจาก</w:t>
      </w:r>
      <w:r w:rsidR="00946FFA" w:rsidRPr="00946FFA">
        <w:rPr>
          <w:rFonts w:asciiTheme="majorBidi" w:hAnsiTheme="majorBidi"/>
          <w:sz w:val="28"/>
          <w:szCs w:val="28"/>
          <w:cs/>
        </w:rPr>
        <w:t>การซื้อบริษัทย่อย</w:t>
      </w:r>
      <w:r w:rsidR="005A5695" w:rsidRPr="00AE1D16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445</w:t>
      </w:r>
      <w:r w:rsidR="005A5695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66</w:t>
      </w:r>
      <w:r w:rsidR="005A569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A5695"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4BBB9AD" w14:textId="77777777" w:rsidR="00005626" w:rsidRPr="00AE1D16" w:rsidRDefault="00005626" w:rsidP="00AE1D16">
      <w:pPr>
        <w:spacing w:line="240" w:lineRule="auto"/>
        <w:ind w:left="540" w:right="562"/>
        <w:rPr>
          <w:rFonts w:asciiTheme="majorBidi" w:hAnsiTheme="majorBidi" w:cstheme="majorBidi"/>
          <w:i/>
          <w:iCs/>
          <w:sz w:val="22"/>
          <w:szCs w:val="22"/>
        </w:rPr>
      </w:pPr>
    </w:p>
    <w:p w14:paraId="4BC2484D" w14:textId="676BE739" w:rsidR="00F4233F" w:rsidRPr="00AE1D16" w:rsidRDefault="00F4233F" w:rsidP="00AE1D16">
      <w:pPr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EE1E31" w:rsidRPr="00AE1D16">
        <w:rPr>
          <w:rFonts w:asciiTheme="majorBidi" w:hAnsiTheme="majorBidi" w:cstheme="majorBidi"/>
          <w:sz w:val="28"/>
          <w:szCs w:val="28"/>
          <w:cs/>
        </w:rPr>
        <w:t>อาคารสำนักงาน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="00EE1E3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75C7FD2" w14:textId="77777777" w:rsidR="00F4233F" w:rsidRPr="00AE1D16" w:rsidRDefault="00F4233F" w:rsidP="00AE1D16">
      <w:pPr>
        <w:pStyle w:val="block"/>
        <w:spacing w:after="0" w:line="240" w:lineRule="auto"/>
        <w:ind w:left="547" w:right="43"/>
        <w:rPr>
          <w:rFonts w:asciiTheme="majorBidi" w:hAnsiTheme="majorBidi" w:cstheme="majorBidi"/>
          <w:szCs w:val="22"/>
          <w:lang w:val="en-US" w:bidi="th-TH"/>
        </w:rPr>
      </w:pPr>
    </w:p>
    <w:p w14:paraId="64FA15F6" w14:textId="493D422D" w:rsidR="00F4233F" w:rsidRPr="00AE1D16" w:rsidRDefault="00F4233F" w:rsidP="00AE1D16">
      <w:pPr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577337A2" w14:textId="77777777" w:rsidR="002C3BBD" w:rsidRPr="00AE1D16" w:rsidRDefault="002C3BBD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69295C40" w14:textId="2EA9050D" w:rsidR="00F4233F" w:rsidRPr="00AE1D16" w:rsidRDefault="00F4233F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2C3BBD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และจะทบทวนการประเมินดังกล่าวอย่างสม่ำเสมอ </w:t>
      </w:r>
    </w:p>
    <w:p w14:paraId="25339984" w14:textId="77777777" w:rsidR="00AB7D10" w:rsidRPr="00AE1D16" w:rsidRDefault="00AB7D10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87"/>
        <w:gridCol w:w="273"/>
        <w:gridCol w:w="1080"/>
      </w:tblGrid>
      <w:tr w:rsidR="003E7716" w:rsidRPr="00AE1D16" w14:paraId="614AC763" w14:textId="77777777" w:rsidTr="00037C5B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3A564854" w14:textId="77777777" w:rsidR="003E7716" w:rsidRPr="00AE1D16" w:rsidRDefault="003E7716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B2192AA" w14:textId="77777777" w:rsidR="003E7716" w:rsidRPr="00AE1D16" w:rsidRDefault="003E7716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2044205" w14:textId="77777777" w:rsidR="003E7716" w:rsidRPr="00AE1D16" w:rsidRDefault="003E7716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865B7D9" w14:textId="77777777" w:rsidR="003E7716" w:rsidRPr="00AE1D16" w:rsidRDefault="003E7716" w:rsidP="00AE1D16">
            <w:pPr>
              <w:pStyle w:val="acctmergecolhdg"/>
              <w:spacing w:line="240" w:lineRule="auto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7716" w:rsidRPr="00AE1D16" w14:paraId="5ACDD9A9" w14:textId="77777777" w:rsidTr="00037C5B">
        <w:trPr>
          <w:cantSplit/>
          <w:tblHeader/>
        </w:trPr>
        <w:tc>
          <w:tcPr>
            <w:tcW w:w="4410" w:type="dxa"/>
          </w:tcPr>
          <w:p w14:paraId="0CD00CB7" w14:textId="553BFCF2" w:rsidR="003E7716" w:rsidRPr="00AE1D16" w:rsidRDefault="003E7716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90" w:type="dxa"/>
          </w:tcPr>
          <w:p w14:paraId="2484839A" w14:textId="1F7AD430" w:rsidR="003E7716" w:rsidRPr="00AE1D16" w:rsidRDefault="00E93A22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0AB96A7D" w14:textId="77777777" w:rsidR="003E7716" w:rsidRPr="00AE1D16" w:rsidRDefault="003E7716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36F217" w14:textId="785B5D7C" w:rsidR="003E7716" w:rsidRPr="00AE1D16" w:rsidRDefault="00E93A22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4F20412" w14:textId="77777777" w:rsidR="003E7716" w:rsidRPr="00AE1D16" w:rsidRDefault="003E7716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5392E45B" w14:textId="7C408CED" w:rsidR="003E7716" w:rsidRPr="00AE1D16" w:rsidRDefault="00E93A22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3" w:type="dxa"/>
          </w:tcPr>
          <w:p w14:paraId="454F4B47" w14:textId="77777777" w:rsidR="003E7716" w:rsidRPr="00AE1D16" w:rsidRDefault="003E7716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7C2EE" w14:textId="56328022" w:rsidR="003E7716" w:rsidRPr="00AE1D16" w:rsidRDefault="00E93A22" w:rsidP="00AE1D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3E7716" w:rsidRPr="00AE1D16" w14:paraId="739127F3" w14:textId="77777777" w:rsidTr="00037C5B">
        <w:trPr>
          <w:cantSplit/>
          <w:tblHeader/>
        </w:trPr>
        <w:tc>
          <w:tcPr>
            <w:tcW w:w="4410" w:type="dxa"/>
          </w:tcPr>
          <w:p w14:paraId="262400E3" w14:textId="77777777" w:rsidR="003E7716" w:rsidRPr="00AE1D16" w:rsidRDefault="003E7716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4E42CBCC" w14:textId="77777777" w:rsidR="003E7716" w:rsidRPr="00AE1D16" w:rsidRDefault="003E7716" w:rsidP="00AE1D1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E7716" w:rsidRPr="00AE1D16" w14:paraId="72F8FC28" w14:textId="77777777" w:rsidTr="00037C5B">
        <w:trPr>
          <w:cantSplit/>
        </w:trPr>
        <w:tc>
          <w:tcPr>
            <w:tcW w:w="4410" w:type="dxa"/>
          </w:tcPr>
          <w:p w14:paraId="22B68320" w14:textId="77777777" w:rsidR="003E7716" w:rsidRPr="00AE1D16" w:rsidRDefault="003E7716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4ED12131" w14:textId="77777777" w:rsidR="003E7716" w:rsidRPr="00AE1D16" w:rsidRDefault="003E771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321FA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B511B" w14:textId="77777777" w:rsidR="003E7716" w:rsidRPr="00AE1D16" w:rsidRDefault="003E771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3581F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E28528A" w14:textId="77777777" w:rsidR="003E7716" w:rsidRPr="00AE1D16" w:rsidRDefault="003E771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5BF3313A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B467A6" w14:textId="77777777" w:rsidR="003E7716" w:rsidRPr="00AE1D16" w:rsidRDefault="003E771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7716" w:rsidRPr="00AE1D16" w14:paraId="1D94349E" w14:textId="77777777" w:rsidTr="00037C5B">
        <w:trPr>
          <w:cantSplit/>
        </w:trPr>
        <w:tc>
          <w:tcPr>
            <w:tcW w:w="4410" w:type="dxa"/>
          </w:tcPr>
          <w:p w14:paraId="54EE74DB" w14:textId="77777777" w:rsidR="003E7716" w:rsidRPr="00AE1D16" w:rsidRDefault="003E7716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รายได้ค่าเช่าช่วง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5C5CE" w14:textId="709EE8BD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A437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25E49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67BFF5" w14:textId="07340728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1156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</w:t>
            </w:r>
          </w:p>
        </w:tc>
        <w:tc>
          <w:tcPr>
            <w:tcW w:w="270" w:type="dxa"/>
            <w:vAlign w:val="bottom"/>
          </w:tcPr>
          <w:p w14:paraId="3A3BDEA4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5D8FBBE" w14:textId="367D86A7" w:rsidR="003E7716" w:rsidRPr="00AE1D16" w:rsidRDefault="001E6453" w:rsidP="00AE1D1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03E6A6A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851570" w14:textId="08A3769C" w:rsidR="003E7716" w:rsidRPr="00AE1D16" w:rsidRDefault="001E6453" w:rsidP="00AE1D1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7716" w:rsidRPr="00AE1D16" w14:paraId="62CC99FD" w14:textId="77777777" w:rsidTr="00037C5B">
        <w:trPr>
          <w:cantSplit/>
        </w:trPr>
        <w:tc>
          <w:tcPr>
            <w:tcW w:w="4410" w:type="dxa"/>
          </w:tcPr>
          <w:p w14:paraId="59B35D73" w14:textId="353E2823" w:rsidR="003E7716" w:rsidRPr="00AE1D16" w:rsidRDefault="003E7716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การลดค่าเช่าที่เกี่ยวข้องกับ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COVID-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14ECA1" w14:textId="3A759FFF" w:rsidR="003E7716" w:rsidRPr="00AE1D16" w:rsidRDefault="00CA4374" w:rsidP="00AE1D16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1" w:firstLine="1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6ACE3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E3567C" w14:textId="28A8C41F" w:rsidR="003E7716" w:rsidRPr="00AE1D16" w:rsidRDefault="00511562" w:rsidP="00AE1D1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799A9B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22CF1B2" w14:textId="600D61B3" w:rsidR="003E7716" w:rsidRPr="00AE1D16" w:rsidRDefault="001E6453" w:rsidP="00AE1D1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140F4C9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FB8291" w14:textId="4A8CFD57" w:rsidR="003E7716" w:rsidRPr="00AE1D16" w:rsidRDefault="001E6453" w:rsidP="00AE1D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A5695" w:rsidRPr="00AE1D16" w14:paraId="7DBD0423" w14:textId="77777777" w:rsidTr="00037C5B">
        <w:trPr>
          <w:cantSplit/>
        </w:trPr>
        <w:tc>
          <w:tcPr>
            <w:tcW w:w="4410" w:type="dxa"/>
          </w:tcPr>
          <w:p w14:paraId="56822A95" w14:textId="163BC9B4" w:rsidR="005A5695" w:rsidRPr="00AE1D16" w:rsidRDefault="005A5695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A87F2D" w14:textId="77777777" w:rsidR="005A5695" w:rsidRPr="00AE1D16" w:rsidRDefault="005A56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23D484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9C8666" w14:textId="77777777" w:rsidR="005A5695" w:rsidRPr="00AE1D16" w:rsidRDefault="005A56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DCC49B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56F4812" w14:textId="77777777" w:rsidR="005A5695" w:rsidRPr="00AE1D16" w:rsidRDefault="005A5695" w:rsidP="00AE1D1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 w:firstLine="13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92CCB9A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8BD6D2" w14:textId="77777777" w:rsidR="005A5695" w:rsidRPr="00AE1D16" w:rsidRDefault="005A5695" w:rsidP="00AE1D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A5695" w:rsidRPr="00AE1D16" w14:paraId="790BD493" w14:textId="77777777" w:rsidTr="00037C5B">
        <w:trPr>
          <w:cantSplit/>
        </w:trPr>
        <w:tc>
          <w:tcPr>
            <w:tcW w:w="4410" w:type="dxa"/>
          </w:tcPr>
          <w:p w14:paraId="29334361" w14:textId="575E5D8D" w:rsidR="005A5695" w:rsidRPr="00AE1D16" w:rsidRDefault="005A5695" w:rsidP="000E1B12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ACB8BB" w14:textId="709CCB23" w:rsidR="005A5695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A437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37A544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CBF88B" w14:textId="2DBC050B" w:rsidR="005A5695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A5695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270" w:type="dxa"/>
            <w:vAlign w:val="bottom"/>
          </w:tcPr>
          <w:p w14:paraId="440ADA57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6F672088" w14:textId="022E3D0E" w:rsidR="005A5695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A5695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273" w:type="dxa"/>
            <w:vAlign w:val="bottom"/>
          </w:tcPr>
          <w:p w14:paraId="6257F4F2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5CC559" w14:textId="795FA3D1" w:rsidR="005A5695" w:rsidRPr="00AE1D16" w:rsidRDefault="00E93A22" w:rsidP="00AE1D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A5695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5A5695" w:rsidRPr="00AE1D16" w14:paraId="477D5259" w14:textId="77777777" w:rsidTr="00037C5B">
        <w:trPr>
          <w:cantSplit/>
        </w:trPr>
        <w:tc>
          <w:tcPr>
            <w:tcW w:w="4410" w:type="dxa"/>
          </w:tcPr>
          <w:p w14:paraId="4FD3AD2A" w14:textId="63F50F4D" w:rsidR="005A5695" w:rsidRPr="00AE1D16" w:rsidRDefault="005A5695" w:rsidP="000E1B12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E56567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A6F436" w14:textId="6E84E913" w:rsidR="005A5695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A437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367D3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E2E9F0" w14:textId="08D4E652" w:rsidR="005A5695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5695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70" w:type="dxa"/>
            <w:vAlign w:val="bottom"/>
          </w:tcPr>
          <w:p w14:paraId="55355F53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B96C366" w14:textId="2FACEC53" w:rsidR="005A5695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A5695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273" w:type="dxa"/>
            <w:vAlign w:val="bottom"/>
          </w:tcPr>
          <w:p w14:paraId="61D30E7F" w14:textId="77777777" w:rsidR="005A5695" w:rsidRPr="00AE1D16" w:rsidRDefault="005A5695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E01472" w14:textId="61B26D83" w:rsidR="005A5695" w:rsidRPr="00AE1D16" w:rsidRDefault="00E93A22" w:rsidP="00AE1D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A5695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3E7716" w:rsidRPr="00AE1D16" w14:paraId="171D2A17" w14:textId="77777777" w:rsidTr="00037C5B">
        <w:trPr>
          <w:cantSplit/>
        </w:trPr>
        <w:tc>
          <w:tcPr>
            <w:tcW w:w="4410" w:type="dxa"/>
          </w:tcPr>
          <w:p w14:paraId="67D5C836" w14:textId="77777777" w:rsidR="003E7716" w:rsidRPr="00AE1D16" w:rsidRDefault="003E7716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0F6EAFCA" w14:textId="732A0339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1156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A88A3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38AE28" w14:textId="36E2E507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1156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  <w:vAlign w:val="bottom"/>
          </w:tcPr>
          <w:p w14:paraId="597DFF4F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1B85E2D" w14:textId="013F6C48" w:rsidR="003E7716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E6453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273" w:type="dxa"/>
            <w:vAlign w:val="bottom"/>
          </w:tcPr>
          <w:p w14:paraId="2901D471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FC2B3" w14:textId="1E127CC5" w:rsidR="003E7716" w:rsidRPr="00AE1D16" w:rsidRDefault="00E93A22" w:rsidP="00AE1D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6453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3E7716" w:rsidRPr="00AE1D16" w14:paraId="0FAFC7B9" w14:textId="77777777" w:rsidTr="00037C5B">
        <w:trPr>
          <w:cantSplit/>
        </w:trPr>
        <w:tc>
          <w:tcPr>
            <w:tcW w:w="4410" w:type="dxa"/>
            <w:shd w:val="clear" w:color="auto" w:fill="auto"/>
          </w:tcPr>
          <w:p w14:paraId="54E47EC2" w14:textId="7B45C325" w:rsidR="003E7716" w:rsidRPr="00AE1D16" w:rsidRDefault="003E7716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  <w:shd w:val="clear" w:color="auto" w:fill="auto"/>
          </w:tcPr>
          <w:p w14:paraId="5CDFC07A" w14:textId="73FECDBB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51156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7E6A9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8888CE" w14:textId="674C96D0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1156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  <w:vAlign w:val="bottom"/>
          </w:tcPr>
          <w:p w14:paraId="1DF53582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3127AA4" w14:textId="418CBFD3" w:rsidR="003E7716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66AF3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273" w:type="dxa"/>
            <w:vAlign w:val="bottom"/>
          </w:tcPr>
          <w:p w14:paraId="56F7CB2E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3A893C" w14:textId="16EAE7BA" w:rsidR="003E7716" w:rsidRPr="00AE1D16" w:rsidRDefault="00E93A22" w:rsidP="00AE1D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66AF3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</w:tr>
      <w:tr w:rsidR="003E7716" w:rsidRPr="00AE1D16" w14:paraId="5789A939" w14:textId="77777777" w:rsidTr="00037C5B">
        <w:trPr>
          <w:cantSplit/>
        </w:trPr>
        <w:tc>
          <w:tcPr>
            <w:tcW w:w="4410" w:type="dxa"/>
            <w:shd w:val="clear" w:color="auto" w:fill="auto"/>
          </w:tcPr>
          <w:p w14:paraId="658DC0AC" w14:textId="4B6CF9E7" w:rsidR="003E7716" w:rsidRPr="00AE1D16" w:rsidRDefault="003E7716" w:rsidP="00AE1D16">
            <w:pPr>
              <w:spacing w:line="240" w:lineRule="auto"/>
              <w:ind w:firstLine="1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2576BB" w14:textId="4A17078F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1156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89B28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5225A" w14:textId="74DE1E24" w:rsidR="003E7716" w:rsidRPr="00AE1D16" w:rsidRDefault="00E93A22" w:rsidP="00AE1D1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1156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270" w:type="dxa"/>
            <w:vAlign w:val="bottom"/>
          </w:tcPr>
          <w:p w14:paraId="5EB3A1D9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C54E2CA" w14:textId="02F656C6" w:rsidR="003E7716" w:rsidRPr="00AE1D16" w:rsidRDefault="00E93A22" w:rsidP="00AE1D1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66AF3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73" w:type="dxa"/>
            <w:vAlign w:val="bottom"/>
          </w:tcPr>
          <w:p w14:paraId="4F8D3ADF" w14:textId="77777777" w:rsidR="003E7716" w:rsidRPr="00AE1D16" w:rsidRDefault="003E7716" w:rsidP="00AE1D16">
            <w:pPr>
              <w:pStyle w:val="acctfourfigures"/>
              <w:spacing w:line="240" w:lineRule="auto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184E88" w14:textId="4A13D490" w:rsidR="003E7716" w:rsidRPr="00AE1D16" w:rsidRDefault="00E93A22" w:rsidP="00AE1D16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1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66AF3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</w:tr>
    </w:tbl>
    <w:p w14:paraId="24782C82" w14:textId="77777777" w:rsidR="00966021" w:rsidRPr="00AE1D16" w:rsidRDefault="00966021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7D8F99CC" w14:textId="559F485F" w:rsidR="003E7716" w:rsidRPr="00AE1D16" w:rsidRDefault="003E7716" w:rsidP="00AE1D16">
      <w:pPr>
        <w:spacing w:line="240" w:lineRule="auto"/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104</w:t>
      </w:r>
      <w:r w:rsidR="00C74795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80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14</w:t>
      </w:r>
      <w:r w:rsidR="00C74795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83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67</w:t>
      </w:r>
      <w:r w:rsidR="00F644BC" w:rsidRPr="00AE1D16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73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16</w:t>
      </w:r>
      <w:r w:rsidR="006F7513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14</w:t>
      </w:r>
      <w:r w:rsidR="006F7513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6DCB2DE" w14:textId="08610684" w:rsidR="00862FA9" w:rsidRPr="00AE1D16" w:rsidRDefault="00862FA9" w:rsidP="00AE1D16">
      <w:pPr>
        <w:spacing w:line="240" w:lineRule="auto"/>
        <w:jc w:val="left"/>
        <w:rPr>
          <w:rFonts w:asciiTheme="majorBidi" w:hAnsiTheme="majorBidi" w:cstheme="majorBidi"/>
          <w:i/>
          <w:iCs/>
          <w:color w:val="0000FF"/>
          <w:sz w:val="22"/>
          <w:szCs w:val="22"/>
        </w:rPr>
      </w:pPr>
    </w:p>
    <w:p w14:paraId="4A7EDDC1" w14:textId="77777777" w:rsidR="00966021" w:rsidRPr="00AE1D16" w:rsidRDefault="00966021" w:rsidP="00AE1D16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</w:p>
    <w:p w14:paraId="4B70E91C" w14:textId="4FD21BBC" w:rsidR="006B31AD" w:rsidRPr="00AE1D16" w:rsidRDefault="005443B2" w:rsidP="00AE1D16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0BBF9AF" w14:textId="77777777" w:rsidR="00BF5ED7" w:rsidRPr="00AE1D16" w:rsidRDefault="00BF5ED7" w:rsidP="00AE1D16">
      <w:pPr>
        <w:spacing w:line="240" w:lineRule="auto"/>
        <w:ind w:left="547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666AB4FE" w14:textId="4060DBA1" w:rsidR="003B79CF" w:rsidRPr="00AE1D16" w:rsidRDefault="005E07C7" w:rsidP="00AE1D16">
      <w:pPr>
        <w:spacing w:line="240" w:lineRule="auto"/>
        <w:ind w:left="540" w:right="65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32708F" w:rsidRPr="00AE1D1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3B79CF" w:rsidRPr="00AE1D16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="00544C83" w:rsidRPr="00AE1D16">
        <w:rPr>
          <w:rFonts w:asciiTheme="majorBidi" w:hAnsiTheme="majorBidi" w:cstheme="majorBidi"/>
          <w:sz w:val="28"/>
          <w:szCs w:val="28"/>
          <w:cs/>
        </w:rPr>
        <w:t>และสิ่งปลูกสร้างที่จะมีในภายหน้า</w:t>
      </w:r>
      <w:r w:rsidR="00E07727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07727" w:rsidRPr="00AE1D16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="00342872" w:rsidRPr="00AE1D16">
        <w:rPr>
          <w:rFonts w:asciiTheme="majorBidi" w:hAnsiTheme="majorBidi" w:cstheme="majorBidi" w:hint="cs"/>
          <w:sz w:val="28"/>
          <w:szCs w:val="28"/>
          <w:cs/>
        </w:rPr>
        <w:t>และส่วนปรับปรุงอาคาร</w:t>
      </w:r>
      <w:r w:rsidR="00E07727" w:rsidRPr="00AE1D16">
        <w:rPr>
          <w:rFonts w:asciiTheme="majorBidi" w:hAnsiTheme="majorBidi" w:cstheme="majorBidi" w:hint="cs"/>
          <w:sz w:val="28"/>
          <w:szCs w:val="28"/>
          <w:cs/>
        </w:rPr>
        <w:t xml:space="preserve"> โรงไฟฟ้า เครื่องจักรและอุปกรณ์ที่นำมาใช้ในโรงไฟฟ้า</w:t>
      </w:r>
      <w:r w:rsidR="003B79CF" w:rsidRPr="00AE1D16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</w:t>
      </w:r>
      <w:r w:rsidR="009A75D9" w:rsidRPr="00AE1D16">
        <w:rPr>
          <w:rFonts w:asciiTheme="majorBidi" w:hAnsiTheme="majorBidi" w:cstheme="majorBidi"/>
          <w:sz w:val="28"/>
          <w:szCs w:val="28"/>
          <w:cs/>
        </w:rPr>
        <w:t>เงินเบิกเกินบัญชีธนาคารและ</w:t>
      </w:r>
      <w:r w:rsidR="003B79CF" w:rsidRPr="00AE1D16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เงินกู้ยืมจากสถาบันการเงินของบริษัทย่อย</w:t>
      </w:r>
      <w:r w:rsidR="00BF1672" w:rsidRPr="00AE1D16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78798C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21</w:t>
      </w:r>
      <w:r w:rsidR="00BF1672" w:rsidRPr="00AE1D16">
        <w:rPr>
          <w:rFonts w:asciiTheme="majorBidi" w:hAnsiTheme="majorBidi" w:cstheme="majorBidi"/>
          <w:sz w:val="28"/>
          <w:szCs w:val="28"/>
          <w:cs/>
        </w:rPr>
        <w:t>)</w:t>
      </w:r>
    </w:p>
    <w:p w14:paraId="592F3F60" w14:textId="77777777" w:rsidR="00E07727" w:rsidRPr="00AE1D16" w:rsidRDefault="00E07727" w:rsidP="00AE1D16">
      <w:pPr>
        <w:spacing w:line="240" w:lineRule="auto"/>
        <w:ind w:right="-247"/>
        <w:rPr>
          <w:rFonts w:asciiTheme="majorBidi" w:hAnsiTheme="majorBidi" w:cstheme="majorBidi"/>
          <w:sz w:val="28"/>
          <w:szCs w:val="28"/>
        </w:rPr>
      </w:pPr>
    </w:p>
    <w:p w14:paraId="0BD73398" w14:textId="77777777" w:rsidR="003B14EA" w:rsidRPr="00AE1D16" w:rsidRDefault="00AA0AB3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สิทธิการเช่า</w:t>
      </w:r>
    </w:p>
    <w:p w14:paraId="59E2FEEC" w14:textId="77777777" w:rsidR="007E302E" w:rsidRPr="00AE1D16" w:rsidRDefault="007E302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49DBC93" w14:textId="6725AFC6" w:rsidR="00845439" w:rsidRPr="00AE1D16" w:rsidRDefault="00544C83" w:rsidP="00AE1D16">
      <w:pPr>
        <w:spacing w:line="240" w:lineRule="auto"/>
        <w:ind w:left="547"/>
        <w:rPr>
          <w:rFonts w:asciiTheme="majorBidi" w:hAnsiTheme="majorBidi" w:cstheme="majorBidi"/>
          <w:spacing w:val="-2"/>
          <w:sz w:val="28"/>
          <w:szCs w:val="28"/>
        </w:rPr>
      </w:pP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กันยายน </w:t>
      </w:r>
      <w:r w:rsidR="00E93A22" w:rsidRPr="00E93A22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845439" w:rsidRPr="00AE1D16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AE1D16">
        <w:rPr>
          <w:rFonts w:asciiTheme="majorBidi" w:hAnsiTheme="majorBidi" w:cstheme="majorBidi"/>
          <w:spacing w:val="-2"/>
          <w:sz w:val="28"/>
          <w:szCs w:val="28"/>
          <w:cs/>
        </w:rPr>
        <w:t>มีสิทธิการเช่า</w:t>
      </w:r>
      <w:r w:rsidR="00845439" w:rsidRPr="00AE1D16">
        <w:rPr>
          <w:rFonts w:asciiTheme="majorBidi" w:hAnsiTheme="majorBidi" w:cstheme="majorBidi"/>
          <w:spacing w:val="-2"/>
          <w:sz w:val="28"/>
          <w:szCs w:val="28"/>
          <w:cs/>
        </w:rPr>
        <w:t>ดังรายละเอียดต่อไปนี้</w:t>
      </w:r>
    </w:p>
    <w:p w14:paraId="22582E5E" w14:textId="77777777" w:rsidR="00845439" w:rsidRPr="00AE1D16" w:rsidRDefault="00845439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3148"/>
        <w:gridCol w:w="2243"/>
        <w:gridCol w:w="1257"/>
        <w:gridCol w:w="2417"/>
      </w:tblGrid>
      <w:tr w:rsidR="0093132F" w:rsidRPr="00AE1D16" w14:paraId="26594B00" w14:textId="77777777" w:rsidTr="00544C83">
        <w:tc>
          <w:tcPr>
            <w:tcW w:w="3148" w:type="dxa"/>
          </w:tcPr>
          <w:p w14:paraId="2BF79342" w14:textId="77777777" w:rsidR="0093132F" w:rsidRPr="00AE1D16" w:rsidRDefault="0093132F" w:rsidP="00AE1D16">
            <w:pPr>
              <w:spacing w:line="240" w:lineRule="auto"/>
              <w:ind w:left="51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2243" w:type="dxa"/>
          </w:tcPr>
          <w:p w14:paraId="53D90CEA" w14:textId="77777777" w:rsidR="0093132F" w:rsidRPr="00AE1D16" w:rsidRDefault="0093132F" w:rsidP="00AE1D16">
            <w:pPr>
              <w:spacing w:line="240" w:lineRule="auto"/>
              <w:ind w:left="25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ผู้ให้เช่า</w:t>
            </w:r>
          </w:p>
        </w:tc>
        <w:tc>
          <w:tcPr>
            <w:tcW w:w="1257" w:type="dxa"/>
          </w:tcPr>
          <w:p w14:paraId="48D140DA" w14:textId="77777777" w:rsidR="0093132F" w:rsidRPr="00AE1D16" w:rsidRDefault="0093132F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2417" w:type="dxa"/>
          </w:tcPr>
          <w:p w14:paraId="1EB1CEDA" w14:textId="77777777" w:rsidR="0093132F" w:rsidRPr="00AE1D16" w:rsidRDefault="0093132F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วันที่มีผลบังคับตามสัญญา</w:t>
            </w:r>
          </w:p>
        </w:tc>
      </w:tr>
      <w:tr w:rsidR="0093132F" w:rsidRPr="00AE1D16" w14:paraId="2439BF5E" w14:textId="77777777" w:rsidTr="00544C83">
        <w:tc>
          <w:tcPr>
            <w:tcW w:w="3148" w:type="dxa"/>
          </w:tcPr>
          <w:p w14:paraId="3FA7D116" w14:textId="77777777" w:rsidR="0093132F" w:rsidRPr="00AE1D16" w:rsidRDefault="0093132F" w:rsidP="00AE1D16">
            <w:pPr>
              <w:spacing w:line="240" w:lineRule="auto"/>
              <w:ind w:lef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โครงการสิริอพาร์ทเม้นท์</w:t>
            </w:r>
          </w:p>
        </w:tc>
        <w:tc>
          <w:tcPr>
            <w:tcW w:w="2243" w:type="dxa"/>
          </w:tcPr>
          <w:p w14:paraId="240D1DC6" w14:textId="77777777" w:rsidR="0093132F" w:rsidRPr="00AE1D16" w:rsidRDefault="0093132F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257" w:type="dxa"/>
          </w:tcPr>
          <w:p w14:paraId="263BF42C" w14:textId="79A13373" w:rsidR="0093132F" w:rsidRPr="00AE1D16" w:rsidRDefault="00E93A22" w:rsidP="00AE1D16">
            <w:pPr>
              <w:spacing w:line="240" w:lineRule="auto"/>
              <w:ind w:left="265" w:right="-216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3132F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7" w:type="dxa"/>
          </w:tcPr>
          <w:p w14:paraId="6512FB26" w14:textId="29ED4630" w:rsidR="0093132F" w:rsidRPr="00AE1D16" w:rsidRDefault="00E93A22" w:rsidP="00AE1D16">
            <w:pPr>
              <w:spacing w:line="240" w:lineRule="auto"/>
              <w:ind w:lef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132F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0362F88A" w14:textId="2F0A3B16" w:rsidR="009073AC" w:rsidRPr="00AE1D16" w:rsidRDefault="009073AC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047"/>
        <w:gridCol w:w="1005"/>
        <w:gridCol w:w="1530"/>
      </w:tblGrid>
      <w:tr w:rsidR="00E868B3" w:rsidRPr="00AE1D16" w14:paraId="5BA0F618" w14:textId="77777777" w:rsidTr="001D6DC6">
        <w:tc>
          <w:tcPr>
            <w:tcW w:w="5490" w:type="dxa"/>
          </w:tcPr>
          <w:p w14:paraId="06E5859A" w14:textId="77777777" w:rsidR="00E868B3" w:rsidRPr="00AE1D16" w:rsidRDefault="007E302E" w:rsidP="00AE1D1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47" w:type="dxa"/>
          </w:tcPr>
          <w:p w14:paraId="2E4312A7" w14:textId="77777777" w:rsidR="00E868B3" w:rsidRPr="00AE1D16" w:rsidRDefault="00E868B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5E2F62DD" w14:textId="77777777" w:rsidR="00E868B3" w:rsidRPr="00AE1D16" w:rsidRDefault="00E868B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AF09C17" w14:textId="77777777" w:rsidR="00E868B3" w:rsidRPr="00AE1D16" w:rsidRDefault="00E868B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868B3" w:rsidRPr="00AE1D16" w14:paraId="607321FD" w14:textId="77777777" w:rsidTr="001D6DC6">
        <w:tc>
          <w:tcPr>
            <w:tcW w:w="5490" w:type="dxa"/>
          </w:tcPr>
          <w:p w14:paraId="490DEB75" w14:textId="77777777" w:rsidR="00E868B3" w:rsidRPr="00AE1D16" w:rsidRDefault="00E868B3" w:rsidP="00AE1D16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60EC132" w14:textId="7F719CF4" w:rsidR="00E868B3" w:rsidRPr="00AE1D16" w:rsidRDefault="00E868B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5" w:type="dxa"/>
          </w:tcPr>
          <w:p w14:paraId="6F165EE6" w14:textId="77777777" w:rsidR="00E868B3" w:rsidRPr="00AE1D16" w:rsidRDefault="00E868B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437F30" w14:textId="77777777" w:rsidR="00E868B3" w:rsidRPr="00AE1D16" w:rsidRDefault="00E868B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10F2C" w:rsidRPr="00AE1D16" w14:paraId="5F11A5F3" w14:textId="77777777" w:rsidTr="001D6DC6">
        <w:tc>
          <w:tcPr>
            <w:tcW w:w="5490" w:type="dxa"/>
          </w:tcPr>
          <w:p w14:paraId="724423D8" w14:textId="5E03D494" w:rsidR="00410F2C" w:rsidRPr="00AE1D16" w:rsidRDefault="00A14789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7" w:type="dxa"/>
          </w:tcPr>
          <w:p w14:paraId="3B201AD7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59B2903B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2541761" w14:textId="53FF1964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10F2C" w:rsidRPr="00AE1D16" w14:paraId="1D5775A7" w14:textId="77777777" w:rsidTr="001D6DC6">
        <w:tc>
          <w:tcPr>
            <w:tcW w:w="5490" w:type="dxa"/>
          </w:tcPr>
          <w:p w14:paraId="43184095" w14:textId="39ED8DA4" w:rsidR="00410F2C" w:rsidRPr="00AE1D16" w:rsidRDefault="00A14789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47" w:type="dxa"/>
          </w:tcPr>
          <w:p w14:paraId="14725DC9" w14:textId="73FC267D" w:rsidR="00410F2C" w:rsidRPr="00AE1D16" w:rsidRDefault="00410F2C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0284B0B4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377BA436" w14:textId="16B0DAD6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A1478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</w:tr>
      <w:tr w:rsidR="00410F2C" w:rsidRPr="00AE1D16" w14:paraId="3968768A" w14:textId="77777777" w:rsidTr="001D6DC6">
        <w:tc>
          <w:tcPr>
            <w:tcW w:w="5490" w:type="dxa"/>
          </w:tcPr>
          <w:p w14:paraId="0B232886" w14:textId="27368652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47" w:type="dxa"/>
          </w:tcPr>
          <w:p w14:paraId="5ED659D2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6040AF85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C9A602D" w14:textId="704359C1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10F2C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</w:tr>
      <w:tr w:rsidR="00410F2C" w:rsidRPr="00AE1D16" w14:paraId="0E3F40B0" w14:textId="77777777" w:rsidTr="001D6DC6">
        <w:tc>
          <w:tcPr>
            <w:tcW w:w="5490" w:type="dxa"/>
          </w:tcPr>
          <w:p w14:paraId="181EFC5C" w14:textId="7021731B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47" w:type="dxa"/>
          </w:tcPr>
          <w:p w14:paraId="77C423B8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3A9B42EE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636C51" w14:textId="3635C89B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410F2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</w:tr>
      <w:tr w:rsidR="00410F2C" w:rsidRPr="00AE1D16" w14:paraId="3BF556DF" w14:textId="77777777" w:rsidTr="001D6DC6">
        <w:tc>
          <w:tcPr>
            <w:tcW w:w="5490" w:type="dxa"/>
          </w:tcPr>
          <w:p w14:paraId="360E0D82" w14:textId="7DC4335A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7" w:type="dxa"/>
          </w:tcPr>
          <w:p w14:paraId="54290705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44FF4001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474381" w14:textId="4CD188F4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1937B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</w:tr>
      <w:tr w:rsidR="00410F2C" w:rsidRPr="00AE1D16" w14:paraId="44CB1E0D" w14:textId="77777777" w:rsidTr="001D6DC6">
        <w:tc>
          <w:tcPr>
            <w:tcW w:w="5490" w:type="dxa"/>
          </w:tcPr>
          <w:p w14:paraId="2F103092" w14:textId="77777777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47" w:type="dxa"/>
          </w:tcPr>
          <w:p w14:paraId="1B242C61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005" w:type="dxa"/>
          </w:tcPr>
          <w:p w14:paraId="55C748D3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30" w:type="dxa"/>
          </w:tcPr>
          <w:p w14:paraId="59419A59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10F2C" w:rsidRPr="00AE1D16" w14:paraId="2169ADC0" w14:textId="77777777" w:rsidTr="001D6DC6">
        <w:tc>
          <w:tcPr>
            <w:tcW w:w="5490" w:type="dxa"/>
          </w:tcPr>
          <w:p w14:paraId="6C4A3649" w14:textId="55BE82E5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47" w:type="dxa"/>
          </w:tcPr>
          <w:p w14:paraId="7611843B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190ABE9A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4C3ED477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10F2C" w:rsidRPr="00AE1D16" w14:paraId="7C2719F6" w14:textId="77777777" w:rsidTr="001D6DC6">
        <w:tc>
          <w:tcPr>
            <w:tcW w:w="5490" w:type="dxa"/>
          </w:tcPr>
          <w:p w14:paraId="6E3B7464" w14:textId="0892F8C0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47" w:type="dxa"/>
          </w:tcPr>
          <w:p w14:paraId="79ED11C4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16CF8CB5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355C303" w14:textId="65B02EB5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="00A14789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410F2C" w:rsidRPr="00AE1D16" w14:paraId="4F5D0648" w14:textId="77777777" w:rsidTr="001D6DC6">
        <w:tc>
          <w:tcPr>
            <w:tcW w:w="5490" w:type="dxa"/>
          </w:tcPr>
          <w:p w14:paraId="031BE456" w14:textId="33CDD38F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6013755B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658A1427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D3402D1" w14:textId="6CD176D1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10F2C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410F2C" w:rsidRPr="00AE1D16" w14:paraId="60A838B4" w14:textId="77777777" w:rsidTr="001D6DC6">
        <w:tc>
          <w:tcPr>
            <w:tcW w:w="5490" w:type="dxa"/>
          </w:tcPr>
          <w:p w14:paraId="4ACA760B" w14:textId="6F2B7BB0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47" w:type="dxa"/>
          </w:tcPr>
          <w:p w14:paraId="541F66AD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53B2DD27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FDB0700" w14:textId="28732735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410F2C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</w:tr>
      <w:tr w:rsidR="00410F2C" w:rsidRPr="00AE1D16" w14:paraId="11294428" w14:textId="77777777" w:rsidTr="00072A57">
        <w:tc>
          <w:tcPr>
            <w:tcW w:w="5490" w:type="dxa"/>
          </w:tcPr>
          <w:p w14:paraId="309449F4" w14:textId="0C7A47AA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</w:tcPr>
          <w:p w14:paraId="43E5D315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62DFA45E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B19EE3" w14:textId="0CE97299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937B5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</w:tr>
      <w:tr w:rsidR="00410F2C" w:rsidRPr="00AE1D16" w14:paraId="2316F2B7" w14:textId="77777777" w:rsidTr="00072A57">
        <w:tc>
          <w:tcPr>
            <w:tcW w:w="5490" w:type="dxa"/>
          </w:tcPr>
          <w:p w14:paraId="671C5FC9" w14:textId="7695E0CA" w:rsidR="00410F2C" w:rsidRPr="00AE1D16" w:rsidRDefault="00410F2C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7" w:type="dxa"/>
          </w:tcPr>
          <w:p w14:paraId="469391F6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26537272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A5A3E5A" w14:textId="57A6127B" w:rsidR="00410F2C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1937B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</w:p>
        </w:tc>
      </w:tr>
      <w:tr w:rsidR="003E711D" w:rsidRPr="00AE1D16" w14:paraId="7DD8CE54" w14:textId="77777777" w:rsidTr="00072A57">
        <w:tc>
          <w:tcPr>
            <w:tcW w:w="5490" w:type="dxa"/>
          </w:tcPr>
          <w:p w14:paraId="2A684753" w14:textId="77777777" w:rsidR="003E711D" w:rsidRPr="00AE1D16" w:rsidRDefault="003E711D" w:rsidP="00AE1D16">
            <w:pPr>
              <w:spacing w:line="240" w:lineRule="auto"/>
              <w:ind w:left="-103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dxa"/>
          </w:tcPr>
          <w:p w14:paraId="7D84F525" w14:textId="77777777" w:rsidR="003E711D" w:rsidRPr="00AE1D16" w:rsidRDefault="003E711D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05" w:type="dxa"/>
          </w:tcPr>
          <w:p w14:paraId="70BD7CE8" w14:textId="77777777" w:rsidR="003E711D" w:rsidRPr="00AE1D16" w:rsidRDefault="003E711D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6DC2D9" w14:textId="77777777" w:rsidR="003E711D" w:rsidRPr="00AE1D16" w:rsidRDefault="003E711D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410F2C" w:rsidRPr="00AE1D16" w14:paraId="501B5FFD" w14:textId="77777777" w:rsidTr="00F834C9">
        <w:tc>
          <w:tcPr>
            <w:tcW w:w="5490" w:type="dxa"/>
          </w:tcPr>
          <w:p w14:paraId="5E955433" w14:textId="025784E0" w:rsidR="00410F2C" w:rsidRPr="00AE1D16" w:rsidRDefault="00410F2C" w:rsidP="00AE1D16">
            <w:pPr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47" w:type="dxa"/>
          </w:tcPr>
          <w:p w14:paraId="21CC115B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2CC287F5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DE688D0" w14:textId="77777777" w:rsidR="00410F2C" w:rsidRPr="00AE1D16" w:rsidRDefault="00410F2C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E6FDB" w:rsidRPr="00AE1D16" w14:paraId="4C39D068" w14:textId="77777777" w:rsidTr="00F834C9">
        <w:tc>
          <w:tcPr>
            <w:tcW w:w="5490" w:type="dxa"/>
          </w:tcPr>
          <w:p w14:paraId="23D05411" w14:textId="4482E724" w:rsidR="00FE6FDB" w:rsidRPr="00AE1D16" w:rsidRDefault="00FE6FDB" w:rsidP="00AE1D16">
            <w:pPr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47" w:type="dxa"/>
          </w:tcPr>
          <w:p w14:paraId="0A35C78D" w14:textId="77777777" w:rsidR="00FE6FDB" w:rsidRPr="00AE1D16" w:rsidRDefault="00FE6FDB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</w:tcPr>
          <w:p w14:paraId="4C35289D" w14:textId="77777777" w:rsidR="00FE6FDB" w:rsidRPr="00AE1D16" w:rsidRDefault="00FE6FDB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E63F850" w14:textId="4D52197D" w:rsidR="00FE6FDB" w:rsidRPr="00AE1D16" w:rsidRDefault="00E93A22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FE6FD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</w:tr>
      <w:tr w:rsidR="00FE6FDB" w:rsidRPr="00AE1D16" w14:paraId="67DD65F0" w14:textId="77777777" w:rsidTr="00F834C9">
        <w:tc>
          <w:tcPr>
            <w:tcW w:w="5490" w:type="dxa"/>
          </w:tcPr>
          <w:p w14:paraId="60FCFA39" w14:textId="6E346F98" w:rsidR="00FE6FDB" w:rsidRPr="00AE1D16" w:rsidRDefault="00FE6FDB" w:rsidP="00AE1D16">
            <w:pPr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7" w:type="dxa"/>
          </w:tcPr>
          <w:p w14:paraId="641851BE" w14:textId="77777777" w:rsidR="00FE6FDB" w:rsidRPr="00AE1D16" w:rsidRDefault="00FE6FDB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</w:tcPr>
          <w:p w14:paraId="1404DB97" w14:textId="77777777" w:rsidR="00FE6FDB" w:rsidRPr="00AE1D16" w:rsidRDefault="00FE6FDB" w:rsidP="00AE1D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1968E31C" w14:textId="31B3F37B" w:rsidR="00FE6FDB" w:rsidRPr="00AE1D16" w:rsidRDefault="007A7214" w:rsidP="00AE1D1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7F73EB7" w14:textId="77777777" w:rsidR="00BE2F7C" w:rsidRPr="00AE1D16" w:rsidRDefault="00BE2F7C" w:rsidP="00AE1D16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5D64965" w14:textId="6CB88B93" w:rsidR="002A34E1" w:rsidRPr="00AE1D16" w:rsidRDefault="002A34E1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ค่าความนิยม</w:t>
      </w:r>
    </w:p>
    <w:p w14:paraId="6E492829" w14:textId="079693B3" w:rsidR="002A34E1" w:rsidRPr="00AE1D16" w:rsidRDefault="002A34E1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9"/>
        <w:gridCol w:w="2751"/>
        <w:gridCol w:w="1530"/>
      </w:tblGrid>
      <w:tr w:rsidR="0023427B" w:rsidRPr="00AE1D16" w14:paraId="7CF34331" w14:textId="77777777" w:rsidTr="0097561A">
        <w:trPr>
          <w:tblHeader/>
        </w:trPr>
        <w:tc>
          <w:tcPr>
            <w:tcW w:w="4899" w:type="dxa"/>
          </w:tcPr>
          <w:p w14:paraId="442C597A" w14:textId="77777777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51" w:type="dxa"/>
          </w:tcPr>
          <w:p w14:paraId="74717429" w14:textId="77777777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0BA776B" w14:textId="77777777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3427B" w:rsidRPr="00AE1D16" w14:paraId="670AB7AB" w14:textId="77777777" w:rsidTr="0097561A">
        <w:tc>
          <w:tcPr>
            <w:tcW w:w="4899" w:type="dxa"/>
            <w:hideMark/>
          </w:tcPr>
          <w:p w14:paraId="33C78879" w14:textId="2EC98B75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51" w:type="dxa"/>
            <w:vAlign w:val="center"/>
          </w:tcPr>
          <w:p w14:paraId="08CB5EA1" w14:textId="0C3A9720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left="15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530" w:type="dxa"/>
          </w:tcPr>
          <w:p w14:paraId="64888BAD" w14:textId="77777777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3427B" w:rsidRPr="00AE1D16" w14:paraId="07F98D78" w14:textId="77777777" w:rsidTr="0097561A">
        <w:tc>
          <w:tcPr>
            <w:tcW w:w="4899" w:type="dxa"/>
          </w:tcPr>
          <w:p w14:paraId="352B8A14" w14:textId="50A2A293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ตุลาคม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51" w:type="dxa"/>
          </w:tcPr>
          <w:p w14:paraId="625CEBD1" w14:textId="77777777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left="15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CFA6DD" w14:textId="61BE1EDA" w:rsidR="0023427B" w:rsidRPr="00AE1D16" w:rsidRDefault="00E93A22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23427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</w:p>
        </w:tc>
      </w:tr>
      <w:tr w:rsidR="0023427B" w:rsidRPr="00AE1D16" w14:paraId="0BC6B41C" w14:textId="77777777" w:rsidTr="0097561A">
        <w:tc>
          <w:tcPr>
            <w:tcW w:w="4899" w:type="dxa"/>
            <w:hideMark/>
          </w:tcPr>
          <w:p w14:paraId="2135127C" w14:textId="20FE1BA0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51" w:type="dxa"/>
          </w:tcPr>
          <w:p w14:paraId="0C12E017" w14:textId="77777777" w:rsidR="0023427B" w:rsidRPr="00AE1D16" w:rsidRDefault="0023427B" w:rsidP="00AE1D16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B2B78F1" w14:textId="13F7FF2F" w:rsidR="0023427B" w:rsidRPr="00AE1D16" w:rsidRDefault="00E93A22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23427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</w:p>
        </w:tc>
      </w:tr>
      <w:tr w:rsidR="0023427B" w:rsidRPr="00AE1D16" w14:paraId="4DDAFB30" w14:textId="77777777" w:rsidTr="0097561A">
        <w:tc>
          <w:tcPr>
            <w:tcW w:w="4899" w:type="dxa"/>
            <w:hideMark/>
          </w:tcPr>
          <w:p w14:paraId="60F84227" w14:textId="0ACD9C4B" w:rsidR="0023427B" w:rsidRPr="00AE1D16" w:rsidRDefault="002C5C2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2751" w:type="dxa"/>
            <w:hideMark/>
          </w:tcPr>
          <w:p w14:paraId="2F0EC3E9" w14:textId="7C4C5C32" w:rsidR="0023427B" w:rsidRPr="00AE1D16" w:rsidRDefault="00E93A22" w:rsidP="00AE1D16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530" w:type="dxa"/>
            <w:vAlign w:val="bottom"/>
          </w:tcPr>
          <w:p w14:paraId="647E9124" w14:textId="12D8BC87" w:rsidR="0023427B" w:rsidRPr="00AE1D16" w:rsidRDefault="00E93A22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3427B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  <w:r w:rsidR="0023427B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</w:tr>
      <w:tr w:rsidR="0023427B" w:rsidRPr="00AE1D16" w14:paraId="0308D791" w14:textId="77777777" w:rsidTr="0097561A">
        <w:tc>
          <w:tcPr>
            <w:tcW w:w="4899" w:type="dxa"/>
            <w:hideMark/>
          </w:tcPr>
          <w:p w14:paraId="115EEA34" w14:textId="660629AF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49526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51" w:type="dxa"/>
          </w:tcPr>
          <w:p w14:paraId="014B85C4" w14:textId="77777777" w:rsidR="0023427B" w:rsidRPr="00AE1D16" w:rsidRDefault="0023427B" w:rsidP="00AE1D16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75E82" w14:textId="741D32C3" w:rsidR="0023427B" w:rsidRPr="00AE1D16" w:rsidRDefault="0023427B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fldChar w:fldCharType="begin"/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instrText xml:space="preserve"> =SUM(ABOVE) </w:instrTex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fldChar w:fldCharType="separate"/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fldChar w:fldCharType="end"/>
            </w:r>
          </w:p>
        </w:tc>
      </w:tr>
      <w:tr w:rsidR="0023427B" w:rsidRPr="00AE1D16" w14:paraId="368A50A6" w14:textId="77777777" w:rsidTr="0097561A">
        <w:tc>
          <w:tcPr>
            <w:tcW w:w="4899" w:type="dxa"/>
          </w:tcPr>
          <w:p w14:paraId="2101DB16" w14:textId="77777777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1" w:type="dxa"/>
          </w:tcPr>
          <w:p w14:paraId="5F3EAF5C" w14:textId="77777777" w:rsidR="0023427B" w:rsidRPr="00AE1D16" w:rsidRDefault="0023427B" w:rsidP="00AE1D16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2DA4A7F" w14:textId="77777777" w:rsidR="0023427B" w:rsidRPr="00AE1D16" w:rsidRDefault="0023427B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3427B" w:rsidRPr="00AE1D16" w14:paraId="5CC4CC33" w14:textId="77777777" w:rsidTr="0097561A">
        <w:tc>
          <w:tcPr>
            <w:tcW w:w="4899" w:type="dxa"/>
          </w:tcPr>
          <w:p w14:paraId="06AA977A" w14:textId="359E054C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751" w:type="dxa"/>
          </w:tcPr>
          <w:p w14:paraId="5981E568" w14:textId="77777777" w:rsidR="0023427B" w:rsidRPr="00AE1D16" w:rsidRDefault="0023427B" w:rsidP="00AE1D16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74AA890" w14:textId="77777777" w:rsidR="0023427B" w:rsidRPr="00AE1D16" w:rsidRDefault="0023427B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95261" w:rsidRPr="00AE1D16" w14:paraId="453A99B8" w14:textId="77777777" w:rsidTr="0097561A">
        <w:tc>
          <w:tcPr>
            <w:tcW w:w="4899" w:type="dxa"/>
          </w:tcPr>
          <w:p w14:paraId="6E4B5476" w14:textId="3FFD5C0D" w:rsidR="00495261" w:rsidRPr="00AE1D16" w:rsidRDefault="00495261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51" w:type="dxa"/>
          </w:tcPr>
          <w:p w14:paraId="5AF41A6B" w14:textId="77777777" w:rsidR="00495261" w:rsidRPr="00AE1D16" w:rsidRDefault="00495261" w:rsidP="00AE1D16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A655E8" w14:textId="0DEC1D49" w:rsidR="00495261" w:rsidRPr="00AE1D16" w:rsidRDefault="00E93A22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49526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</w:p>
        </w:tc>
      </w:tr>
      <w:tr w:rsidR="0023427B" w:rsidRPr="00AE1D16" w14:paraId="31ED1E7B" w14:textId="77777777" w:rsidTr="0097561A">
        <w:tc>
          <w:tcPr>
            <w:tcW w:w="4899" w:type="dxa"/>
          </w:tcPr>
          <w:p w14:paraId="397B1244" w14:textId="57B00558" w:rsidR="0023427B" w:rsidRPr="00AE1D16" w:rsidRDefault="0023427B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49526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51" w:type="dxa"/>
          </w:tcPr>
          <w:p w14:paraId="41787E10" w14:textId="77777777" w:rsidR="0023427B" w:rsidRPr="00AE1D16" w:rsidRDefault="0023427B" w:rsidP="00AE1D16">
            <w:pPr>
              <w:pStyle w:val="acctfourfigures"/>
              <w:tabs>
                <w:tab w:val="left" w:pos="720"/>
              </w:tabs>
              <w:spacing w:line="240" w:lineRule="auto"/>
              <w:ind w:left="1560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910F7" w14:textId="40534120" w:rsidR="0023427B" w:rsidRPr="00AE1D16" w:rsidRDefault="0023427B" w:rsidP="00AE1D16">
            <w:pPr>
              <w:pStyle w:val="acctfourfigures"/>
              <w:tabs>
                <w:tab w:val="clear" w:pos="765"/>
                <w:tab w:val="decimal" w:pos="2409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fldChar w:fldCharType="begin"/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instrText xml:space="preserve"> =SUM(ABOVE) </w:instrTex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fldChar w:fldCharType="separate"/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fldChar w:fldCharType="end"/>
            </w:r>
          </w:p>
        </w:tc>
      </w:tr>
    </w:tbl>
    <w:p w14:paraId="006C7F91" w14:textId="77777777" w:rsidR="00A62AD3" w:rsidRPr="00AE1D16" w:rsidRDefault="00A62AD3" w:rsidP="00AE1D16">
      <w:pPr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762C5A01" w14:textId="2728FEAE" w:rsidR="00A62AD3" w:rsidRPr="00AE1D16" w:rsidRDefault="00A62AD3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ค่าความนิยมส่วนใหญ่เกิดจากการที่บริษัทซื้อหุ้นในบริษัท </w:t>
      </w:r>
      <w:r w:rsidRPr="00AE1D16">
        <w:rPr>
          <w:rFonts w:asciiTheme="majorBidi" w:hAnsiTheme="majorBidi" w:cstheme="majorBidi"/>
          <w:sz w:val="28"/>
          <w:szCs w:val="28"/>
          <w:cs/>
        </w:rPr>
        <w:t>พัฒนาอินเตอร์คูล จำกัด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 </w:t>
      </w:r>
      <w:r w:rsidRPr="00AE1D16">
        <w:rPr>
          <w:rFonts w:asciiTheme="majorBidi" w:hAnsiTheme="majorBidi"/>
          <w:sz w:val="28"/>
          <w:szCs w:val="28"/>
          <w:cs/>
        </w:rPr>
        <w:t>อีสเทอร์น โคเจนเนอเรชั่น จำกัด และบริษัทย่อย</w:t>
      </w:r>
      <w:r w:rsidRPr="00AE1D16">
        <w:rPr>
          <w:rFonts w:asciiTheme="majorBidi" w:hAnsiTheme="majorBidi" w:hint="cs"/>
          <w:sz w:val="28"/>
          <w:szCs w:val="28"/>
          <w:cs/>
        </w:rPr>
        <w:t xml:space="preserve"> (ดูหมายเหตุข้อ </w:t>
      </w:r>
      <w:r w:rsidR="00E93A22" w:rsidRPr="00E93A22">
        <w:rPr>
          <w:rFonts w:asciiTheme="majorBidi" w:hAnsiTheme="majorBidi"/>
          <w:sz w:val="28"/>
          <w:szCs w:val="28"/>
        </w:rPr>
        <w:t>5</w:t>
      </w:r>
      <w:r w:rsidRPr="00AE1D16">
        <w:rPr>
          <w:rFonts w:asciiTheme="majorBidi" w:hAnsiTheme="majorBidi" w:hint="cs"/>
          <w:sz w:val="28"/>
          <w:szCs w:val="28"/>
          <w:cs/>
        </w:rPr>
        <w:t>)</w:t>
      </w:r>
    </w:p>
    <w:p w14:paraId="1147B39D" w14:textId="77777777" w:rsidR="00A62AD3" w:rsidRPr="00AE1D16" w:rsidRDefault="00A62AD3" w:rsidP="00AE1D1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039CE161" w14:textId="1E85E24F" w:rsidR="002A34E1" w:rsidRPr="00AE1D16" w:rsidRDefault="002A34E1" w:rsidP="00AE1D16">
      <w:pPr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</w:t>
      </w:r>
      <w:r w:rsidRPr="00AE1D1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633B8D97" w14:textId="77777777" w:rsidR="002A4D79" w:rsidRPr="00AE1D16" w:rsidRDefault="002A4D79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47F0148" w14:textId="382B5A5B" w:rsidR="002A34E1" w:rsidRPr="00AE1D16" w:rsidRDefault="002A34E1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ดังต่อไปนี้ </w:t>
      </w:r>
    </w:p>
    <w:p w14:paraId="07610618" w14:textId="215E4C57" w:rsidR="002A34E1" w:rsidRPr="00AE1D16" w:rsidRDefault="002A34E1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822831" w:rsidRPr="00AE1D16" w14:paraId="569A3A39" w14:textId="77777777" w:rsidTr="00AE46A2">
        <w:trPr>
          <w:tblHeader/>
        </w:trPr>
        <w:tc>
          <w:tcPr>
            <w:tcW w:w="6210" w:type="dxa"/>
          </w:tcPr>
          <w:p w14:paraId="2F1B4EA3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hideMark/>
          </w:tcPr>
          <w:p w14:paraId="45A4994F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22831" w:rsidRPr="00AE1D16" w14:paraId="4B470AAC" w14:textId="77777777" w:rsidTr="00AE46A2">
        <w:trPr>
          <w:tblHeader/>
        </w:trPr>
        <w:tc>
          <w:tcPr>
            <w:tcW w:w="6210" w:type="dxa"/>
          </w:tcPr>
          <w:p w14:paraId="75B88454" w14:textId="7CB5740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="00495261"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95261" w:rsidRPr="00AE1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vAlign w:val="center"/>
            <w:hideMark/>
          </w:tcPr>
          <w:p w14:paraId="42B992BC" w14:textId="066CC9D5" w:rsidR="00822831" w:rsidRPr="00AE1D16" w:rsidRDefault="00E93A22" w:rsidP="00AE1D1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643F18D3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  <w:hideMark/>
          </w:tcPr>
          <w:p w14:paraId="63A85162" w14:textId="6B7AE7AE" w:rsidR="00822831" w:rsidRPr="00AE1D16" w:rsidRDefault="00E93A22" w:rsidP="00AE1D1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22831" w:rsidRPr="00AE1D16" w14:paraId="24B7EAA2" w14:textId="77777777" w:rsidTr="00AE46A2">
        <w:trPr>
          <w:tblHeader/>
        </w:trPr>
        <w:tc>
          <w:tcPr>
            <w:tcW w:w="6210" w:type="dxa"/>
          </w:tcPr>
          <w:p w14:paraId="7F713BCD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2970" w:type="dxa"/>
            <w:gridSpan w:val="3"/>
            <w:vAlign w:val="bottom"/>
            <w:hideMark/>
          </w:tcPr>
          <w:p w14:paraId="36102714" w14:textId="77777777" w:rsidR="00822831" w:rsidRPr="00AE1D16" w:rsidRDefault="00822831" w:rsidP="00AE1D16">
            <w:pPr>
              <w:pStyle w:val="acctfourfigures"/>
              <w:tabs>
                <w:tab w:val="clear" w:pos="76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822831" w:rsidRPr="00AE1D16" w14:paraId="7C44B9CF" w14:textId="77777777" w:rsidTr="00AE46A2">
        <w:tc>
          <w:tcPr>
            <w:tcW w:w="6210" w:type="dxa"/>
          </w:tcPr>
          <w:p w14:paraId="3EB0FD74" w14:textId="0B6A2F76" w:rsidR="00822831" w:rsidRPr="00AE1D16" w:rsidRDefault="00300FDA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E93A22" w:rsidRPr="00E93A22">
              <w:rPr>
                <w:rFonts w:asciiTheme="majorBidi" w:hAnsi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822831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พัฒนาอินเตอร์คูล จำกัด</w:t>
            </w:r>
          </w:p>
        </w:tc>
        <w:tc>
          <w:tcPr>
            <w:tcW w:w="1350" w:type="dxa"/>
            <w:vAlign w:val="bottom"/>
          </w:tcPr>
          <w:p w14:paraId="26F81240" w14:textId="10077085" w:rsidR="00822831" w:rsidRPr="00AE1D16" w:rsidRDefault="00E93A22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353</w:t>
            </w:r>
            <w:r w:rsidR="0082283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="0082283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5E0E331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787C48" w14:textId="28A6A4E3" w:rsidR="00822831" w:rsidRPr="00AE1D16" w:rsidRDefault="00822831" w:rsidP="00AE1D16">
            <w:pPr>
              <w:pStyle w:val="acctfourfigures"/>
              <w:tabs>
                <w:tab w:val="left" w:pos="720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831" w:rsidRPr="00AE1D16" w14:paraId="43ACCDCE" w14:textId="77777777" w:rsidTr="00AE46A2">
        <w:tc>
          <w:tcPr>
            <w:tcW w:w="6210" w:type="dxa"/>
          </w:tcPr>
          <w:p w14:paraId="3274EB56" w14:textId="672A686A" w:rsidR="00832224" w:rsidRPr="00AE1D16" w:rsidRDefault="00300FDA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</w:rPr>
            </w:pPr>
            <w:bookmarkStart w:id="17" w:name="_Hlk118458678"/>
            <w:r w:rsidRPr="00AE1D16">
              <w:rPr>
                <w:rFonts w:asciiTheme="majorBidi" w:hAnsi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="00E93A22" w:rsidRPr="00E93A22">
              <w:rPr>
                <w:rFonts w:asciiTheme="majorBidi" w:hAnsiTheme="majorBidi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822831" w:rsidRPr="00AE1D16">
              <w:rPr>
                <w:rFonts w:asciiTheme="majorBidi" w:hAnsiTheme="majorBidi"/>
                <w:sz w:val="28"/>
                <w:szCs w:val="28"/>
                <w:cs/>
              </w:rPr>
              <w:t>บริษัท อีสเทอร์น โคเจนเนอเรชั่น จำกัด</w:t>
            </w:r>
            <w:r w:rsidR="002B4D84" w:rsidRPr="00AE1D1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32224" w:rsidRPr="00AE1D16">
              <w:rPr>
                <w:rFonts w:asciiTheme="majorBidi" w:hAnsiTheme="majorBidi"/>
                <w:sz w:val="28"/>
                <w:szCs w:val="28"/>
              </w:rPr>
              <w:t xml:space="preserve">   </w:t>
            </w:r>
          </w:p>
          <w:p w14:paraId="73992A84" w14:textId="4C589E56" w:rsidR="00822831" w:rsidRPr="00AE1D16" w:rsidRDefault="00832224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</w:rPr>
            </w:pPr>
            <w:r w:rsidRPr="00AE1D16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2B4D84" w:rsidRPr="00AE1D16">
              <w:rPr>
                <w:rFonts w:asciiTheme="majorBidi" w:hAnsiTheme="majorBidi"/>
                <w:sz w:val="28"/>
                <w:szCs w:val="28"/>
                <w:cs/>
              </w:rPr>
              <w:t>และบริษัทย่อย</w:t>
            </w:r>
            <w:bookmarkEnd w:id="17"/>
            <w:r w:rsidR="009430F1" w:rsidRPr="00AE1D16">
              <w:rPr>
                <w:rFonts w:asciiTheme="majorBidi" w:hAnsiTheme="majorBidi"/>
                <w:sz w:val="28"/>
                <w:szCs w:val="28"/>
              </w:rPr>
              <w:t xml:space="preserve"> *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600EE95" w14:textId="6684AD6F" w:rsidR="00822831" w:rsidRPr="00AE1D16" w:rsidRDefault="00E93A22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22831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82283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270" w:type="dxa"/>
          </w:tcPr>
          <w:p w14:paraId="7CCDA1DE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7C7B662" w14:textId="1C104FC4" w:rsidR="00822831" w:rsidRPr="00AE1D16" w:rsidRDefault="00822831" w:rsidP="00AE1D16">
            <w:pPr>
              <w:pStyle w:val="acctfourfigures"/>
              <w:tabs>
                <w:tab w:val="left" w:pos="720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831" w:rsidRPr="00AE1D16" w14:paraId="221E9C16" w14:textId="77777777" w:rsidTr="00AE46A2">
        <w:tc>
          <w:tcPr>
            <w:tcW w:w="6210" w:type="dxa"/>
            <w:hideMark/>
          </w:tcPr>
          <w:p w14:paraId="57602995" w14:textId="5B43B8E9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</w:rPr>
            </w:pPr>
            <w:r w:rsidRPr="00AE1D16">
              <w:rPr>
                <w:rFonts w:asciiTheme="majorBidi" w:hAnsiTheme="majorBidi"/>
                <w:sz w:val="28"/>
                <w:szCs w:val="28"/>
                <w:cs/>
              </w:rPr>
              <w:t>หน่วยอื่น</w:t>
            </w:r>
            <w:r w:rsidR="0097561A" w:rsidRPr="00AE1D1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/>
                <w:sz w:val="28"/>
                <w:szCs w:val="28"/>
                <w:cs/>
              </w:rPr>
              <w:t xml:space="preserve">ๆ ซึ่งค่าความนิยมไม่มีนัยสำคัญ 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8197D" w14:textId="53D8B65F" w:rsidR="00822831" w:rsidRPr="00AE1D16" w:rsidRDefault="00E93A22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82283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70" w:type="dxa"/>
          </w:tcPr>
          <w:p w14:paraId="60669A83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428614" w14:textId="1763CABD" w:rsidR="00822831" w:rsidRPr="00AE1D16" w:rsidRDefault="00E93A22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82283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822831" w:rsidRPr="00AE1D16" w14:paraId="3E0A0ACE" w14:textId="77777777" w:rsidTr="00AE46A2">
        <w:tc>
          <w:tcPr>
            <w:tcW w:w="6210" w:type="dxa"/>
            <w:hideMark/>
          </w:tcPr>
          <w:p w14:paraId="0B56C446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B46176" w14:textId="072CB7B9" w:rsidR="00822831" w:rsidRPr="00AE1D16" w:rsidRDefault="00E93A22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2283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596</w:t>
            </w:r>
            <w:r w:rsidR="0082283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</w:tcPr>
          <w:p w14:paraId="150BAFE8" w14:textId="77777777" w:rsidR="00822831" w:rsidRPr="00AE1D16" w:rsidRDefault="00822831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68080E" w14:textId="66A0EFCE" w:rsidR="00822831" w:rsidRPr="00AE1D16" w:rsidRDefault="00E93A22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82283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</w:p>
        </w:tc>
      </w:tr>
    </w:tbl>
    <w:p w14:paraId="186B26D2" w14:textId="77777777" w:rsidR="009430F1" w:rsidRPr="00AE1D16" w:rsidRDefault="009430F1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FA37C50" w14:textId="42B3EDCA" w:rsidR="009430F1" w:rsidRPr="00AE1D16" w:rsidRDefault="009430F1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* 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>ค่าความนิยมที่เกิดขึ้นจาก</w:t>
      </w:r>
      <w:r w:rsidR="00417DFB" w:rsidRPr="00AE1D16">
        <w:rPr>
          <w:rFonts w:asciiTheme="majorBidi" w:hAnsiTheme="majorBidi" w:hint="cs"/>
          <w:i/>
          <w:iCs/>
          <w:sz w:val="28"/>
          <w:szCs w:val="28"/>
          <w:cs/>
        </w:rPr>
        <w:t>ซื้อบริษัทย่อย</w:t>
      </w:r>
      <w:r w:rsidRPr="00AE1D16">
        <w:rPr>
          <w:rFonts w:asciiTheme="majorBidi" w:hAnsiTheme="majorBidi" w:hint="cs"/>
          <w:i/>
          <w:iCs/>
          <w:sz w:val="28"/>
          <w:szCs w:val="28"/>
          <w:cs/>
        </w:rPr>
        <w:t>ยังไม่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>ถูกปันส่วนไปยังแต่ละหน่วยสินทรัพย์ที่ก่อให้เกิดเงินสด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hint="cs"/>
          <w:i/>
          <w:iCs/>
          <w:sz w:val="28"/>
          <w:szCs w:val="28"/>
          <w:cs/>
        </w:rPr>
        <w:t xml:space="preserve">เนื่องจาก </w:t>
      </w:r>
      <w:r w:rsidRPr="00AE1D16">
        <w:rPr>
          <w:rFonts w:ascii="Angsana New" w:hAnsi="Angsana New"/>
          <w:i/>
          <w:iCs/>
          <w:sz w:val="28"/>
          <w:szCs w:val="28"/>
          <w:cs/>
        </w:rPr>
        <w:t xml:space="preserve">ณ วันที่รายงาน การประเมินราคายังไม่เสร็จสมบูรณ์ </w:t>
      </w:r>
      <w:r w:rsidR="009958B4" w:rsidRPr="009958B4">
        <w:rPr>
          <w:rFonts w:ascii="Angsana New" w:hAnsi="Angsana New"/>
          <w:i/>
          <w:iCs/>
          <w:sz w:val="28"/>
          <w:szCs w:val="28"/>
          <w:cs/>
        </w:rPr>
        <w:t xml:space="preserve">(ดูหมายเหตุข้อ </w:t>
      </w:r>
      <w:r w:rsidR="00E93A22" w:rsidRPr="00E93A22">
        <w:rPr>
          <w:rFonts w:ascii="Angsana New" w:hAnsi="Angsana New"/>
          <w:i/>
          <w:iCs/>
          <w:sz w:val="28"/>
          <w:szCs w:val="28"/>
        </w:rPr>
        <w:t>5</w:t>
      </w:r>
      <w:r w:rsidR="009958B4" w:rsidRPr="009958B4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1B525D93" w14:textId="6DCD4082" w:rsidR="002A34E1" w:rsidRPr="00AE1D16" w:rsidRDefault="00172B13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/>
          <w:sz w:val="28"/>
          <w:szCs w:val="28"/>
          <w:cs/>
        </w:rPr>
        <w:br w:type="page"/>
      </w:r>
      <w:r w:rsidR="00B46E81" w:rsidRPr="00AE1D16">
        <w:rPr>
          <w:rFonts w:asciiTheme="majorBidi" w:hAnsiTheme="majorBidi" w:cstheme="majorBidi"/>
          <w:sz w:val="28"/>
          <w:szCs w:val="28"/>
          <w:cs/>
        </w:rPr>
        <w:t>มูล</w:t>
      </w:r>
      <w:r w:rsidR="00B46E81" w:rsidRPr="00AE1D16">
        <w:rPr>
          <w:rFonts w:asciiTheme="majorBidi" w:hAnsiTheme="majorBidi"/>
          <w:sz w:val="28"/>
          <w:szCs w:val="28"/>
          <w:cs/>
        </w:rPr>
        <w:t>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</w:t>
      </w:r>
      <w:r w:rsidR="002917CC" w:rsidRPr="00AE1D16">
        <w:rPr>
          <w:rFonts w:ascii="Segoe UI" w:hAnsi="Segoe UI"/>
          <w:color w:val="242424"/>
          <w:sz w:val="28"/>
          <w:szCs w:val="28"/>
          <w:shd w:val="clear" w:color="auto" w:fill="FFFFFF"/>
          <w:cs/>
        </w:rPr>
        <w:t>ประมาณการรายได้รวมทั้งหมดสำหรับสินทรัพย์โรงไฟฟ้าถูกกำหนดขึ้นตามข้อกำหนดในสัญญาซื้อขายไฟฟ้าและประมาณการจากข้อมูลภายนอกภายหลังหมดอายุสัญญา</w:t>
      </w:r>
      <w:r w:rsidR="00EA2809" w:rsidRPr="00AE1D16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 xml:space="preserve"> </w:t>
      </w:r>
      <w:r w:rsidR="00155641">
        <w:rPr>
          <w:rFonts w:ascii="Segoe UI" w:hAnsi="Segoe UI" w:hint="cs"/>
          <w:color w:val="242424"/>
          <w:sz w:val="28"/>
          <w:szCs w:val="28"/>
          <w:shd w:val="clear" w:color="auto" w:fill="FFFFFF"/>
          <w:cs/>
        </w:rPr>
        <w:t>และ</w:t>
      </w:r>
      <w:r w:rsidR="00B46E81" w:rsidRPr="00AE1D16">
        <w:rPr>
          <w:rFonts w:asciiTheme="majorBidi" w:hAnsiTheme="majorBidi"/>
          <w:sz w:val="28"/>
          <w:szCs w:val="28"/>
          <w:cs/>
        </w:rPr>
        <w:t>อัตราคิดลดซึ่งคำนวณจากวิธีต้นทุนถัวเฉลี่ยถ่วงน้ำหนักของเงินลงทุน</w:t>
      </w:r>
      <w:r w:rsidR="002254BF" w:rsidRPr="00AE1D16">
        <w:rPr>
          <w:rFonts w:asciiTheme="majorBidi" w:hAnsiTheme="majorBidi"/>
          <w:sz w:val="28"/>
          <w:szCs w:val="28"/>
        </w:rPr>
        <w:t xml:space="preserve"> </w:t>
      </w:r>
      <w:r w:rsidR="002254BF" w:rsidRPr="00AE1D16">
        <w:rPr>
          <w:rFonts w:asciiTheme="majorBidi" w:hAnsiTheme="majorBidi" w:hint="cs"/>
          <w:sz w:val="28"/>
          <w:szCs w:val="28"/>
          <w:cs/>
        </w:rPr>
        <w:t xml:space="preserve">การวัดมูลค่ายุติธรรมจัดประเภทเป็นมูลค่ายุติธรรมระดับ </w:t>
      </w:r>
      <w:r w:rsidR="00E93A22" w:rsidRPr="00E93A22">
        <w:rPr>
          <w:rFonts w:asciiTheme="majorBidi" w:hAnsiTheme="majorBidi"/>
          <w:sz w:val="28"/>
          <w:szCs w:val="28"/>
        </w:rPr>
        <w:t>3</w:t>
      </w:r>
    </w:p>
    <w:p w14:paraId="4DCF302E" w14:textId="7EFB82E0" w:rsidR="00172B13" w:rsidRPr="00AE1D16" w:rsidRDefault="00172B13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45E9C752" w14:textId="06678E6A" w:rsidR="002A34E1" w:rsidRPr="00AE1D16" w:rsidRDefault="002A34E1" w:rsidP="00AE1D16">
      <w:pPr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</w:t>
      </w:r>
    </w:p>
    <w:p w14:paraId="34907453" w14:textId="77777777" w:rsidR="002A34E1" w:rsidRPr="00AE1D16" w:rsidRDefault="002A34E1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980"/>
        <w:gridCol w:w="270"/>
        <w:gridCol w:w="2700"/>
      </w:tblGrid>
      <w:tr w:rsidR="00495261" w:rsidRPr="00AE1D16" w14:paraId="291A78F2" w14:textId="04597DF6" w:rsidTr="009430F1">
        <w:tc>
          <w:tcPr>
            <w:tcW w:w="4320" w:type="dxa"/>
            <w:vMerge w:val="restart"/>
            <w:hideMark/>
          </w:tcPr>
          <w:p w14:paraId="24CB5E55" w14:textId="69D773D5" w:rsidR="00495261" w:rsidRPr="00AE1D16" w:rsidRDefault="00495261" w:rsidP="00AE1D16">
            <w:pPr>
              <w:tabs>
                <w:tab w:val="left" w:pos="72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2C8C0CA8" w14:textId="097B6B98" w:rsidR="00495261" w:rsidRPr="00AE1D16" w:rsidRDefault="00495261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85473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  <w:r w:rsidRPr="00AE1D16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270" w:type="dxa"/>
          </w:tcPr>
          <w:p w14:paraId="0403B9DE" w14:textId="77777777" w:rsidR="00495261" w:rsidRPr="00AE1D16" w:rsidRDefault="00495261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0" w:type="dxa"/>
          </w:tcPr>
          <w:p w14:paraId="2D91DBE7" w14:textId="1E393B79" w:rsidR="00495261" w:rsidRPr="00AE1D16" w:rsidRDefault="00495261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473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- </w:t>
            </w:r>
            <w:r w:rsidRPr="00AE1D16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บริษัท อีสเทอร์น โคเจนเนอเรชั่น จำกัด และบริษัทย่อย</w:t>
            </w:r>
          </w:p>
        </w:tc>
      </w:tr>
      <w:tr w:rsidR="00495261" w:rsidRPr="00AE1D16" w14:paraId="7DB95196" w14:textId="164B82F2" w:rsidTr="009430F1">
        <w:tc>
          <w:tcPr>
            <w:tcW w:w="4320" w:type="dxa"/>
            <w:vMerge/>
            <w:vAlign w:val="center"/>
            <w:hideMark/>
          </w:tcPr>
          <w:p w14:paraId="779EB1B4" w14:textId="77777777" w:rsidR="00495261" w:rsidRPr="00AE1D16" w:rsidRDefault="00495261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14:paraId="1E1445C5" w14:textId="2D861941" w:rsidR="00495261" w:rsidRPr="00AE1D16" w:rsidRDefault="00E93A22" w:rsidP="00AE1D16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D4F1CB1" w14:textId="77777777" w:rsidR="00495261" w:rsidRPr="00AE1D16" w:rsidRDefault="00495261" w:rsidP="00AE1D1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17F3C0E5" w14:textId="2F4874AC" w:rsidR="00495261" w:rsidRPr="00AE1D16" w:rsidRDefault="00E93A22" w:rsidP="00AE1D16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66BFC" w:rsidRPr="00AE1D16" w14:paraId="26179385" w14:textId="7FC41022" w:rsidTr="009430F1">
        <w:tc>
          <w:tcPr>
            <w:tcW w:w="4320" w:type="dxa"/>
          </w:tcPr>
          <w:p w14:paraId="163368D5" w14:textId="77777777" w:rsidR="00366BFC" w:rsidRPr="00AE1D16" w:rsidRDefault="00366BFC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3"/>
            <w:vAlign w:val="bottom"/>
          </w:tcPr>
          <w:p w14:paraId="1ACD3EB6" w14:textId="006B69EF" w:rsidR="00366BFC" w:rsidRPr="00AE1D16" w:rsidRDefault="00366BFC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</w:tr>
      <w:tr w:rsidR="00495261" w:rsidRPr="00AE1D16" w14:paraId="6CE77A0E" w14:textId="20D1A3AA" w:rsidTr="009430F1">
        <w:tc>
          <w:tcPr>
            <w:tcW w:w="4320" w:type="dxa"/>
            <w:hideMark/>
          </w:tcPr>
          <w:p w14:paraId="74143DA0" w14:textId="77777777" w:rsidR="00495261" w:rsidRPr="00AE1D16" w:rsidRDefault="00495261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0" w:type="dxa"/>
            <w:vAlign w:val="bottom"/>
          </w:tcPr>
          <w:p w14:paraId="478D0C79" w14:textId="5B1B9229" w:rsidR="00495261" w:rsidRPr="00AE1D16" w:rsidRDefault="00E93A22" w:rsidP="00AE1D1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9526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270" w:type="dxa"/>
          </w:tcPr>
          <w:p w14:paraId="15A6FB1C" w14:textId="77777777" w:rsidR="00495261" w:rsidRPr="00AE1D16" w:rsidRDefault="00495261" w:rsidP="00AE1D16">
            <w:pPr>
              <w:pStyle w:val="acctfourfigures"/>
              <w:tabs>
                <w:tab w:val="left" w:pos="720"/>
              </w:tabs>
              <w:spacing w:line="240" w:lineRule="auto"/>
              <w:ind w:right="4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0" w:type="dxa"/>
            <w:shd w:val="clear" w:color="auto" w:fill="auto"/>
          </w:tcPr>
          <w:p w14:paraId="03371AFE" w14:textId="2928BE53" w:rsidR="00495261" w:rsidRPr="00AE1D16" w:rsidRDefault="00E93A22" w:rsidP="00AE1D1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677F3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</w:tr>
      <w:tr w:rsidR="00495261" w:rsidRPr="00AE1D16" w14:paraId="700A4D5D" w14:textId="4A2A7C9D" w:rsidTr="009430F1">
        <w:tc>
          <w:tcPr>
            <w:tcW w:w="4320" w:type="dxa"/>
            <w:hideMark/>
          </w:tcPr>
          <w:p w14:paraId="07426DC4" w14:textId="357001C9" w:rsidR="00495261" w:rsidRPr="00AE1D16" w:rsidRDefault="001218BA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</w:t>
            </w:r>
            <w:r w:rsidR="007D4F46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การเติบโตของรายได้ (อัตราถัวเฉลี่ย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D4F46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D4F46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 ข้างหน้า)</w:t>
            </w:r>
          </w:p>
        </w:tc>
        <w:tc>
          <w:tcPr>
            <w:tcW w:w="1980" w:type="dxa"/>
            <w:vAlign w:val="bottom"/>
          </w:tcPr>
          <w:p w14:paraId="1A79A34A" w14:textId="156C37E0" w:rsidR="00495261" w:rsidRPr="00AE1D16" w:rsidRDefault="00E93A22" w:rsidP="00AE1D1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49526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7DD67FCD" w14:textId="77777777" w:rsidR="00495261" w:rsidRPr="00AE1D16" w:rsidRDefault="00495261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4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7425A9B4" w14:textId="3DFE2443" w:rsidR="00495261" w:rsidRPr="00AE1D16" w:rsidRDefault="00677F3D" w:rsidP="00AE1D16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5D7162" w14:textId="77777777" w:rsidR="00693E93" w:rsidRPr="00AE1D16" w:rsidRDefault="00693E93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852AD10" w14:textId="2117C5D4" w:rsidR="00826B29" w:rsidRPr="00AE1D16" w:rsidRDefault="00826B29" w:rsidP="00AE1D16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AE1D16">
        <w:rPr>
          <w:rFonts w:asciiTheme="majorBidi" w:hAnsiTheme="majorBidi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="00E93A22" w:rsidRPr="00E93A22">
        <w:rPr>
          <w:rFonts w:asciiTheme="majorBidi" w:hAnsiTheme="majorBidi"/>
          <w:sz w:val="28"/>
          <w:szCs w:val="28"/>
        </w:rPr>
        <w:t>30</w:t>
      </w:r>
      <w:r w:rsidRPr="00AE1D16">
        <w:rPr>
          <w:rFonts w:asciiTheme="majorBidi" w:hAnsi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hint="cs"/>
          <w:sz w:val="28"/>
          <w:szCs w:val="28"/>
          <w:cs/>
        </w:rPr>
        <w:t>กันยายน</w:t>
      </w:r>
      <w:r w:rsidRPr="00AE1D16">
        <w:rPr>
          <w:rFonts w:asciiTheme="majorBidi" w:hAnsi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/>
          <w:sz w:val="28"/>
          <w:szCs w:val="28"/>
        </w:rPr>
        <w:t>2565</w:t>
      </w:r>
      <w:r w:rsidRPr="00AE1D16">
        <w:rPr>
          <w:rFonts w:asciiTheme="majorBidi" w:hAnsiTheme="majorBidi"/>
          <w:sz w:val="28"/>
          <w:szCs w:val="28"/>
          <w:cs/>
        </w:rPr>
        <w:t xml:space="preserve"> และ </w:t>
      </w:r>
      <w:r w:rsidR="00E93A22" w:rsidRPr="00E93A22">
        <w:rPr>
          <w:rFonts w:asciiTheme="majorBidi" w:hAnsiTheme="majorBidi"/>
          <w:sz w:val="28"/>
          <w:szCs w:val="28"/>
        </w:rPr>
        <w:t>2564</w:t>
      </w:r>
    </w:p>
    <w:p w14:paraId="398C948B" w14:textId="77777777" w:rsidR="002A34E1" w:rsidRPr="00AE1D16" w:rsidRDefault="002A34E1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0EF58C34" w14:textId="19655BD1" w:rsidR="002A34E1" w:rsidRPr="00AE1D16" w:rsidRDefault="002A34E1" w:rsidP="00AE1D16">
      <w:pPr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ข้อแยกต่างหากจากกัน ซึ่งทำให้มูลค่าที่คาดว่าจะได้รับคืนเท่ากับมูลค่าตามบัญชี </w:t>
      </w:r>
    </w:p>
    <w:p w14:paraId="7D105C89" w14:textId="36072B9D" w:rsidR="002A34E1" w:rsidRPr="00AE1D16" w:rsidRDefault="002A34E1" w:rsidP="00AE1D16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980"/>
        <w:gridCol w:w="270"/>
        <w:gridCol w:w="2700"/>
      </w:tblGrid>
      <w:tr w:rsidR="001218BA" w:rsidRPr="00AE1D16" w14:paraId="2162D8BA" w14:textId="77777777" w:rsidTr="009430F1">
        <w:tc>
          <w:tcPr>
            <w:tcW w:w="4320" w:type="dxa"/>
            <w:vMerge w:val="restart"/>
            <w:hideMark/>
          </w:tcPr>
          <w:p w14:paraId="2880CBFF" w14:textId="77777777" w:rsidR="001218BA" w:rsidRPr="00AE1D16" w:rsidRDefault="001218BA" w:rsidP="00AE1D16">
            <w:pPr>
              <w:tabs>
                <w:tab w:val="left" w:pos="72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7EBA000F" w14:textId="2177030B" w:rsidR="001218BA" w:rsidRPr="00AE1D16" w:rsidRDefault="001218BA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85473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  <w:r w:rsidRPr="00AE1D16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บริษัท พัฒนาอินเตอร์คูล จำกัด</w:t>
            </w:r>
          </w:p>
        </w:tc>
        <w:tc>
          <w:tcPr>
            <w:tcW w:w="270" w:type="dxa"/>
          </w:tcPr>
          <w:p w14:paraId="4951A1C0" w14:textId="77777777" w:rsidR="001218BA" w:rsidRPr="00AE1D16" w:rsidRDefault="001218BA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0" w:type="dxa"/>
          </w:tcPr>
          <w:p w14:paraId="0B49D71C" w14:textId="2E677066" w:rsidR="001218BA" w:rsidRPr="00AE1D16" w:rsidRDefault="001218BA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หน่วยสินทรัพย์ที่ก่อให้เกิดเงินสด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5473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- </w:t>
            </w:r>
            <w:r w:rsidRPr="00AE1D16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บริษัท อีสเทอร์น โคเจนเนอเรชั่น จำกัด และบริษัทย่อย</w:t>
            </w:r>
          </w:p>
        </w:tc>
      </w:tr>
      <w:tr w:rsidR="001218BA" w:rsidRPr="00AE1D16" w14:paraId="679C761A" w14:textId="77777777" w:rsidTr="009430F1">
        <w:tc>
          <w:tcPr>
            <w:tcW w:w="4320" w:type="dxa"/>
            <w:vMerge/>
            <w:vAlign w:val="center"/>
            <w:hideMark/>
          </w:tcPr>
          <w:p w14:paraId="68211456" w14:textId="77777777" w:rsidR="001218BA" w:rsidRPr="00AE1D16" w:rsidRDefault="001218B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14:paraId="58160CFE" w14:textId="178554B3" w:rsidR="001218BA" w:rsidRPr="00AE1D16" w:rsidRDefault="00E93A22" w:rsidP="00AE1D16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C287940" w14:textId="77777777" w:rsidR="001218BA" w:rsidRPr="00AE1D16" w:rsidRDefault="001218BA" w:rsidP="00AE1D16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14:paraId="27C06797" w14:textId="6857F0F0" w:rsidR="001218BA" w:rsidRPr="00AE1D16" w:rsidRDefault="00E93A22" w:rsidP="00AE1D16">
            <w:pPr>
              <w:tabs>
                <w:tab w:val="left" w:pos="720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66BFC" w:rsidRPr="00AE1D16" w14:paraId="4EFC28A0" w14:textId="77777777" w:rsidTr="009430F1">
        <w:tc>
          <w:tcPr>
            <w:tcW w:w="4320" w:type="dxa"/>
          </w:tcPr>
          <w:p w14:paraId="786BBBDA" w14:textId="77777777" w:rsidR="00366BFC" w:rsidRPr="00AE1D16" w:rsidRDefault="00366BFC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3"/>
            <w:vAlign w:val="bottom"/>
          </w:tcPr>
          <w:p w14:paraId="69E478FA" w14:textId="4119F842" w:rsidR="00366BFC" w:rsidRPr="00AE1D16" w:rsidRDefault="00366BFC" w:rsidP="00AE1D16">
            <w:pPr>
              <w:pStyle w:val="acctfourfigures"/>
              <w:tabs>
                <w:tab w:val="left" w:pos="72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</w:tr>
      <w:tr w:rsidR="001218BA" w:rsidRPr="00AE1D16" w14:paraId="7D624BD5" w14:textId="77777777" w:rsidTr="009430F1">
        <w:tc>
          <w:tcPr>
            <w:tcW w:w="4320" w:type="dxa"/>
            <w:hideMark/>
          </w:tcPr>
          <w:p w14:paraId="3AAF6FD2" w14:textId="77777777" w:rsidR="001218BA" w:rsidRPr="00AE1D16" w:rsidRDefault="001218BA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0" w:type="dxa"/>
            <w:vAlign w:val="bottom"/>
          </w:tcPr>
          <w:p w14:paraId="7761A221" w14:textId="1A416D60" w:rsidR="001218BA" w:rsidRPr="00AE1D16" w:rsidRDefault="00E93A22" w:rsidP="00AE1D1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10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3F1D70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1218BA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66374F4" w14:textId="77777777" w:rsidR="001218BA" w:rsidRPr="00AE1D16" w:rsidRDefault="001218BA" w:rsidP="00AE1D16">
            <w:pPr>
              <w:pStyle w:val="acctfourfigures"/>
              <w:tabs>
                <w:tab w:val="left" w:pos="720"/>
              </w:tabs>
              <w:spacing w:line="240" w:lineRule="auto"/>
              <w:ind w:right="49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0" w:type="dxa"/>
            <w:shd w:val="clear" w:color="auto" w:fill="auto"/>
          </w:tcPr>
          <w:p w14:paraId="008A7289" w14:textId="042BCFC6" w:rsidR="001218BA" w:rsidRPr="00AE1D16" w:rsidRDefault="00E93A22" w:rsidP="00AE1D1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110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3F1D7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</w:tr>
      <w:tr w:rsidR="007D4F46" w:rsidRPr="00AE1D16" w14:paraId="5FAD4311" w14:textId="77777777" w:rsidTr="009430F1">
        <w:tc>
          <w:tcPr>
            <w:tcW w:w="4320" w:type="dxa"/>
            <w:hideMark/>
          </w:tcPr>
          <w:p w14:paraId="3F041DB2" w14:textId="4DBBD80B" w:rsidR="007D4F46" w:rsidRPr="00AE1D16" w:rsidRDefault="007D4F46" w:rsidP="00AE1D16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อัตราการเติบโตของรายได้ (อัตราถัวเฉลี่ย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 ข้างหน้า)</w:t>
            </w:r>
          </w:p>
        </w:tc>
        <w:tc>
          <w:tcPr>
            <w:tcW w:w="1980" w:type="dxa"/>
            <w:vAlign w:val="bottom"/>
          </w:tcPr>
          <w:p w14:paraId="1BF3FE1F" w14:textId="506F2D00" w:rsidR="007D4F46" w:rsidRPr="00AE1D16" w:rsidRDefault="00E93A22" w:rsidP="00AE1D1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10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3F1D7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="007D4F46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6438A227" w14:textId="77777777" w:rsidR="007D4F46" w:rsidRPr="00AE1D16" w:rsidRDefault="007D4F46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4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6BB19047" w14:textId="3820855C" w:rsidR="007D4F46" w:rsidRPr="00AE1D16" w:rsidRDefault="003F1D70" w:rsidP="00AE1D16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110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945ECB1" w14:textId="220C4502" w:rsidR="00633E06" w:rsidRPr="00AE1D16" w:rsidRDefault="00633E06" w:rsidP="00AE1D16">
      <w:pPr>
        <w:spacing w:line="240" w:lineRule="auto"/>
        <w:jc w:val="left"/>
        <w:rPr>
          <w:rFonts w:ascii="Angsana New" w:hAnsi="Angsana New"/>
          <w:bCs/>
          <w:sz w:val="28"/>
          <w:szCs w:val="28"/>
          <w:cs/>
        </w:rPr>
      </w:pPr>
    </w:p>
    <w:p w14:paraId="3195DC8C" w14:textId="77777777" w:rsidR="00172B13" w:rsidRPr="00AE1D16" w:rsidRDefault="00172B13" w:rsidP="00AE1D16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6A6176D1" w14:textId="08E76EE4" w:rsidR="00895770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สินทรัพย์ไม่มีตัวตน</w:t>
      </w:r>
      <w:r w:rsidR="00890216"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อื่น</w:t>
      </w:r>
    </w:p>
    <w:p w14:paraId="150F5CA2" w14:textId="77777777" w:rsidR="00315942" w:rsidRPr="00AE1D16" w:rsidRDefault="00315942" w:rsidP="00AE1D16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80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691"/>
        <w:gridCol w:w="900"/>
        <w:gridCol w:w="270"/>
        <w:gridCol w:w="1080"/>
        <w:gridCol w:w="270"/>
        <w:gridCol w:w="990"/>
        <w:gridCol w:w="270"/>
        <w:gridCol w:w="900"/>
        <w:gridCol w:w="270"/>
        <w:gridCol w:w="990"/>
        <w:gridCol w:w="270"/>
        <w:gridCol w:w="885"/>
        <w:gridCol w:w="15"/>
      </w:tblGrid>
      <w:tr w:rsidR="00417DFB" w:rsidRPr="00AE1D16" w14:paraId="5225C8B8" w14:textId="77777777" w:rsidTr="005E0B32">
        <w:trPr>
          <w:tblHeader/>
        </w:trPr>
        <w:tc>
          <w:tcPr>
            <w:tcW w:w="2691" w:type="dxa"/>
          </w:tcPr>
          <w:p w14:paraId="0C801C84" w14:textId="77777777" w:rsidR="00417DFB" w:rsidRPr="00AE1D16" w:rsidRDefault="00417DFB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0" w:type="dxa"/>
            <w:gridSpan w:val="12"/>
          </w:tcPr>
          <w:p w14:paraId="1C5A601C" w14:textId="7BCE0413" w:rsidR="00417DFB" w:rsidRPr="00AE1D16" w:rsidRDefault="00417DFB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30F1" w:rsidRPr="00AE1D16" w14:paraId="2DF0C3B6" w14:textId="77777777" w:rsidTr="009430F1">
        <w:trPr>
          <w:tblHeader/>
        </w:trPr>
        <w:tc>
          <w:tcPr>
            <w:tcW w:w="2691" w:type="dxa"/>
          </w:tcPr>
          <w:p w14:paraId="7EA2F4C3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F3CC21" w14:textId="64A742B9" w:rsidR="009430F1" w:rsidRPr="00AE1D16" w:rsidRDefault="009430F1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F264D6" w14:textId="77777777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BDBB68" w14:textId="4A632C85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270" w:type="dxa"/>
          </w:tcPr>
          <w:p w14:paraId="75AE7968" w14:textId="4C374B48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66E65C" w14:textId="3D47207C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</w:t>
            </w:r>
          </w:p>
        </w:tc>
        <w:tc>
          <w:tcPr>
            <w:tcW w:w="270" w:type="dxa"/>
          </w:tcPr>
          <w:p w14:paraId="241FCAC9" w14:textId="77777777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D34D5B" w14:textId="277FA020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สิทธิใน</w:t>
            </w:r>
          </w:p>
        </w:tc>
        <w:tc>
          <w:tcPr>
            <w:tcW w:w="270" w:type="dxa"/>
          </w:tcPr>
          <w:p w14:paraId="7D23F99E" w14:textId="77777777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A340EE" w14:textId="254FEDD8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A67580" w14:textId="56D96C1E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17483CA" w14:textId="08B7B4F9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0F1" w:rsidRPr="00AE1D16" w14:paraId="519C5A15" w14:textId="77777777" w:rsidTr="009430F1">
        <w:trPr>
          <w:tblHeader/>
        </w:trPr>
        <w:tc>
          <w:tcPr>
            <w:tcW w:w="2691" w:type="dxa"/>
          </w:tcPr>
          <w:p w14:paraId="0890E31B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8E0B735" w14:textId="4A84A5B7" w:rsidR="009430F1" w:rsidRPr="00AE1D16" w:rsidRDefault="009430F1" w:rsidP="00AE1D16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6BBA9CF9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EEF9FE" w14:textId="48F92DB3" w:rsidR="009430F1" w:rsidRPr="00AE1D16" w:rsidRDefault="009430F1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ใช้สายส่ง</w:t>
            </w:r>
          </w:p>
        </w:tc>
        <w:tc>
          <w:tcPr>
            <w:tcW w:w="270" w:type="dxa"/>
          </w:tcPr>
          <w:p w14:paraId="5E9A1F7C" w14:textId="14651B12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345C87" w14:textId="20F85A09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ใช้ระบบ</w:t>
            </w:r>
          </w:p>
        </w:tc>
        <w:tc>
          <w:tcPr>
            <w:tcW w:w="270" w:type="dxa"/>
          </w:tcPr>
          <w:p w14:paraId="62E5BBCB" w14:textId="77777777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A08E1C" w14:textId="6D397702" w:rsidR="009430F1" w:rsidRPr="00AE1D16" w:rsidRDefault="009430F1" w:rsidP="00AE1D16">
            <w:pPr>
              <w:spacing w:line="240" w:lineRule="auto"/>
              <w:ind w:left="-290" w:right="-2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270" w:type="dxa"/>
          </w:tcPr>
          <w:p w14:paraId="024EE7A4" w14:textId="77777777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C04401" w14:textId="2C878E54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งา</w:t>
            </w: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14:paraId="3B5178BD" w14:textId="502563BB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59B6B721" w14:textId="782FD36C" w:rsidR="009430F1" w:rsidRPr="00AE1D16" w:rsidRDefault="009430F1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30F1" w:rsidRPr="00AE1D16" w14:paraId="3C27801A" w14:textId="77777777" w:rsidTr="009430F1">
        <w:trPr>
          <w:tblHeader/>
        </w:trPr>
        <w:tc>
          <w:tcPr>
            <w:tcW w:w="2691" w:type="dxa"/>
          </w:tcPr>
          <w:p w14:paraId="29A0F488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1B0E51D" w14:textId="402DB315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589383F7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3A8B0D" w14:textId="32B1D3AA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กระแสไฟฟ้</w:t>
            </w:r>
            <w:r w:rsidRPr="00AE1D16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า</w:t>
            </w:r>
          </w:p>
        </w:tc>
        <w:tc>
          <w:tcPr>
            <w:tcW w:w="270" w:type="dxa"/>
          </w:tcPr>
          <w:p w14:paraId="16F52FEA" w14:textId="05F27C4F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3BF4B4" w14:textId="68377A29" w:rsidR="009430F1" w:rsidRPr="00AE1D16" w:rsidRDefault="009430F1" w:rsidP="00AE1D16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ท่อก๊าซ</w:t>
            </w:r>
          </w:p>
        </w:tc>
        <w:tc>
          <w:tcPr>
            <w:tcW w:w="270" w:type="dxa"/>
          </w:tcPr>
          <w:p w14:paraId="32278F48" w14:textId="77777777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62D303" w14:textId="20616188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ขายไฟฟ้า</w:t>
            </w:r>
          </w:p>
        </w:tc>
        <w:tc>
          <w:tcPr>
            <w:tcW w:w="270" w:type="dxa"/>
          </w:tcPr>
          <w:p w14:paraId="6AB8E837" w14:textId="77777777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E6B5B" w14:textId="014C02DB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5318979B" w14:textId="71F3548B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32B09A98" w14:textId="63BB894B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430F1" w:rsidRPr="00AE1D16" w14:paraId="76AE7D03" w14:textId="77777777" w:rsidTr="009430F1">
        <w:trPr>
          <w:gridAfter w:val="1"/>
          <w:wAfter w:w="15" w:type="dxa"/>
          <w:tblHeader/>
        </w:trPr>
        <w:tc>
          <w:tcPr>
            <w:tcW w:w="2691" w:type="dxa"/>
          </w:tcPr>
          <w:p w14:paraId="70A01B16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5" w:type="dxa"/>
            <w:gridSpan w:val="11"/>
          </w:tcPr>
          <w:p w14:paraId="3D335E1E" w14:textId="02A396CF" w:rsidR="009430F1" w:rsidRPr="00AE1D16" w:rsidRDefault="009430F1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430F1" w:rsidRPr="00AE1D16" w14:paraId="5B29FCC4" w14:textId="77777777" w:rsidTr="009430F1">
        <w:tc>
          <w:tcPr>
            <w:tcW w:w="2691" w:type="dxa"/>
          </w:tcPr>
          <w:p w14:paraId="325E15E1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0EEDC0B8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8801F4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CE83B5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D9B71B" w14:textId="007259FF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C36BD7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C6BF48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AC8FA8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91C36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6CD5E0" w14:textId="77777777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F02E1" w14:textId="5F1C89F2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E526CF0" w14:textId="643EB83E" w:rsidR="009430F1" w:rsidRPr="00AE1D16" w:rsidRDefault="009430F1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0F1" w:rsidRPr="00AE1D16" w14:paraId="782B13B2" w14:textId="77777777" w:rsidTr="009430F1">
        <w:tc>
          <w:tcPr>
            <w:tcW w:w="2691" w:type="dxa"/>
          </w:tcPr>
          <w:p w14:paraId="74D2D347" w14:textId="675533E4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3D41F8BD" w14:textId="5C8FBE5C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270" w:type="dxa"/>
          </w:tcPr>
          <w:p w14:paraId="5E1DC24D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633BE3" w14:textId="3F8CA9B2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01C6A" w14:textId="34CF4F7B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7C5404" w14:textId="5455BC07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7DDF2C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0DDE99D" w14:textId="1B48BCD9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4CC669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5B012D3" w14:textId="0A9988F5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270" w:type="dxa"/>
          </w:tcPr>
          <w:p w14:paraId="7C5A5761" w14:textId="3B859BAA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9ED3AA" w14:textId="3AAA77BA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</w:tr>
      <w:tr w:rsidR="009430F1" w:rsidRPr="00AE1D16" w14:paraId="4759ED13" w14:textId="77777777" w:rsidTr="009430F1">
        <w:tc>
          <w:tcPr>
            <w:tcW w:w="2691" w:type="dxa"/>
          </w:tcPr>
          <w:p w14:paraId="279F85EE" w14:textId="6126C9D3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BC67C63" w14:textId="5AC6FF5B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70" w:type="dxa"/>
          </w:tcPr>
          <w:p w14:paraId="30032733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A46D522" w14:textId="2BF74124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E71C4E" w14:textId="0DDBE5A6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1C8789" w14:textId="49FAC226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D79696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15A5F72" w14:textId="50819ADC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809A2C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F6579C" w14:textId="56656F87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270" w:type="dxa"/>
          </w:tcPr>
          <w:p w14:paraId="4602F2CD" w14:textId="2DEE0B4A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357F1A" w14:textId="6C7F4FB5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</w:tr>
      <w:tr w:rsidR="009430F1" w:rsidRPr="00AE1D16" w14:paraId="37932A99" w14:textId="77777777" w:rsidTr="009430F1">
        <w:tc>
          <w:tcPr>
            <w:tcW w:w="2691" w:type="dxa"/>
          </w:tcPr>
          <w:p w14:paraId="78FB13C3" w14:textId="28197C25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42CDD14C" w14:textId="339AD9A6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6F64154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97652B" w14:textId="31524404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D7C978" w14:textId="235D5BAC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5CE9A1" w14:textId="25A367FF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76669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51B2C3" w14:textId="171ED572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151EDFE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D695F5" w14:textId="7705E2CA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19F4A8" w14:textId="7FF9C67C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58C53B" w14:textId="4F998B33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30F1" w:rsidRPr="00AE1D16" w14:paraId="53C39DFC" w14:textId="77777777" w:rsidTr="009430F1">
        <w:tc>
          <w:tcPr>
            <w:tcW w:w="2691" w:type="dxa"/>
          </w:tcPr>
          <w:p w14:paraId="5FE8C991" w14:textId="74BC5EC5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การจำหน่ายบริษัทย่อย</w:t>
            </w:r>
          </w:p>
        </w:tc>
        <w:tc>
          <w:tcPr>
            <w:tcW w:w="900" w:type="dxa"/>
            <w:vAlign w:val="bottom"/>
          </w:tcPr>
          <w:p w14:paraId="3CCFCC3A" w14:textId="0F9F6AE0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C03C81E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F5031E" w14:textId="1D099A40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653D5" w14:textId="44C249D9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5F1FDC" w14:textId="172CADFB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62532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8786EE" w14:textId="14EF42FE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4365A19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40983A" w14:textId="6CDB9542" w:rsidR="009430F1" w:rsidRPr="00AE1D16" w:rsidRDefault="009430F1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7310C28F" w14:textId="405A129F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8AD2BD" w14:textId="148F3689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30F1" w:rsidRPr="00AE1D16" w14:paraId="61B15A61" w14:textId="77777777" w:rsidTr="009430F1">
        <w:tc>
          <w:tcPr>
            <w:tcW w:w="2691" w:type="dxa"/>
          </w:tcPr>
          <w:p w14:paraId="1290BA05" w14:textId="798CA8C5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  <w:vAlign w:val="bottom"/>
          </w:tcPr>
          <w:p w14:paraId="232BA6F6" w14:textId="0DCCA5E1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</w:p>
        </w:tc>
        <w:tc>
          <w:tcPr>
            <w:tcW w:w="270" w:type="dxa"/>
          </w:tcPr>
          <w:p w14:paraId="6ED6BB63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342456" w14:textId="0F534560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692C26" w14:textId="1A340D1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2CCC1C" w14:textId="39305AFE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9C405" w14:textId="77777777" w:rsidR="009430F1" w:rsidRPr="00AE1D16" w:rsidRDefault="009430F1" w:rsidP="00AE1D16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45FA9E" w14:textId="39E9D62D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9C2E53" w14:textId="77777777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0078B4" w14:textId="0BE42BEC" w:rsidR="009430F1" w:rsidRPr="00AE1D16" w:rsidRDefault="009430F1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98163F4" w14:textId="5B13188B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CF6061" w14:textId="6504F03E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430F1" w:rsidRPr="00AE1D16" w14:paraId="5C347962" w14:textId="77777777" w:rsidTr="009430F1">
        <w:tc>
          <w:tcPr>
            <w:tcW w:w="2691" w:type="dxa"/>
          </w:tcPr>
          <w:p w14:paraId="185BCF16" w14:textId="3125B25C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  <w:p w14:paraId="63A30C08" w14:textId="21C20BF6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="00975D2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="00975D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1FCB39" w14:textId="4ACCC066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</w:t>
            </w:r>
          </w:p>
        </w:tc>
        <w:tc>
          <w:tcPr>
            <w:tcW w:w="270" w:type="dxa"/>
          </w:tcPr>
          <w:p w14:paraId="28AB731E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E012D3" w14:textId="77777777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5D7F2" w14:textId="243F27F5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02EC60" w14:textId="0A91D0F3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0E1DB5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D4C6D86" w14:textId="1A968AFD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505AC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F02741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7A789E2" w14:textId="53488A32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AA82B4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235F0E" w14:textId="77777777" w:rsidR="009430F1" w:rsidRPr="00AE1D16" w:rsidRDefault="009430F1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751D096" w14:textId="44698EB6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270" w:type="dxa"/>
          </w:tcPr>
          <w:p w14:paraId="23417C27" w14:textId="7813AC18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3632F6D7" w14:textId="5F8D1DEC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</w:p>
        </w:tc>
      </w:tr>
      <w:tr w:rsidR="009430F1" w:rsidRPr="00AE1D16" w14:paraId="6D9624E2" w14:textId="77777777" w:rsidTr="009430F1">
        <w:tc>
          <w:tcPr>
            <w:tcW w:w="2691" w:type="dxa"/>
          </w:tcPr>
          <w:p w14:paraId="6421984A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6ADF4E0" w14:textId="072626B0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270" w:type="dxa"/>
          </w:tcPr>
          <w:p w14:paraId="5301C7B8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022E8F" w14:textId="03B03903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63FE1F" w14:textId="6910DA25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C98ED1" w14:textId="7AA1A1F8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C7A9FB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6F5CE8" w14:textId="495F2E62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B8888F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F75C4A" w14:textId="0BE3D708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270" w:type="dxa"/>
          </w:tcPr>
          <w:p w14:paraId="40AA9660" w14:textId="05FF2D0A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C18C6F9" w14:textId="152C2E9C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</w:tr>
      <w:tr w:rsidR="009430F1" w:rsidRPr="00AE1D16" w14:paraId="1718BDF8" w14:textId="77777777" w:rsidTr="009430F1">
        <w:tc>
          <w:tcPr>
            <w:tcW w:w="2691" w:type="dxa"/>
          </w:tcPr>
          <w:p w14:paraId="24503CCB" w14:textId="30E195A4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900" w:type="dxa"/>
            <w:vAlign w:val="bottom"/>
          </w:tcPr>
          <w:p w14:paraId="649BF041" w14:textId="227D5F48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</w:tcPr>
          <w:p w14:paraId="6FF791AE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AC965B" w14:textId="22B7B37B" w:rsidR="009430F1" w:rsidRPr="00AE1D16" w:rsidRDefault="00E93A22" w:rsidP="00AE1D16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1018A0F8" w14:textId="456F4319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760109" w14:textId="291E4E1F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A7FB8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DEF9E6" w14:textId="7651FB8D" w:rsidR="009430F1" w:rsidRPr="00AE1D16" w:rsidRDefault="00E93A22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981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70" w:type="dxa"/>
          </w:tcPr>
          <w:p w14:paraId="35C4FFFC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F7C0E9" w14:textId="68C80197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270" w:type="dxa"/>
          </w:tcPr>
          <w:p w14:paraId="1F2CF575" w14:textId="3493200C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E40ECE" w14:textId="38A8FC42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</w:tr>
      <w:tr w:rsidR="009430F1" w:rsidRPr="00AE1D16" w14:paraId="76E98318" w14:textId="77777777" w:rsidTr="009430F1">
        <w:tc>
          <w:tcPr>
            <w:tcW w:w="2691" w:type="dxa"/>
          </w:tcPr>
          <w:p w14:paraId="70A2A88A" w14:textId="2DDB2A4F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  <w:vAlign w:val="bottom"/>
          </w:tcPr>
          <w:p w14:paraId="54636D80" w14:textId="7C2AD6C2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70" w:type="dxa"/>
          </w:tcPr>
          <w:p w14:paraId="6E108667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CD4F43" w14:textId="486436AF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A922E" w14:textId="0CB6C11E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CB91EC" w14:textId="6DCED591" w:rsidR="009430F1" w:rsidRPr="00AE1D16" w:rsidRDefault="00E93A22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3ED65A62" w14:textId="77777777" w:rsidR="009430F1" w:rsidRPr="00AE1D16" w:rsidRDefault="009430F1" w:rsidP="00AE1D16">
            <w:pPr>
              <w:tabs>
                <w:tab w:val="decimal" w:pos="87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2A9D6DF" w14:textId="38297621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CD5FD" w14:textId="77777777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44C150" w14:textId="16A977EB" w:rsidR="009430F1" w:rsidRPr="00AE1D16" w:rsidRDefault="009430F1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6A61E0BB" w14:textId="60AAD5A8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D6D657" w14:textId="1AD14C1E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430F1" w:rsidRPr="00AE1D16" w14:paraId="266F2C13" w14:textId="77777777" w:rsidTr="009430F1">
        <w:tc>
          <w:tcPr>
            <w:tcW w:w="2691" w:type="dxa"/>
          </w:tcPr>
          <w:p w14:paraId="7F3E0B5B" w14:textId="13C311FB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B442F" w14:textId="49FB5ED7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119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</w:p>
        </w:tc>
        <w:tc>
          <w:tcPr>
            <w:tcW w:w="270" w:type="dxa"/>
            <w:vAlign w:val="bottom"/>
          </w:tcPr>
          <w:p w14:paraId="43983CFE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B7337" w14:textId="292DB22D" w:rsidR="009430F1" w:rsidRPr="00AE1D16" w:rsidRDefault="00E93A22" w:rsidP="00AE1D16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54D18" w14:textId="64426D3C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4A8F" w14:textId="7253AC66" w:rsidR="009430F1" w:rsidRPr="00AE1D16" w:rsidRDefault="00E93A22" w:rsidP="00AE1D16">
            <w:pPr>
              <w:tabs>
                <w:tab w:val="decimal" w:pos="610"/>
              </w:tabs>
              <w:spacing w:line="240" w:lineRule="auto"/>
              <w:ind w:left="-90" w:right="2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CF39A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0D140" w14:textId="76A85E4B" w:rsidR="009430F1" w:rsidRPr="00AE1D16" w:rsidRDefault="00E93A22" w:rsidP="00AE1D16">
            <w:pPr>
              <w:tabs>
                <w:tab w:val="decimal" w:pos="612"/>
              </w:tabs>
              <w:spacing w:line="240" w:lineRule="auto"/>
              <w:ind w:left="-90" w:right="2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981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70" w:type="dxa"/>
            <w:vAlign w:val="bottom"/>
          </w:tcPr>
          <w:p w14:paraId="600F0F06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0B7AE" w14:textId="29815F66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270" w:type="dxa"/>
            <w:vAlign w:val="bottom"/>
          </w:tcPr>
          <w:p w14:paraId="74FFCD75" w14:textId="1016273A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63C3" w14:textId="3BDA1828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885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</w:t>
            </w:r>
          </w:p>
        </w:tc>
      </w:tr>
      <w:tr w:rsidR="009430F1" w:rsidRPr="00AE1D16" w14:paraId="5D6C0020" w14:textId="77777777" w:rsidTr="009430F1">
        <w:tc>
          <w:tcPr>
            <w:tcW w:w="2691" w:type="dxa"/>
          </w:tcPr>
          <w:p w14:paraId="7387A69D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4E51FFB" w14:textId="77777777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7475AE3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EB2097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19AE0EE" w14:textId="49BAFF8E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431C3D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7E46B9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C7EB07E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2C420B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FA5794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24888E" w14:textId="34141DDA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DB3FFDF" w14:textId="147A0528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430F1" w:rsidRPr="00AE1D16" w14:paraId="3EC48536" w14:textId="77777777" w:rsidTr="009430F1">
        <w:tc>
          <w:tcPr>
            <w:tcW w:w="2691" w:type="dxa"/>
          </w:tcPr>
          <w:p w14:paraId="5BCB24D3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ค่าตัดจำหน่ายสะสมและ</w:t>
            </w:r>
          </w:p>
          <w:p w14:paraId="1973640F" w14:textId="5488038A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  <w:t xml:space="preserve">   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71BB0F76" w14:textId="77777777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C043BE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51947E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B96EFE2" w14:textId="389B70FF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56EE80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AA216C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E65FEA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690810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2DDC80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107F5A" w14:textId="1A307BF9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87D6CD2" w14:textId="1C976BD5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30F1" w:rsidRPr="00AE1D16" w14:paraId="54DE2D50" w14:textId="77777777" w:rsidTr="009430F1">
        <w:tc>
          <w:tcPr>
            <w:tcW w:w="2691" w:type="dxa"/>
          </w:tcPr>
          <w:p w14:paraId="1437490E" w14:textId="15606100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00" w:type="dxa"/>
            <w:vAlign w:val="bottom"/>
          </w:tcPr>
          <w:p w14:paraId="47C7821E" w14:textId="743AD501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  <w:tc>
          <w:tcPr>
            <w:tcW w:w="270" w:type="dxa"/>
          </w:tcPr>
          <w:p w14:paraId="4CCBB75B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D90895" w14:textId="4ACE8E10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F6716" w14:textId="54FA97AA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39B1E3" w14:textId="7B0EF3BC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04A8FB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1DCE2F9" w14:textId="64BBE5D7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357C41E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82E8FA" w14:textId="589B73A2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9752CA" w14:textId="0B34266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22A344" w14:textId="24FBA860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</w:tr>
      <w:tr w:rsidR="009430F1" w:rsidRPr="00AE1D16" w14:paraId="4177E76E" w14:textId="77777777" w:rsidTr="009430F1">
        <w:tc>
          <w:tcPr>
            <w:tcW w:w="2691" w:type="dxa"/>
          </w:tcPr>
          <w:p w14:paraId="6A7D2615" w14:textId="584945FC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  <w:vAlign w:val="bottom"/>
          </w:tcPr>
          <w:p w14:paraId="30CD8492" w14:textId="24461F93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270" w:type="dxa"/>
          </w:tcPr>
          <w:p w14:paraId="207FDEFC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7AAB4E" w14:textId="6001B9DB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1CB51F" w14:textId="0BEDF1A3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39F36E" w14:textId="0B89FE33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5D7C96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193837" w14:textId="176D4DA9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90698A5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9F7A19" w14:textId="5EB004E9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6BD2A7" w14:textId="4ACBEC53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45D1192" w14:textId="03AF007F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</w:tr>
      <w:tr w:rsidR="009430F1" w:rsidRPr="00AE1D16" w14:paraId="4D8FE5BA" w14:textId="77777777" w:rsidTr="009430F1">
        <w:tc>
          <w:tcPr>
            <w:tcW w:w="2691" w:type="dxa"/>
          </w:tcPr>
          <w:p w14:paraId="0B7EC834" w14:textId="0E0EBA9A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5454173E" w14:textId="29BB9607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7A2FD7E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D4B4D1" w14:textId="72715ECA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D3262" w14:textId="52067244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ABE96A" w14:textId="665CD52F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3EB62A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A76806" w14:textId="57491D17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16BD2C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8A7391" w14:textId="21B9508A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D58F475" w14:textId="0F6E3480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82A20F" w14:textId="279B6015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30F1" w:rsidRPr="00AE1D16" w14:paraId="3D8F88DB" w14:textId="77777777" w:rsidTr="009430F1">
        <w:tc>
          <w:tcPr>
            <w:tcW w:w="2691" w:type="dxa"/>
          </w:tcPr>
          <w:p w14:paraId="090ECF24" w14:textId="6619688E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การจำหน่ายบริษัทย่อย</w:t>
            </w:r>
          </w:p>
        </w:tc>
        <w:tc>
          <w:tcPr>
            <w:tcW w:w="900" w:type="dxa"/>
            <w:vAlign w:val="bottom"/>
          </w:tcPr>
          <w:p w14:paraId="1A627329" w14:textId="2720A7D7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3D8EA1FD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DEB41E" w14:textId="1445F978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C622E0" w14:textId="1591C608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68C564" w14:textId="39A50553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FE1DAA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23272E" w14:textId="2AEDED40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C4E992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3C8D75" w14:textId="5D537534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2C074A" w14:textId="78B00720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34D301" w14:textId="13D9F192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430F1" w:rsidRPr="00AE1D16" w14:paraId="17E1EFB8" w14:textId="77777777" w:rsidTr="009430F1">
        <w:tc>
          <w:tcPr>
            <w:tcW w:w="2691" w:type="dxa"/>
          </w:tcPr>
          <w:p w14:paraId="4E44C3B3" w14:textId="77CCFBC8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900" w:type="dxa"/>
            <w:vAlign w:val="bottom"/>
          </w:tcPr>
          <w:p w14:paraId="0F2DE32E" w14:textId="5D21A582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7D00720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146705" w14:textId="5DE0901E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41BA8" w14:textId="4B1920CE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70B9BB" w14:textId="06D92FAE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D082E8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50EAAB9" w14:textId="04B36754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C4E0E5E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C10E41" w14:textId="65C43922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DEEDAA8" w14:textId="039EE65B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95C637" w14:textId="54EF7D1B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430F1" w:rsidRPr="00AE1D16" w14:paraId="6D5AE46F" w14:textId="77777777" w:rsidTr="009430F1">
        <w:tc>
          <w:tcPr>
            <w:tcW w:w="2691" w:type="dxa"/>
          </w:tcPr>
          <w:p w14:paraId="2812DE61" w14:textId="453C3B3A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24452730" w14:textId="52BA041A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="00975D22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="00975D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B6AEE3" w14:textId="3A44CBF3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70" w:type="dxa"/>
            <w:vAlign w:val="bottom"/>
          </w:tcPr>
          <w:p w14:paraId="4220F8E6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221E5" w14:textId="760CCAF7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11D56F" w14:textId="58F24AB1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CA7AE" w14:textId="05668942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9D1DB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A0C04" w14:textId="56193F72" w:rsidR="009430F1" w:rsidRPr="00AE1D16" w:rsidRDefault="009430F1" w:rsidP="00AE1D16">
            <w:pPr>
              <w:tabs>
                <w:tab w:val="decimal" w:pos="614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99408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0845E2" w14:textId="21A3E955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60490B" w14:textId="1CC25C0F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6135F091" w14:textId="3CDBF718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</w:p>
        </w:tc>
      </w:tr>
      <w:tr w:rsidR="009430F1" w:rsidRPr="00AE1D16" w14:paraId="226A2151" w14:textId="77777777" w:rsidTr="009430F1">
        <w:tc>
          <w:tcPr>
            <w:tcW w:w="2691" w:type="dxa"/>
          </w:tcPr>
          <w:p w14:paraId="52FA5688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  <w:vAlign w:val="bottom"/>
          </w:tcPr>
          <w:p w14:paraId="0843A88F" w14:textId="569DC10B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70" w:type="dxa"/>
          </w:tcPr>
          <w:p w14:paraId="4CAED4F7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CE4D3F" w14:textId="4B9AC17E" w:rsidR="009430F1" w:rsidRPr="00AE1D16" w:rsidRDefault="00E93A22" w:rsidP="00AE1D16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32773AF0" w14:textId="41C83F59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7199F0" w14:textId="63CAC119" w:rsidR="009430F1" w:rsidRPr="00AE1D16" w:rsidRDefault="00E93A22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53C1575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EE52A4" w14:textId="746CA2C0" w:rsidR="009430F1" w:rsidRPr="00AE1D16" w:rsidRDefault="00E93A22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0890AC0E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886BD8" w14:textId="33D0C71C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A0C234" w14:textId="5ECB6A5D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31CC97A" w14:textId="27E8A0BC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</w:tr>
      <w:tr w:rsidR="009430F1" w:rsidRPr="00AE1D16" w14:paraId="269A5B82" w14:textId="77777777" w:rsidTr="009430F1">
        <w:tc>
          <w:tcPr>
            <w:tcW w:w="2691" w:type="dxa"/>
          </w:tcPr>
          <w:p w14:paraId="10131E6C" w14:textId="42DD3F44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900" w:type="dxa"/>
            <w:vAlign w:val="bottom"/>
          </w:tcPr>
          <w:p w14:paraId="5E350A73" w14:textId="0D25F010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</w:p>
        </w:tc>
        <w:tc>
          <w:tcPr>
            <w:tcW w:w="270" w:type="dxa"/>
          </w:tcPr>
          <w:p w14:paraId="58C4D977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969E5F" w14:textId="7FA0AC8D" w:rsidR="009430F1" w:rsidRPr="00AE1D16" w:rsidRDefault="00E93A22" w:rsidP="00AE1D16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3946352B" w14:textId="542E53C2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A84FB5" w14:textId="74DE10DA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43CF6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57EC5C" w14:textId="0C427B28" w:rsidR="009430F1" w:rsidRPr="00AE1D16" w:rsidRDefault="009430F1" w:rsidP="00AE1D16">
            <w:pPr>
              <w:tabs>
                <w:tab w:val="decimal" w:pos="614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0CE618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611E54" w14:textId="6B735D61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94E509" w14:textId="231A97D8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5728D0F" w14:textId="317D79E6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186</w:t>
            </w:r>
            <w:r w:rsidR="009430F1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</w:tc>
      </w:tr>
      <w:tr w:rsidR="009430F1" w:rsidRPr="00AE1D16" w14:paraId="119824F2" w14:textId="77777777" w:rsidTr="009430F1">
        <w:tc>
          <w:tcPr>
            <w:tcW w:w="2691" w:type="dxa"/>
          </w:tcPr>
          <w:p w14:paraId="44BE7E9D" w14:textId="3E2BEAB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7B087" w14:textId="3D22F5BB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</w:t>
            </w:r>
          </w:p>
        </w:tc>
        <w:tc>
          <w:tcPr>
            <w:tcW w:w="270" w:type="dxa"/>
          </w:tcPr>
          <w:p w14:paraId="710C34EA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242E0" w14:textId="2FC424A6" w:rsidR="009430F1" w:rsidRPr="00AE1D16" w:rsidRDefault="00E93A22" w:rsidP="00AE1D16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3F6A68EB" w14:textId="6E43769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43C43" w14:textId="394F8D36" w:rsidR="009430F1" w:rsidRPr="00AE1D16" w:rsidRDefault="00E93A22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7D6D17C8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E2717" w14:textId="77EB3048" w:rsidR="009430F1" w:rsidRPr="00AE1D16" w:rsidRDefault="00E93A22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447742EE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36A00E" w14:textId="43D234C5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5773C8" w14:textId="0943259E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E7E5" w14:textId="21FA2DE9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320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</w:p>
        </w:tc>
      </w:tr>
      <w:tr w:rsidR="009430F1" w:rsidRPr="00AE1D16" w14:paraId="78655B11" w14:textId="77777777" w:rsidTr="009430F1">
        <w:tc>
          <w:tcPr>
            <w:tcW w:w="2691" w:type="dxa"/>
          </w:tcPr>
          <w:p w14:paraId="14CE08FF" w14:textId="77777777" w:rsidR="009430F1" w:rsidRPr="00AE1D16" w:rsidRDefault="009430F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D315E3" w14:textId="77777777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E57B262" w14:textId="77777777" w:rsidR="009430F1" w:rsidRPr="00AE1D16" w:rsidRDefault="009430F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BC5A1B0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5A99395" w14:textId="2B0ABF10" w:rsidR="009430F1" w:rsidRPr="00AE1D16" w:rsidRDefault="009430F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86F7F04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36057F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45C454B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F4A764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1BBE7E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C46459" w14:textId="535A7144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558F6011" w14:textId="49017A7A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430F1" w:rsidRPr="00AE1D16" w14:paraId="3439A53D" w14:textId="77777777" w:rsidTr="009430F1">
        <w:tc>
          <w:tcPr>
            <w:tcW w:w="2691" w:type="dxa"/>
          </w:tcPr>
          <w:p w14:paraId="636394C8" w14:textId="77777777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52EDA287" w14:textId="77777777" w:rsidR="009430F1" w:rsidRPr="00AE1D16" w:rsidRDefault="009430F1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C212D7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24C83A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A2B531" w14:textId="69D987C0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D4780F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90D453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FD03EE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617444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FCCFE3" w14:textId="77777777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63BF23" w14:textId="66D8E53B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0DE5E7" w14:textId="014A95DC" w:rsidR="009430F1" w:rsidRPr="00AE1D16" w:rsidRDefault="009430F1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430F1" w:rsidRPr="00AE1D16" w14:paraId="1D1565F0" w14:textId="77777777" w:rsidTr="009430F1">
        <w:tc>
          <w:tcPr>
            <w:tcW w:w="2691" w:type="dxa"/>
          </w:tcPr>
          <w:p w14:paraId="2284D23B" w14:textId="310272CF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C085DDB" w14:textId="039A2DDB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</w:p>
        </w:tc>
        <w:tc>
          <w:tcPr>
            <w:tcW w:w="270" w:type="dxa"/>
          </w:tcPr>
          <w:p w14:paraId="37CD9372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68B9DD7" w14:textId="6D89C3C5" w:rsidR="009430F1" w:rsidRPr="00AE1D16" w:rsidRDefault="009430F1" w:rsidP="00AE1D16">
            <w:pPr>
              <w:tabs>
                <w:tab w:val="decimal" w:pos="79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CDBEE" w14:textId="165A7D1F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D41BD43" w14:textId="47FBF20D" w:rsidR="009430F1" w:rsidRPr="00AE1D16" w:rsidRDefault="009430F1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A7326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2A26FB96" w14:textId="0C426CB8" w:rsidR="009430F1" w:rsidRPr="00AE1D16" w:rsidRDefault="009430F1" w:rsidP="00AE1D16">
            <w:pPr>
              <w:tabs>
                <w:tab w:val="decimal" w:pos="610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217C4B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47C4CB" w14:textId="09038DDE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270" w:type="dxa"/>
          </w:tcPr>
          <w:p w14:paraId="1E822BD1" w14:textId="6B1EF51C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18DE23F0" w14:textId="3212FA56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</w:p>
        </w:tc>
      </w:tr>
      <w:tr w:rsidR="009430F1" w:rsidRPr="00AE1D16" w14:paraId="27F434DB" w14:textId="77777777" w:rsidTr="009430F1">
        <w:tc>
          <w:tcPr>
            <w:tcW w:w="2691" w:type="dxa"/>
          </w:tcPr>
          <w:p w14:paraId="58F4610F" w14:textId="4FC14942" w:rsidR="009430F1" w:rsidRPr="00AE1D16" w:rsidRDefault="009430F1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00CF7A" w14:textId="4C2EB0D8" w:rsidR="009430F1" w:rsidRPr="00AE1D16" w:rsidRDefault="00E93A22" w:rsidP="00AE1D1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5" w:firstLine="6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270" w:type="dxa"/>
          </w:tcPr>
          <w:p w14:paraId="27B3808E" w14:textId="77777777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F7519F" w14:textId="76B5AFC6" w:rsidR="009430F1" w:rsidRPr="00AE1D16" w:rsidRDefault="00E93A22" w:rsidP="00AE1D16">
            <w:pPr>
              <w:tabs>
                <w:tab w:val="decimal" w:pos="705"/>
              </w:tabs>
              <w:spacing w:line="240" w:lineRule="auto"/>
              <w:ind w:left="-90" w:right="-2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571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7F347AB9" w14:textId="24FD3D41" w:rsidR="009430F1" w:rsidRPr="00AE1D16" w:rsidRDefault="009430F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7533AA" w14:textId="0242873C" w:rsidR="009430F1" w:rsidRPr="00AE1D16" w:rsidRDefault="00E93A22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690F8746" w14:textId="77777777" w:rsidR="009430F1" w:rsidRPr="00AE1D16" w:rsidRDefault="009430F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9C0DB2" w14:textId="37136BC0" w:rsidR="009430F1" w:rsidRPr="00AE1D16" w:rsidRDefault="00E93A22" w:rsidP="00AE1D16">
            <w:pPr>
              <w:tabs>
                <w:tab w:val="decimal" w:pos="612"/>
              </w:tabs>
              <w:spacing w:line="240" w:lineRule="auto"/>
              <w:ind w:left="-90" w:right="22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923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70" w:type="dxa"/>
          </w:tcPr>
          <w:p w14:paraId="2F5D6C1D" w14:textId="77777777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5494225" w14:textId="1CF008E8" w:rsidR="009430F1" w:rsidRPr="00AE1D16" w:rsidRDefault="00E93A22" w:rsidP="00AE1D16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270" w:type="dxa"/>
          </w:tcPr>
          <w:p w14:paraId="27D03DD0" w14:textId="3DD6488E" w:rsidR="009430F1" w:rsidRPr="00AE1D16" w:rsidRDefault="009430F1" w:rsidP="00AE1D16">
            <w:pPr>
              <w:tabs>
                <w:tab w:val="decimal" w:pos="700"/>
              </w:tabs>
              <w:spacing w:line="240" w:lineRule="auto"/>
              <w:ind w:left="-90"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506D7" w14:textId="720AF21F" w:rsidR="009430F1" w:rsidRPr="00AE1D16" w:rsidRDefault="00E93A22" w:rsidP="00AE1D16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564</w:t>
            </w:r>
            <w:r w:rsidR="009430F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</w:tbl>
    <w:p w14:paraId="32966CA2" w14:textId="4EAECC88" w:rsidR="002077B8" w:rsidRPr="00AE1D16" w:rsidRDefault="002077B8" w:rsidP="00AE1D16">
      <w:pPr>
        <w:spacing w:line="240" w:lineRule="auto"/>
        <w:rPr>
          <w:rFonts w:asciiTheme="majorBidi" w:hAnsiTheme="majorBidi" w:cstheme="majorBidi"/>
        </w:rPr>
      </w:pPr>
    </w:p>
    <w:tbl>
      <w:tblPr>
        <w:tblW w:w="9189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780"/>
        <w:gridCol w:w="621"/>
        <w:gridCol w:w="1530"/>
        <w:gridCol w:w="270"/>
        <w:gridCol w:w="1278"/>
        <w:gridCol w:w="270"/>
        <w:gridCol w:w="1440"/>
      </w:tblGrid>
      <w:tr w:rsidR="00895B33" w:rsidRPr="00AE1D16" w14:paraId="46CE31E4" w14:textId="77777777" w:rsidTr="00417DFB">
        <w:trPr>
          <w:tblHeader/>
        </w:trPr>
        <w:tc>
          <w:tcPr>
            <w:tcW w:w="3780" w:type="dxa"/>
          </w:tcPr>
          <w:p w14:paraId="36A93410" w14:textId="2CA4351D" w:rsidR="00895B33" w:rsidRPr="00AE1D16" w:rsidRDefault="00895B33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143F2D52" w14:textId="77777777" w:rsidR="00895B33" w:rsidRPr="00AE1D16" w:rsidRDefault="00895B3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5"/>
          </w:tcPr>
          <w:p w14:paraId="56BA5EA8" w14:textId="77777777" w:rsidR="00895B33" w:rsidRPr="00AE1D16" w:rsidRDefault="00895B3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B33" w:rsidRPr="00AE1D16" w14:paraId="6668491F" w14:textId="77777777" w:rsidTr="00417DFB">
        <w:trPr>
          <w:tblHeader/>
        </w:trPr>
        <w:tc>
          <w:tcPr>
            <w:tcW w:w="3780" w:type="dxa"/>
          </w:tcPr>
          <w:p w14:paraId="6F5CD004" w14:textId="77777777" w:rsidR="00895B33" w:rsidRPr="00AE1D16" w:rsidRDefault="00895B33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dxa"/>
          </w:tcPr>
          <w:p w14:paraId="56A521A3" w14:textId="77777777" w:rsidR="00895B33" w:rsidRPr="00AE1D16" w:rsidRDefault="00895B3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08518B" w14:textId="77777777" w:rsidR="00895B33" w:rsidRPr="00AE1D16" w:rsidRDefault="00895B3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122D077B" w14:textId="77777777" w:rsidR="00895B33" w:rsidRPr="00AE1D16" w:rsidRDefault="00895B3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484C62F" w14:textId="77777777" w:rsidR="00895B33" w:rsidRPr="00AE1D16" w:rsidRDefault="00895B33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54B3E45F" w14:textId="77777777" w:rsidR="00895B33" w:rsidRPr="00AE1D16" w:rsidRDefault="00895B33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44CEE8D" w14:textId="77777777" w:rsidR="00895B33" w:rsidRPr="00AE1D16" w:rsidRDefault="00895B33" w:rsidP="00AE1D16">
            <w:pPr>
              <w:tabs>
                <w:tab w:val="left" w:pos="3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B33" w:rsidRPr="00AE1D16" w14:paraId="201E42D5" w14:textId="77777777" w:rsidTr="00417DFB">
        <w:trPr>
          <w:tblHeader/>
        </w:trPr>
        <w:tc>
          <w:tcPr>
            <w:tcW w:w="3780" w:type="dxa"/>
          </w:tcPr>
          <w:p w14:paraId="49CA296A" w14:textId="77777777" w:rsidR="00895B33" w:rsidRPr="00AE1D16" w:rsidRDefault="00895B33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BA3AAB6" w14:textId="77777777" w:rsidR="00895B33" w:rsidRPr="00AE1D16" w:rsidRDefault="00895B33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D8F4D8" w14:textId="77777777" w:rsidR="00895B33" w:rsidRPr="00AE1D16" w:rsidRDefault="00895B3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1E35A52A" w14:textId="77777777" w:rsidR="00895B33" w:rsidRPr="00AE1D16" w:rsidRDefault="00895B33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0DF38F" w14:textId="77777777" w:rsidR="00895B33" w:rsidRPr="00AE1D16" w:rsidRDefault="00895B3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การติดตั้ง</w:t>
            </w:r>
          </w:p>
        </w:tc>
        <w:tc>
          <w:tcPr>
            <w:tcW w:w="270" w:type="dxa"/>
          </w:tcPr>
          <w:p w14:paraId="314575E0" w14:textId="77777777" w:rsidR="00895B33" w:rsidRPr="00AE1D16" w:rsidRDefault="00895B33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C7E80E" w14:textId="77777777" w:rsidR="00895B33" w:rsidRPr="00AE1D16" w:rsidRDefault="00895B3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5B33" w:rsidRPr="00AE1D16" w14:paraId="0BC6AEB8" w14:textId="77777777" w:rsidTr="00417DFB">
        <w:trPr>
          <w:tblHeader/>
        </w:trPr>
        <w:tc>
          <w:tcPr>
            <w:tcW w:w="3780" w:type="dxa"/>
          </w:tcPr>
          <w:p w14:paraId="43F6AA2A" w14:textId="77777777" w:rsidR="00895B33" w:rsidRPr="00AE1D16" w:rsidRDefault="00895B33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dxa"/>
          </w:tcPr>
          <w:p w14:paraId="68EADD5B" w14:textId="77777777" w:rsidR="00895B33" w:rsidRPr="00AE1D16" w:rsidRDefault="00895B33" w:rsidP="00AE1D16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8" w:type="dxa"/>
            <w:gridSpan w:val="5"/>
          </w:tcPr>
          <w:p w14:paraId="153ACC92" w14:textId="77777777" w:rsidR="00895B33" w:rsidRPr="00AE1D16" w:rsidRDefault="00895B3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95B33" w:rsidRPr="00AE1D16" w14:paraId="0C1D9C4C" w14:textId="77777777" w:rsidTr="00417DFB">
        <w:tc>
          <w:tcPr>
            <w:tcW w:w="3780" w:type="dxa"/>
          </w:tcPr>
          <w:p w14:paraId="60298CBA" w14:textId="77777777" w:rsidR="00895B33" w:rsidRPr="00AE1D16" w:rsidRDefault="00895B33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1" w:type="dxa"/>
          </w:tcPr>
          <w:p w14:paraId="3508AB24" w14:textId="77777777" w:rsidR="00895B33" w:rsidRPr="00AE1D16" w:rsidRDefault="00895B33" w:rsidP="00AE1D16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A4950" w14:textId="77777777" w:rsidR="00895B33" w:rsidRPr="00AE1D16" w:rsidRDefault="00895B33" w:rsidP="00AE1D16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B559C" w14:textId="77777777" w:rsidR="00895B33" w:rsidRPr="00AE1D16" w:rsidRDefault="00895B33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100974" w14:textId="77777777" w:rsidR="00895B33" w:rsidRPr="00AE1D16" w:rsidRDefault="00895B33" w:rsidP="00AE1D16">
            <w:pPr>
              <w:spacing w:line="240" w:lineRule="auto"/>
              <w:ind w:left="-6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47816F" w14:textId="77777777" w:rsidR="00895B33" w:rsidRPr="00AE1D16" w:rsidRDefault="00895B33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3D2E13" w14:textId="77777777" w:rsidR="00895B33" w:rsidRPr="00AE1D16" w:rsidRDefault="00895B33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770" w:rsidRPr="00AE1D16" w14:paraId="7BF79FA2" w14:textId="77777777" w:rsidTr="00417DFB">
        <w:tc>
          <w:tcPr>
            <w:tcW w:w="3780" w:type="dxa"/>
          </w:tcPr>
          <w:p w14:paraId="6701B9CB" w14:textId="3BF71D99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21" w:type="dxa"/>
          </w:tcPr>
          <w:p w14:paraId="484184B3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48CACB5" w14:textId="7F3C212C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</w:tcPr>
          <w:p w14:paraId="73CA61E2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61A1BE7" w14:textId="22C4D007" w:rsidR="00895770" w:rsidRPr="00AE1D16" w:rsidRDefault="00E93A22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70" w:type="dxa"/>
          </w:tcPr>
          <w:p w14:paraId="22AD500D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E4C21C" w14:textId="4523EF4A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895770" w:rsidRPr="00AE1D16" w14:paraId="3854B468" w14:textId="77777777" w:rsidTr="00417DFB">
        <w:tc>
          <w:tcPr>
            <w:tcW w:w="3780" w:type="dxa"/>
          </w:tcPr>
          <w:p w14:paraId="4C5D9017" w14:textId="081A89B3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3C6DA1AA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4DFD265" w14:textId="11144D47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29974C27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513761" w14:textId="29967291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C65B74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AF5B77" w14:textId="45F9CE10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895770" w:rsidRPr="00AE1D16" w14:paraId="2D792826" w14:textId="77777777" w:rsidTr="00417DFB">
        <w:tc>
          <w:tcPr>
            <w:tcW w:w="3780" w:type="dxa"/>
          </w:tcPr>
          <w:p w14:paraId="349DBFED" w14:textId="7D213D57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21" w:type="dxa"/>
          </w:tcPr>
          <w:p w14:paraId="22D8B553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6EB0FCE7" w14:textId="494F4840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6E31C43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1BFF103" w14:textId="35DBE22B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8DBC2E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792479" w14:textId="06B46DF9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5770" w:rsidRPr="00AE1D16" w14:paraId="04130040" w14:textId="77777777" w:rsidTr="00417DFB">
        <w:tc>
          <w:tcPr>
            <w:tcW w:w="3780" w:type="dxa"/>
          </w:tcPr>
          <w:p w14:paraId="65B4069B" w14:textId="19F9E4E7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621" w:type="dxa"/>
          </w:tcPr>
          <w:p w14:paraId="466E52C8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116AA0C5" w14:textId="6D02BD48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270" w:type="dxa"/>
          </w:tcPr>
          <w:p w14:paraId="42A65E70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381C35C" w14:textId="3FA2EECE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4305DA4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851F69" w14:textId="724B9852" w:rsidR="00895770" w:rsidRPr="00AE1D16" w:rsidRDefault="00895770" w:rsidP="00AE1D16">
            <w:pPr>
              <w:tabs>
                <w:tab w:val="decimal" w:pos="960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770" w:rsidRPr="00AE1D16" w14:paraId="2D2D53A8" w14:textId="77777777" w:rsidTr="00417DFB">
        <w:tc>
          <w:tcPr>
            <w:tcW w:w="3780" w:type="dxa"/>
          </w:tcPr>
          <w:p w14:paraId="5546710F" w14:textId="2B6281A0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21" w:type="dxa"/>
          </w:tcPr>
          <w:p w14:paraId="0A6C3CB2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612FE2" w14:textId="225F491E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89577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2C76EC49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5377AC" w14:textId="28BC5FBE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22E271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5E48A" w14:textId="4C55FA35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89577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</w:tr>
      <w:tr w:rsidR="00895770" w:rsidRPr="00AE1D16" w14:paraId="598B80AB" w14:textId="77777777" w:rsidTr="00417DFB">
        <w:tc>
          <w:tcPr>
            <w:tcW w:w="3780" w:type="dxa"/>
          </w:tcPr>
          <w:p w14:paraId="504C3826" w14:textId="7C7389A7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21" w:type="dxa"/>
          </w:tcPr>
          <w:p w14:paraId="1712DA95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9583243" w14:textId="2061162F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C40B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578D0DA7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951AD49" w14:textId="55631AD4" w:rsidR="00895770" w:rsidRPr="00AE1D16" w:rsidRDefault="009C40B3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71BFC2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D64113" w14:textId="67E26661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C40B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895770" w:rsidRPr="00AE1D16" w14:paraId="44246F45" w14:textId="77777777" w:rsidTr="00417DFB">
        <w:tc>
          <w:tcPr>
            <w:tcW w:w="3780" w:type="dxa"/>
          </w:tcPr>
          <w:p w14:paraId="34F3B79C" w14:textId="776D45EB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21" w:type="dxa"/>
          </w:tcPr>
          <w:p w14:paraId="04D7AA93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78724" w14:textId="36844C98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9C40B3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7BC863B0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1A5618E" w14:textId="07E063FA" w:rsidR="00895770" w:rsidRPr="00AE1D16" w:rsidRDefault="009C40B3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9C5FEC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18CAB0" w14:textId="6D97BFFE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="009C40B3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  <w:tr w:rsidR="00895770" w:rsidRPr="00AE1D16" w14:paraId="113CD14E" w14:textId="77777777" w:rsidTr="00417DFB">
        <w:tc>
          <w:tcPr>
            <w:tcW w:w="3780" w:type="dxa"/>
          </w:tcPr>
          <w:p w14:paraId="524EDA31" w14:textId="08D79ED8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621" w:type="dxa"/>
          </w:tcPr>
          <w:p w14:paraId="36156297" w14:textId="77777777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</w:tcPr>
          <w:p w14:paraId="6D741E0F" w14:textId="77777777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B2122C" w14:textId="77777777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</w:tcPr>
          <w:p w14:paraId="3C6FEB0A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98BC4B" w14:textId="77777777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</w:tcPr>
          <w:p w14:paraId="7A7C6508" w14:textId="77777777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C6961" w:rsidRPr="00AE1D16" w14:paraId="3151B3F7" w14:textId="77777777" w:rsidTr="00417DFB">
        <w:tc>
          <w:tcPr>
            <w:tcW w:w="3780" w:type="dxa"/>
          </w:tcPr>
          <w:p w14:paraId="6489CEE0" w14:textId="2D8600C0" w:rsidR="00AC6961" w:rsidRPr="00AE1D16" w:rsidRDefault="00AC696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621" w:type="dxa"/>
          </w:tcPr>
          <w:p w14:paraId="15D24F74" w14:textId="77777777" w:rsidR="00AC6961" w:rsidRPr="00AE1D16" w:rsidRDefault="00AC696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3ED415" w14:textId="77777777" w:rsidR="00AC6961" w:rsidRPr="00AE1D16" w:rsidRDefault="00AC696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AF349" w14:textId="77777777" w:rsidR="00AC6961" w:rsidRPr="00AE1D16" w:rsidRDefault="00AC696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D340033" w14:textId="77777777" w:rsidR="00AC6961" w:rsidRPr="00AE1D16" w:rsidRDefault="00AC6961" w:rsidP="00AE1D16">
            <w:pPr>
              <w:tabs>
                <w:tab w:val="decimal" w:pos="578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885B5" w14:textId="77777777" w:rsidR="00AC6961" w:rsidRPr="00AE1D16" w:rsidRDefault="00AC696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2E6125" w14:textId="77777777" w:rsidR="00AC6961" w:rsidRPr="00AE1D16" w:rsidRDefault="00AC6961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770" w:rsidRPr="00AE1D16" w14:paraId="7B156225" w14:textId="77777777" w:rsidTr="00417DFB">
        <w:tc>
          <w:tcPr>
            <w:tcW w:w="3780" w:type="dxa"/>
          </w:tcPr>
          <w:p w14:paraId="6536584D" w14:textId="0C3A276F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621" w:type="dxa"/>
          </w:tcPr>
          <w:p w14:paraId="70E6804D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55D4ED40" w14:textId="47E9124F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649EA403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06F948" w14:textId="099ED900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796121A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414C36" w14:textId="15235F0E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95770" w:rsidRPr="00AE1D16" w14:paraId="4A68199A" w14:textId="77777777" w:rsidTr="00417DFB">
        <w:tc>
          <w:tcPr>
            <w:tcW w:w="3780" w:type="dxa"/>
          </w:tcPr>
          <w:p w14:paraId="6318C73B" w14:textId="19C3908C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48A00351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DAC0EF2" w14:textId="6D1D35B2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0CC62F90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A1B4C07" w14:textId="076FF40E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408287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C7B03" w14:textId="23CA686A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577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895770" w:rsidRPr="00AE1D16" w14:paraId="3A3F0E57" w14:textId="77777777" w:rsidTr="00417DFB">
        <w:tc>
          <w:tcPr>
            <w:tcW w:w="3780" w:type="dxa"/>
          </w:tcPr>
          <w:p w14:paraId="7E631DED" w14:textId="03D1E63A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621" w:type="dxa"/>
          </w:tcPr>
          <w:p w14:paraId="3B800103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B3A9EE" w14:textId="409C17DC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F8AE122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DEBAEBD" w14:textId="2C48CBDA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B7D41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20CC01" w14:textId="6A523002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95770" w:rsidRPr="00AE1D16" w14:paraId="4E795087" w14:textId="77777777" w:rsidTr="00417DFB">
        <w:tc>
          <w:tcPr>
            <w:tcW w:w="3780" w:type="dxa"/>
          </w:tcPr>
          <w:p w14:paraId="2016007D" w14:textId="25D89429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ตุลาคม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21" w:type="dxa"/>
          </w:tcPr>
          <w:p w14:paraId="071D8FEF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27731B" w14:textId="5506FAF6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89577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70" w:type="dxa"/>
          </w:tcPr>
          <w:p w14:paraId="48779DE3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F0E774" w14:textId="7708B57D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EC2CC0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7D92E6" w14:textId="4F572586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89577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</w:tr>
      <w:tr w:rsidR="003C205D" w:rsidRPr="00AE1D16" w14:paraId="6FF2DD03" w14:textId="77777777" w:rsidTr="00417DFB">
        <w:tc>
          <w:tcPr>
            <w:tcW w:w="3780" w:type="dxa"/>
          </w:tcPr>
          <w:p w14:paraId="070CC417" w14:textId="38423912" w:rsidR="003C205D" w:rsidRPr="00AE1D16" w:rsidRDefault="003C205D" w:rsidP="00AE1D16">
            <w:pPr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21" w:type="dxa"/>
          </w:tcPr>
          <w:p w14:paraId="0FCB5976" w14:textId="77777777" w:rsidR="003C205D" w:rsidRPr="00AE1D16" w:rsidRDefault="003C205D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0733B2B3" w14:textId="72AA7DB7" w:rsidR="003C205D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205D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655B44A8" w14:textId="77777777" w:rsidR="003C205D" w:rsidRPr="00AE1D16" w:rsidRDefault="003C205D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65D3BE" w14:textId="61C7B6C6" w:rsidR="003C205D" w:rsidRPr="00AE1D16" w:rsidRDefault="003C205D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27923BF" w14:textId="77777777" w:rsidR="003C205D" w:rsidRPr="00AE1D16" w:rsidRDefault="003C205D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D3CD1" w14:textId="20EF78BD" w:rsidR="003C205D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205D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895770" w:rsidRPr="00AE1D16" w14:paraId="4B1FD964" w14:textId="77777777" w:rsidTr="00417DFB">
        <w:tc>
          <w:tcPr>
            <w:tcW w:w="3780" w:type="dxa"/>
          </w:tcPr>
          <w:p w14:paraId="343C1C0F" w14:textId="38D701C3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21" w:type="dxa"/>
          </w:tcPr>
          <w:p w14:paraId="010D3C60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D1E8F1" w14:textId="1889A793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3C205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56E25CFD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5162975" w14:textId="4AF0E974" w:rsidR="00895770" w:rsidRPr="00AE1D16" w:rsidRDefault="003C205D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413548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A60BCF" w14:textId="1D036C30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3C205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895770" w:rsidRPr="00AE1D16" w14:paraId="1EA9DFFD" w14:textId="77777777" w:rsidTr="00417DFB">
        <w:tc>
          <w:tcPr>
            <w:tcW w:w="3780" w:type="dxa"/>
          </w:tcPr>
          <w:p w14:paraId="1FE3BF53" w14:textId="77777777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621" w:type="dxa"/>
          </w:tcPr>
          <w:p w14:paraId="7F2F9F80" w14:textId="77777777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06F539" w14:textId="77777777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FA7222" w14:textId="77777777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3CF967CE" w14:textId="77777777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10216D" w14:textId="77777777" w:rsidR="00895770" w:rsidRPr="00AE1D16" w:rsidRDefault="00895770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3966" w14:textId="77777777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95770" w:rsidRPr="00AE1D16" w14:paraId="5E38F884" w14:textId="77777777" w:rsidTr="00417DFB">
        <w:tc>
          <w:tcPr>
            <w:tcW w:w="3780" w:type="dxa"/>
          </w:tcPr>
          <w:p w14:paraId="7602AFE5" w14:textId="77777777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21" w:type="dxa"/>
          </w:tcPr>
          <w:p w14:paraId="6022CCDD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321A310C" w14:textId="77777777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86F61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35A3CB" w14:textId="77777777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98E7E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3C5942" w14:textId="77777777" w:rsidR="00895770" w:rsidRPr="00AE1D16" w:rsidRDefault="00895770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770" w:rsidRPr="00AE1D16" w14:paraId="4A19DED4" w14:textId="77777777" w:rsidTr="00417DFB">
        <w:tc>
          <w:tcPr>
            <w:tcW w:w="3780" w:type="dxa"/>
          </w:tcPr>
          <w:p w14:paraId="4AA2BAFE" w14:textId="5141138F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21" w:type="dxa"/>
          </w:tcPr>
          <w:p w14:paraId="5FEC7059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C9EEA84" w14:textId="3FC04204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9577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479777CF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8DC2056" w14:textId="07A6DB6F" w:rsidR="00895770" w:rsidRPr="00AE1D16" w:rsidRDefault="00895770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D13871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6F1F8B" w14:textId="20E087D6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9577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  <w:tr w:rsidR="00895770" w:rsidRPr="00AE1D16" w14:paraId="2FC491B2" w14:textId="77777777" w:rsidTr="00417DFB">
        <w:tc>
          <w:tcPr>
            <w:tcW w:w="3780" w:type="dxa"/>
          </w:tcPr>
          <w:p w14:paraId="5D8641DB" w14:textId="11254E9C" w:rsidR="00895770" w:rsidRPr="00AE1D16" w:rsidRDefault="00895770" w:rsidP="00AE1D1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21" w:type="dxa"/>
          </w:tcPr>
          <w:p w14:paraId="02995C68" w14:textId="77777777" w:rsidR="00895770" w:rsidRPr="00AE1D16" w:rsidRDefault="00895770" w:rsidP="00AE1D16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603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7AC032" w14:textId="3B119DB2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C205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102C23C6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14:paraId="086512BD" w14:textId="336EAAFE" w:rsidR="00895770" w:rsidRPr="00AE1D16" w:rsidRDefault="003C205D" w:rsidP="00AE1D16">
            <w:pPr>
              <w:tabs>
                <w:tab w:val="decimal" w:pos="71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8C8BCB" w14:textId="77777777" w:rsidR="00895770" w:rsidRPr="00AE1D16" w:rsidRDefault="00895770" w:rsidP="00AE1D16">
            <w:pPr>
              <w:tabs>
                <w:tab w:val="decimal" w:pos="578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DBA7E4" w14:textId="5CF76432" w:rsidR="00895770" w:rsidRPr="00AE1D16" w:rsidRDefault="00E93A22" w:rsidP="00AE1D16">
            <w:pPr>
              <w:tabs>
                <w:tab w:val="decimal" w:pos="79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3C205D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</w:tbl>
    <w:p w14:paraId="268344DF" w14:textId="6354E5EF" w:rsidR="007D3D5D" w:rsidRPr="00AE1D16" w:rsidRDefault="007D3D5D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4B05F849" w14:textId="3F12E907" w:rsidR="00062D9E" w:rsidRPr="00AE1D16" w:rsidRDefault="00062D9E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53828995" w14:textId="51E50360" w:rsidR="00062D9E" w:rsidRPr="00AE1D16" w:rsidRDefault="00062D9E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59BF6971" w14:textId="73C9A1AA" w:rsidR="00062D9E" w:rsidRPr="00AE1D16" w:rsidRDefault="00062D9E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194BE08F" w14:textId="0EF293B6" w:rsidR="008B78A7" w:rsidRPr="00AE1D16" w:rsidRDefault="008B78A7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0B1964B8" w14:textId="683991C7" w:rsidR="008B78A7" w:rsidRPr="00AE1D16" w:rsidRDefault="008B78A7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039A5C35" w14:textId="77777777" w:rsidR="008B78A7" w:rsidRPr="00AE1D16" w:rsidRDefault="008B78A7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022856DB" w14:textId="6098B0FA" w:rsidR="00062D9E" w:rsidRPr="00AE1D16" w:rsidRDefault="00062D9E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5CCA411C" w14:textId="5630BB4B" w:rsidR="00062D9E" w:rsidRPr="00AE1D16" w:rsidRDefault="00062D9E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1F605223" w14:textId="77777777" w:rsidR="00062D9E" w:rsidRPr="00AE1D16" w:rsidRDefault="00062D9E" w:rsidP="00AE1D16">
      <w:pPr>
        <w:tabs>
          <w:tab w:val="left" w:pos="0"/>
          <w:tab w:val="left" w:pos="540"/>
          <w:tab w:val="left" w:pos="990"/>
        </w:tabs>
        <w:spacing w:line="240" w:lineRule="auto"/>
        <w:ind w:right="-43"/>
        <w:rPr>
          <w:rFonts w:asciiTheme="majorBidi" w:hAnsiTheme="majorBidi" w:cstheme="majorBidi"/>
          <w:sz w:val="28"/>
          <w:szCs w:val="28"/>
        </w:rPr>
      </w:pPr>
    </w:p>
    <w:p w14:paraId="14F5F0D6" w14:textId="3FAE42E9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หนี้สินที่มีภาระดอกเบี้ย</w:t>
      </w:r>
    </w:p>
    <w:p w14:paraId="3A2502B5" w14:textId="77777777" w:rsidR="00F4355A" w:rsidRPr="00AE1D16" w:rsidRDefault="00F4355A" w:rsidP="00AE1D16">
      <w:pPr>
        <w:tabs>
          <w:tab w:val="left" w:pos="0"/>
          <w:tab w:val="left" w:pos="540"/>
          <w:tab w:val="left" w:pos="99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2"/>
        <w:gridCol w:w="683"/>
        <w:gridCol w:w="907"/>
        <w:gridCol w:w="236"/>
        <w:gridCol w:w="895"/>
        <w:gridCol w:w="236"/>
        <w:gridCol w:w="850"/>
        <w:gridCol w:w="231"/>
        <w:gridCol w:w="895"/>
        <w:gridCol w:w="242"/>
        <w:gridCol w:w="895"/>
        <w:gridCol w:w="231"/>
        <w:gridCol w:w="895"/>
      </w:tblGrid>
      <w:tr w:rsidR="000E2DF9" w:rsidRPr="00AE1D16" w14:paraId="234177D6" w14:textId="77777777" w:rsidTr="00466FD5">
        <w:trPr>
          <w:tblHeader/>
        </w:trPr>
        <w:tc>
          <w:tcPr>
            <w:tcW w:w="2582" w:type="dxa"/>
          </w:tcPr>
          <w:p w14:paraId="38E59FBD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5C2DE229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12" w:type="dxa"/>
            <w:gridSpan w:val="11"/>
          </w:tcPr>
          <w:p w14:paraId="674A2A31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E2DF9" w:rsidRPr="00AE1D16" w14:paraId="7BEA9BE8" w14:textId="77777777" w:rsidTr="00466FD5">
        <w:trPr>
          <w:tblHeader/>
        </w:trPr>
        <w:tc>
          <w:tcPr>
            <w:tcW w:w="2582" w:type="dxa"/>
          </w:tcPr>
          <w:p w14:paraId="219F2503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715B9684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4" w:type="dxa"/>
            <w:gridSpan w:val="5"/>
          </w:tcPr>
          <w:p w14:paraId="61AA2928" w14:textId="069E331E" w:rsidR="000E2DF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1" w:type="dxa"/>
          </w:tcPr>
          <w:p w14:paraId="57F9D040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7" w:type="dxa"/>
            <w:gridSpan w:val="5"/>
          </w:tcPr>
          <w:p w14:paraId="25B71698" w14:textId="071C7B24" w:rsidR="000E2DF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0E2DF9" w:rsidRPr="00AE1D16" w14:paraId="263C878C" w14:textId="77777777" w:rsidTr="00466FD5">
        <w:trPr>
          <w:tblHeader/>
        </w:trPr>
        <w:tc>
          <w:tcPr>
            <w:tcW w:w="2582" w:type="dxa"/>
          </w:tcPr>
          <w:p w14:paraId="726C198D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  <w:vAlign w:val="bottom"/>
          </w:tcPr>
          <w:p w14:paraId="381D233E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50DDE673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BDEBD50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11A9B6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FA88A80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D6331C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27736E26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2556B65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205AF05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F184EE5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42979F9A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DD2ACD0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AE1D16" w14:paraId="57B240EA" w14:textId="77777777" w:rsidTr="00466FD5">
        <w:trPr>
          <w:tblHeader/>
        </w:trPr>
        <w:tc>
          <w:tcPr>
            <w:tcW w:w="2582" w:type="dxa"/>
          </w:tcPr>
          <w:p w14:paraId="7B28D37B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" w:type="dxa"/>
          </w:tcPr>
          <w:p w14:paraId="68461CC7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12" w:type="dxa"/>
            <w:gridSpan w:val="11"/>
            <w:vAlign w:val="bottom"/>
          </w:tcPr>
          <w:p w14:paraId="64CAEB50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D12E18" w:rsidRPr="00AE1D16" w14:paraId="70CC4495" w14:textId="77777777" w:rsidTr="00466FD5">
        <w:tc>
          <w:tcPr>
            <w:tcW w:w="2582" w:type="dxa"/>
          </w:tcPr>
          <w:p w14:paraId="5888DFB1" w14:textId="77777777" w:rsidR="00D12E18" w:rsidRPr="00AE1D16" w:rsidRDefault="00D12E18" w:rsidP="00AE1D16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83" w:type="dxa"/>
          </w:tcPr>
          <w:p w14:paraId="15FA79B2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1B66D3" w14:textId="37168294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4744793B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8EB9856" w14:textId="6FC7A0C4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416E9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13FF527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ACD82C" w14:textId="48C2472A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2AEDE554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3839D16" w14:textId="28D9162C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2" w:type="dxa"/>
            <w:vAlign w:val="bottom"/>
          </w:tcPr>
          <w:p w14:paraId="6B2E191A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285D88E" w14:textId="47369A3B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43D19ED2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C6B2F5" w14:textId="13CA1950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D12E18" w:rsidRPr="00AE1D16" w14:paraId="6467DAEC" w14:textId="77777777" w:rsidTr="00466FD5">
        <w:tc>
          <w:tcPr>
            <w:tcW w:w="2582" w:type="dxa"/>
          </w:tcPr>
          <w:p w14:paraId="53B1D728" w14:textId="77777777" w:rsidR="00D12E18" w:rsidRPr="00AE1D16" w:rsidRDefault="00D12E18" w:rsidP="00AE1D16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676FF153" w14:textId="31B0CDE9" w:rsidR="00D12E18" w:rsidRPr="00AE1D16" w:rsidRDefault="00281B39" w:rsidP="00AE1D16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83" w:type="dxa"/>
            <w:vAlign w:val="bottom"/>
          </w:tcPr>
          <w:p w14:paraId="4C89FE41" w14:textId="7F25FEA3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4EBDC2D" w14:textId="588AF01A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76A9F03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06308CF" w14:textId="03CC0041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6" w:type="dxa"/>
            <w:vAlign w:val="bottom"/>
          </w:tcPr>
          <w:p w14:paraId="5255DB6B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CF7921" w14:textId="5F88013F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ind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1" w:type="dxa"/>
            <w:vAlign w:val="bottom"/>
          </w:tcPr>
          <w:p w14:paraId="2C66B7FD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AD25F2" w14:textId="26F2BBA2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C95A83B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463A7E3" w14:textId="2C018849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31" w:type="dxa"/>
            <w:vAlign w:val="bottom"/>
          </w:tcPr>
          <w:p w14:paraId="0E2CA21C" w14:textId="77777777" w:rsidR="00D12E18" w:rsidRPr="00AE1D16" w:rsidRDefault="00D12E18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153BC33" w14:textId="1DF58C06" w:rsidR="00D12E18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12E18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5C2991" w:rsidRPr="00AE1D16" w14:paraId="58C1A603" w14:textId="77777777" w:rsidTr="00466FD5">
        <w:tc>
          <w:tcPr>
            <w:tcW w:w="2582" w:type="dxa"/>
          </w:tcPr>
          <w:p w14:paraId="1A8DEAAF" w14:textId="0C936EEC" w:rsidR="005C2991" w:rsidRPr="00AE1D16" w:rsidRDefault="005C2991" w:rsidP="00AE1D1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83" w:type="dxa"/>
          </w:tcPr>
          <w:p w14:paraId="5170EFF3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4B215D7" w14:textId="7FD8EB38" w:rsidR="005C2991" w:rsidRPr="00AE1D16" w:rsidRDefault="00E93A22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36" w:type="dxa"/>
            <w:vAlign w:val="bottom"/>
          </w:tcPr>
          <w:p w14:paraId="6EFCCDC4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36ED15C" w14:textId="449A42FD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D62ABAE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613CC1" w14:textId="7C5CF4C3" w:rsidR="005C2991" w:rsidRPr="00AE1D16" w:rsidRDefault="00E93A22" w:rsidP="00AE1D16">
            <w:pPr>
              <w:tabs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31" w:type="dxa"/>
            <w:vAlign w:val="bottom"/>
          </w:tcPr>
          <w:p w14:paraId="26648C69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A6B58E1" w14:textId="2F03F23E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42" w:type="dxa"/>
            <w:vAlign w:val="bottom"/>
          </w:tcPr>
          <w:p w14:paraId="033DAD8C" w14:textId="77777777" w:rsidR="005C2991" w:rsidRPr="00AE1D16" w:rsidRDefault="005C2991" w:rsidP="00AE1D16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037866F" w14:textId="40BC5C56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1" w:type="dxa"/>
            <w:vAlign w:val="bottom"/>
          </w:tcPr>
          <w:p w14:paraId="1D2D4179" w14:textId="77777777" w:rsidR="005C2991" w:rsidRPr="00AE1D16" w:rsidRDefault="005C2991" w:rsidP="00AE1D16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356DC9" w14:textId="770ED8EB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5C2991" w:rsidRPr="00AE1D16" w14:paraId="09C71D8B" w14:textId="77777777" w:rsidTr="00466FD5">
        <w:tc>
          <w:tcPr>
            <w:tcW w:w="2582" w:type="dxa"/>
          </w:tcPr>
          <w:p w14:paraId="6F8B40B5" w14:textId="3CA6D7E5" w:rsidR="005C2991" w:rsidRPr="00AE1D16" w:rsidRDefault="005C2991" w:rsidP="00AE1D16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83" w:type="dxa"/>
          </w:tcPr>
          <w:p w14:paraId="4C3E5B4F" w14:textId="3A671077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907" w:type="dxa"/>
            <w:vAlign w:val="bottom"/>
          </w:tcPr>
          <w:p w14:paraId="0F41D3C6" w14:textId="71C72836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B65FFE2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1680B4" w14:textId="0CD1D2FF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36" w:type="dxa"/>
            <w:vAlign w:val="bottom"/>
          </w:tcPr>
          <w:p w14:paraId="5154601E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F839DD" w14:textId="2AB6786D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31" w:type="dxa"/>
            <w:vAlign w:val="bottom"/>
          </w:tcPr>
          <w:p w14:paraId="49D09A64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2BFD6A0" w14:textId="1F32C5D6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7499B255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5B4A89" w14:textId="62942A7B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31" w:type="dxa"/>
            <w:vAlign w:val="bottom"/>
          </w:tcPr>
          <w:p w14:paraId="144733BA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A9824C4" w14:textId="063DCC0E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5C2991" w:rsidRPr="00AE1D16" w14:paraId="58C5948A" w14:textId="77777777" w:rsidTr="00466FD5">
        <w:tc>
          <w:tcPr>
            <w:tcW w:w="2582" w:type="dxa"/>
          </w:tcPr>
          <w:p w14:paraId="20C8A857" w14:textId="7CA95702" w:rsidR="005C2991" w:rsidRPr="00AE1D16" w:rsidRDefault="005C2991" w:rsidP="00AE1D16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83" w:type="dxa"/>
          </w:tcPr>
          <w:p w14:paraId="4CEECF45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09276B7" w14:textId="005E873F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E10C7F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DA91897" w14:textId="5DA65A11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36" w:type="dxa"/>
            <w:vAlign w:val="bottom"/>
          </w:tcPr>
          <w:p w14:paraId="2B211D87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769CDF" w14:textId="396785A4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31" w:type="dxa"/>
            <w:vAlign w:val="bottom"/>
          </w:tcPr>
          <w:p w14:paraId="516CEA85" w14:textId="77777777" w:rsidR="005C2991" w:rsidRPr="00AE1D16" w:rsidRDefault="005C2991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A6DC7CB" w14:textId="1A0EB88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2" w:type="dxa"/>
            <w:vAlign w:val="bottom"/>
          </w:tcPr>
          <w:p w14:paraId="4096A63D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E7456C9" w14:textId="3D7641E9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31" w:type="dxa"/>
            <w:vAlign w:val="bottom"/>
          </w:tcPr>
          <w:p w14:paraId="00325B0E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26DBC948" w14:textId="1FB2B761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5C2991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5C2991" w:rsidRPr="00AE1D16" w14:paraId="69F00984" w14:textId="77777777" w:rsidTr="00466FD5">
        <w:tc>
          <w:tcPr>
            <w:tcW w:w="2582" w:type="dxa"/>
          </w:tcPr>
          <w:p w14:paraId="734EFAB6" w14:textId="77777777" w:rsidR="005C2991" w:rsidRPr="00AE1D16" w:rsidRDefault="005C2991" w:rsidP="00AE1D1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83" w:type="dxa"/>
          </w:tcPr>
          <w:p w14:paraId="37F51087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7E0FC" w14:textId="5E3923F1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236" w:type="dxa"/>
            <w:vAlign w:val="bottom"/>
          </w:tcPr>
          <w:p w14:paraId="2ACF0A80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29A01" w14:textId="09652B6F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236" w:type="dxa"/>
            <w:vAlign w:val="bottom"/>
          </w:tcPr>
          <w:p w14:paraId="216AF979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15A05" w14:textId="50CF126D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026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31" w:type="dxa"/>
            <w:vAlign w:val="bottom"/>
          </w:tcPr>
          <w:p w14:paraId="09173B1A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2FA48" w14:textId="008C6A92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760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242" w:type="dxa"/>
            <w:vAlign w:val="bottom"/>
          </w:tcPr>
          <w:p w14:paraId="338891F2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3B913" w14:textId="5DD7FFF4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486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31" w:type="dxa"/>
            <w:vAlign w:val="bottom"/>
          </w:tcPr>
          <w:p w14:paraId="3BEFBE4E" w14:textId="77777777" w:rsidR="005C2991" w:rsidRPr="00AE1D16" w:rsidRDefault="005C299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9D36" w14:textId="45B6C84F" w:rsidR="005C299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246</w:t>
            </w:r>
            <w:r w:rsidR="005C2991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</w:tr>
    </w:tbl>
    <w:p w14:paraId="38A9F22F" w14:textId="2F8D16D5" w:rsidR="00317CF4" w:rsidRPr="00AE1D16" w:rsidRDefault="00317CF4" w:rsidP="00AE1D16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8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30"/>
        <w:gridCol w:w="910"/>
        <w:gridCol w:w="236"/>
        <w:gridCol w:w="897"/>
        <w:gridCol w:w="234"/>
        <w:gridCol w:w="873"/>
        <w:gridCol w:w="236"/>
        <w:gridCol w:w="934"/>
        <w:gridCol w:w="243"/>
        <w:gridCol w:w="927"/>
        <w:gridCol w:w="236"/>
        <w:gridCol w:w="852"/>
        <w:gridCol w:w="14"/>
      </w:tblGrid>
      <w:tr w:rsidR="000E2DF9" w:rsidRPr="00AE1D16" w14:paraId="75454783" w14:textId="77777777" w:rsidTr="0040110D">
        <w:trPr>
          <w:gridAfter w:val="1"/>
          <w:wAfter w:w="14" w:type="dxa"/>
          <w:tblHeader/>
        </w:trPr>
        <w:tc>
          <w:tcPr>
            <w:tcW w:w="2610" w:type="dxa"/>
          </w:tcPr>
          <w:p w14:paraId="6ABCB7C2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4E280A4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78" w:type="dxa"/>
            <w:gridSpan w:val="11"/>
          </w:tcPr>
          <w:p w14:paraId="606DF462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DF9" w:rsidRPr="00AE1D16" w14:paraId="4B3EE6DD" w14:textId="77777777" w:rsidTr="0040110D">
        <w:trPr>
          <w:gridAfter w:val="1"/>
          <w:wAfter w:w="14" w:type="dxa"/>
          <w:tblHeader/>
        </w:trPr>
        <w:tc>
          <w:tcPr>
            <w:tcW w:w="2610" w:type="dxa"/>
          </w:tcPr>
          <w:p w14:paraId="7DD56CB7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B899B2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14:paraId="67ED2D2F" w14:textId="2E96B484" w:rsidR="000E2DF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10EB5718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2" w:type="dxa"/>
            <w:gridSpan w:val="5"/>
          </w:tcPr>
          <w:p w14:paraId="2F78E03A" w14:textId="7073B64E" w:rsidR="000E2DF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3C205D" w:rsidRPr="00AE1D16" w14:paraId="453EE676" w14:textId="77777777" w:rsidTr="0040110D">
        <w:trPr>
          <w:tblHeader/>
        </w:trPr>
        <w:tc>
          <w:tcPr>
            <w:tcW w:w="2610" w:type="dxa"/>
          </w:tcPr>
          <w:p w14:paraId="472B854D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BA5ACB8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10" w:type="dxa"/>
            <w:vAlign w:val="bottom"/>
          </w:tcPr>
          <w:p w14:paraId="4DDFEF33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2E86826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8F02D81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410E9471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7618013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27B4E9E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F83C495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2D198962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7B834D1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0CF02F5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20B119FE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E2DF9" w:rsidRPr="00AE1D16" w14:paraId="1837C40C" w14:textId="77777777" w:rsidTr="0040110D">
        <w:trPr>
          <w:gridAfter w:val="1"/>
          <w:wAfter w:w="14" w:type="dxa"/>
          <w:tblHeader/>
        </w:trPr>
        <w:tc>
          <w:tcPr>
            <w:tcW w:w="2610" w:type="dxa"/>
          </w:tcPr>
          <w:p w14:paraId="191C2342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78169CD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78" w:type="dxa"/>
            <w:gridSpan w:val="11"/>
            <w:vAlign w:val="bottom"/>
          </w:tcPr>
          <w:p w14:paraId="6AC4BA9B" w14:textId="77777777" w:rsidR="000E2DF9" w:rsidRPr="00AE1D16" w:rsidRDefault="000E2DF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3C205D" w:rsidRPr="00AE1D16" w14:paraId="2C0239DA" w14:textId="77777777" w:rsidTr="0040110D">
        <w:tc>
          <w:tcPr>
            <w:tcW w:w="2610" w:type="dxa"/>
          </w:tcPr>
          <w:p w14:paraId="2D680F8A" w14:textId="77777777" w:rsidR="0040110D" w:rsidRPr="00AE1D16" w:rsidRDefault="001D79ED" w:rsidP="00AE1D16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  <w:p w14:paraId="55D61340" w14:textId="7FD41484" w:rsidR="001D79ED" w:rsidRPr="00AE1D16" w:rsidRDefault="000236DC" w:rsidP="00AE1D16">
            <w:pPr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1D79ED"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เกี่ยวข้องกัน </w:t>
            </w:r>
          </w:p>
        </w:tc>
        <w:tc>
          <w:tcPr>
            <w:tcW w:w="630" w:type="dxa"/>
            <w:vAlign w:val="bottom"/>
          </w:tcPr>
          <w:p w14:paraId="10AD6CB3" w14:textId="1CCDD433" w:rsidR="001D79ED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10" w:type="dxa"/>
            <w:vAlign w:val="bottom"/>
          </w:tcPr>
          <w:p w14:paraId="682FB876" w14:textId="0232D483" w:rsidR="001D79ED" w:rsidRPr="00AE1D16" w:rsidRDefault="001D79ED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9C471DE" w14:textId="13F9F95A" w:rsidR="001D79ED" w:rsidRPr="00AE1D16" w:rsidRDefault="001D79ED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05113CF" w14:textId="14407FE2" w:rsidR="001D79ED" w:rsidRPr="00AE1D16" w:rsidRDefault="00E93A22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C205D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3C205D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4" w:type="dxa"/>
            <w:vAlign w:val="bottom"/>
          </w:tcPr>
          <w:p w14:paraId="5171D4F3" w14:textId="77777777" w:rsidR="001D79ED" w:rsidRPr="00AE1D16" w:rsidRDefault="001D79ED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7034592" w14:textId="48EDC567" w:rsidR="001D79ED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C205D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3C205D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vAlign w:val="bottom"/>
          </w:tcPr>
          <w:p w14:paraId="7390BCF7" w14:textId="77777777" w:rsidR="001D79ED" w:rsidRPr="00AE1D16" w:rsidRDefault="001D79ED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2AE4226" w14:textId="0E68D392" w:rsidR="001D79ED" w:rsidRPr="00AE1D16" w:rsidRDefault="001D79ED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22C6D5E" w14:textId="6BA5958E" w:rsidR="001D79ED" w:rsidRPr="00AE1D16" w:rsidRDefault="001D79ED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D6C8684" w14:textId="3EFE5803" w:rsidR="001D79ED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79ED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1D79ED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6" w:type="dxa"/>
            <w:vAlign w:val="bottom"/>
          </w:tcPr>
          <w:p w14:paraId="077147DB" w14:textId="77777777" w:rsidR="001D79ED" w:rsidRPr="00AE1D16" w:rsidRDefault="001D79ED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1FDE3E21" w14:textId="4AEFE78A" w:rsidR="001D79ED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D79ED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1D79ED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D35899" w:rsidRPr="00AE1D16" w14:paraId="1A206998" w14:textId="77777777" w:rsidTr="00645C6F">
        <w:tc>
          <w:tcPr>
            <w:tcW w:w="2610" w:type="dxa"/>
          </w:tcPr>
          <w:p w14:paraId="069573E3" w14:textId="261F6984" w:rsidR="00D35899" w:rsidRPr="00AE1D16" w:rsidRDefault="00D35899" w:rsidP="00AE1D16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2E8B7919" w14:textId="77777777" w:rsidR="00D35899" w:rsidRPr="00AE1D16" w:rsidRDefault="00D35899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37B17F50" w14:textId="43AD4543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6DE1A0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5758E7E" w14:textId="15473F98" w:rsidR="00D35899" w:rsidRPr="00AE1D16" w:rsidRDefault="00E93A22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34" w:type="dxa"/>
            <w:vAlign w:val="bottom"/>
          </w:tcPr>
          <w:p w14:paraId="29E849AC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F5F136A" w14:textId="219998F7" w:rsidR="00D35899" w:rsidRPr="00AE1D16" w:rsidRDefault="00E93A22" w:rsidP="00AE1D16">
            <w:pPr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36" w:type="dxa"/>
            <w:vAlign w:val="bottom"/>
          </w:tcPr>
          <w:p w14:paraId="0D78B1BD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A47462C" w14:textId="705D040B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4B5BEDC2" w14:textId="77777777" w:rsidR="00D35899" w:rsidRPr="00AE1D16" w:rsidRDefault="00D35899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0BD1B46" w14:textId="3B7108E4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1CC0035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5A30B86F" w14:textId="7A6EE612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35899" w:rsidRPr="00AE1D16" w14:paraId="53F3CA53" w14:textId="77777777" w:rsidTr="0040110D">
        <w:tc>
          <w:tcPr>
            <w:tcW w:w="2610" w:type="dxa"/>
          </w:tcPr>
          <w:p w14:paraId="0A9AC9BF" w14:textId="30BA6F93" w:rsidR="00D35899" w:rsidRPr="00AE1D16" w:rsidRDefault="00D35899" w:rsidP="00AE1D16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30" w:type="dxa"/>
          </w:tcPr>
          <w:p w14:paraId="6F3A5E14" w14:textId="0E0E7E04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910" w:type="dxa"/>
            <w:vAlign w:val="bottom"/>
          </w:tcPr>
          <w:p w14:paraId="2D382039" w14:textId="2FF825EB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D390764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DD7B9D" w14:textId="7EB64FB5" w:rsidR="00D35899" w:rsidRPr="00AE1D16" w:rsidRDefault="00E93A22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34" w:type="dxa"/>
            <w:vAlign w:val="bottom"/>
          </w:tcPr>
          <w:p w14:paraId="1EDC32A5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08F9A1E" w14:textId="2B86057F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36" w:type="dxa"/>
            <w:vAlign w:val="bottom"/>
          </w:tcPr>
          <w:p w14:paraId="201830E4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1852F3" w14:textId="7A220D46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4F331B7E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6B27F72" w14:textId="647BD428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36" w:type="dxa"/>
            <w:vAlign w:val="bottom"/>
          </w:tcPr>
          <w:p w14:paraId="38D02DFA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2580A983" w14:textId="373B3752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</w:tr>
      <w:tr w:rsidR="00D35899" w:rsidRPr="00AE1D16" w14:paraId="0EF86797" w14:textId="77777777" w:rsidTr="0040110D">
        <w:tc>
          <w:tcPr>
            <w:tcW w:w="2610" w:type="dxa"/>
          </w:tcPr>
          <w:p w14:paraId="692C0F56" w14:textId="077BE922" w:rsidR="00D35899" w:rsidRPr="00AE1D16" w:rsidRDefault="00D35899" w:rsidP="00AE1D16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630" w:type="dxa"/>
          </w:tcPr>
          <w:p w14:paraId="5A55589E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vAlign w:val="bottom"/>
          </w:tcPr>
          <w:p w14:paraId="17358157" w14:textId="366E730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AF9535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CFC11B5" w14:textId="41621152" w:rsidR="00D35899" w:rsidRPr="00AE1D16" w:rsidRDefault="00E93A22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4" w:type="dxa"/>
            <w:vAlign w:val="bottom"/>
          </w:tcPr>
          <w:p w14:paraId="2D40258C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0ED28B4" w14:textId="1C0A6AE2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vAlign w:val="bottom"/>
          </w:tcPr>
          <w:p w14:paraId="753F47BF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7B059BC" w14:textId="417B7E22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36F31C6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BD566C6" w14:textId="13EA37CE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236" w:type="dxa"/>
            <w:vAlign w:val="bottom"/>
          </w:tcPr>
          <w:p w14:paraId="04D49EB6" w14:textId="77777777" w:rsidR="00D35899" w:rsidRPr="00AE1D16" w:rsidRDefault="00D35899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6BD96B5B" w14:textId="0752B0A9" w:rsidR="00D35899" w:rsidRPr="00AE1D16" w:rsidRDefault="00E93A22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35899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</w:tr>
      <w:tr w:rsidR="00D35899" w:rsidRPr="00AE1D16" w14:paraId="23EBA86D" w14:textId="77777777" w:rsidTr="0040110D">
        <w:tc>
          <w:tcPr>
            <w:tcW w:w="2610" w:type="dxa"/>
          </w:tcPr>
          <w:p w14:paraId="4215E89D" w14:textId="77777777" w:rsidR="00D35899" w:rsidRPr="00AE1D16" w:rsidRDefault="00D35899" w:rsidP="00AE1D16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5D899431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70EBF" w14:textId="5DD37C5D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3CD5AED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61003" w14:textId="6474519B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34" w:type="dxa"/>
            <w:vAlign w:val="bottom"/>
          </w:tcPr>
          <w:p w14:paraId="474132BC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42280" w14:textId="03AA796D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0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36" w:type="dxa"/>
            <w:vAlign w:val="bottom"/>
          </w:tcPr>
          <w:p w14:paraId="6FEC57EC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5E741" w14:textId="07642840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14:paraId="6CB57F74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772FD" w14:textId="45041E9D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6" w:type="dxa"/>
            <w:vAlign w:val="bottom"/>
          </w:tcPr>
          <w:p w14:paraId="0F33127B" w14:textId="77777777" w:rsidR="00D35899" w:rsidRPr="00AE1D16" w:rsidRDefault="00D3589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9F7F" w14:textId="02162F8E" w:rsidR="00D3589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="00D35899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</w:tr>
    </w:tbl>
    <w:p w14:paraId="22A9168C" w14:textId="62A2F051" w:rsidR="00F4355A" w:rsidRPr="00AE1D16" w:rsidRDefault="00F4355A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9"/>
        <w:gridCol w:w="1115"/>
        <w:gridCol w:w="977"/>
        <w:gridCol w:w="249"/>
        <w:gridCol w:w="900"/>
        <w:gridCol w:w="237"/>
        <w:gridCol w:w="896"/>
        <w:gridCol w:w="239"/>
        <w:gridCol w:w="878"/>
      </w:tblGrid>
      <w:tr w:rsidR="000E2DF9" w:rsidRPr="00AE1D16" w14:paraId="5F7FF7B9" w14:textId="77777777" w:rsidTr="00AF4571">
        <w:trPr>
          <w:tblHeader/>
        </w:trPr>
        <w:tc>
          <w:tcPr>
            <w:tcW w:w="4229" w:type="dxa"/>
            <w:vMerge w:val="restart"/>
            <w:shd w:val="clear" w:color="auto" w:fill="auto"/>
          </w:tcPr>
          <w:p w14:paraId="4BD2AE22" w14:textId="77777777" w:rsidR="000E2DF9" w:rsidRPr="00AE1D16" w:rsidRDefault="000E2DF9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6C6F2DCF" w14:textId="32C2FB3E" w:rsidR="000E2DF9" w:rsidRPr="00AE1D16" w:rsidRDefault="000E2DF9" w:rsidP="00AE1D16">
            <w:pPr>
              <w:tabs>
                <w:tab w:val="left" w:pos="163"/>
              </w:tabs>
              <w:spacing w:line="240" w:lineRule="auto"/>
              <w:ind w:left="163" w:right="-108" w:hanging="16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15" w:type="dxa"/>
          </w:tcPr>
          <w:p w14:paraId="003D47C7" w14:textId="77777777" w:rsidR="000E2DF9" w:rsidRPr="00AE1D16" w:rsidRDefault="000E2DF9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49F74E39" w14:textId="77777777" w:rsidR="000E2DF9" w:rsidRPr="00AE1D16" w:rsidRDefault="000E2DF9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F80ABA3" w14:textId="77777777" w:rsidR="000E2DF9" w:rsidRPr="00AE1D16" w:rsidRDefault="000E2DF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13" w:type="dxa"/>
            <w:gridSpan w:val="3"/>
          </w:tcPr>
          <w:p w14:paraId="764566A6" w14:textId="77777777" w:rsidR="000E2DF9" w:rsidRPr="00AE1D16" w:rsidRDefault="000E2DF9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27A" w:rsidRPr="00AE1D16" w14:paraId="2014E0DE" w14:textId="77777777" w:rsidTr="00AF4571">
        <w:trPr>
          <w:tblHeader/>
        </w:trPr>
        <w:tc>
          <w:tcPr>
            <w:tcW w:w="4229" w:type="dxa"/>
            <w:vMerge/>
          </w:tcPr>
          <w:p w14:paraId="4B4F5324" w14:textId="77777777" w:rsidR="00A2627A" w:rsidRPr="00AE1D16" w:rsidRDefault="00A2627A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3D356B3D" w14:textId="77777777" w:rsidR="00A2627A" w:rsidRPr="00AE1D16" w:rsidRDefault="00A2627A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55FD0DC" w14:textId="4962F7CC" w:rsidR="00A2627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7DC6FA0" w14:textId="77777777" w:rsidR="00A2627A" w:rsidRPr="00AE1D16" w:rsidRDefault="00A2627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B30F96" w14:textId="63DF8157" w:rsidR="00A2627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shd w:val="clear" w:color="auto" w:fill="auto"/>
          </w:tcPr>
          <w:p w14:paraId="2669CBC1" w14:textId="77777777" w:rsidR="00A2627A" w:rsidRPr="00AE1D16" w:rsidRDefault="00A2627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3BA71EC" w14:textId="7763A1E9" w:rsidR="00A2627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B13729" w14:textId="77777777" w:rsidR="00A2627A" w:rsidRPr="00AE1D16" w:rsidRDefault="00A2627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39E0439" w14:textId="00A19604" w:rsidR="00A2627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2627A" w:rsidRPr="00AE1D16" w14:paraId="0BB6CEF5" w14:textId="77777777" w:rsidTr="00AF4571">
        <w:trPr>
          <w:tblHeader/>
        </w:trPr>
        <w:tc>
          <w:tcPr>
            <w:tcW w:w="4229" w:type="dxa"/>
          </w:tcPr>
          <w:p w14:paraId="5C03562D" w14:textId="77777777" w:rsidR="00A2627A" w:rsidRPr="00AE1D16" w:rsidRDefault="00A2627A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14:paraId="070DD8AA" w14:textId="77777777" w:rsidR="00A2627A" w:rsidRPr="00AE1D16" w:rsidRDefault="00A2627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76" w:type="dxa"/>
            <w:gridSpan w:val="7"/>
          </w:tcPr>
          <w:p w14:paraId="393D9CD8" w14:textId="77777777" w:rsidR="00A2627A" w:rsidRPr="00AE1D16" w:rsidRDefault="00A2627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7CDC" w:rsidRPr="00AE1D16" w14:paraId="42F36DA9" w14:textId="77777777" w:rsidTr="00AF4571">
        <w:trPr>
          <w:tblHeader/>
        </w:trPr>
        <w:tc>
          <w:tcPr>
            <w:tcW w:w="4229" w:type="dxa"/>
          </w:tcPr>
          <w:p w14:paraId="4822FF06" w14:textId="797EB860" w:rsidR="00057CDC" w:rsidRPr="00AE1D16" w:rsidRDefault="00057CDC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เงินฝาก</w:t>
            </w:r>
            <w:r w:rsidR="002C5C2B" w:rsidRPr="00AE1D16">
              <w:rPr>
                <w:rFonts w:asciiTheme="majorBidi" w:hAnsiTheme="majorBidi"/>
                <w:b/>
                <w:sz w:val="28"/>
                <w:szCs w:val="28"/>
                <w:cs/>
              </w:rPr>
              <w:t>สถาบันการเงิน</w:t>
            </w:r>
            <w:r w:rsidRPr="00AE1D1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ระยะสั้นที่ใช้เป็นหลักประกัน</w:t>
            </w:r>
          </w:p>
        </w:tc>
        <w:tc>
          <w:tcPr>
            <w:tcW w:w="1115" w:type="dxa"/>
          </w:tcPr>
          <w:p w14:paraId="019E668B" w14:textId="3B0BE02C" w:rsidR="00057CDC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77" w:type="dxa"/>
          </w:tcPr>
          <w:p w14:paraId="452273EE" w14:textId="48D78319" w:rsidR="00057CDC" w:rsidRPr="00AE1D16" w:rsidRDefault="00E93A22" w:rsidP="00AE1D16">
            <w:pPr>
              <w:tabs>
                <w:tab w:val="decimal" w:pos="26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  <w:r w:rsidR="001D5F64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222</w:t>
            </w:r>
            <w:r w:rsidR="001D5F64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93</w:t>
            </w:r>
          </w:p>
        </w:tc>
        <w:tc>
          <w:tcPr>
            <w:tcW w:w="249" w:type="dxa"/>
          </w:tcPr>
          <w:p w14:paraId="55C6400F" w14:textId="77777777" w:rsidR="00057CDC" w:rsidRPr="00AE1D16" w:rsidRDefault="00057CDC" w:rsidP="00AE1D16">
            <w:pPr>
              <w:spacing w:line="240" w:lineRule="auto"/>
              <w:ind w:left="98" w:right="-105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1946E0B" w14:textId="2A06D85C" w:rsidR="00057CDC" w:rsidRPr="00AE1D16" w:rsidRDefault="001D5F64" w:rsidP="00AE1D16">
            <w:pPr>
              <w:tabs>
                <w:tab w:val="decimal" w:pos="34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64E79BC" w14:textId="77777777" w:rsidR="00057CDC" w:rsidRPr="00AE1D16" w:rsidRDefault="00057CDC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</w:tcPr>
          <w:p w14:paraId="58323FCF" w14:textId="63A6F99E" w:rsidR="00057CDC" w:rsidRPr="00AE1D16" w:rsidRDefault="001D5F64" w:rsidP="00AE1D16">
            <w:pPr>
              <w:tabs>
                <w:tab w:val="decimal" w:pos="510"/>
              </w:tabs>
              <w:spacing w:line="240" w:lineRule="auto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BA0DDB1" w14:textId="3B3415B9" w:rsidR="00057CDC" w:rsidRPr="00AE1D16" w:rsidRDefault="00057CDC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34D0A269" w14:textId="17C30515" w:rsidR="00057CDC" w:rsidRPr="00AE1D16" w:rsidRDefault="001D5F64" w:rsidP="00AE1D16">
            <w:pPr>
              <w:tabs>
                <w:tab w:val="decimal" w:pos="168"/>
              </w:tabs>
              <w:spacing w:line="240" w:lineRule="auto"/>
              <w:ind w:left="-102" w:right="-6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EA3D76" w:rsidRPr="00AE1D16" w14:paraId="64441D5D" w14:textId="77777777" w:rsidTr="002254BF">
        <w:tc>
          <w:tcPr>
            <w:tcW w:w="4229" w:type="dxa"/>
          </w:tcPr>
          <w:p w14:paraId="5408B06B" w14:textId="154DA57F" w:rsidR="00EA3D76" w:rsidRPr="00AE1D16" w:rsidRDefault="00EA3D76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115" w:type="dxa"/>
            <w:shd w:val="clear" w:color="auto" w:fill="auto"/>
          </w:tcPr>
          <w:p w14:paraId="6C64ED9B" w14:textId="27B2369F" w:rsidR="00EA3D76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977" w:type="dxa"/>
          </w:tcPr>
          <w:p w14:paraId="76FC535C" w14:textId="38AC6799" w:rsidR="00EA3D76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12E18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D12E18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249" w:type="dxa"/>
          </w:tcPr>
          <w:p w14:paraId="4916DA98" w14:textId="77777777" w:rsidR="00EA3D76" w:rsidRPr="00AE1D16" w:rsidRDefault="00EA3D76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CE1E6" w14:textId="14847F87" w:rsidR="00EA3D76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A3D76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EA3D76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37" w:type="dxa"/>
          </w:tcPr>
          <w:p w14:paraId="2B02DE84" w14:textId="77777777" w:rsidR="00EA3D76" w:rsidRPr="00AE1D16" w:rsidRDefault="00EA3D76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6" w:type="dxa"/>
          </w:tcPr>
          <w:p w14:paraId="281F3D01" w14:textId="4685B1C0" w:rsidR="00EA3D76" w:rsidRPr="00AE1D16" w:rsidRDefault="00EA3D76" w:rsidP="00AE1D1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1741B0A" w14:textId="77777777" w:rsidR="00EA3D76" w:rsidRPr="00AE1D16" w:rsidRDefault="00EA3D76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8" w:type="dxa"/>
          </w:tcPr>
          <w:p w14:paraId="6E3E3A01" w14:textId="28FB5AE8" w:rsidR="00EA3D76" w:rsidRPr="00AE1D16" w:rsidRDefault="00EA3D7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419B" w:rsidRPr="00AE1D16" w14:paraId="3AF15713" w14:textId="77777777" w:rsidTr="002254BF">
        <w:tc>
          <w:tcPr>
            <w:tcW w:w="4229" w:type="dxa"/>
          </w:tcPr>
          <w:p w14:paraId="7A6E736D" w14:textId="6957525C" w:rsidR="001E419B" w:rsidRPr="00AE1D16" w:rsidRDefault="001E419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15" w:type="dxa"/>
            <w:shd w:val="clear" w:color="auto" w:fill="auto"/>
          </w:tcPr>
          <w:p w14:paraId="7A4F2856" w14:textId="23315AEE" w:rsidR="001E419B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49CB624E" w14:textId="13B534E0" w:rsidR="001E419B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B32A8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397</w:t>
            </w:r>
            <w:r w:rsidR="00B32A8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49" w:type="dxa"/>
          </w:tcPr>
          <w:p w14:paraId="1A8715F1" w14:textId="77777777" w:rsidR="001E419B" w:rsidRPr="00AE1D16" w:rsidRDefault="001E419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17C97" w14:textId="0765D8D1" w:rsidR="001E419B" w:rsidRPr="00AE1D16" w:rsidRDefault="001E419B" w:rsidP="00AE1D1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75F595FA" w14:textId="77777777" w:rsidR="001E419B" w:rsidRPr="00AE1D16" w:rsidRDefault="001E419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98791F4" w14:textId="483D1C60" w:rsidR="001E419B" w:rsidRPr="00AE1D16" w:rsidRDefault="001E419B" w:rsidP="00AE1D1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F71A7B" w14:textId="77777777" w:rsidR="001E419B" w:rsidRPr="00AE1D16" w:rsidRDefault="001E419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72BF962E" w14:textId="6B767BD2" w:rsidR="001E419B" w:rsidRPr="00AE1D16" w:rsidRDefault="001E419B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2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6010" w:rsidRPr="00AE1D16" w14:paraId="16A15406" w14:textId="77777777" w:rsidTr="00AF4571">
        <w:tc>
          <w:tcPr>
            <w:tcW w:w="4229" w:type="dxa"/>
          </w:tcPr>
          <w:p w14:paraId="7F0BE81E" w14:textId="77777777" w:rsidR="00CA6010" w:rsidRPr="00AE1D16" w:rsidRDefault="00CA601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5" w:type="dxa"/>
          </w:tcPr>
          <w:p w14:paraId="06D4C2E9" w14:textId="77777777" w:rsidR="00CA6010" w:rsidRPr="00AE1D16" w:rsidRDefault="00CA60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B460970" w14:textId="6FE32F57" w:rsidR="00CA6010" w:rsidRPr="00AE1D16" w:rsidRDefault="00E93A22" w:rsidP="00AE1D16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4F2D2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990</w:t>
            </w:r>
            <w:r w:rsidR="004F2D2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49" w:type="dxa"/>
          </w:tcPr>
          <w:p w14:paraId="38E4C848" w14:textId="77777777" w:rsidR="00CA6010" w:rsidRPr="00AE1D16" w:rsidRDefault="00CA601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E44DA5" w14:textId="52960505" w:rsidR="00CA6010" w:rsidRPr="00AE1D16" w:rsidRDefault="00E93A22" w:rsidP="00AE1D1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CA601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164</w:t>
            </w:r>
            <w:r w:rsidR="00CA601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</w:p>
        </w:tc>
        <w:tc>
          <w:tcPr>
            <w:tcW w:w="237" w:type="dxa"/>
          </w:tcPr>
          <w:p w14:paraId="40838477" w14:textId="77777777" w:rsidR="00CA6010" w:rsidRPr="00AE1D16" w:rsidRDefault="00CA601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07D94B0" w14:textId="47EBB541" w:rsidR="00CA6010" w:rsidRPr="00AE1D16" w:rsidRDefault="00CA6010" w:rsidP="00AE1D16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CBDD40B" w14:textId="77777777" w:rsidR="00CA6010" w:rsidRPr="00AE1D16" w:rsidRDefault="00CA601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597C7500" w14:textId="70AC11CB" w:rsidR="00CA6010" w:rsidRPr="00AE1D16" w:rsidRDefault="00CA60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2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D984FC7" w14:textId="2E0BF23A" w:rsidR="007D3D5D" w:rsidRPr="00AE1D16" w:rsidRDefault="007D3D5D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1B587476" w14:textId="1B03F7A4" w:rsidR="0040110D" w:rsidRPr="00AE1D16" w:rsidRDefault="0040110D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023FFC4A" w14:textId="7554570C" w:rsidR="00890216" w:rsidRPr="00AE1D16" w:rsidRDefault="0089021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lang w:val="en-GB" w:bidi="ar-SA"/>
        </w:rPr>
      </w:pPr>
      <w:r w:rsidRPr="00AE1D16">
        <w:rPr>
          <w:rFonts w:asciiTheme="majorBidi" w:hAnsiTheme="majorBidi" w:cstheme="majorBidi"/>
          <w:sz w:val="28"/>
          <w:szCs w:val="28"/>
          <w:lang w:val="en-GB" w:bidi="ar-SA"/>
        </w:rPr>
        <w:br w:type="page"/>
      </w:r>
    </w:p>
    <w:p w14:paraId="2E13DAE9" w14:textId="78D6CA52" w:rsidR="008E56D9" w:rsidRPr="003D6839" w:rsidRDefault="008E56D9" w:rsidP="00AE1D16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3D683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ณ วันที่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E93A22"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30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กันยายน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E93A22"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2565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บริษัทมีเงินกู้ยืมระยะยาวจากสถาบันการเงิน โดยมีอัตรา</w:t>
      </w:r>
      <w:r w:rsidR="00882953" w:rsidRPr="003D6839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="00095954" w:rsidRPr="003D6839">
        <w:rPr>
          <w:rFonts w:asciiTheme="majorBidi" w:hAnsiTheme="majorBidi" w:cstheme="majorBidi" w:hint="cs"/>
          <w:sz w:val="28"/>
          <w:szCs w:val="28"/>
          <w:cs/>
        </w:rPr>
        <w:t>ลบ</w:t>
      </w:r>
      <w:r w:rsidR="00882953" w:rsidRPr="003D6839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="00882953" w:rsidRPr="003D6839">
        <w:rPr>
          <w:rFonts w:asciiTheme="majorBidi" w:hAnsiTheme="majorBidi" w:cstheme="majorBidi"/>
          <w:sz w:val="28"/>
          <w:szCs w:val="28"/>
        </w:rPr>
        <w:t xml:space="preserve"> 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โดยครบกำหนด</w:t>
      </w:r>
      <w:r w:rsidR="0028083E" w:rsidRPr="003D6839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ชำระ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ในเดือนพฤษภาคม</w:t>
      </w:r>
      <w:r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="00E93A22" w:rsidRPr="003D6839">
        <w:rPr>
          <w:rFonts w:asciiTheme="majorBidi" w:hAnsiTheme="majorBidi" w:cstheme="majorBidi"/>
          <w:sz w:val="28"/>
          <w:szCs w:val="28"/>
          <w:shd w:val="clear" w:color="auto" w:fill="FFFFFF"/>
        </w:rPr>
        <w:t>2566</w:t>
      </w:r>
    </w:p>
    <w:p w14:paraId="7F8BB62E" w14:textId="77777777" w:rsidR="008E56D9" w:rsidRPr="00AE1D16" w:rsidRDefault="008E56D9" w:rsidP="00AE1D16">
      <w:pPr>
        <w:pStyle w:val="ListParagraph"/>
        <w:tabs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00F6F6A3" w14:textId="36F2F99C" w:rsidR="00736AF2" w:rsidRPr="00AE1D16" w:rsidRDefault="00736AF2" w:rsidP="00AE1D16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บริษัทย่อยมีเงินกู้ยืมระยะยาวจากสถาบันการเงินโดยมีอัตราเงินกู้ยืมขั้นต่ำลบอัตราคงที่ต่อปี</w:t>
      </w:r>
      <w:r w:rsidR="000714BA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B77114" w:rsidRPr="00AE1D16">
        <w:rPr>
          <w:rFonts w:asciiTheme="majorBidi" w:hAnsiTheme="majorBidi" w:cstheme="majorBidi" w:hint="cs"/>
          <w:sz w:val="28"/>
          <w:szCs w:val="28"/>
          <w:cs/>
        </w:rPr>
        <w:t>อัตราดอกเบี้ยคงที่ต่อปี</w:t>
      </w:r>
      <w:r w:rsidR="00EA2809" w:rsidRPr="00AE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2809" w:rsidRPr="00AE1D16">
        <w:rPr>
          <w:rFonts w:asciiTheme="majorBidi" w:hAnsiTheme="majorBidi" w:cstheme="majorBidi"/>
          <w:sz w:val="28"/>
          <w:szCs w:val="28"/>
          <w:cs/>
        </w:rPr>
        <w:br/>
      </w:r>
      <w:r w:rsidR="000714BA" w:rsidRPr="00AE1D16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 </w:t>
      </w:r>
      <w:r w:rsidR="000714BA" w:rsidRPr="00AE1D16">
        <w:rPr>
          <w:rFonts w:asciiTheme="majorBidi" w:hAnsiTheme="majorBidi" w:cstheme="majorBidi"/>
          <w:sz w:val="28"/>
          <w:szCs w:val="28"/>
        </w:rPr>
        <w:t xml:space="preserve">LIBOR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="000714BA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0714BA" w:rsidRPr="00AE1D16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0714BA" w:rsidRPr="00AE1D16">
        <w:rPr>
          <w:rFonts w:asciiTheme="majorBidi" w:hAnsiTheme="majorBidi" w:cstheme="majorBidi"/>
          <w:sz w:val="28"/>
          <w:szCs w:val="28"/>
        </w:rPr>
        <w:t xml:space="preserve">THBFIX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="000714BA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0714BA" w:rsidRPr="00AE1D16">
        <w:rPr>
          <w:rFonts w:asciiTheme="majorBidi" w:hAnsiTheme="majorBidi" w:cstheme="majorBidi" w:hint="cs"/>
          <w:sz w:val="28"/>
          <w:szCs w:val="28"/>
          <w:cs/>
        </w:rPr>
        <w:t>เดือน บวกอัตราส่วนเพิ่มคงที่</w:t>
      </w:r>
      <w:r w:rsidR="002C5C2B" w:rsidRPr="00AE1D16">
        <w:rPr>
          <w:rFonts w:asciiTheme="majorBidi" w:hAnsiTheme="majorBidi" w:cstheme="majorBidi" w:hint="cs"/>
          <w:sz w:val="28"/>
          <w:szCs w:val="28"/>
          <w:cs/>
        </w:rPr>
        <w:t>ต่อปี</w:t>
      </w:r>
    </w:p>
    <w:p w14:paraId="1D60775A" w14:textId="77777777" w:rsidR="00736AF2" w:rsidRPr="00AE1D16" w:rsidRDefault="00736AF2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8CF6AA7" w14:textId="2EAAA4C9" w:rsidR="00F3681C" w:rsidRPr="00AE1D16" w:rsidRDefault="00F3681C" w:rsidP="00AE1D16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งินกู้ยืมส่วนใหญ่ของบริษัทย่อย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โดยจัดประเภทเงินกู้ยืมระยะยาวที่จะถึงกำหนดชำระภายใน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ปี </w:t>
      </w:r>
    </w:p>
    <w:p w14:paraId="683B3510" w14:textId="77777777" w:rsidR="00F3681C" w:rsidRPr="00AE1D16" w:rsidRDefault="00F3681C" w:rsidP="00AE1D16">
      <w:pPr>
        <w:spacing w:line="240" w:lineRule="auto"/>
        <w:ind w:left="540" w:right="-25"/>
        <w:rPr>
          <w:rFonts w:asciiTheme="majorBidi" w:hAnsiTheme="majorBidi" w:cstheme="majorBidi"/>
          <w:sz w:val="22"/>
          <w:szCs w:val="22"/>
        </w:rPr>
      </w:pPr>
    </w:p>
    <w:p w14:paraId="426F8556" w14:textId="7047541F" w:rsidR="00B73553" w:rsidRPr="00AE1D16" w:rsidRDefault="00B73553" w:rsidP="00AE1D16">
      <w:pPr>
        <w:spacing w:line="240" w:lineRule="auto"/>
        <w:ind w:left="540" w:right="-25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การดำรงอัตราส่วนหนี้สินต่อส่วนของผู้ถือหุ้น</w:t>
      </w:r>
      <w:r w:rsidR="00B05A9C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324DC" w:rsidRPr="00AE1D16">
        <w:rPr>
          <w:rFonts w:asciiTheme="majorBidi" w:hAnsiTheme="majorBidi" w:cstheme="majorBidi" w:hint="cs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="00B05A9C" w:rsidRPr="00AE1D16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2D6133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="00B05A9C" w:rsidRPr="00AE1D16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="002D6133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="00B05A9C" w:rsidRPr="00AE1D16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 </w:t>
      </w:r>
      <w:r w:rsidR="005A09D0" w:rsidRPr="00AE1D16">
        <w:rPr>
          <w:rFonts w:asciiTheme="majorBidi" w:hAnsiTheme="majorBidi" w:cstheme="majorBidi"/>
          <w:sz w:val="28"/>
          <w:szCs w:val="28"/>
          <w:cs/>
        </w:rPr>
        <w:t>และการ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โอนสิทธิในสัญญาประกันภัยและสัญญาก่อสร้าง </w:t>
      </w:r>
      <w:r w:rsidR="005A09D0" w:rsidRPr="00AE1D16">
        <w:rPr>
          <w:rFonts w:asciiTheme="majorBidi" w:hAnsiTheme="majorBidi" w:cstheme="majorBidi"/>
          <w:sz w:val="28"/>
          <w:szCs w:val="28"/>
          <w:cs/>
        </w:rPr>
        <w:t>เ</w:t>
      </w:r>
      <w:r w:rsidRPr="00AE1D16">
        <w:rPr>
          <w:rFonts w:asciiTheme="majorBidi" w:hAnsiTheme="majorBidi" w:cstheme="majorBidi"/>
          <w:sz w:val="28"/>
          <w:szCs w:val="28"/>
          <w:cs/>
        </w:rPr>
        <w:t>ป็นต้น</w:t>
      </w:r>
    </w:p>
    <w:p w14:paraId="4B5B0038" w14:textId="77777777" w:rsidR="00845762" w:rsidRPr="00AE1D16" w:rsidRDefault="00845762" w:rsidP="00AE1D16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7D244539" w14:textId="4EE77131" w:rsidR="00B73553" w:rsidRPr="00AE1D16" w:rsidRDefault="00B73553" w:rsidP="00AE1D16">
      <w:pPr>
        <w:pStyle w:val="ListParagraph"/>
        <w:numPr>
          <w:ilvl w:val="0"/>
          <w:numId w:val="4"/>
        </w:numPr>
        <w:tabs>
          <w:tab w:val="left" w:pos="90"/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="00521434" w:rsidRPr="00AE1D16">
        <w:rPr>
          <w:rFonts w:asciiTheme="majorBidi" w:hAnsiTheme="majorBidi" w:cstheme="majorBidi" w:hint="cs"/>
          <w:sz w:val="28"/>
          <w:szCs w:val="28"/>
          <w:cs/>
        </w:rPr>
        <w:t xml:space="preserve"> อาคาร</w:t>
      </w:r>
      <w:r w:rsidR="002C5C2B" w:rsidRPr="00AE1D16">
        <w:rPr>
          <w:rFonts w:asciiTheme="majorBidi" w:hAnsiTheme="majorBidi" w:cstheme="majorBidi" w:hint="cs"/>
          <w:sz w:val="28"/>
          <w:szCs w:val="28"/>
          <w:cs/>
        </w:rPr>
        <w:t>และส่วนปรับปรุงอาคาร</w:t>
      </w:r>
      <w:r w:rsidR="00521434" w:rsidRPr="00AE1D16">
        <w:rPr>
          <w:rFonts w:asciiTheme="majorBidi" w:hAnsiTheme="majorBidi" w:cstheme="majorBidi" w:hint="cs"/>
          <w:sz w:val="28"/>
          <w:szCs w:val="28"/>
          <w:cs/>
        </w:rPr>
        <w:t xml:space="preserve"> โรงไฟฟ้า เครื่องจักรและอุปกรณ์ที่นำมาใช้ในโรงไฟฟ้า </w:t>
      </w:r>
      <w:r w:rsidRPr="00AE1D16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ไปจดจำนองไว้กับสถาบันการเงินรวมถึงโอนสิทธิในสัญญาประกันภัย</w:t>
      </w:r>
      <w:r w:rsidR="00521434" w:rsidRPr="00AE1D16">
        <w:rPr>
          <w:rFonts w:asciiTheme="majorBidi" w:hAnsiTheme="majorBidi" w:cstheme="majorBidi" w:hint="cs"/>
          <w:sz w:val="28"/>
          <w:szCs w:val="28"/>
          <w:cs/>
        </w:rPr>
        <w:t xml:space="preserve"> และสิทธิเรียกร้องในบัญชีเงินฝากธนาคาร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เพื่อใช้เป็นหลักประกันเงินกู้ยืมจากสถาบันการเงิน</w:t>
      </w:r>
    </w:p>
    <w:p w14:paraId="73809696" w14:textId="77777777" w:rsidR="00B73553" w:rsidRPr="00AE1D16" w:rsidRDefault="00B73553" w:rsidP="00AE1D16">
      <w:pPr>
        <w:pStyle w:val="ListParagraph"/>
        <w:tabs>
          <w:tab w:val="left" w:pos="90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sz w:val="22"/>
        </w:rPr>
      </w:pPr>
    </w:p>
    <w:p w14:paraId="271DF480" w14:textId="2D87B85B" w:rsidR="00126D0B" w:rsidRPr="00AE1D16" w:rsidRDefault="00736AF2" w:rsidP="00AE1D16">
      <w:pPr>
        <w:pStyle w:val="ListParagraph"/>
        <w:numPr>
          <w:ilvl w:val="0"/>
          <w:numId w:val="4"/>
        </w:numPr>
        <w:tabs>
          <w:tab w:val="left" w:pos="540"/>
        </w:tabs>
        <w:spacing w:line="240" w:lineRule="auto"/>
        <w:ind w:left="540" w:right="-2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41FB" w:rsidRPr="00AE1D1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="005443B2" w:rsidRPr="00AE1D16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AE1D16">
        <w:rPr>
          <w:rFonts w:asciiTheme="majorBidi" w:hAnsiTheme="majorBidi" w:cstheme="majorBidi"/>
          <w:sz w:val="28"/>
          <w:szCs w:val="28"/>
          <w:cs/>
        </w:rPr>
        <w:t>มีวงเงินสินเชื่อซึ่งยังไม่ได้เบิกใช้เป็นจำนวน</w:t>
      </w:r>
      <w:r w:rsidR="005B72A0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20</w:t>
      </w:r>
      <w:r w:rsidR="00F77C2B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537</w:t>
      </w:r>
      <w:r w:rsidR="00F77C2B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83</w:t>
      </w:r>
      <w:r w:rsidR="00D12E18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443B2" w:rsidRPr="00AE1D1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B72A0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7</w:t>
      </w:r>
      <w:r w:rsidR="00AC6417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691</w:t>
      </w:r>
      <w:r w:rsidR="00AC6417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24</w:t>
      </w:r>
      <w:r w:rsidR="00AC6417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443B2"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F6BC2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7F6BC2" w:rsidRPr="00AE1D16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5F46D5" w:rsidRPr="00AE1D1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947</w:t>
      </w:r>
      <w:r w:rsidR="005F46D5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54</w:t>
      </w:r>
      <w:r w:rsidR="00060225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225"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5F46D5" w:rsidRPr="00AE1D1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685</w:t>
      </w:r>
      <w:r w:rsidR="005F46D5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50</w:t>
      </w:r>
      <w:r w:rsidR="00060225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225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F6BC2"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255D9FD8" w14:textId="77777777" w:rsidR="00501656" w:rsidRPr="00AE1D16" w:rsidRDefault="00501656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</w:rPr>
      </w:pPr>
    </w:p>
    <w:p w14:paraId="4E39298E" w14:textId="356B4AA7" w:rsidR="004559FA" w:rsidRPr="00AE1D16" w:rsidRDefault="00A24D9C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หุ้นกู้</w:t>
      </w:r>
    </w:p>
    <w:p w14:paraId="01FC1E68" w14:textId="77777777" w:rsidR="00BB1707" w:rsidRPr="00AE1D16" w:rsidRDefault="00BB1707" w:rsidP="00AE1D16">
      <w:pPr>
        <w:spacing w:line="240" w:lineRule="auto"/>
        <w:ind w:right="-43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350"/>
        <w:gridCol w:w="1260"/>
        <w:gridCol w:w="1800"/>
        <w:gridCol w:w="1800"/>
        <w:gridCol w:w="1350"/>
        <w:gridCol w:w="270"/>
        <w:gridCol w:w="1530"/>
      </w:tblGrid>
      <w:tr w:rsidR="00637789" w:rsidRPr="00AE1D16" w14:paraId="23BD9891" w14:textId="77777777" w:rsidTr="000A3DEE">
        <w:tc>
          <w:tcPr>
            <w:tcW w:w="1350" w:type="dxa"/>
          </w:tcPr>
          <w:p w14:paraId="40272BE3" w14:textId="77777777" w:rsidR="00637789" w:rsidRPr="00AE1D16" w:rsidRDefault="00637789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CB6E79" w14:textId="60DA2970" w:rsidR="00637789" w:rsidRPr="00AE1D16" w:rsidRDefault="00637789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4C59DB9E" w14:textId="10D01191" w:rsidR="00637789" w:rsidRPr="00AE1D16" w:rsidRDefault="00637789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00" w:type="dxa"/>
          </w:tcPr>
          <w:p w14:paraId="2E4B1710" w14:textId="138AC50E" w:rsidR="00637789" w:rsidRPr="00AE1D16" w:rsidRDefault="00637789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3150" w:type="dxa"/>
            <w:gridSpan w:val="3"/>
          </w:tcPr>
          <w:p w14:paraId="11C0926A" w14:textId="44BC2771" w:rsidR="00637789" w:rsidRPr="00AE1D16" w:rsidRDefault="00DA23D7" w:rsidP="00AE1D16">
            <w:pPr>
              <w:spacing w:line="240" w:lineRule="auto"/>
              <w:ind w:left="-123" w:right="-9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="005A09D0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/</w:t>
            </w:r>
            <w:r w:rsidR="000A3DEE" w:rsidRPr="00AE1D16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 xml:space="preserve"> </w:t>
            </w:r>
            <w:r w:rsidR="00123B90"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789" w:rsidRPr="00AE1D16" w14:paraId="1DFDE3AB" w14:textId="77777777" w:rsidTr="000A3DEE">
        <w:tc>
          <w:tcPr>
            <w:tcW w:w="1350" w:type="dxa"/>
          </w:tcPr>
          <w:p w14:paraId="3B92C506" w14:textId="77777777" w:rsidR="00637789" w:rsidRPr="00AE1D16" w:rsidRDefault="00637789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D4290" w14:textId="77777777" w:rsidR="00637789" w:rsidRPr="00AE1D16" w:rsidRDefault="00637789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140F3773" w14:textId="77777777" w:rsidR="00637789" w:rsidRPr="00AE1D16" w:rsidRDefault="00637789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</w:tcPr>
          <w:p w14:paraId="26CF05E7" w14:textId="77777777" w:rsidR="00637789" w:rsidRPr="00AE1D16" w:rsidRDefault="00637789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350" w:type="dxa"/>
          </w:tcPr>
          <w:p w14:paraId="6F224190" w14:textId="71E63D25" w:rsidR="00637789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03A1891" w14:textId="77777777" w:rsidR="00637789" w:rsidRPr="00AE1D16" w:rsidRDefault="0063778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CD31D8" w14:textId="1C8C98B0" w:rsidR="00637789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37789" w:rsidRPr="00AE1D16" w14:paraId="5497B79C" w14:textId="77777777" w:rsidTr="000A3DEE">
        <w:tc>
          <w:tcPr>
            <w:tcW w:w="1350" w:type="dxa"/>
          </w:tcPr>
          <w:p w14:paraId="3013D371" w14:textId="77777777" w:rsidR="00637789" w:rsidRPr="00AE1D16" w:rsidRDefault="00637789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351FF" w14:textId="77777777" w:rsidR="00637789" w:rsidRPr="00AE1D16" w:rsidRDefault="00637789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8D631A" w14:textId="77777777" w:rsidR="00637789" w:rsidRPr="00AE1D16" w:rsidRDefault="00637789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6A1FB083" w14:textId="77777777" w:rsidR="00637789" w:rsidRPr="00AE1D16" w:rsidRDefault="00637789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CC38A26" w14:textId="77777777" w:rsidR="00637789" w:rsidRPr="00AE1D16" w:rsidRDefault="00637789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F46D5" w:rsidRPr="00AE1D16" w14:paraId="137CDEF9" w14:textId="77777777" w:rsidTr="000A3DEE">
        <w:tc>
          <w:tcPr>
            <w:tcW w:w="1350" w:type="dxa"/>
          </w:tcPr>
          <w:p w14:paraId="64CB12A0" w14:textId="681FE09C" w:rsidR="005F46D5" w:rsidRPr="00AE1D16" w:rsidRDefault="005F46D5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ครั้งที่ 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/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14:paraId="5D966DEC" w14:textId="7323FD6E" w:rsidR="005F46D5" w:rsidRPr="00AE1D16" w:rsidRDefault="00E93A22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="005F46D5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85</w:t>
            </w:r>
          </w:p>
        </w:tc>
        <w:tc>
          <w:tcPr>
            <w:tcW w:w="1800" w:type="dxa"/>
          </w:tcPr>
          <w:p w14:paraId="6F03E2DA" w14:textId="46F803F4" w:rsidR="005F46D5" w:rsidRPr="00AE1D16" w:rsidRDefault="00E93A22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22</w:t>
            </w:r>
            <w:r w:rsidR="005F46D5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="005F46D5"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  <w:r w:rsidR="005F46D5"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0322C986" w14:textId="63BF3008" w:rsidR="005F46D5" w:rsidRPr="00AE1D16" w:rsidRDefault="00E93A22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22</w:t>
            </w:r>
            <w:r w:rsidR="005F46D5" w:rsidRPr="00AE1D16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5F46D5"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มิถุนายน 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899C4C3" w14:textId="07334BF8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994</w:t>
            </w:r>
            <w:r w:rsidR="00F926D1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6E1E57B0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16EC88" w14:textId="41F8BC6D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994</w:t>
            </w:r>
            <w:r w:rsidR="005F46D5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50</w:t>
            </w:r>
          </w:p>
        </w:tc>
      </w:tr>
      <w:tr w:rsidR="005F46D5" w:rsidRPr="00AE1D16" w14:paraId="3A260B7D" w14:textId="77777777" w:rsidTr="000A3DEE">
        <w:tc>
          <w:tcPr>
            <w:tcW w:w="2610" w:type="dxa"/>
            <w:gridSpan w:val="2"/>
          </w:tcPr>
          <w:p w14:paraId="3882A776" w14:textId="77777777" w:rsidR="005F46D5" w:rsidRPr="00AE1D16" w:rsidRDefault="005F46D5" w:rsidP="00AE1D16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รวมหุ้นกู้ 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075F2BC5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1EC622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A3EE93" w14:textId="760E1DC8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F926D1" w:rsidRPr="00AE1D16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180470A5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622B5A" w14:textId="2B02BD7E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5F46D5" w:rsidRPr="00AE1D16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50</w:t>
            </w:r>
          </w:p>
        </w:tc>
      </w:tr>
      <w:tr w:rsidR="005F46D5" w:rsidRPr="00AE1D16" w14:paraId="4BF43FE1" w14:textId="77777777" w:rsidTr="000A3DEE">
        <w:tc>
          <w:tcPr>
            <w:tcW w:w="4410" w:type="dxa"/>
            <w:gridSpan w:val="3"/>
          </w:tcPr>
          <w:p w14:paraId="6093948C" w14:textId="77777777" w:rsidR="005F46D5" w:rsidRPr="00AE1D16" w:rsidRDefault="005F46D5" w:rsidP="00AE1D16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00" w:type="dxa"/>
          </w:tcPr>
          <w:p w14:paraId="18B6AC68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00DAB0" w14:textId="5E0140F3" w:rsidR="005F46D5" w:rsidRPr="00AE1D16" w:rsidRDefault="00F926D1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34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D261A9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F9746D" w14:textId="516F6552" w:rsidR="005F46D5" w:rsidRPr="00AE1D16" w:rsidRDefault="005F46D5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65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5F46D5" w:rsidRPr="00AE1D16" w14:paraId="145374A2" w14:textId="77777777" w:rsidTr="000A3DEE">
        <w:tc>
          <w:tcPr>
            <w:tcW w:w="1350" w:type="dxa"/>
          </w:tcPr>
          <w:p w14:paraId="7443831C" w14:textId="77777777" w:rsidR="005F46D5" w:rsidRPr="00AE1D16" w:rsidRDefault="005F46D5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หุ้นกู้ 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- 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D09CA59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A497DD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62E9D4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B13D1C" w14:textId="3FB9584A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F926D1" w:rsidRPr="00AE1D16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378245DF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BF48AA" w14:textId="1A76A453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993</w:t>
            </w:r>
            <w:r w:rsidR="005F46D5" w:rsidRPr="00AE1D16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85</w:t>
            </w:r>
          </w:p>
        </w:tc>
      </w:tr>
      <w:tr w:rsidR="005F46D5" w:rsidRPr="00AE1D16" w14:paraId="3A8C8657" w14:textId="77777777" w:rsidTr="000A3DEE">
        <w:tc>
          <w:tcPr>
            <w:tcW w:w="1350" w:type="dxa"/>
          </w:tcPr>
          <w:p w14:paraId="60AE1A48" w14:textId="77777777" w:rsidR="005F46D5" w:rsidRPr="00AE1D16" w:rsidRDefault="005F46D5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33152D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14:paraId="4CC00ABB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800" w:type="dxa"/>
          </w:tcPr>
          <w:p w14:paraId="7E68884A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416F5B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8599BE5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0BE95FA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</w:tr>
      <w:tr w:rsidR="005F46D5" w:rsidRPr="00AE1D16" w14:paraId="5BBD4BA3" w14:textId="77777777" w:rsidTr="000A3DEE">
        <w:tc>
          <w:tcPr>
            <w:tcW w:w="1350" w:type="dxa"/>
          </w:tcPr>
          <w:p w14:paraId="3C0A8E5F" w14:textId="77777777" w:rsidR="005F46D5" w:rsidRPr="00AE1D16" w:rsidRDefault="005F46D5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C04B963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48F3DD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C04A83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F76CA3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F9C87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F4D5DC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F926D1" w:rsidRPr="00AE1D16" w14:paraId="246592E0" w14:textId="77777777" w:rsidTr="000A3DEE">
        <w:tc>
          <w:tcPr>
            <w:tcW w:w="2610" w:type="dxa"/>
            <w:gridSpan w:val="2"/>
          </w:tcPr>
          <w:p w14:paraId="5E107FF3" w14:textId="7A959F3B" w:rsidR="00F926D1" w:rsidRPr="00AE1D16" w:rsidRDefault="00F926D1" w:rsidP="00AE1D16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00" w:type="dxa"/>
          </w:tcPr>
          <w:p w14:paraId="3A0980AB" w14:textId="77777777" w:rsidR="00F926D1" w:rsidRPr="00AE1D16" w:rsidRDefault="00F926D1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999EF79" w14:textId="77777777" w:rsidR="00F926D1" w:rsidRPr="00AE1D16" w:rsidRDefault="00F926D1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84B625" w14:textId="29B4F883" w:rsidR="00F926D1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994</w:t>
            </w:r>
            <w:r w:rsidR="009D0612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1B4C8455" w14:textId="77777777" w:rsidR="00F926D1" w:rsidRPr="00AE1D16" w:rsidRDefault="00F926D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7D7104" w14:textId="24275DAF" w:rsidR="00F926D1" w:rsidRPr="00AE1D16" w:rsidRDefault="009D0612" w:rsidP="00AE1D16">
            <w:pPr>
              <w:tabs>
                <w:tab w:val="decimal" w:pos="97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5F46D5" w:rsidRPr="00AE1D16" w14:paraId="5335F07D" w14:textId="77777777" w:rsidTr="000A3DEE">
        <w:tc>
          <w:tcPr>
            <w:tcW w:w="2610" w:type="dxa"/>
            <w:gridSpan w:val="2"/>
          </w:tcPr>
          <w:p w14:paraId="1E213DF1" w14:textId="77777777" w:rsidR="005F46D5" w:rsidRPr="00AE1D16" w:rsidRDefault="005F46D5" w:rsidP="00AE1D16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7C5213B9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CBA3DA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9E7F1" w14:textId="58AA4DC5" w:rsidR="005F46D5" w:rsidRPr="00AE1D16" w:rsidRDefault="009D0612" w:rsidP="00AE1D16">
            <w:pPr>
              <w:tabs>
                <w:tab w:val="decimal" w:pos="965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23EB3C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0418BD" w14:textId="45478226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993</w:t>
            </w:r>
            <w:r w:rsidR="005F46D5"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85</w:t>
            </w:r>
          </w:p>
        </w:tc>
      </w:tr>
      <w:tr w:rsidR="005F46D5" w:rsidRPr="00AE1D16" w14:paraId="66F1E97E" w14:textId="77777777" w:rsidTr="000A3DEE">
        <w:tc>
          <w:tcPr>
            <w:tcW w:w="2610" w:type="dxa"/>
            <w:gridSpan w:val="2"/>
          </w:tcPr>
          <w:p w14:paraId="5757BF7B" w14:textId="77777777" w:rsidR="005F46D5" w:rsidRPr="00AE1D16" w:rsidRDefault="005F46D5" w:rsidP="00AE1D16">
            <w:pPr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C59A3E1" w14:textId="77777777" w:rsidR="005F46D5" w:rsidRPr="00AE1D16" w:rsidRDefault="005F46D5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F0D28A" w14:textId="77777777" w:rsidR="005F46D5" w:rsidRPr="00AE1D16" w:rsidRDefault="005F46D5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C9F63D" w14:textId="595B50DB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994</w:t>
            </w:r>
            <w:r w:rsidR="009D0612" w:rsidRPr="00AE1D16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08F8509D" w14:textId="77777777" w:rsidR="005F46D5" w:rsidRPr="00AE1D16" w:rsidRDefault="005F46D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395155" w14:textId="45DB0C7B" w:rsidR="005F46D5" w:rsidRPr="00AE1D16" w:rsidRDefault="00E93A22" w:rsidP="00AE1D16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993</w:t>
            </w:r>
            <w:r w:rsidR="005F46D5" w:rsidRPr="00AE1D16">
              <w:rPr>
                <w:rFonts w:asciiTheme="majorBidi" w:hAnsiTheme="majorBidi" w:cstheme="majorBidi"/>
                <w:b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sz w:val="28"/>
                <w:szCs w:val="28"/>
              </w:rPr>
              <w:t>85</w:t>
            </w:r>
          </w:p>
        </w:tc>
      </w:tr>
    </w:tbl>
    <w:p w14:paraId="709B8A9C" w14:textId="210BC6CA" w:rsidR="00C04E55" w:rsidRPr="00AE1D16" w:rsidRDefault="006F54E8" w:rsidP="00AE1D16">
      <w:pPr>
        <w:pStyle w:val="NoSpacing"/>
        <w:tabs>
          <w:tab w:val="clear" w:pos="454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AE1D16">
        <w:rPr>
          <w:rFonts w:asciiTheme="majorBidi" w:hAnsiTheme="majorBidi" w:cstheme="majorBidi"/>
          <w:sz w:val="28"/>
          <w:szCs w:val="28"/>
          <w:cs/>
        </w:rPr>
        <w:t>มีหลักประกัน และไม่มีผู้แทนผู้</w:t>
      </w:r>
      <w:r w:rsidRPr="00AE1D16">
        <w:rPr>
          <w:rFonts w:asciiTheme="majorBidi" w:hAnsiTheme="majorBidi" w:cstheme="majorBidi"/>
          <w:sz w:val="28"/>
          <w:szCs w:val="28"/>
          <w:cs/>
        </w:rPr>
        <w:t>ถือ</w:t>
      </w:r>
      <w:r w:rsidR="005A09D0" w:rsidRPr="00AE1D16">
        <w:rPr>
          <w:rFonts w:asciiTheme="majorBidi" w:hAnsiTheme="majorBidi" w:cstheme="majorBidi"/>
          <w:sz w:val="28"/>
          <w:szCs w:val="28"/>
        </w:rPr>
        <w:br/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หุ้นกู้ ซึ่งชำระดอกเบี้ยทุก </w:t>
      </w:r>
      <w:r w:rsidR="00E93A22" w:rsidRPr="00E93A22">
        <w:rPr>
          <w:rFonts w:asciiTheme="majorBidi" w:hAnsiTheme="majorBidi" w:cstheme="majorBidi"/>
          <w:sz w:val="28"/>
          <w:szCs w:val="28"/>
        </w:rPr>
        <w:t>6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เดือน ตลอดอายุหุ้นกู้</w:t>
      </w:r>
    </w:p>
    <w:p w14:paraId="1A21673A" w14:textId="77777777" w:rsidR="004A74EB" w:rsidRPr="00AE1D16" w:rsidRDefault="004A74EB" w:rsidP="00AE1D16">
      <w:pPr>
        <w:pStyle w:val="NoSpacing"/>
        <w:tabs>
          <w:tab w:val="clear" w:pos="454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szCs w:val="18"/>
        </w:rPr>
      </w:pPr>
    </w:p>
    <w:p w14:paraId="0D80FBBF" w14:textId="6BBE4EB7" w:rsidR="008A3424" w:rsidRPr="00AE1D16" w:rsidRDefault="004A74EB" w:rsidP="00AE1D16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pacing w:val="-4"/>
          <w:sz w:val="28"/>
          <w:szCs w:val="28"/>
        </w:rPr>
      </w:pPr>
      <w:r w:rsidRPr="00AE1D16">
        <w:rPr>
          <w:rFonts w:asciiTheme="majorBidi" w:hAnsiTheme="majorBidi" w:cstheme="majorBidi"/>
          <w:spacing w:val="-4"/>
          <w:sz w:val="28"/>
          <w:szCs w:val="28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7EDEA649" w14:textId="77777777" w:rsidR="00191C74" w:rsidRPr="00AE1D16" w:rsidRDefault="00191C74" w:rsidP="00AE1D16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spacing w:val="-4"/>
          <w:sz w:val="28"/>
          <w:szCs w:val="28"/>
        </w:rPr>
      </w:pPr>
    </w:p>
    <w:p w14:paraId="00CCF963" w14:textId="77777777" w:rsidR="003B14EA" w:rsidRPr="00AE1D16" w:rsidRDefault="007C6322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ประมาณการหนี้สินไม่หมุนเวียนสำหรับผลประโยชน์พนักงาน</w:t>
      </w:r>
    </w:p>
    <w:p w14:paraId="528803E9" w14:textId="77777777" w:rsidR="003B14EA" w:rsidRPr="00AE1D16" w:rsidRDefault="003B14EA" w:rsidP="00AE1D16">
      <w:pPr>
        <w:pStyle w:val="NoSpacing"/>
        <w:spacing w:line="240" w:lineRule="auto"/>
        <w:rPr>
          <w:rFonts w:asciiTheme="majorBidi" w:hAnsiTheme="majorBidi" w:cstheme="majorBidi"/>
          <w:szCs w:val="18"/>
        </w:rPr>
      </w:pPr>
    </w:p>
    <w:tbl>
      <w:tblPr>
        <w:tblW w:w="480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9"/>
        <w:gridCol w:w="1080"/>
        <w:gridCol w:w="249"/>
        <w:gridCol w:w="1104"/>
        <w:gridCol w:w="245"/>
        <w:gridCol w:w="1094"/>
        <w:gridCol w:w="236"/>
        <w:gridCol w:w="1070"/>
      </w:tblGrid>
      <w:tr w:rsidR="00250056" w:rsidRPr="00AE1D16" w14:paraId="63B082CF" w14:textId="77777777" w:rsidTr="000B1665">
        <w:trPr>
          <w:trHeight w:val="20"/>
          <w:tblHeader/>
        </w:trPr>
        <w:tc>
          <w:tcPr>
            <w:tcW w:w="2248" w:type="pct"/>
            <w:vMerge w:val="restart"/>
            <w:shd w:val="clear" w:color="auto" w:fill="auto"/>
          </w:tcPr>
          <w:p w14:paraId="470ADD48" w14:textId="77777777" w:rsidR="00250056" w:rsidRPr="00AE1D16" w:rsidRDefault="00250056" w:rsidP="00AE1D16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06D7FE15" w14:textId="7803F5E0" w:rsidR="00250056" w:rsidRPr="00AE1D16" w:rsidRDefault="000D534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1" w:type="pct"/>
            <w:gridSpan w:val="4"/>
          </w:tcPr>
          <w:p w14:paraId="273B26D3" w14:textId="77777777" w:rsidR="00250056" w:rsidRPr="00AE1D16" w:rsidRDefault="00250056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299" w:type="pct"/>
            <w:gridSpan w:val="3"/>
          </w:tcPr>
          <w:p w14:paraId="234D3329" w14:textId="77777777" w:rsidR="00250056" w:rsidRPr="00AE1D16" w:rsidRDefault="00250056" w:rsidP="00AE1D16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056" w:rsidRPr="00AE1D16" w14:paraId="1C4F1AEF" w14:textId="77777777" w:rsidTr="000B1665">
        <w:trPr>
          <w:trHeight w:val="20"/>
          <w:tblHeader/>
        </w:trPr>
        <w:tc>
          <w:tcPr>
            <w:tcW w:w="2248" w:type="pct"/>
            <w:vMerge/>
            <w:shd w:val="clear" w:color="auto" w:fill="auto"/>
          </w:tcPr>
          <w:p w14:paraId="05973404" w14:textId="77777777" w:rsidR="00250056" w:rsidRPr="00AE1D16" w:rsidRDefault="00250056" w:rsidP="00AE1D16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nil"/>
            </w:tcBorders>
            <w:vAlign w:val="center"/>
          </w:tcPr>
          <w:p w14:paraId="14B337C0" w14:textId="37D579CB" w:rsidR="00250056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" w:type="pct"/>
            <w:tcBorders>
              <w:bottom w:val="nil"/>
            </w:tcBorders>
            <w:vAlign w:val="center"/>
          </w:tcPr>
          <w:p w14:paraId="3A6E805D" w14:textId="77777777" w:rsidR="00250056" w:rsidRPr="00AE1D16" w:rsidRDefault="00250056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center"/>
          </w:tcPr>
          <w:p w14:paraId="3C3F51CB" w14:textId="1CF94A74" w:rsidR="00250056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2" w:type="pct"/>
            <w:tcBorders>
              <w:bottom w:val="nil"/>
            </w:tcBorders>
          </w:tcPr>
          <w:p w14:paraId="6431A2B3" w14:textId="77777777" w:rsidR="00250056" w:rsidRPr="00AE1D16" w:rsidRDefault="00250056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center"/>
          </w:tcPr>
          <w:p w14:paraId="5F3B9194" w14:textId="6EA9CD44" w:rsidR="00250056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8" w:type="pct"/>
            <w:tcBorders>
              <w:bottom w:val="nil"/>
            </w:tcBorders>
            <w:vAlign w:val="center"/>
          </w:tcPr>
          <w:p w14:paraId="0B4CD1D5" w14:textId="77777777" w:rsidR="00250056" w:rsidRPr="00AE1D16" w:rsidRDefault="00250056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nil"/>
            </w:tcBorders>
            <w:vAlign w:val="center"/>
          </w:tcPr>
          <w:p w14:paraId="1D1A7D8C" w14:textId="12AF85C3" w:rsidR="00250056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250056" w:rsidRPr="00AE1D16" w14:paraId="1024EA04" w14:textId="77777777" w:rsidTr="000B1665">
        <w:trPr>
          <w:trHeight w:val="20"/>
          <w:tblHeader/>
        </w:trPr>
        <w:tc>
          <w:tcPr>
            <w:tcW w:w="2248" w:type="pct"/>
            <w:tcBorders>
              <w:bottom w:val="nil"/>
            </w:tcBorders>
            <w:vAlign w:val="center"/>
          </w:tcPr>
          <w:p w14:paraId="21C909B5" w14:textId="77777777" w:rsidR="00250056" w:rsidRPr="00AE1D16" w:rsidRDefault="00250056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50" w:type="pct"/>
            <w:gridSpan w:val="7"/>
            <w:tcBorders>
              <w:bottom w:val="nil"/>
            </w:tcBorders>
          </w:tcPr>
          <w:p w14:paraId="38863826" w14:textId="77777777" w:rsidR="00250056" w:rsidRPr="00AE1D16" w:rsidRDefault="00250056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501656" w:rsidRPr="00AE1D16" w14:paraId="61E0FAC7" w14:textId="77777777" w:rsidTr="000B1665">
        <w:trPr>
          <w:trHeight w:val="20"/>
        </w:trPr>
        <w:tc>
          <w:tcPr>
            <w:tcW w:w="2248" w:type="pct"/>
            <w:tcBorders>
              <w:bottom w:val="nil"/>
            </w:tcBorders>
            <w:noWrap/>
            <w:vAlign w:val="bottom"/>
          </w:tcPr>
          <w:p w14:paraId="38D166FE" w14:textId="001A7D7B" w:rsidR="00501656" w:rsidRPr="00AE1D16" w:rsidRDefault="00416E9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5468E887" w14:textId="20C6E62E" w:rsidR="00501656" w:rsidRPr="00AE1D16" w:rsidRDefault="00E93A22" w:rsidP="00AE1D16">
            <w:pPr>
              <w:pStyle w:val="acctfourfigures"/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  <w:r w:rsidR="00416E9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7AD5D1B" w14:textId="77777777" w:rsidR="00501656" w:rsidRPr="00AE1D16" w:rsidRDefault="00501656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double" w:sz="4" w:space="0" w:color="auto"/>
            </w:tcBorders>
            <w:vAlign w:val="bottom"/>
          </w:tcPr>
          <w:p w14:paraId="30D9BB63" w14:textId="53292422" w:rsidR="00501656" w:rsidRPr="00AE1D16" w:rsidRDefault="00E93A22" w:rsidP="00AE1D16">
            <w:pPr>
              <w:pStyle w:val="acctfourfigures"/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73</w:t>
            </w:r>
            <w:r w:rsidR="00501656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2BF691FE" w14:textId="77777777" w:rsidR="00501656" w:rsidRPr="00AE1D16" w:rsidRDefault="00501656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double" w:sz="4" w:space="0" w:color="auto"/>
            </w:tcBorders>
            <w:vAlign w:val="bottom"/>
          </w:tcPr>
          <w:p w14:paraId="2D4B8CA0" w14:textId="30B69077" w:rsidR="00501656" w:rsidRPr="00AE1D16" w:rsidRDefault="00E93A22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32</w:t>
            </w:r>
            <w:r w:rsidR="007E427F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465E9750" w14:textId="77777777" w:rsidR="00501656" w:rsidRPr="00AE1D16" w:rsidRDefault="00501656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bottom w:val="double" w:sz="4" w:space="0" w:color="auto"/>
            </w:tcBorders>
            <w:vAlign w:val="bottom"/>
          </w:tcPr>
          <w:p w14:paraId="35DFB2F4" w14:textId="2174B6D4" w:rsidR="00501656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33</w:t>
            </w:r>
            <w:r w:rsidR="00501656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57</w:t>
            </w:r>
          </w:p>
        </w:tc>
      </w:tr>
    </w:tbl>
    <w:p w14:paraId="6FA6497F" w14:textId="2B3DEA86" w:rsidR="00AC6961" w:rsidRPr="00AE1D16" w:rsidRDefault="00AC6961" w:rsidP="00AE1D16">
      <w:pPr>
        <w:spacing w:line="240" w:lineRule="auto"/>
        <w:jc w:val="left"/>
        <w:rPr>
          <w:rFonts w:asciiTheme="majorBidi" w:hAnsiTheme="majorBidi" w:cstheme="majorBidi"/>
          <w:cs/>
        </w:rPr>
      </w:pPr>
    </w:p>
    <w:p w14:paraId="74F3C59F" w14:textId="534D414B" w:rsidR="00AA77DC" w:rsidRPr="00AE1D16" w:rsidRDefault="00AA77DC" w:rsidP="00AE1D1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18" w:name="_Hlk56203545"/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61F79304" w14:textId="77777777" w:rsidR="00AA77DC" w:rsidRPr="00AE1D16" w:rsidRDefault="00AA77DC" w:rsidP="00AE1D1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s/>
        </w:rPr>
      </w:pPr>
    </w:p>
    <w:p w14:paraId="7882CD64" w14:textId="1DF93F1F" w:rsidR="00AD59D5" w:rsidRPr="00AE1D16" w:rsidRDefault="00AA77DC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E93A22" w:rsidRPr="00E93A22">
        <w:rPr>
          <w:rFonts w:asciiTheme="majorBidi" w:hAnsiTheme="majorBidi" w:cstheme="majorBidi"/>
          <w:sz w:val="28"/>
          <w:szCs w:val="28"/>
        </w:rPr>
        <w:t>2541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17D00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bookmarkEnd w:id="18"/>
    <w:p w14:paraId="1DDC57B1" w14:textId="1580267D" w:rsidR="002C200E" w:rsidRPr="00AE1D16" w:rsidRDefault="002C200E" w:rsidP="00AE1D16">
      <w:pPr>
        <w:spacing w:line="240" w:lineRule="auto"/>
        <w:jc w:val="left"/>
        <w:rPr>
          <w:rFonts w:asciiTheme="majorBidi" w:hAnsiTheme="majorBidi" w:cstheme="majorBidi"/>
          <w:cs/>
        </w:rPr>
      </w:pPr>
    </w:p>
    <w:tbl>
      <w:tblPr>
        <w:tblW w:w="4825" w:type="pct"/>
        <w:tblInd w:w="452" w:type="dxa"/>
        <w:tblLayout w:type="fixed"/>
        <w:tblLook w:val="01E0" w:firstRow="1" w:lastRow="1" w:firstColumn="1" w:lastColumn="1" w:noHBand="0" w:noVBand="0"/>
      </w:tblPr>
      <w:tblGrid>
        <w:gridCol w:w="6"/>
        <w:gridCol w:w="3238"/>
        <w:gridCol w:w="6"/>
        <w:gridCol w:w="904"/>
        <w:gridCol w:w="6"/>
        <w:gridCol w:w="1070"/>
        <w:gridCol w:w="6"/>
        <w:gridCol w:w="248"/>
        <w:gridCol w:w="1107"/>
        <w:gridCol w:w="9"/>
        <w:gridCol w:w="269"/>
        <w:gridCol w:w="1053"/>
        <w:gridCol w:w="237"/>
        <w:gridCol w:w="1110"/>
      </w:tblGrid>
      <w:tr w:rsidR="00815C79" w:rsidRPr="00AE1D16" w14:paraId="4BD945A3" w14:textId="77777777" w:rsidTr="000B1665">
        <w:trPr>
          <w:tblHeader/>
        </w:trPr>
        <w:tc>
          <w:tcPr>
            <w:tcW w:w="1750" w:type="pct"/>
            <w:gridSpan w:val="2"/>
          </w:tcPr>
          <w:p w14:paraId="72817237" w14:textId="0E7BDBEC" w:rsidR="00815C79" w:rsidRPr="00AE1D16" w:rsidRDefault="00815C79" w:rsidP="00AE1D16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91" w:type="pct"/>
            <w:gridSpan w:val="2"/>
          </w:tcPr>
          <w:p w14:paraId="6B079F6A" w14:textId="77777777" w:rsidR="00815C79" w:rsidRPr="00AE1D16" w:rsidRDefault="00815C7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pct"/>
            <w:gridSpan w:val="6"/>
          </w:tcPr>
          <w:p w14:paraId="16244873" w14:textId="7F05CB36" w:rsidR="00815C79" w:rsidRPr="00AE1D16" w:rsidRDefault="00815C7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5" w:type="pct"/>
          </w:tcPr>
          <w:p w14:paraId="08FC2232" w14:textId="77777777" w:rsidR="00815C79" w:rsidRPr="00AE1D16" w:rsidRDefault="00815C79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6" w:type="pct"/>
            <w:gridSpan w:val="3"/>
          </w:tcPr>
          <w:p w14:paraId="0D5D357A" w14:textId="02007371" w:rsidR="00815C79" w:rsidRPr="00AE1D16" w:rsidRDefault="00815C79" w:rsidP="00AE1D16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AC9" w:rsidRPr="00AE1D16" w14:paraId="2267658B" w14:textId="77777777" w:rsidTr="000B1665">
        <w:trPr>
          <w:tblHeader/>
        </w:trPr>
        <w:tc>
          <w:tcPr>
            <w:tcW w:w="1750" w:type="pct"/>
            <w:gridSpan w:val="2"/>
          </w:tcPr>
          <w:p w14:paraId="69516085" w14:textId="0A2631F8" w:rsidR="00C12AC9" w:rsidRPr="00AE1D16" w:rsidRDefault="00C12AC9" w:rsidP="00AE1D16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91" w:type="pct"/>
            <w:gridSpan w:val="2"/>
          </w:tcPr>
          <w:p w14:paraId="71F0B424" w14:textId="1C3D919F" w:rsidR="00C12AC9" w:rsidRPr="00AE1D16" w:rsidRDefault="00C12AC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A3BC383" w14:textId="07CC1B31" w:rsidR="00C12AC9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" w:type="pct"/>
            <w:gridSpan w:val="2"/>
            <w:vAlign w:val="center"/>
          </w:tcPr>
          <w:p w14:paraId="21C84AF0" w14:textId="77777777" w:rsidR="00C12AC9" w:rsidRPr="00AE1D16" w:rsidRDefault="00C12AC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vAlign w:val="center"/>
          </w:tcPr>
          <w:p w14:paraId="1BEFA491" w14:textId="5F4E662C" w:rsidR="00C12AC9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53891E2D" w14:textId="77777777" w:rsidR="00C12AC9" w:rsidRPr="00AE1D16" w:rsidRDefault="00C12AC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4E577379" w14:textId="23601904" w:rsidR="00C12AC9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" w:type="pct"/>
            <w:vAlign w:val="center"/>
          </w:tcPr>
          <w:p w14:paraId="0BF5BB9B" w14:textId="77777777" w:rsidR="00C12AC9" w:rsidRPr="00AE1D16" w:rsidRDefault="00C12AC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  <w:vAlign w:val="center"/>
          </w:tcPr>
          <w:p w14:paraId="6D2AEA32" w14:textId="4C51C9CD" w:rsidR="00C12AC9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12AC9" w:rsidRPr="00AE1D16" w14:paraId="73CD7FAA" w14:textId="77777777" w:rsidTr="000B1665">
        <w:trPr>
          <w:tblHeader/>
        </w:trPr>
        <w:tc>
          <w:tcPr>
            <w:tcW w:w="1750" w:type="pct"/>
            <w:gridSpan w:val="2"/>
          </w:tcPr>
          <w:p w14:paraId="73AF5631" w14:textId="77777777" w:rsidR="00C12AC9" w:rsidRPr="00AE1D16" w:rsidRDefault="00C12AC9" w:rsidP="00AE1D16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  <w:gridSpan w:val="2"/>
          </w:tcPr>
          <w:p w14:paraId="288A87B2" w14:textId="77777777" w:rsidR="00C12AC9" w:rsidRPr="00AE1D16" w:rsidRDefault="00C12AC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59" w:type="pct"/>
            <w:gridSpan w:val="10"/>
          </w:tcPr>
          <w:p w14:paraId="1A66C62E" w14:textId="55B7505B" w:rsidR="00C12AC9" w:rsidRPr="00AE1D16" w:rsidRDefault="00C12AC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B05416" w:rsidRPr="00AE1D16" w14:paraId="3742DFA2" w14:textId="77777777" w:rsidTr="000B1665">
        <w:tc>
          <w:tcPr>
            <w:tcW w:w="1750" w:type="pct"/>
            <w:gridSpan w:val="2"/>
          </w:tcPr>
          <w:p w14:paraId="0103CF45" w14:textId="2993B737" w:rsidR="00B05416" w:rsidRPr="00AE1D16" w:rsidRDefault="00B05416" w:rsidP="00AE1D16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A7938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491" w:type="pct"/>
            <w:gridSpan w:val="2"/>
          </w:tcPr>
          <w:p w14:paraId="0A33494F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gridSpan w:val="2"/>
          </w:tcPr>
          <w:p w14:paraId="6C901ADD" w14:textId="4FB31371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613D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37" w:type="pct"/>
            <w:gridSpan w:val="2"/>
          </w:tcPr>
          <w:p w14:paraId="6F637A58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gridSpan w:val="2"/>
          </w:tcPr>
          <w:p w14:paraId="56597356" w14:textId="7974971D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45" w:type="pct"/>
          </w:tcPr>
          <w:p w14:paraId="40AA7D57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79736F0" w14:textId="549A71F2" w:rsidR="00B05416" w:rsidRPr="00AE1D16" w:rsidRDefault="00E93A22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6D191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28" w:type="pct"/>
          </w:tcPr>
          <w:p w14:paraId="2F238834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012D05C4" w14:textId="0913C198" w:rsidR="00B05416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</w:tr>
      <w:tr w:rsidR="00B05416" w:rsidRPr="00AE1D16" w14:paraId="613167F0" w14:textId="77777777" w:rsidTr="000B1665">
        <w:tc>
          <w:tcPr>
            <w:tcW w:w="1750" w:type="pct"/>
            <w:gridSpan w:val="2"/>
          </w:tcPr>
          <w:p w14:paraId="1B8A22DF" w14:textId="77777777" w:rsidR="00B05416" w:rsidRPr="00AE1D16" w:rsidRDefault="00B05416" w:rsidP="00AE1D16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491" w:type="pct"/>
            <w:gridSpan w:val="2"/>
          </w:tcPr>
          <w:p w14:paraId="1D687BDD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0" w:type="pct"/>
            <w:gridSpan w:val="2"/>
          </w:tcPr>
          <w:p w14:paraId="4C647F43" w14:textId="77777777" w:rsidR="00B05416" w:rsidRPr="00AE1D16" w:rsidRDefault="00B05416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7" w:type="pct"/>
            <w:gridSpan w:val="2"/>
          </w:tcPr>
          <w:p w14:paraId="46730D19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gridSpan w:val="2"/>
          </w:tcPr>
          <w:p w14:paraId="46CA572A" w14:textId="77777777" w:rsidR="00B05416" w:rsidRPr="00AE1D16" w:rsidRDefault="00B05416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5" w:type="pct"/>
          </w:tcPr>
          <w:p w14:paraId="5B7ED35A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2B7F0F85" w14:textId="77777777" w:rsidR="00B05416" w:rsidRPr="00AE1D16" w:rsidRDefault="00B05416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8" w:type="pct"/>
          </w:tcPr>
          <w:p w14:paraId="44832367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75F20832" w14:textId="77777777" w:rsidR="00B05416" w:rsidRPr="00AE1D16" w:rsidRDefault="00B05416" w:rsidP="00AE1D16">
            <w:pPr>
              <w:pStyle w:val="acctfourfigures"/>
              <w:tabs>
                <w:tab w:val="clear" w:pos="765"/>
                <w:tab w:val="decimal" w:pos="450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05416" w:rsidRPr="00AE1D16" w14:paraId="13BCCB72" w14:textId="77777777" w:rsidTr="000B1665">
        <w:tc>
          <w:tcPr>
            <w:tcW w:w="1750" w:type="pct"/>
            <w:gridSpan w:val="2"/>
          </w:tcPr>
          <w:p w14:paraId="3F6D531B" w14:textId="77777777" w:rsidR="00B05416" w:rsidRPr="00AE1D16" w:rsidRDefault="00B05416" w:rsidP="00AE1D16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  <w:gridSpan w:val="2"/>
          </w:tcPr>
          <w:p w14:paraId="601A0261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  <w:gridSpan w:val="2"/>
          </w:tcPr>
          <w:p w14:paraId="60DA3FB1" w14:textId="70B612DE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424AF1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37" w:type="pct"/>
            <w:gridSpan w:val="2"/>
          </w:tcPr>
          <w:p w14:paraId="2FCA5E31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gridSpan w:val="2"/>
          </w:tcPr>
          <w:p w14:paraId="018C3F11" w14:textId="1E4E8245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45" w:type="pct"/>
          </w:tcPr>
          <w:p w14:paraId="7C5C2AAA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6DDC480" w14:textId="32E58ADA" w:rsidR="00B05416" w:rsidRPr="00AE1D16" w:rsidRDefault="00E93A22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24AF1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28" w:type="pct"/>
          </w:tcPr>
          <w:p w14:paraId="34C85AE9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05547297" w14:textId="1C3ABAEE" w:rsidR="00B05416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</w:t>
            </w:r>
          </w:p>
        </w:tc>
      </w:tr>
      <w:tr w:rsidR="00B05416" w:rsidRPr="00AE1D16" w14:paraId="22DAB822" w14:textId="77777777" w:rsidTr="000B1665">
        <w:tc>
          <w:tcPr>
            <w:tcW w:w="1750" w:type="pct"/>
            <w:gridSpan w:val="2"/>
          </w:tcPr>
          <w:p w14:paraId="408DAB28" w14:textId="77777777" w:rsidR="00B05416" w:rsidRPr="00AE1D16" w:rsidRDefault="00B05416" w:rsidP="00AE1D16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  <w:gridSpan w:val="2"/>
          </w:tcPr>
          <w:p w14:paraId="15EC0695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  <w:gridSpan w:val="2"/>
          </w:tcPr>
          <w:p w14:paraId="1AC54EEF" w14:textId="2F1EEC4B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13D19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37" w:type="pct"/>
            <w:gridSpan w:val="2"/>
          </w:tcPr>
          <w:p w14:paraId="1E71E145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2" w:type="pct"/>
            <w:gridSpan w:val="2"/>
          </w:tcPr>
          <w:p w14:paraId="11DBE19F" w14:textId="0AAB2A89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45" w:type="pct"/>
          </w:tcPr>
          <w:p w14:paraId="3B6B442A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D22C9F7" w14:textId="38E776A5" w:rsidR="00B05416" w:rsidRPr="00AE1D16" w:rsidRDefault="00E93A22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6D1911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128" w:type="pct"/>
          </w:tcPr>
          <w:p w14:paraId="5AAABFE0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638FE896" w14:textId="79C0C683" w:rsidR="00B05416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</w:tr>
      <w:tr w:rsidR="00B05416" w:rsidRPr="00AE1D16" w14:paraId="121FDC85" w14:textId="77777777" w:rsidTr="000B1665">
        <w:tc>
          <w:tcPr>
            <w:tcW w:w="1750" w:type="pct"/>
            <w:gridSpan w:val="2"/>
          </w:tcPr>
          <w:p w14:paraId="42873264" w14:textId="77777777" w:rsidR="00B05416" w:rsidRPr="00AE1D16" w:rsidRDefault="00B05416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  <w:gridSpan w:val="2"/>
          </w:tcPr>
          <w:p w14:paraId="57A4F334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2F9AA" w14:textId="1DB3BE2A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613D19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37" w:type="pct"/>
            <w:gridSpan w:val="2"/>
          </w:tcPr>
          <w:p w14:paraId="6900DE8C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66A15C" w14:textId="26EFA6A6" w:rsidR="00B05416" w:rsidRPr="00AE1D16" w:rsidRDefault="00E93A22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B0541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45" w:type="pct"/>
          </w:tcPr>
          <w:p w14:paraId="394933F8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485B7A00" w14:textId="051BEE80" w:rsidR="00B05416" w:rsidRPr="00AE1D16" w:rsidRDefault="00E93A22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6D191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28" w:type="pct"/>
          </w:tcPr>
          <w:p w14:paraId="786421B8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346E9A3D" w14:textId="661B1EA9" w:rsidR="00B05416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B0541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</w:p>
        </w:tc>
      </w:tr>
      <w:tr w:rsidR="00C12AC9" w:rsidRPr="00AE1D16" w14:paraId="1776022A" w14:textId="77777777" w:rsidTr="000B1665">
        <w:trPr>
          <w:gridBefore w:val="1"/>
          <w:wBefore w:w="3" w:type="pct"/>
        </w:trPr>
        <w:tc>
          <w:tcPr>
            <w:tcW w:w="1750" w:type="pct"/>
            <w:gridSpan w:val="2"/>
          </w:tcPr>
          <w:p w14:paraId="6B5BA34B" w14:textId="308B2E46" w:rsidR="00C12AC9" w:rsidRPr="00AE1D16" w:rsidRDefault="00C12AC9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91" w:type="pct"/>
            <w:gridSpan w:val="2"/>
          </w:tcPr>
          <w:p w14:paraId="3594714D" w14:textId="77777777" w:rsidR="00C12AC9" w:rsidRPr="00AE1D16" w:rsidRDefault="00C12AC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80" w:type="pct"/>
            <w:gridSpan w:val="2"/>
          </w:tcPr>
          <w:p w14:paraId="1ACB76F5" w14:textId="77777777" w:rsidR="00C12AC9" w:rsidRPr="00AE1D16" w:rsidRDefault="00C12AC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" w:type="pct"/>
          </w:tcPr>
          <w:p w14:paraId="0A9F62A2" w14:textId="77777777" w:rsidR="00C12AC9" w:rsidRPr="00AE1D16" w:rsidRDefault="00C12AC9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1F979B39" w14:textId="77777777" w:rsidR="00C12AC9" w:rsidRPr="00AE1D16" w:rsidRDefault="00C12AC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gridSpan w:val="2"/>
          </w:tcPr>
          <w:p w14:paraId="162AA04B" w14:textId="77777777" w:rsidR="00C12AC9" w:rsidRPr="00AE1D16" w:rsidRDefault="00C12AC9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7C5414C4" w14:textId="77777777" w:rsidR="00C12AC9" w:rsidRPr="00AE1D16" w:rsidRDefault="00C12AC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40AD93E5" w14:textId="77777777" w:rsidR="00C12AC9" w:rsidRPr="00AE1D16" w:rsidRDefault="00C12AC9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5E0F9939" w14:textId="77777777" w:rsidR="00C12AC9" w:rsidRPr="00AE1D16" w:rsidRDefault="00C12AC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AC9" w:rsidRPr="00AE1D16" w14:paraId="531784F7" w14:textId="77777777" w:rsidTr="000B1665">
        <w:trPr>
          <w:gridBefore w:val="1"/>
          <w:wBefore w:w="3" w:type="pct"/>
        </w:trPr>
        <w:tc>
          <w:tcPr>
            <w:tcW w:w="1750" w:type="pct"/>
            <w:gridSpan w:val="2"/>
          </w:tcPr>
          <w:p w14:paraId="253DD2A9" w14:textId="77777777" w:rsidR="00C12AC9" w:rsidRPr="00AE1D16" w:rsidRDefault="00C12AC9" w:rsidP="00AE1D16">
            <w:pPr>
              <w:spacing w:line="240" w:lineRule="auto"/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491" w:type="pct"/>
            <w:gridSpan w:val="2"/>
          </w:tcPr>
          <w:p w14:paraId="4FC76939" w14:textId="77777777" w:rsidR="00C12AC9" w:rsidRPr="00AE1D16" w:rsidRDefault="00C12AC9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gridSpan w:val="2"/>
          </w:tcPr>
          <w:p w14:paraId="301C82A7" w14:textId="77777777" w:rsidR="00C12AC9" w:rsidRPr="00AE1D16" w:rsidRDefault="00C12AC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" w:type="pct"/>
          </w:tcPr>
          <w:p w14:paraId="50CD1D6E" w14:textId="77777777" w:rsidR="00C12AC9" w:rsidRPr="00AE1D16" w:rsidRDefault="00C12AC9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67EED9DA" w14:textId="77777777" w:rsidR="00C12AC9" w:rsidRPr="00AE1D16" w:rsidRDefault="00C12AC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gridSpan w:val="2"/>
          </w:tcPr>
          <w:p w14:paraId="512878AE" w14:textId="77777777" w:rsidR="00C12AC9" w:rsidRPr="00AE1D16" w:rsidRDefault="00C12AC9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18AA880D" w14:textId="77777777" w:rsidR="00C12AC9" w:rsidRPr="00AE1D16" w:rsidRDefault="00C12AC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61321038" w14:textId="77777777" w:rsidR="00C12AC9" w:rsidRPr="00AE1D16" w:rsidRDefault="00C12AC9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58A528B5" w14:textId="77777777" w:rsidR="00C12AC9" w:rsidRPr="00AE1D16" w:rsidRDefault="00C12AC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5416" w:rsidRPr="00AE1D16" w14:paraId="3DF26FD0" w14:textId="77777777" w:rsidTr="000B1665">
        <w:trPr>
          <w:gridBefore w:val="1"/>
          <w:wBefore w:w="3" w:type="pct"/>
        </w:trPr>
        <w:tc>
          <w:tcPr>
            <w:tcW w:w="1750" w:type="pct"/>
            <w:gridSpan w:val="2"/>
          </w:tcPr>
          <w:p w14:paraId="4854D012" w14:textId="77777777" w:rsidR="00B05416" w:rsidRPr="00AE1D16" w:rsidRDefault="00B05416" w:rsidP="00AE1D16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491" w:type="pct"/>
            <w:gridSpan w:val="2"/>
          </w:tcPr>
          <w:p w14:paraId="78BF224B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gridSpan w:val="2"/>
          </w:tcPr>
          <w:p w14:paraId="57939CB1" w14:textId="22AEA379" w:rsidR="00B05416" w:rsidRPr="00AE1D16" w:rsidRDefault="00E93A22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13D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34" w:type="pct"/>
          </w:tcPr>
          <w:p w14:paraId="54EF1F78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74973162" w14:textId="7FCE9DB7" w:rsidR="00B05416" w:rsidRPr="00AE1D16" w:rsidRDefault="00E93A22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49" w:type="pct"/>
            <w:gridSpan w:val="2"/>
          </w:tcPr>
          <w:p w14:paraId="674E60EE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44E96CB1" w14:textId="5A601965" w:rsidR="00B05416" w:rsidRPr="00AE1D16" w:rsidRDefault="006D1911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9FBA129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55627A16" w14:textId="538D408C" w:rsidR="00B05416" w:rsidRPr="00AE1D16" w:rsidRDefault="00B05416" w:rsidP="00AE1D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hanging="23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05416" w:rsidRPr="00AE1D16" w14:paraId="6EEF0C91" w14:textId="77777777" w:rsidTr="000B1665">
        <w:trPr>
          <w:gridBefore w:val="1"/>
          <w:wBefore w:w="3" w:type="pct"/>
        </w:trPr>
        <w:tc>
          <w:tcPr>
            <w:tcW w:w="1750" w:type="pct"/>
            <w:gridSpan w:val="2"/>
          </w:tcPr>
          <w:p w14:paraId="18B865E4" w14:textId="77777777" w:rsidR="00B05416" w:rsidRPr="00AE1D16" w:rsidRDefault="00B05416" w:rsidP="00AE1D16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91" w:type="pct"/>
            <w:gridSpan w:val="2"/>
          </w:tcPr>
          <w:p w14:paraId="7529A1CF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gridSpan w:val="2"/>
          </w:tcPr>
          <w:p w14:paraId="59317510" w14:textId="0BCFFEF6" w:rsidR="00B05416" w:rsidRPr="00AE1D16" w:rsidRDefault="00613D1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pct"/>
          </w:tcPr>
          <w:p w14:paraId="5964D22F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</w:tcPr>
          <w:p w14:paraId="0BE03A15" w14:textId="714D1DBC" w:rsidR="00B05416" w:rsidRPr="00AE1D16" w:rsidRDefault="00B05416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pct"/>
            <w:gridSpan w:val="2"/>
          </w:tcPr>
          <w:p w14:paraId="3420E569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14:paraId="6D0DC64F" w14:textId="1CE23DA1" w:rsidR="00B05416" w:rsidRPr="00AE1D16" w:rsidRDefault="004E4BF6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6D191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447DA462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</w:tcPr>
          <w:p w14:paraId="23181BCB" w14:textId="006ABC08" w:rsidR="00B05416" w:rsidRPr="00AE1D16" w:rsidRDefault="00E93A22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0541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</w:t>
            </w:r>
          </w:p>
        </w:tc>
      </w:tr>
      <w:tr w:rsidR="00B05416" w:rsidRPr="00AE1D16" w14:paraId="7985E071" w14:textId="77777777" w:rsidTr="000B1665">
        <w:trPr>
          <w:gridBefore w:val="1"/>
          <w:wBefore w:w="3" w:type="pct"/>
        </w:trPr>
        <w:tc>
          <w:tcPr>
            <w:tcW w:w="1750" w:type="pct"/>
            <w:gridSpan w:val="2"/>
          </w:tcPr>
          <w:p w14:paraId="63C1FE00" w14:textId="77777777" w:rsidR="00B05416" w:rsidRPr="00AE1D16" w:rsidRDefault="00B05416" w:rsidP="00AE1D16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415" w:hanging="18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491" w:type="pct"/>
            <w:gridSpan w:val="2"/>
          </w:tcPr>
          <w:p w14:paraId="243A326C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</w:tcPr>
          <w:p w14:paraId="67AD2CB4" w14:textId="277DF6AC" w:rsidR="00B05416" w:rsidRPr="00AE1D16" w:rsidRDefault="00613D1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pct"/>
          </w:tcPr>
          <w:p w14:paraId="7998DC90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8528515" w14:textId="39102541" w:rsidR="00B05416" w:rsidRPr="00AE1D16" w:rsidRDefault="00B05416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pct"/>
            <w:gridSpan w:val="2"/>
          </w:tcPr>
          <w:p w14:paraId="10C871BD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4C023EB" w14:textId="20CF3AE9" w:rsidR="00B05416" w:rsidRPr="00AE1D16" w:rsidRDefault="004E4BF6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6D191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8" w:type="pct"/>
          </w:tcPr>
          <w:p w14:paraId="0A2EDA6C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27E1203" w14:textId="262A3818" w:rsidR="00B05416" w:rsidRPr="00AE1D16" w:rsidRDefault="00B05416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05416" w:rsidRPr="00AE1D16" w14:paraId="6D34C8EA" w14:textId="77777777" w:rsidTr="000B1665">
        <w:trPr>
          <w:gridBefore w:val="1"/>
          <w:wBefore w:w="3" w:type="pct"/>
        </w:trPr>
        <w:tc>
          <w:tcPr>
            <w:tcW w:w="1750" w:type="pct"/>
            <w:gridSpan w:val="2"/>
          </w:tcPr>
          <w:p w14:paraId="45348986" w14:textId="77777777" w:rsidR="00B05416" w:rsidRPr="00AE1D16" w:rsidRDefault="00B05416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1" w:type="pct"/>
            <w:gridSpan w:val="2"/>
          </w:tcPr>
          <w:p w14:paraId="0B8CC3A2" w14:textId="77777777" w:rsidR="00B05416" w:rsidRPr="00AE1D16" w:rsidRDefault="00B0541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39CB2F" w14:textId="06A75DE5" w:rsidR="00B05416" w:rsidRPr="00AE1D16" w:rsidRDefault="00613D19" w:rsidP="00AE1D1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pct"/>
          </w:tcPr>
          <w:p w14:paraId="6E349FCA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3E300CA" w14:textId="15F76DB6" w:rsidR="00B05416" w:rsidRPr="00AE1D16" w:rsidRDefault="00B05416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pct"/>
            <w:gridSpan w:val="2"/>
          </w:tcPr>
          <w:p w14:paraId="66A241B0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9BEE3F6" w14:textId="7A71D24C" w:rsidR="00B05416" w:rsidRPr="00AE1D16" w:rsidRDefault="004E4BF6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6D191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28" w:type="pct"/>
          </w:tcPr>
          <w:p w14:paraId="2B3C4B34" w14:textId="77777777" w:rsidR="00B05416" w:rsidRPr="00AE1D16" w:rsidRDefault="00B05416" w:rsidP="00AE1D16">
            <w:pPr>
              <w:tabs>
                <w:tab w:val="decimal" w:pos="77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431DE707" w14:textId="475E1179" w:rsidR="00B05416" w:rsidRPr="00AE1D16" w:rsidRDefault="00B05416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1A1A0E1" w14:textId="50A5ABA8" w:rsidR="00D53C98" w:rsidRPr="00AE1D16" w:rsidRDefault="00D53C98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5000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181"/>
        <w:gridCol w:w="6"/>
        <w:gridCol w:w="3233"/>
        <w:gridCol w:w="6"/>
        <w:gridCol w:w="901"/>
        <w:gridCol w:w="6"/>
        <w:gridCol w:w="1064"/>
        <w:gridCol w:w="10"/>
        <w:gridCol w:w="244"/>
        <w:gridCol w:w="1108"/>
        <w:gridCol w:w="8"/>
        <w:gridCol w:w="267"/>
        <w:gridCol w:w="1051"/>
        <w:gridCol w:w="236"/>
        <w:gridCol w:w="33"/>
        <w:gridCol w:w="1078"/>
        <w:gridCol w:w="173"/>
      </w:tblGrid>
      <w:tr w:rsidR="00D53C98" w:rsidRPr="00AE1D16" w14:paraId="7AC29C3A" w14:textId="77777777" w:rsidTr="000B1665">
        <w:trPr>
          <w:gridBefore w:val="1"/>
          <w:gridAfter w:val="1"/>
          <w:wBefore w:w="95" w:type="pct"/>
          <w:wAfter w:w="91" w:type="pct"/>
          <w:tblHeader/>
        </w:trPr>
        <w:tc>
          <w:tcPr>
            <w:tcW w:w="1686" w:type="pct"/>
            <w:gridSpan w:val="2"/>
          </w:tcPr>
          <w:p w14:paraId="55B890B7" w14:textId="77777777" w:rsidR="00D53C98" w:rsidRPr="00AE1D16" w:rsidRDefault="00D53C98" w:rsidP="00AE1D16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472" w:type="pct"/>
            <w:gridSpan w:val="2"/>
          </w:tcPr>
          <w:p w14:paraId="249493A0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pct"/>
            <w:gridSpan w:val="6"/>
          </w:tcPr>
          <w:p w14:paraId="72F01E1D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9" w:type="pct"/>
          </w:tcPr>
          <w:p w14:paraId="00C03932" w14:textId="77777777" w:rsidR="00D53C98" w:rsidRPr="00AE1D16" w:rsidRDefault="00D53C98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7" w:type="pct"/>
            <w:gridSpan w:val="4"/>
          </w:tcPr>
          <w:p w14:paraId="695EF3FA" w14:textId="77777777" w:rsidR="00D53C98" w:rsidRPr="00AE1D16" w:rsidRDefault="00D53C98" w:rsidP="00AE1D16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3C98" w:rsidRPr="00AE1D16" w14:paraId="0D5A5445" w14:textId="77777777" w:rsidTr="000B1665">
        <w:trPr>
          <w:gridBefore w:val="1"/>
          <w:gridAfter w:val="1"/>
          <w:wBefore w:w="95" w:type="pct"/>
          <w:wAfter w:w="91" w:type="pct"/>
          <w:tblHeader/>
        </w:trPr>
        <w:tc>
          <w:tcPr>
            <w:tcW w:w="1686" w:type="pct"/>
            <w:gridSpan w:val="2"/>
          </w:tcPr>
          <w:p w14:paraId="16F063A5" w14:textId="77777777" w:rsidR="00D53C98" w:rsidRPr="00AE1D16" w:rsidRDefault="00D53C98" w:rsidP="00AE1D16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472" w:type="pct"/>
            <w:gridSpan w:val="2"/>
          </w:tcPr>
          <w:p w14:paraId="1F2B6D1C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557" w:type="pct"/>
            <w:gridSpan w:val="2"/>
            <w:vAlign w:val="center"/>
          </w:tcPr>
          <w:p w14:paraId="60059F8A" w14:textId="269E9468" w:rsidR="00D53C98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" w:type="pct"/>
            <w:gridSpan w:val="2"/>
            <w:vAlign w:val="center"/>
          </w:tcPr>
          <w:p w14:paraId="52C65F34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1F3F2137" w14:textId="7E79EF46" w:rsidR="00D53C98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53E9EDDB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  <w:vAlign w:val="center"/>
          </w:tcPr>
          <w:p w14:paraId="5056D136" w14:textId="15709153" w:rsidR="00D53C98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" w:type="pct"/>
            <w:vAlign w:val="center"/>
          </w:tcPr>
          <w:p w14:paraId="2DA4D89D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2816CA44" w14:textId="4CF32D27" w:rsidR="00D53C98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53C98" w:rsidRPr="00AE1D16" w14:paraId="6422459F" w14:textId="77777777" w:rsidTr="000B1665">
        <w:trPr>
          <w:gridBefore w:val="1"/>
          <w:gridAfter w:val="1"/>
          <w:wBefore w:w="95" w:type="pct"/>
          <w:wAfter w:w="91" w:type="pct"/>
          <w:tblHeader/>
        </w:trPr>
        <w:tc>
          <w:tcPr>
            <w:tcW w:w="1686" w:type="pct"/>
            <w:gridSpan w:val="2"/>
          </w:tcPr>
          <w:p w14:paraId="5D5F8C11" w14:textId="77777777" w:rsidR="00D53C98" w:rsidRPr="00AE1D16" w:rsidRDefault="00D53C98" w:rsidP="00AE1D16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2" w:type="pct"/>
            <w:gridSpan w:val="2"/>
          </w:tcPr>
          <w:p w14:paraId="358D6070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56" w:type="pct"/>
            <w:gridSpan w:val="11"/>
          </w:tcPr>
          <w:p w14:paraId="0BB9709F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53C98" w:rsidRPr="00AE1D16" w14:paraId="4FD8E88C" w14:textId="77777777" w:rsidTr="000B1665">
        <w:trPr>
          <w:gridBefore w:val="2"/>
          <w:gridAfter w:val="1"/>
          <w:wBefore w:w="98" w:type="pct"/>
          <w:wAfter w:w="91" w:type="pct"/>
        </w:trPr>
        <w:tc>
          <w:tcPr>
            <w:tcW w:w="1686" w:type="pct"/>
            <w:gridSpan w:val="2"/>
          </w:tcPr>
          <w:p w14:paraId="0D3BFCD9" w14:textId="77777777" w:rsidR="00D53C98" w:rsidRPr="00AE1D16" w:rsidRDefault="00D53C98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472" w:type="pct"/>
            <w:gridSpan w:val="2"/>
          </w:tcPr>
          <w:p w14:paraId="515FCC40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gridSpan w:val="2"/>
          </w:tcPr>
          <w:p w14:paraId="632B8EA9" w14:textId="6775E086" w:rsidR="00D53C98" w:rsidRPr="00AE1D16" w:rsidRDefault="00E93A22" w:rsidP="00AE1D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127" w:type="pct"/>
          </w:tcPr>
          <w:p w14:paraId="190CDA50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D1FFEA4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</w:tcPr>
          <w:p w14:paraId="6F78894E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7E386A38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554FF455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775D42CF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" w:hanging="23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53C98" w:rsidRPr="00AE1D16" w14:paraId="5F0BC90D" w14:textId="77777777" w:rsidTr="000B1665">
        <w:trPr>
          <w:gridBefore w:val="2"/>
          <w:gridAfter w:val="1"/>
          <w:wBefore w:w="98" w:type="pct"/>
          <w:wAfter w:w="91" w:type="pct"/>
        </w:trPr>
        <w:tc>
          <w:tcPr>
            <w:tcW w:w="1686" w:type="pct"/>
            <w:gridSpan w:val="2"/>
          </w:tcPr>
          <w:p w14:paraId="4F5E2BAF" w14:textId="77777777" w:rsidR="00D53C98" w:rsidRPr="00AE1D16" w:rsidRDefault="00D53C98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72" w:type="pct"/>
            <w:gridSpan w:val="2"/>
          </w:tcPr>
          <w:p w14:paraId="6ABEB6D5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gridSpan w:val="2"/>
          </w:tcPr>
          <w:p w14:paraId="3178F68D" w14:textId="461067D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7" w:type="pct"/>
          </w:tcPr>
          <w:p w14:paraId="08974BA7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</w:tcPr>
          <w:p w14:paraId="2F3E03A3" w14:textId="2169FF6B" w:rsidR="00D53C98" w:rsidRPr="00AE1D16" w:rsidRDefault="00D53C98" w:rsidP="00A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3" w:type="pct"/>
            <w:gridSpan w:val="2"/>
          </w:tcPr>
          <w:p w14:paraId="791E4001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188A649F" w14:textId="772268AC" w:rsidR="00D53C98" w:rsidRPr="00AE1D16" w:rsidRDefault="00D53C98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3" w:type="pct"/>
          </w:tcPr>
          <w:p w14:paraId="1042DDCA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7043406F" w14:textId="42BD4410" w:rsidR="00D53C98" w:rsidRPr="00AE1D16" w:rsidRDefault="00D53C98" w:rsidP="00AE1D1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D53C98" w:rsidRPr="00AE1D16" w14:paraId="306FBB37" w14:textId="77777777" w:rsidTr="000B1665">
        <w:trPr>
          <w:gridBefore w:val="2"/>
          <w:gridAfter w:val="1"/>
          <w:wBefore w:w="98" w:type="pct"/>
          <w:wAfter w:w="91" w:type="pct"/>
        </w:trPr>
        <w:tc>
          <w:tcPr>
            <w:tcW w:w="1686" w:type="pct"/>
            <w:gridSpan w:val="2"/>
          </w:tcPr>
          <w:p w14:paraId="622CD2C2" w14:textId="77777777" w:rsidR="00D53C98" w:rsidRPr="00AE1D16" w:rsidRDefault="00D53C98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การโอนย้ายพนักงานภายในกลุ่มบริษัท</w:t>
            </w:r>
          </w:p>
        </w:tc>
        <w:tc>
          <w:tcPr>
            <w:tcW w:w="472" w:type="pct"/>
            <w:gridSpan w:val="2"/>
          </w:tcPr>
          <w:p w14:paraId="6C9E50EA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gridSpan w:val="2"/>
          </w:tcPr>
          <w:p w14:paraId="10930531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33AD6BB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</w:tcPr>
          <w:p w14:paraId="334CAB09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</w:tcPr>
          <w:p w14:paraId="1F4A4FB7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00E0D1FC" w14:textId="6495DD26" w:rsidR="00D53C98" w:rsidRPr="00AE1D16" w:rsidRDefault="00D53C98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23" w:type="pct"/>
          </w:tcPr>
          <w:p w14:paraId="4BE4745B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8" w:type="pct"/>
            <w:gridSpan w:val="2"/>
          </w:tcPr>
          <w:p w14:paraId="1650AFAA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" w:hanging="23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53C98" w:rsidRPr="00AE1D16" w14:paraId="1321CC0A" w14:textId="77777777" w:rsidTr="000B1665">
        <w:trPr>
          <w:gridBefore w:val="2"/>
          <w:gridAfter w:val="1"/>
          <w:wBefore w:w="98" w:type="pct"/>
          <w:wAfter w:w="91" w:type="pct"/>
        </w:trPr>
        <w:tc>
          <w:tcPr>
            <w:tcW w:w="1686" w:type="pct"/>
            <w:gridSpan w:val="2"/>
          </w:tcPr>
          <w:p w14:paraId="496DF822" w14:textId="77777777" w:rsidR="00D53C98" w:rsidRPr="00AE1D16" w:rsidRDefault="00D53C98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การจำหน่ายบริษัทย่อย</w:t>
            </w:r>
          </w:p>
        </w:tc>
        <w:tc>
          <w:tcPr>
            <w:tcW w:w="472" w:type="pct"/>
            <w:gridSpan w:val="2"/>
          </w:tcPr>
          <w:p w14:paraId="1AD51150" w14:textId="3396A142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559" w:type="pct"/>
            <w:gridSpan w:val="2"/>
            <w:tcBorders>
              <w:bottom w:val="single" w:sz="4" w:space="0" w:color="auto"/>
            </w:tcBorders>
          </w:tcPr>
          <w:p w14:paraId="7B05DF2F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B5005F6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80179D2" w14:textId="6CC0705C" w:rsidR="00D53C98" w:rsidRPr="00AE1D16" w:rsidRDefault="00D53C98" w:rsidP="00AE1D16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3" w:type="pct"/>
            <w:gridSpan w:val="2"/>
          </w:tcPr>
          <w:p w14:paraId="2BAB43C2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6453347A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23" w:type="pct"/>
          </w:tcPr>
          <w:p w14:paraId="671125B4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17E04E1F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" w:hanging="2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53C98" w:rsidRPr="00AE1D16" w14:paraId="79C2D491" w14:textId="77777777" w:rsidTr="000B1665">
        <w:trPr>
          <w:gridBefore w:val="2"/>
          <w:gridAfter w:val="1"/>
          <w:wBefore w:w="98" w:type="pct"/>
          <w:wAfter w:w="91" w:type="pct"/>
        </w:trPr>
        <w:tc>
          <w:tcPr>
            <w:tcW w:w="1686" w:type="pct"/>
            <w:gridSpan w:val="2"/>
          </w:tcPr>
          <w:p w14:paraId="129D47C5" w14:textId="77777777" w:rsidR="00D53C98" w:rsidRPr="00AE1D16" w:rsidRDefault="00D53C98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สิ้นงวด</w:t>
            </w:r>
          </w:p>
        </w:tc>
        <w:tc>
          <w:tcPr>
            <w:tcW w:w="472" w:type="pct"/>
            <w:gridSpan w:val="2"/>
          </w:tcPr>
          <w:p w14:paraId="36D70385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AECC92" w14:textId="14B4374A" w:rsidR="00D53C98" w:rsidRPr="00AE1D16" w:rsidRDefault="00E93A22" w:rsidP="00AE1D1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</w:t>
            </w:r>
            <w:r w:rsidR="00D53C9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27" w:type="pct"/>
          </w:tcPr>
          <w:p w14:paraId="59EAF346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583B68C" w14:textId="27C18BC0" w:rsidR="00D53C98" w:rsidRPr="00AE1D16" w:rsidRDefault="00E93A22" w:rsidP="00A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="00D53C9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43" w:type="pct"/>
            <w:gridSpan w:val="2"/>
          </w:tcPr>
          <w:p w14:paraId="48FEE4D6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59DC69F" w14:textId="3C048E3B" w:rsidR="00D53C98" w:rsidRPr="00AE1D16" w:rsidRDefault="00E93A22" w:rsidP="00AE1D16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1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D53C9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</w:p>
        </w:tc>
        <w:tc>
          <w:tcPr>
            <w:tcW w:w="123" w:type="pct"/>
          </w:tcPr>
          <w:p w14:paraId="40D9BCA5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26DB95" w14:textId="75E19EFE" w:rsidR="00D53C98" w:rsidRPr="00AE1D16" w:rsidRDefault="00E93A22" w:rsidP="00AE1D16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D53C9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</w:p>
        </w:tc>
      </w:tr>
      <w:tr w:rsidR="00D53C98" w:rsidRPr="00AE1D16" w14:paraId="3E65383D" w14:textId="77777777" w:rsidTr="000B1665">
        <w:trPr>
          <w:gridBefore w:val="2"/>
          <w:gridAfter w:val="1"/>
          <w:wBefore w:w="98" w:type="pct"/>
          <w:wAfter w:w="91" w:type="pct"/>
        </w:trPr>
        <w:tc>
          <w:tcPr>
            <w:tcW w:w="1686" w:type="pct"/>
            <w:gridSpan w:val="2"/>
          </w:tcPr>
          <w:p w14:paraId="4261BF2E" w14:textId="77777777" w:rsidR="00D53C98" w:rsidRPr="00AE1D16" w:rsidRDefault="00D53C98" w:rsidP="00AE1D16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2" w:type="pct"/>
            <w:gridSpan w:val="2"/>
          </w:tcPr>
          <w:p w14:paraId="3AF00EF8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59" w:type="pct"/>
            <w:gridSpan w:val="2"/>
            <w:tcBorders>
              <w:top w:val="double" w:sz="4" w:space="0" w:color="auto"/>
            </w:tcBorders>
          </w:tcPr>
          <w:p w14:paraId="267B0FF8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" w:type="pct"/>
          </w:tcPr>
          <w:p w14:paraId="5A2068B2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85D5912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3" w:type="pct"/>
            <w:gridSpan w:val="2"/>
          </w:tcPr>
          <w:p w14:paraId="202ECA4D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3E13BFBE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3" w:type="pct"/>
          </w:tcPr>
          <w:p w14:paraId="16AFB8B6" w14:textId="77777777" w:rsidR="00D53C98" w:rsidRPr="00AE1D16" w:rsidRDefault="00D53C98" w:rsidP="00AE1D16">
            <w:pPr>
              <w:tabs>
                <w:tab w:val="decimal" w:pos="7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578" w:type="pct"/>
            <w:gridSpan w:val="2"/>
            <w:tcBorders>
              <w:top w:val="double" w:sz="4" w:space="0" w:color="auto"/>
            </w:tcBorders>
          </w:tcPr>
          <w:p w14:paraId="6E4DEC0A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" w:hanging="23"/>
              <w:jc w:val="lef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D53C98" w:rsidRPr="00AE1D16" w14:paraId="5703FBA3" w14:textId="77777777" w:rsidTr="000B1665">
        <w:trPr>
          <w:tblHeader/>
        </w:trPr>
        <w:tc>
          <w:tcPr>
            <w:tcW w:w="2253" w:type="pct"/>
            <w:gridSpan w:val="5"/>
            <w:vMerge w:val="restart"/>
          </w:tcPr>
          <w:p w14:paraId="4C2B58B2" w14:textId="77777777" w:rsidR="00D53C98" w:rsidRPr="00AE1D16" w:rsidRDefault="00D53C98" w:rsidP="00AE1D16">
            <w:pPr>
              <w:spacing w:line="240" w:lineRule="auto"/>
              <w:ind w:left="160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  <w:p w14:paraId="35F68B04" w14:textId="77777777" w:rsidR="00D53C98" w:rsidRPr="00AE1D16" w:rsidRDefault="00D53C98" w:rsidP="00AE1D16">
            <w:pPr>
              <w:spacing w:line="240" w:lineRule="auto"/>
              <w:ind w:left="16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AE1D16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5" w:type="pct"/>
            <w:gridSpan w:val="5"/>
            <w:vAlign w:val="bottom"/>
          </w:tcPr>
          <w:p w14:paraId="4E3FF6F0" w14:textId="77777777" w:rsidR="00D53C98" w:rsidRPr="00AE1D16" w:rsidRDefault="00D53C98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" w:type="pct"/>
            <w:gridSpan w:val="2"/>
            <w:vAlign w:val="bottom"/>
          </w:tcPr>
          <w:p w14:paraId="06F130E7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39" w:type="pct"/>
            <w:gridSpan w:val="5"/>
            <w:vAlign w:val="bottom"/>
          </w:tcPr>
          <w:p w14:paraId="6DEDCDFB" w14:textId="77777777" w:rsidR="00D53C98" w:rsidRPr="00AE1D16" w:rsidRDefault="00D53C98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53C98" w:rsidRPr="00AE1D16" w14:paraId="132190C3" w14:textId="77777777" w:rsidTr="000B1665">
        <w:trPr>
          <w:tblHeader/>
        </w:trPr>
        <w:tc>
          <w:tcPr>
            <w:tcW w:w="2253" w:type="pct"/>
            <w:gridSpan w:val="5"/>
            <w:vMerge/>
          </w:tcPr>
          <w:p w14:paraId="4ED973F5" w14:textId="77777777" w:rsidR="00D53C98" w:rsidRPr="00AE1D16" w:rsidRDefault="00D53C98" w:rsidP="00AE1D16">
            <w:pPr>
              <w:spacing w:line="240" w:lineRule="auto"/>
              <w:ind w:left="160"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  <w:gridSpan w:val="3"/>
            <w:vAlign w:val="center"/>
          </w:tcPr>
          <w:p w14:paraId="07424C62" w14:textId="5B141F02" w:rsidR="00D53C98" w:rsidRPr="00AE1D16" w:rsidRDefault="00E93A22" w:rsidP="00AE1D16">
            <w:pPr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" w:type="pct"/>
            <w:vAlign w:val="center"/>
          </w:tcPr>
          <w:p w14:paraId="1578FEEE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vAlign w:val="center"/>
          </w:tcPr>
          <w:p w14:paraId="5DD8B432" w14:textId="616D8F26" w:rsidR="00D53C98" w:rsidRPr="00AE1D16" w:rsidRDefault="00E93A22" w:rsidP="00AE1D16">
            <w:pPr>
              <w:spacing w:line="240" w:lineRule="auto"/>
              <w:ind w:left="-80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  <w:gridSpan w:val="2"/>
          </w:tcPr>
          <w:p w14:paraId="5D85C3CB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vAlign w:val="center"/>
          </w:tcPr>
          <w:p w14:paraId="6FB53695" w14:textId="450AE6E1" w:rsidR="00D53C98" w:rsidRPr="00AE1D16" w:rsidRDefault="00E93A22" w:rsidP="00AE1D16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pct"/>
            <w:gridSpan w:val="2"/>
            <w:vAlign w:val="center"/>
          </w:tcPr>
          <w:p w14:paraId="15FBEB4A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vAlign w:val="center"/>
          </w:tcPr>
          <w:p w14:paraId="7C7E44C7" w14:textId="405A9DA7" w:rsidR="00D53C98" w:rsidRPr="00AE1D16" w:rsidRDefault="00E93A22" w:rsidP="00AE1D16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53C98" w:rsidRPr="00AE1D16" w14:paraId="5AB4F03E" w14:textId="77777777" w:rsidTr="000B1665">
        <w:tc>
          <w:tcPr>
            <w:tcW w:w="2253" w:type="pct"/>
            <w:gridSpan w:val="5"/>
          </w:tcPr>
          <w:p w14:paraId="09BB5618" w14:textId="77777777" w:rsidR="00D53C98" w:rsidRPr="00AE1D16" w:rsidRDefault="00D53C98" w:rsidP="00AE1D16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562" w:type="pct"/>
            <w:gridSpan w:val="3"/>
          </w:tcPr>
          <w:p w14:paraId="72E2949B" w14:textId="46546562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27" w:type="pct"/>
          </w:tcPr>
          <w:p w14:paraId="796BFFDB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</w:tcPr>
          <w:p w14:paraId="3F437702" w14:textId="274510FF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3" w:type="pct"/>
            <w:gridSpan w:val="2"/>
          </w:tcPr>
          <w:p w14:paraId="1A396AB6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27BF7992" w14:textId="1607785E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40" w:type="pct"/>
            <w:gridSpan w:val="2"/>
          </w:tcPr>
          <w:p w14:paraId="77A7AB61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1" w:type="pct"/>
            <w:gridSpan w:val="2"/>
          </w:tcPr>
          <w:p w14:paraId="7666A42B" w14:textId="45E30085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</w:tr>
      <w:tr w:rsidR="00D53C98" w:rsidRPr="00AE1D16" w14:paraId="51ABA1C9" w14:textId="77777777" w:rsidTr="000B1665">
        <w:tc>
          <w:tcPr>
            <w:tcW w:w="2253" w:type="pct"/>
            <w:gridSpan w:val="5"/>
          </w:tcPr>
          <w:p w14:paraId="6A7166A5" w14:textId="77777777" w:rsidR="00D53C98" w:rsidRPr="00AE1D16" w:rsidRDefault="00D53C98" w:rsidP="00AE1D16">
            <w:pPr>
              <w:spacing w:line="240" w:lineRule="auto"/>
              <w:ind w:left="160"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(ร้อยละ)</w:t>
            </w:r>
          </w:p>
        </w:tc>
        <w:tc>
          <w:tcPr>
            <w:tcW w:w="562" w:type="pct"/>
            <w:gridSpan w:val="3"/>
          </w:tcPr>
          <w:p w14:paraId="1B7BA5E7" w14:textId="6229BEE7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27" w:type="pct"/>
          </w:tcPr>
          <w:p w14:paraId="71986036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</w:tcPr>
          <w:p w14:paraId="7DAFFAE3" w14:textId="0CA8BF50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43" w:type="pct"/>
            <w:gridSpan w:val="2"/>
          </w:tcPr>
          <w:p w14:paraId="6338DFA8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17E9205A" w14:textId="2FA2302E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40" w:type="pct"/>
            <w:gridSpan w:val="2"/>
          </w:tcPr>
          <w:p w14:paraId="658ADAE2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1" w:type="pct"/>
            <w:gridSpan w:val="2"/>
          </w:tcPr>
          <w:p w14:paraId="1AFC072A" w14:textId="22365844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D53C98" w:rsidRPr="00AE1D16" w14:paraId="73579A14" w14:textId="77777777" w:rsidTr="000B1665">
        <w:tc>
          <w:tcPr>
            <w:tcW w:w="2253" w:type="pct"/>
            <w:gridSpan w:val="5"/>
          </w:tcPr>
          <w:p w14:paraId="406A7975" w14:textId="77777777" w:rsidR="00D53C98" w:rsidRPr="00AE1D16" w:rsidRDefault="00D53C98" w:rsidP="00AE1D16">
            <w:pPr>
              <w:spacing w:line="240" w:lineRule="auto"/>
              <w:ind w:left="160"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อัตราการเข้าออกงาน (ร้อยละ)</w:t>
            </w:r>
          </w:p>
        </w:tc>
        <w:tc>
          <w:tcPr>
            <w:tcW w:w="562" w:type="pct"/>
            <w:gridSpan w:val="3"/>
          </w:tcPr>
          <w:p w14:paraId="4FC24463" w14:textId="6CCFECA4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27" w:type="pct"/>
          </w:tcPr>
          <w:p w14:paraId="6AC65D5C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77" w:type="pct"/>
          </w:tcPr>
          <w:p w14:paraId="56F872A1" w14:textId="0FC66157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143" w:type="pct"/>
            <w:gridSpan w:val="2"/>
          </w:tcPr>
          <w:p w14:paraId="14526D06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7" w:type="pct"/>
          </w:tcPr>
          <w:p w14:paraId="392D2D30" w14:textId="18FB881F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40" w:type="pct"/>
            <w:gridSpan w:val="2"/>
          </w:tcPr>
          <w:p w14:paraId="152B5226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1" w:type="pct"/>
            <w:gridSpan w:val="2"/>
          </w:tcPr>
          <w:p w14:paraId="39FB28C3" w14:textId="712735E3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</w:tr>
      <w:tr w:rsidR="00D53C98" w:rsidRPr="00AE1D16" w14:paraId="7BFFB7DD" w14:textId="77777777" w:rsidTr="000B1665">
        <w:tc>
          <w:tcPr>
            <w:tcW w:w="2253" w:type="pct"/>
            <w:gridSpan w:val="5"/>
          </w:tcPr>
          <w:p w14:paraId="02BED7EC" w14:textId="77777777" w:rsidR="00D53C98" w:rsidRPr="00AE1D16" w:rsidRDefault="00D53C98" w:rsidP="00AE1D16">
            <w:pPr>
              <w:spacing w:line="240" w:lineRule="auto"/>
              <w:ind w:left="160"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อายุเกษียณตามปกติ (ปี)</w:t>
            </w:r>
          </w:p>
        </w:tc>
        <w:tc>
          <w:tcPr>
            <w:tcW w:w="562" w:type="pct"/>
            <w:gridSpan w:val="3"/>
          </w:tcPr>
          <w:p w14:paraId="6E6E2683" w14:textId="7576D14F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D53C98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,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27" w:type="pct"/>
          </w:tcPr>
          <w:p w14:paraId="12C86F20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2E5BC8A9" w14:textId="3A597B46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143" w:type="pct"/>
            <w:gridSpan w:val="2"/>
          </w:tcPr>
          <w:p w14:paraId="122DD16A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</w:tcPr>
          <w:p w14:paraId="02C79712" w14:textId="3AD372B5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  <w:tc>
          <w:tcPr>
            <w:tcW w:w="140" w:type="pct"/>
            <w:gridSpan w:val="2"/>
          </w:tcPr>
          <w:p w14:paraId="3DFB2C8F" w14:textId="77777777" w:rsidR="00D53C98" w:rsidRPr="00AE1D16" w:rsidRDefault="00D53C98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gridSpan w:val="2"/>
          </w:tcPr>
          <w:p w14:paraId="67E94B6E" w14:textId="4C9A954B" w:rsidR="00D53C98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</w:tr>
    </w:tbl>
    <w:p w14:paraId="7EB736A7" w14:textId="77777777" w:rsidR="00D53C98" w:rsidRPr="00AE1D16" w:rsidRDefault="00D53C98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cs/>
        </w:rPr>
      </w:pPr>
    </w:p>
    <w:p w14:paraId="69B58EC0" w14:textId="77777777" w:rsidR="009A3406" w:rsidRPr="00AE1D16" w:rsidRDefault="009A3406" w:rsidP="00AE1D16">
      <w:pPr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325222" w14:textId="77777777" w:rsidR="009A3406" w:rsidRPr="00AE1D16" w:rsidRDefault="009A3406" w:rsidP="00AE1D16">
      <w:pPr>
        <w:tabs>
          <w:tab w:val="left" w:pos="540"/>
        </w:tabs>
        <w:spacing w:line="240" w:lineRule="auto"/>
        <w:ind w:hanging="90"/>
        <w:rPr>
          <w:rFonts w:asciiTheme="majorBidi" w:hAnsiTheme="majorBidi" w:cstheme="majorBidi"/>
          <w:sz w:val="22"/>
          <w:szCs w:val="22"/>
        </w:rPr>
      </w:pPr>
    </w:p>
    <w:p w14:paraId="2685E242" w14:textId="3C94E757" w:rsidR="009A3406" w:rsidRPr="00AE1D16" w:rsidRDefault="009A3406" w:rsidP="00AE1D16">
      <w:pPr>
        <w:spacing w:line="240" w:lineRule="auto"/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1234D9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14</w:t>
      </w:r>
      <w:r w:rsidR="00FA69FF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97</w:t>
      </w:r>
      <w:r w:rsidR="001042BB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A69FF" w:rsidRPr="00AE1D16">
        <w:rPr>
          <w:rFonts w:asciiTheme="majorBidi" w:hAnsiTheme="majorBidi" w:cstheme="majorBidi"/>
          <w:sz w:val="28"/>
          <w:szCs w:val="28"/>
        </w:rPr>
        <w:t>-</w:t>
      </w:r>
      <w:r w:rsidR="001042BB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27</w:t>
      </w:r>
      <w:r w:rsidR="00FA69FF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95</w:t>
      </w:r>
      <w:r w:rsidR="0035279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ปี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234D9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14</w:t>
      </w:r>
      <w:r w:rsidR="00B05416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45</w:t>
      </w:r>
      <w:r w:rsidR="00C12AC9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05416" w:rsidRPr="00AE1D16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C12AC9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20</w:t>
      </w:r>
      <w:r w:rsidR="00B05416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61</w:t>
      </w:r>
      <w:r w:rsidR="00D83061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  <w:r w:rsidRPr="00AE1D16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A68044A" w14:textId="6BA04B4B" w:rsidR="00525D8F" w:rsidRPr="00AE1D16" w:rsidRDefault="00525D8F" w:rsidP="00AE1D16">
      <w:pPr>
        <w:spacing w:line="240" w:lineRule="auto"/>
        <w:jc w:val="left"/>
        <w:rPr>
          <w:rFonts w:asciiTheme="majorBidi" w:eastAsia="Calibri" w:hAnsiTheme="majorBidi" w:cstheme="majorBidi"/>
          <w:b/>
          <w:bCs/>
          <w:i/>
          <w:iCs/>
          <w:sz w:val="22"/>
          <w:szCs w:val="22"/>
          <w:cs/>
        </w:rPr>
      </w:pPr>
    </w:p>
    <w:p w14:paraId="02117CAE" w14:textId="736CF03C" w:rsidR="009A3406" w:rsidRPr="00AE1D16" w:rsidRDefault="009A3406" w:rsidP="00AE1D1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AE1D16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AE1D16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73E8C19A" w14:textId="77777777" w:rsidR="009A3406" w:rsidRPr="00AE1D16" w:rsidRDefault="009A3406" w:rsidP="00AE1D16">
      <w:pPr>
        <w:spacing w:line="240" w:lineRule="auto"/>
        <w:ind w:firstLine="540"/>
        <w:rPr>
          <w:rFonts w:asciiTheme="majorBidi" w:hAnsiTheme="majorBidi" w:cstheme="majorBidi"/>
        </w:rPr>
      </w:pPr>
    </w:p>
    <w:p w14:paraId="43581919" w14:textId="641BF8C8" w:rsidR="009A3406" w:rsidRPr="00AE1D16" w:rsidRDefault="009A3406" w:rsidP="00AE1D16">
      <w:pPr>
        <w:spacing w:line="240" w:lineRule="auto"/>
        <w:ind w:left="540" w:hanging="9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</w:p>
    <w:p w14:paraId="20240399" w14:textId="55AA0342" w:rsidR="009B7FDC" w:rsidRPr="00AE1D16" w:rsidRDefault="009B7FDC" w:rsidP="00AE1D16">
      <w:pPr>
        <w:tabs>
          <w:tab w:val="left" w:pos="450"/>
        </w:tabs>
        <w:spacing w:line="240" w:lineRule="auto"/>
        <w:ind w:left="459" w:hanging="9"/>
        <w:rPr>
          <w:rFonts w:asciiTheme="majorBidi" w:hAnsiTheme="majorBidi" w:cstheme="majorBidi"/>
          <w:sz w:val="16"/>
          <w:szCs w:val="16"/>
        </w:rPr>
      </w:pPr>
    </w:p>
    <w:tbl>
      <w:tblPr>
        <w:tblW w:w="9226" w:type="dxa"/>
        <w:tblInd w:w="450" w:type="dxa"/>
        <w:tblLook w:val="01E0" w:firstRow="1" w:lastRow="1" w:firstColumn="1" w:lastColumn="1" w:noHBand="0" w:noVBand="0"/>
      </w:tblPr>
      <w:tblGrid>
        <w:gridCol w:w="4860"/>
        <w:gridCol w:w="946"/>
        <w:gridCol w:w="236"/>
        <w:gridCol w:w="844"/>
        <w:gridCol w:w="233"/>
        <w:gridCol w:w="937"/>
        <w:gridCol w:w="235"/>
        <w:gridCol w:w="935"/>
      </w:tblGrid>
      <w:tr w:rsidR="009A3406" w:rsidRPr="00AE1D16" w14:paraId="06FD29CE" w14:textId="77777777" w:rsidTr="000B1665">
        <w:trPr>
          <w:trHeight w:val="20"/>
        </w:trPr>
        <w:tc>
          <w:tcPr>
            <w:tcW w:w="4860" w:type="dxa"/>
          </w:tcPr>
          <w:p w14:paraId="78E0C2F9" w14:textId="77777777" w:rsidR="009A3406" w:rsidRPr="00AE1D16" w:rsidRDefault="009A3406" w:rsidP="00AE1D16">
            <w:pPr>
              <w:spacing w:line="240" w:lineRule="auto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366" w:type="dxa"/>
            <w:gridSpan w:val="7"/>
          </w:tcPr>
          <w:p w14:paraId="61A4B694" w14:textId="77777777" w:rsidR="009A3406" w:rsidRPr="00AE1D16" w:rsidRDefault="009A3406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A3406" w:rsidRPr="00AE1D16" w14:paraId="7E0E3C42" w14:textId="77777777" w:rsidTr="000B1665">
        <w:tc>
          <w:tcPr>
            <w:tcW w:w="4860" w:type="dxa"/>
          </w:tcPr>
          <w:p w14:paraId="393975BD" w14:textId="77777777" w:rsidR="009A3406" w:rsidRPr="00AE1D16" w:rsidRDefault="009A3406" w:rsidP="00AE1D16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6C66AC73" w14:textId="01D107D1" w:rsidR="009A3406" w:rsidRPr="00AE1D16" w:rsidRDefault="00DA23D7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3" w:type="dxa"/>
          </w:tcPr>
          <w:p w14:paraId="39F29AFC" w14:textId="77777777" w:rsidR="009A3406" w:rsidRPr="00AE1D16" w:rsidRDefault="009A3406" w:rsidP="00AE1D16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B307BE8" w14:textId="1CC84B40" w:rsidR="009A3406" w:rsidRPr="00AE1D16" w:rsidRDefault="00DA23D7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C12AC9" w:rsidRPr="00AE1D16" w14:paraId="4911E051" w14:textId="77777777" w:rsidTr="000B1665">
        <w:tc>
          <w:tcPr>
            <w:tcW w:w="4860" w:type="dxa"/>
          </w:tcPr>
          <w:p w14:paraId="032AAD09" w14:textId="53ED534A" w:rsidR="00C12AC9" w:rsidRPr="00AE1D16" w:rsidRDefault="00C12AC9" w:rsidP="00AE1D16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</w:tcPr>
          <w:p w14:paraId="173CEBE4" w14:textId="4F8BEAD8" w:rsidR="00C12AC9" w:rsidRPr="00AE1D16" w:rsidRDefault="00E93A22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7325776" w14:textId="77777777" w:rsidR="00C12AC9" w:rsidRPr="00AE1D16" w:rsidRDefault="00C12AC9" w:rsidP="00AE1D16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151F4E1" w14:textId="094A252A" w:rsidR="00C12AC9" w:rsidRPr="00AE1D16" w:rsidRDefault="00E93A22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-15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402C1941" w14:textId="77777777" w:rsidR="00C12AC9" w:rsidRPr="00AE1D16" w:rsidRDefault="00C12AC9" w:rsidP="00AE1D16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76D1B152" w14:textId="686D7865" w:rsidR="00C12AC9" w:rsidRPr="00AE1D16" w:rsidRDefault="00E93A22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-16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658C92DE" w14:textId="77777777" w:rsidR="00C12AC9" w:rsidRPr="00AE1D16" w:rsidRDefault="00C12AC9" w:rsidP="00AE1D16">
            <w:pPr>
              <w:spacing w:line="17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5CEB470F" w14:textId="7691D0CB" w:rsidR="00C12AC9" w:rsidRPr="00AE1D16" w:rsidRDefault="00E93A22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C12AC9" w:rsidRPr="00AE1D16" w14:paraId="3011E64D" w14:textId="77777777" w:rsidTr="000B1665">
        <w:tc>
          <w:tcPr>
            <w:tcW w:w="4860" w:type="dxa"/>
          </w:tcPr>
          <w:p w14:paraId="4DD76369" w14:textId="77777777" w:rsidR="00C12AC9" w:rsidRPr="00AE1D16" w:rsidRDefault="00C12AC9" w:rsidP="00AE1D16">
            <w:pPr>
              <w:spacing w:line="17" w:lineRule="atLeast"/>
              <w:ind w:left="234" w:hanging="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5B0D80C5" w14:textId="77777777" w:rsidR="00C12AC9" w:rsidRPr="00AE1D16" w:rsidRDefault="00C12AC9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72CA7" w:rsidRPr="00AE1D16" w14:paraId="7C947D8F" w14:textId="77777777" w:rsidTr="000B1665">
        <w:tc>
          <w:tcPr>
            <w:tcW w:w="4860" w:type="dxa"/>
          </w:tcPr>
          <w:p w14:paraId="39BCDE8E" w14:textId="61A9411F" w:rsidR="00D72CA7" w:rsidRPr="00AE1D16" w:rsidRDefault="00D72CA7" w:rsidP="00AE1D16">
            <w:pPr>
              <w:spacing w:line="17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 (เปลี่ยนแปลงร้อยละ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1DB2CB79" w14:textId="55031D2B" w:rsidR="00D72CA7" w:rsidRPr="00AE1D16" w:rsidRDefault="004C1116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14:paraId="6F34AB49" w14:textId="77777777" w:rsidR="00D72CA7" w:rsidRPr="00AE1D16" w:rsidRDefault="00D72CA7" w:rsidP="00AE1D16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529BF08D" w14:textId="27A6D58E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center"/>
          </w:tcPr>
          <w:p w14:paraId="436833C1" w14:textId="77777777" w:rsidR="00D72CA7" w:rsidRPr="00AE1D16" w:rsidRDefault="00D72CA7" w:rsidP="00AE1D16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F96477C" w14:textId="6670C168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05A0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35" w:type="dxa"/>
            <w:vAlign w:val="center"/>
          </w:tcPr>
          <w:p w14:paraId="134127C2" w14:textId="77777777" w:rsidR="00D72CA7" w:rsidRPr="00AE1D16" w:rsidRDefault="00D72CA7" w:rsidP="00AE1D16">
            <w:pPr>
              <w:spacing w:line="17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459EEA6F" w14:textId="5C0B1DFF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7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</w:tr>
      <w:tr w:rsidR="00D72CA7" w:rsidRPr="00AE1D16" w14:paraId="785E3F44" w14:textId="77777777" w:rsidTr="000B1665">
        <w:tc>
          <w:tcPr>
            <w:tcW w:w="4860" w:type="dxa"/>
          </w:tcPr>
          <w:p w14:paraId="67A1E3F6" w14:textId="304B67E3" w:rsidR="00D72CA7" w:rsidRPr="00AE1D16" w:rsidRDefault="00D72CA7" w:rsidP="00AE1D16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 (เปลี่ยนแปลงร้อยละ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8B34EE0" w14:textId="4ADF0151" w:rsidR="004C1116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05A0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</w:tcPr>
          <w:p w14:paraId="21E5C08B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06184DD2" w14:textId="45A64362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33" w:type="dxa"/>
          </w:tcPr>
          <w:p w14:paraId="6D6E230A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54327DA" w14:textId="224D0CDE" w:rsidR="004C1116" w:rsidRPr="00AE1D16" w:rsidRDefault="004C1116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F05A0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6C5C9B5A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37C0BEA3" w14:textId="12791B18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72CA7" w:rsidRPr="00AE1D16" w14:paraId="793B9695" w14:textId="77777777" w:rsidTr="000B1665">
        <w:tc>
          <w:tcPr>
            <w:tcW w:w="4860" w:type="dxa"/>
          </w:tcPr>
          <w:p w14:paraId="52ADFB8E" w14:textId="0B0C2986" w:rsidR="00D72CA7" w:rsidRPr="00AE1D16" w:rsidRDefault="00D72CA7" w:rsidP="00AE1D16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อัตราการเข้าออกงาน (เปลี่ยนแปลงร้อยละ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7984721" w14:textId="6955F575" w:rsidR="00D72CA7" w:rsidRPr="00AE1D16" w:rsidRDefault="004C1116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7EDC74F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803E129" w14:textId="53DE5C43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77E1DC53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2ECE54B7" w14:textId="7AED84AA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C111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35" w:type="dxa"/>
          </w:tcPr>
          <w:p w14:paraId="3C94ADFF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EE3EE59" w14:textId="3D9EF462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D72CA7" w:rsidRPr="00AE1D16" w14:paraId="4A6D6F39" w14:textId="77777777" w:rsidTr="000B1665">
        <w:tc>
          <w:tcPr>
            <w:tcW w:w="4860" w:type="dxa"/>
          </w:tcPr>
          <w:p w14:paraId="7E0CD28D" w14:textId="10269899" w:rsidR="00D72CA7" w:rsidRPr="00AE1D16" w:rsidRDefault="00D72CA7" w:rsidP="00AE1D16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4CF67850" w14:textId="07F2D50D" w:rsidR="00D72CA7" w:rsidRPr="00AE1D16" w:rsidRDefault="004C1116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672701A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F436386" w14:textId="708BF06B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274DC97F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6E37E15B" w14:textId="7F975B60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C111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35" w:type="dxa"/>
          </w:tcPr>
          <w:p w14:paraId="70CD4030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0D247371" w14:textId="5635D586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</w:tr>
      <w:tr w:rsidR="00D72CA7" w:rsidRPr="00AE1D16" w14:paraId="7E0582B3" w14:textId="77777777" w:rsidTr="000B1665">
        <w:tc>
          <w:tcPr>
            <w:tcW w:w="4860" w:type="dxa"/>
          </w:tcPr>
          <w:p w14:paraId="1856D36A" w14:textId="4AD077EF" w:rsidR="00D72CA7" w:rsidRPr="00AE1D16" w:rsidRDefault="00D72CA7" w:rsidP="00AE1D16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55F952C9" w14:textId="7803F4BA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8E9DB95" w14:textId="77777777" w:rsidR="00D72CA7" w:rsidRPr="00AE1D16" w:rsidRDefault="00D72CA7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1E99D8EB" w14:textId="1E107277" w:rsidR="00D72CA7" w:rsidRPr="00AE1D16" w:rsidRDefault="00D72CA7" w:rsidP="00AE1D16">
            <w:pPr>
              <w:pStyle w:val="acctfourfigures"/>
              <w:tabs>
                <w:tab w:val="clear" w:pos="765"/>
                <w:tab w:val="left" w:pos="82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3" w:type="dxa"/>
          </w:tcPr>
          <w:p w14:paraId="0F237788" w14:textId="77777777" w:rsidR="00D72CA7" w:rsidRPr="00AE1D16" w:rsidRDefault="00D72CA7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</w:tcPr>
          <w:p w14:paraId="5EAD4CCF" w14:textId="5C395220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5" w:type="dxa"/>
          </w:tcPr>
          <w:p w14:paraId="39688814" w14:textId="77777777" w:rsidR="00D72CA7" w:rsidRPr="00AE1D16" w:rsidRDefault="00D72CA7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</w:tcPr>
          <w:p w14:paraId="7A3929CC" w14:textId="1DF85DF5" w:rsidR="00D72CA7" w:rsidRPr="00AE1D16" w:rsidRDefault="00D72CA7" w:rsidP="00AE1D1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53C98" w:rsidRPr="00AE1D16" w14:paraId="7058220D" w14:textId="77777777" w:rsidTr="000B1665">
        <w:tc>
          <w:tcPr>
            <w:tcW w:w="4860" w:type="dxa"/>
          </w:tcPr>
          <w:p w14:paraId="771AA611" w14:textId="77777777" w:rsidR="00D53C98" w:rsidRPr="00AE1D16" w:rsidRDefault="00D53C98" w:rsidP="00AE1D16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6" w:type="dxa"/>
          </w:tcPr>
          <w:p w14:paraId="5461CFF6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4773FEE3" w14:textId="77777777" w:rsidR="00D53C98" w:rsidRPr="00AE1D16" w:rsidRDefault="00D53C98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4806213B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left" w:pos="82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3" w:type="dxa"/>
          </w:tcPr>
          <w:p w14:paraId="2E35BB50" w14:textId="77777777" w:rsidR="00D53C98" w:rsidRPr="00AE1D16" w:rsidRDefault="00D53C98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</w:tcPr>
          <w:p w14:paraId="5E5FAE99" w14:textId="77777777" w:rsidR="00D53C98" w:rsidRPr="00AE1D16" w:rsidRDefault="00D53C9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6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5" w:type="dxa"/>
          </w:tcPr>
          <w:p w14:paraId="17BA08D0" w14:textId="77777777" w:rsidR="00D53C98" w:rsidRPr="00AE1D16" w:rsidRDefault="00D53C98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</w:tcPr>
          <w:p w14:paraId="56F0D63F" w14:textId="77777777" w:rsidR="00D53C98" w:rsidRPr="00AE1D16" w:rsidRDefault="00D53C98" w:rsidP="00AE1D16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D72CA7" w:rsidRPr="00AE1D16" w14:paraId="0C07F8BF" w14:textId="77777777" w:rsidTr="000B1665">
        <w:tc>
          <w:tcPr>
            <w:tcW w:w="4860" w:type="dxa"/>
          </w:tcPr>
          <w:p w14:paraId="3473F627" w14:textId="46C45803" w:rsidR="00D72CA7" w:rsidRPr="00AE1D16" w:rsidRDefault="00D72CA7" w:rsidP="00AE1D16">
            <w:pPr>
              <w:spacing w:line="16" w:lineRule="atLeast"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6" w:type="dxa"/>
            <w:gridSpan w:val="7"/>
          </w:tcPr>
          <w:p w14:paraId="5FB70A03" w14:textId="77777777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72CA7" w:rsidRPr="00AE1D16" w14:paraId="34460BF5" w14:textId="77777777" w:rsidTr="000B1665">
        <w:tc>
          <w:tcPr>
            <w:tcW w:w="4860" w:type="dxa"/>
          </w:tcPr>
          <w:p w14:paraId="28DE8131" w14:textId="77777777" w:rsidR="00D72CA7" w:rsidRPr="00AE1D16" w:rsidRDefault="00D72CA7" w:rsidP="00AE1D16">
            <w:pPr>
              <w:spacing w:line="16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026" w:type="dxa"/>
            <w:gridSpan w:val="3"/>
          </w:tcPr>
          <w:p w14:paraId="7B0F0B6A" w14:textId="7F51610D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3" w:type="dxa"/>
          </w:tcPr>
          <w:p w14:paraId="0B35E0D1" w14:textId="77777777" w:rsidR="00D72CA7" w:rsidRPr="00AE1D16" w:rsidRDefault="00D72CA7" w:rsidP="00AE1D16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07" w:type="dxa"/>
            <w:gridSpan w:val="3"/>
          </w:tcPr>
          <w:p w14:paraId="2CFE566B" w14:textId="7E030AA1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ลดลง</w:t>
            </w:r>
          </w:p>
        </w:tc>
      </w:tr>
      <w:tr w:rsidR="00D72CA7" w:rsidRPr="00AE1D16" w14:paraId="01461DDC" w14:textId="77777777" w:rsidTr="000B1665">
        <w:tc>
          <w:tcPr>
            <w:tcW w:w="4860" w:type="dxa"/>
          </w:tcPr>
          <w:p w14:paraId="7E457B9C" w14:textId="66CD0AA6" w:rsidR="00D72CA7" w:rsidRPr="00AE1D16" w:rsidRDefault="00D72CA7" w:rsidP="00AE1D16">
            <w:pPr>
              <w:spacing w:line="16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46" w:type="dxa"/>
          </w:tcPr>
          <w:p w14:paraId="4AA4060F" w14:textId="50FEC9E3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18946FE" w14:textId="77777777" w:rsidR="00D72CA7" w:rsidRPr="00AE1D16" w:rsidRDefault="00D72CA7" w:rsidP="00AE1D16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5A753412" w14:textId="1BE83D77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5D5B8069" w14:textId="77777777" w:rsidR="00D72CA7" w:rsidRPr="00AE1D16" w:rsidRDefault="00D72CA7" w:rsidP="00AE1D16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1A5A2F3D" w14:textId="5F6E5750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10D2EAA4" w14:textId="77777777" w:rsidR="00D72CA7" w:rsidRPr="00AE1D16" w:rsidRDefault="00D72CA7" w:rsidP="00AE1D16">
            <w:pPr>
              <w:spacing w:line="16" w:lineRule="atLeas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068040E4" w14:textId="704C5749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D72CA7" w:rsidRPr="00AE1D16" w14:paraId="32B8ED86" w14:textId="77777777" w:rsidTr="000B1665">
        <w:tc>
          <w:tcPr>
            <w:tcW w:w="4860" w:type="dxa"/>
          </w:tcPr>
          <w:p w14:paraId="79F428C8" w14:textId="77777777" w:rsidR="00D72CA7" w:rsidRPr="00AE1D16" w:rsidRDefault="00D72CA7" w:rsidP="00AE1D16">
            <w:pPr>
              <w:spacing w:line="16" w:lineRule="atLeast"/>
              <w:ind w:left="234" w:hanging="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6" w:type="dxa"/>
            <w:gridSpan w:val="7"/>
            <w:vAlign w:val="center"/>
          </w:tcPr>
          <w:p w14:paraId="26CD72C6" w14:textId="77777777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72CA7" w:rsidRPr="00AE1D16" w14:paraId="7934701D" w14:textId="77777777" w:rsidTr="000B1665">
        <w:tc>
          <w:tcPr>
            <w:tcW w:w="4860" w:type="dxa"/>
          </w:tcPr>
          <w:p w14:paraId="7B7CEE1D" w14:textId="1DDCC43A" w:rsidR="00D72CA7" w:rsidRPr="00AE1D16" w:rsidRDefault="00D72CA7" w:rsidP="00AE1D16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  <w:vAlign w:val="center"/>
          </w:tcPr>
          <w:p w14:paraId="02C7D6D5" w14:textId="75C586B6" w:rsidR="00D72CA7" w:rsidRPr="00AE1D16" w:rsidRDefault="004E4BF6" w:rsidP="00AE1D16">
            <w:pPr>
              <w:pStyle w:val="acctfourfigures"/>
              <w:tabs>
                <w:tab w:val="clear" w:pos="765"/>
                <w:tab w:val="left" w:pos="576"/>
                <w:tab w:val="left" w:pos="744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7896C71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  <w:vAlign w:val="center"/>
          </w:tcPr>
          <w:p w14:paraId="7E11F454" w14:textId="1FBFDC75" w:rsidR="00D72CA7" w:rsidRPr="00AE1D16" w:rsidRDefault="00D72CA7" w:rsidP="00AE1D16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1D74416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  <w:vAlign w:val="center"/>
          </w:tcPr>
          <w:p w14:paraId="0A5BC65A" w14:textId="0B73A706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E4BF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235" w:type="dxa"/>
            <w:vAlign w:val="center"/>
          </w:tcPr>
          <w:p w14:paraId="7DD533AC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center"/>
          </w:tcPr>
          <w:p w14:paraId="772C4A89" w14:textId="41049890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</w:tr>
      <w:tr w:rsidR="00D72CA7" w:rsidRPr="00AE1D16" w14:paraId="06AA69EB" w14:textId="77777777" w:rsidTr="000B1665">
        <w:tc>
          <w:tcPr>
            <w:tcW w:w="4860" w:type="dxa"/>
          </w:tcPr>
          <w:p w14:paraId="6BBDFC99" w14:textId="4CEDE052" w:rsidR="00D72CA7" w:rsidRPr="00AE1D16" w:rsidRDefault="00D72CA7" w:rsidP="00AE1D16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290615B" w14:textId="2A55AA78" w:rsidR="00D72CA7" w:rsidRPr="00AE1D16" w:rsidRDefault="00E93A22" w:rsidP="00AE1D16">
            <w:pPr>
              <w:pStyle w:val="acctfourfigures"/>
              <w:tabs>
                <w:tab w:val="clear" w:pos="765"/>
                <w:tab w:val="left" w:pos="744"/>
              </w:tabs>
              <w:spacing w:line="16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E4BF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36" w:type="dxa"/>
          </w:tcPr>
          <w:p w14:paraId="27F3CFEE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4F7C9847" w14:textId="69719238" w:rsidR="00D72CA7" w:rsidRPr="00AE1D16" w:rsidRDefault="00E93A22" w:rsidP="00AE1D16">
            <w:pPr>
              <w:pStyle w:val="acctfourfigures"/>
              <w:tabs>
                <w:tab w:val="clear" w:pos="765"/>
                <w:tab w:val="left" w:pos="732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3" w:type="dxa"/>
          </w:tcPr>
          <w:p w14:paraId="79EACC2F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7" w:type="dxa"/>
          </w:tcPr>
          <w:p w14:paraId="3FA81299" w14:textId="3729425D" w:rsidR="004E4BF6" w:rsidRPr="00AE1D16" w:rsidRDefault="004E4BF6" w:rsidP="00AE1D16">
            <w:pPr>
              <w:pStyle w:val="acctfourfigures"/>
              <w:tabs>
                <w:tab w:val="clear" w:pos="765"/>
                <w:tab w:val="left" w:pos="564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2DDE443C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5" w:type="dxa"/>
          </w:tcPr>
          <w:p w14:paraId="42EC84AB" w14:textId="6D3E8B7C" w:rsidR="00D72CA7" w:rsidRPr="00AE1D16" w:rsidRDefault="00D72CA7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5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72CA7" w:rsidRPr="00AE1D16" w14:paraId="192179F0" w14:textId="77777777" w:rsidTr="000B1665">
        <w:tc>
          <w:tcPr>
            <w:tcW w:w="4860" w:type="dxa"/>
          </w:tcPr>
          <w:p w14:paraId="52AE0F06" w14:textId="4C8A5708" w:rsidR="00D72CA7" w:rsidRPr="00AE1D16" w:rsidRDefault="00D72CA7" w:rsidP="00AE1D16">
            <w:pPr>
              <w:spacing w:line="16" w:lineRule="atLeast"/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อัตราการเข้าออกงาน (เปลี่ยนแปลงร้อยละ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7A832AEC" w14:textId="1C05663F" w:rsidR="00D72CA7" w:rsidRPr="00AE1D16" w:rsidRDefault="004E4BF6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512A675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0788A0C3" w14:textId="349EC485" w:rsidR="00D72CA7" w:rsidRPr="00AE1D16" w:rsidRDefault="00D72CA7" w:rsidP="00AE1D16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1F8C0C8B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AC9F0B5" w14:textId="52004BD8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E4BF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235" w:type="dxa"/>
          </w:tcPr>
          <w:p w14:paraId="10244326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5A30B1CA" w14:textId="6BE01E78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</w:tr>
      <w:tr w:rsidR="00D72CA7" w:rsidRPr="00AE1D16" w14:paraId="26B0DC4F" w14:textId="77777777" w:rsidTr="000B1665">
        <w:tc>
          <w:tcPr>
            <w:tcW w:w="4860" w:type="dxa"/>
          </w:tcPr>
          <w:p w14:paraId="344FA0B7" w14:textId="7DAE2A1A" w:rsidR="00D72CA7" w:rsidRPr="00AE1D16" w:rsidRDefault="00D72CA7" w:rsidP="00AE1D16">
            <w:pPr>
              <w:spacing w:line="16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6" w:type="dxa"/>
          </w:tcPr>
          <w:p w14:paraId="6DD54C9E" w14:textId="099296F6" w:rsidR="00D72CA7" w:rsidRPr="00AE1D16" w:rsidRDefault="004E4BF6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AE935D2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4FC28CD5" w14:textId="7BE902B8" w:rsidR="00D72CA7" w:rsidRPr="00AE1D16" w:rsidRDefault="00D72CA7" w:rsidP="00AE1D16">
            <w:pPr>
              <w:pStyle w:val="acctfourfigures"/>
              <w:tabs>
                <w:tab w:val="clear" w:pos="765"/>
                <w:tab w:val="left" w:pos="822"/>
              </w:tabs>
              <w:spacing w:line="16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75A1B585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</w:tcPr>
          <w:p w14:paraId="57BDAFF8" w14:textId="4B7B0902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E4BF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35" w:type="dxa"/>
          </w:tcPr>
          <w:p w14:paraId="2314924A" w14:textId="77777777" w:rsidR="00D72CA7" w:rsidRPr="00AE1D16" w:rsidRDefault="00D72CA7" w:rsidP="00AE1D16">
            <w:pPr>
              <w:spacing w:line="16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73CE883" w14:textId="325690A7" w:rsidR="00D72CA7" w:rsidRPr="00AE1D16" w:rsidRDefault="00E93A22" w:rsidP="00AE1D16">
            <w:pPr>
              <w:pStyle w:val="acctfourfigures"/>
              <w:tabs>
                <w:tab w:val="clear" w:pos="765"/>
              </w:tabs>
              <w:spacing w:line="16" w:lineRule="atLeas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72CA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</w:tbl>
    <w:p w14:paraId="764A8D74" w14:textId="77777777" w:rsidR="00B25B6A" w:rsidRPr="00AE1D16" w:rsidRDefault="00B25B6A" w:rsidP="00AE1D16">
      <w:pPr>
        <w:tabs>
          <w:tab w:val="left" w:pos="450"/>
        </w:tabs>
        <w:spacing w:line="240" w:lineRule="auto"/>
        <w:ind w:left="459" w:hanging="9"/>
        <w:rPr>
          <w:rFonts w:asciiTheme="majorBidi" w:hAnsiTheme="majorBidi" w:cstheme="majorBidi"/>
          <w:sz w:val="28"/>
          <w:szCs w:val="28"/>
        </w:rPr>
      </w:pPr>
    </w:p>
    <w:p w14:paraId="20F89729" w14:textId="56453F1F" w:rsidR="00B25B6A" w:rsidRPr="00AE1D16" w:rsidRDefault="00B25B6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ประมาณการหนี้สิน</w:t>
      </w:r>
      <w:r w:rsidR="00890216"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ค่ารื้อถอน</w:t>
      </w:r>
    </w:p>
    <w:p w14:paraId="007B5EE5" w14:textId="77777777" w:rsidR="00B25B6A" w:rsidRPr="00AE1D16" w:rsidRDefault="00B25B6A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43"/>
        <w:gridCol w:w="1183"/>
        <w:gridCol w:w="254"/>
        <w:gridCol w:w="1200"/>
      </w:tblGrid>
      <w:tr w:rsidR="00D70DD0" w:rsidRPr="00AE1D16" w14:paraId="41D51002" w14:textId="77777777" w:rsidTr="000B1665">
        <w:tc>
          <w:tcPr>
            <w:tcW w:w="5310" w:type="dxa"/>
          </w:tcPr>
          <w:p w14:paraId="3EA10B81" w14:textId="77777777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9ECA7" w14:textId="77777777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14:paraId="645BF2D0" w14:textId="7771C906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367F044F" w14:textId="77777777" w:rsidR="00D70DD0" w:rsidRPr="00AE1D16" w:rsidRDefault="00D70DD0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0DD0" w:rsidRPr="00AE1D16" w14:paraId="56604B06" w14:textId="77777777" w:rsidTr="000B1665">
        <w:tc>
          <w:tcPr>
            <w:tcW w:w="5310" w:type="dxa"/>
          </w:tcPr>
          <w:p w14:paraId="4CF76F9B" w14:textId="77777777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6E9EE90" w14:textId="77777777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1" w:type="dxa"/>
          </w:tcPr>
          <w:p w14:paraId="081DE7C7" w14:textId="269E6DE0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7E516C45" w14:textId="71EBC51E" w:rsidR="00D70DD0" w:rsidRPr="00AE1D16" w:rsidRDefault="00E93A2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54" w:type="dxa"/>
          </w:tcPr>
          <w:p w14:paraId="14B38F00" w14:textId="77777777" w:rsidR="00D70DD0" w:rsidRPr="00AE1D16" w:rsidRDefault="00D70DD0" w:rsidP="00AE1D16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4781B742" w14:textId="035C4F3C" w:rsidR="00D70DD0" w:rsidRPr="00AE1D16" w:rsidRDefault="00E93A2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D70DD0" w:rsidRPr="00AE1D16" w14:paraId="397049B9" w14:textId="77777777" w:rsidTr="000B1665">
        <w:tc>
          <w:tcPr>
            <w:tcW w:w="5310" w:type="dxa"/>
          </w:tcPr>
          <w:p w14:paraId="51B7EA99" w14:textId="77777777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0C8A0996" w14:textId="0AC8302A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" w:type="dxa"/>
          </w:tcPr>
          <w:p w14:paraId="7FD9ECF6" w14:textId="60BB4D1C" w:rsidR="00D70DD0" w:rsidRPr="00AE1D16" w:rsidRDefault="00D70DD0" w:rsidP="00AE1D1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7" w:type="dxa"/>
            <w:gridSpan w:val="3"/>
          </w:tcPr>
          <w:p w14:paraId="666485DD" w14:textId="77777777" w:rsidR="00D70DD0" w:rsidRPr="00AE1D16" w:rsidRDefault="00D70DD0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0DD0" w:rsidRPr="00AE1D16" w14:paraId="16F53EE2" w14:textId="77777777" w:rsidTr="000B1665">
        <w:tc>
          <w:tcPr>
            <w:tcW w:w="5310" w:type="dxa"/>
          </w:tcPr>
          <w:p w14:paraId="638872B5" w14:textId="19613C95" w:rsidR="00D70DD0" w:rsidRPr="00AE1D16" w:rsidRDefault="00D70DD0" w:rsidP="00AE1D16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525D8F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990" w:type="dxa"/>
          </w:tcPr>
          <w:p w14:paraId="51F5E0BB" w14:textId="77777777" w:rsidR="00D70DD0" w:rsidRPr="00AE1D16" w:rsidRDefault="00D70DD0" w:rsidP="00AE1D16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3C92144" w14:textId="7B35972F" w:rsidR="00D70DD0" w:rsidRPr="00AE1D16" w:rsidRDefault="00D70DD0" w:rsidP="00AE1D16">
            <w:pPr>
              <w:pStyle w:val="ListBullet"/>
              <w:tabs>
                <w:tab w:val="clear" w:pos="284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760DE61F" w14:textId="4184C03F" w:rsidR="00D70DD0" w:rsidRPr="00AE1D16" w:rsidRDefault="00D70DD0" w:rsidP="00AE1D1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E422ADA" w14:textId="77777777" w:rsidR="00D70DD0" w:rsidRPr="00AE1D16" w:rsidRDefault="00D70DD0" w:rsidP="00AE1D16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1B729CC7" w14:textId="1CD018BD" w:rsidR="00D70DD0" w:rsidRPr="00AE1D16" w:rsidRDefault="00D70DD0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70DD0" w:rsidRPr="00AE1D16" w14:paraId="760ADBB4" w14:textId="77777777" w:rsidTr="000B1665">
        <w:tc>
          <w:tcPr>
            <w:tcW w:w="5310" w:type="dxa"/>
          </w:tcPr>
          <w:p w14:paraId="0576BCA0" w14:textId="77777777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8"/>
                <w:cs/>
                <w:lang w:eastAsia="x-none"/>
              </w:rPr>
              <w:t>เพิ่มขึ้นจากการซื้อบริษัทย่อย</w:t>
            </w:r>
          </w:p>
        </w:tc>
        <w:tc>
          <w:tcPr>
            <w:tcW w:w="990" w:type="dxa"/>
          </w:tcPr>
          <w:p w14:paraId="0046BB43" w14:textId="77777777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241" w:type="dxa"/>
          </w:tcPr>
          <w:p w14:paraId="3D5B05ED" w14:textId="1CA4FB3B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67FF1F33" w14:textId="4138EECF" w:rsidR="00D70DD0" w:rsidRPr="00AE1D16" w:rsidRDefault="00E93A22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  <w:r w:rsidR="00B44C23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54" w:type="dxa"/>
            <w:shd w:val="clear" w:color="auto" w:fill="auto"/>
          </w:tcPr>
          <w:p w14:paraId="415CDA05" w14:textId="77777777" w:rsidR="00D70DD0" w:rsidRPr="00AE1D16" w:rsidRDefault="00D70DD0" w:rsidP="00AE1D16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224BA46" w14:textId="6FE41500" w:rsidR="00D70DD0" w:rsidRPr="00AE1D16" w:rsidRDefault="00D70DD0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D70DD0" w:rsidRPr="00AE1D16" w14:paraId="3E9AB65F" w14:textId="77777777" w:rsidTr="000B1665">
        <w:tc>
          <w:tcPr>
            <w:tcW w:w="5310" w:type="dxa"/>
          </w:tcPr>
          <w:p w14:paraId="12F4F78A" w14:textId="77777777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8"/>
                <w:cs/>
              </w:rPr>
              <w:t>ลดลงระหว่างปี</w:t>
            </w:r>
          </w:p>
        </w:tc>
        <w:tc>
          <w:tcPr>
            <w:tcW w:w="990" w:type="dxa"/>
            <w:vAlign w:val="center"/>
          </w:tcPr>
          <w:p w14:paraId="3E3BF14D" w14:textId="4BFCF841" w:rsidR="00D70DD0" w:rsidRPr="00AE1D16" w:rsidRDefault="00E93A22" w:rsidP="00AE1D16">
            <w:pPr>
              <w:pStyle w:val="BodyText3"/>
              <w:tabs>
                <w:tab w:val="clear" w:pos="540"/>
              </w:tabs>
              <w:spacing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4"/>
                <w:szCs w:val="28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4"/>
                <w:szCs w:val="28"/>
              </w:rPr>
              <w:t>17</w:t>
            </w:r>
          </w:p>
        </w:tc>
        <w:tc>
          <w:tcPr>
            <w:tcW w:w="241" w:type="dxa"/>
          </w:tcPr>
          <w:p w14:paraId="41445052" w14:textId="44A9B971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4CA39C5" w14:textId="6E847D6F" w:rsidR="00D70DD0" w:rsidRPr="00AE1D16" w:rsidRDefault="00D70DD0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0D172E8F" w14:textId="77777777" w:rsidR="00D70DD0" w:rsidRPr="00AE1D16" w:rsidRDefault="00D70DD0" w:rsidP="00AE1D16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D61DE51" w14:textId="0A0D929D" w:rsidR="00D70DD0" w:rsidRPr="00AE1D16" w:rsidRDefault="00D70DD0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70DD0" w:rsidRPr="00AE1D16" w14:paraId="43B17C5B" w14:textId="77777777" w:rsidTr="000B1665">
        <w:tc>
          <w:tcPr>
            <w:tcW w:w="5310" w:type="dxa"/>
          </w:tcPr>
          <w:p w14:paraId="2BAFF9CF" w14:textId="77777777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76AF785F" w14:textId="77777777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241" w:type="dxa"/>
          </w:tcPr>
          <w:p w14:paraId="495834C4" w14:textId="50200011" w:rsidR="00D70DD0" w:rsidRPr="00AE1D16" w:rsidRDefault="00D70DD0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sz w:val="24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7ED2BA7" w14:textId="7C33B4E0" w:rsidR="00D70DD0" w:rsidRPr="00AE1D16" w:rsidRDefault="00E93A22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70DD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54" w:type="dxa"/>
            <w:shd w:val="clear" w:color="auto" w:fill="auto"/>
          </w:tcPr>
          <w:p w14:paraId="40B08773" w14:textId="77777777" w:rsidR="00D70DD0" w:rsidRPr="00AE1D16" w:rsidRDefault="00D70DD0" w:rsidP="00AE1D16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F492230" w14:textId="45BE426A" w:rsidR="00D70DD0" w:rsidRPr="00AE1D16" w:rsidRDefault="00D70DD0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0216" w:rsidRPr="00AE1D16" w14:paraId="205E72FA" w14:textId="77777777" w:rsidTr="000B1665">
        <w:tc>
          <w:tcPr>
            <w:tcW w:w="6543" w:type="dxa"/>
            <w:gridSpan w:val="3"/>
          </w:tcPr>
          <w:p w14:paraId="2118C39A" w14:textId="17C0F110" w:rsidR="00890216" w:rsidRPr="00AE1D16" w:rsidRDefault="00890216" w:rsidP="00AE1D16">
            <w:pPr>
              <w:pStyle w:val="BodyText3"/>
              <w:tabs>
                <w:tab w:val="clear" w:pos="540"/>
              </w:tabs>
              <w:spacing w:line="240" w:lineRule="auto"/>
              <w:ind w:left="340" w:right="-131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="00B97A65"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4B5CC" w14:textId="34EC8408" w:rsidR="00890216" w:rsidRPr="00AE1D16" w:rsidRDefault="00E93A22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</w:t>
            </w:r>
            <w:r w:rsidR="00B44C23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254" w:type="dxa"/>
          </w:tcPr>
          <w:p w14:paraId="0B8F3E8F" w14:textId="77777777" w:rsidR="00890216" w:rsidRPr="00AE1D16" w:rsidRDefault="00890216" w:rsidP="00AE1D16">
            <w:pPr>
              <w:tabs>
                <w:tab w:val="decimal" w:pos="6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FB990" w14:textId="1444F923" w:rsidR="00890216" w:rsidRPr="00AE1D16" w:rsidRDefault="00A75E43" w:rsidP="00AE1D16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1C1CC4C4" w14:textId="77777777" w:rsidR="00A21E96" w:rsidRPr="00AE1D16" w:rsidRDefault="00A21E96" w:rsidP="00AE1D16">
      <w:pPr>
        <w:tabs>
          <w:tab w:val="left" w:pos="450"/>
        </w:tabs>
        <w:spacing w:line="240" w:lineRule="auto"/>
        <w:ind w:left="459" w:hanging="9"/>
        <w:rPr>
          <w:rFonts w:asciiTheme="majorBidi" w:hAnsiTheme="majorBidi" w:cstheme="majorBidi"/>
          <w:b/>
          <w:sz w:val="28"/>
          <w:szCs w:val="28"/>
        </w:rPr>
      </w:pPr>
    </w:p>
    <w:p w14:paraId="74038745" w14:textId="5C78A9F3" w:rsidR="003B14EA" w:rsidRPr="00AE1D16" w:rsidRDefault="0038285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ส่วนเกินมูลค่าหุ้นและ</w:t>
      </w:r>
      <w:r w:rsidR="003B14EA"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สำรองตามกฎหมาย</w:t>
      </w:r>
    </w:p>
    <w:p w14:paraId="46695B4D" w14:textId="03AB3A5E" w:rsidR="003B14EA" w:rsidRPr="00AE1D16" w:rsidRDefault="003B14E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96BFCD6" w14:textId="77777777" w:rsidR="00940200" w:rsidRPr="00AE1D16" w:rsidRDefault="00940200" w:rsidP="00AE1D16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ส่วนเกินมูลค่าหุ้น</w:t>
      </w:r>
    </w:p>
    <w:p w14:paraId="3ECF9A6C" w14:textId="77777777" w:rsidR="00940200" w:rsidRPr="00AE1D16" w:rsidRDefault="00940200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D6404AA" w14:textId="0A9F7EDF" w:rsidR="00940200" w:rsidRPr="00AE1D16" w:rsidRDefault="00940200" w:rsidP="00AE1D16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93A22" w:rsidRPr="00E93A22">
        <w:rPr>
          <w:rFonts w:asciiTheme="majorBidi" w:hAnsiTheme="majorBidi" w:cstheme="majorBidi"/>
          <w:sz w:val="28"/>
          <w:szCs w:val="28"/>
        </w:rPr>
        <w:t>2535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93A22" w:rsidRPr="00E93A22">
        <w:rPr>
          <w:rFonts w:asciiTheme="majorBidi" w:hAnsiTheme="majorBidi" w:cstheme="majorBidi"/>
          <w:sz w:val="28"/>
          <w:szCs w:val="28"/>
        </w:rPr>
        <w:t>51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E1D16">
        <w:rPr>
          <w:rFonts w:asciiTheme="majorBidi" w:hAnsiTheme="majorBidi" w:cstheme="majorBidi"/>
          <w:sz w:val="28"/>
          <w:szCs w:val="28"/>
        </w:rPr>
        <w:t>“</w:t>
      </w:r>
      <w:r w:rsidRPr="00AE1D16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AE1D16">
        <w:rPr>
          <w:rFonts w:asciiTheme="majorBidi" w:hAnsiTheme="majorBidi" w:cstheme="majorBidi"/>
          <w:sz w:val="28"/>
          <w:szCs w:val="28"/>
        </w:rPr>
        <w:t>”</w:t>
      </w:r>
      <w:r w:rsidRPr="00AE1D16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37847EC2" w14:textId="77777777" w:rsidR="00940200" w:rsidRPr="00AE1D16" w:rsidRDefault="00940200" w:rsidP="00AE1D16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</w:rPr>
      </w:pPr>
    </w:p>
    <w:p w14:paraId="7BFBBD32" w14:textId="72EADF46" w:rsidR="0038285A" w:rsidRPr="00AE1D16" w:rsidRDefault="0038285A" w:rsidP="00AE1D16">
      <w:pPr>
        <w:pStyle w:val="NoSpacing"/>
        <w:tabs>
          <w:tab w:val="left" w:pos="18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สำรองตามกฎหมาย</w:t>
      </w:r>
    </w:p>
    <w:p w14:paraId="5AEAC7B1" w14:textId="77777777" w:rsidR="0038285A" w:rsidRPr="00AE1D16" w:rsidRDefault="0038285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52E06EEA" w14:textId="60C263ED" w:rsidR="00326968" w:rsidRPr="00AE1D16" w:rsidRDefault="003B14EA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E93A22" w:rsidRPr="00E93A22">
        <w:rPr>
          <w:rFonts w:asciiTheme="majorBidi" w:hAnsiTheme="majorBidi" w:cstheme="majorBidi"/>
          <w:sz w:val="28"/>
          <w:szCs w:val="28"/>
        </w:rPr>
        <w:t>2535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E93A22" w:rsidRPr="00E93A22">
        <w:rPr>
          <w:rFonts w:asciiTheme="majorBidi" w:hAnsiTheme="majorBidi" w:cstheme="majorBidi"/>
          <w:sz w:val="28"/>
          <w:szCs w:val="28"/>
        </w:rPr>
        <w:t>116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E1D16">
        <w:rPr>
          <w:rFonts w:asciiTheme="majorBidi" w:hAnsiTheme="majorBidi" w:cstheme="majorBidi"/>
          <w:sz w:val="28"/>
          <w:szCs w:val="28"/>
        </w:rPr>
        <w:t>“</w:t>
      </w:r>
      <w:r w:rsidRPr="00AE1D16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E1D16">
        <w:rPr>
          <w:rFonts w:asciiTheme="majorBidi" w:hAnsiTheme="majorBidi" w:cstheme="majorBidi"/>
          <w:sz w:val="28"/>
          <w:szCs w:val="28"/>
        </w:rPr>
        <w:t>”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E93A22" w:rsidRPr="00E93A22">
        <w:rPr>
          <w:rFonts w:asciiTheme="majorBidi" w:hAnsiTheme="majorBidi" w:cstheme="majorBidi"/>
          <w:sz w:val="28"/>
          <w:szCs w:val="28"/>
        </w:rPr>
        <w:t>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E93A22" w:rsidRPr="00E93A22">
        <w:rPr>
          <w:rFonts w:asciiTheme="majorBidi" w:hAnsiTheme="majorBidi" w:cstheme="majorBidi"/>
          <w:sz w:val="28"/>
          <w:szCs w:val="28"/>
        </w:rPr>
        <w:t>10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56D7E6E7" w14:textId="77777777" w:rsidR="00C23C13" w:rsidRPr="00AE1D16" w:rsidRDefault="00C23C13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FB4BFDF" w14:textId="1018CFBB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ส่วนงาน</w:t>
      </w:r>
      <w:r w:rsidR="00534C6C"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ดำเนินงาน</w:t>
      </w:r>
      <w:r w:rsidR="002C200E"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และการจำแนกรายได้</w:t>
      </w:r>
    </w:p>
    <w:p w14:paraId="0431AF1F" w14:textId="77777777" w:rsidR="003B14EA" w:rsidRPr="00AE1D16" w:rsidRDefault="003B14EA" w:rsidP="00AE1D16">
      <w:pPr>
        <w:pStyle w:val="NoSpacing"/>
        <w:spacing w:line="240" w:lineRule="auto"/>
        <w:rPr>
          <w:rFonts w:asciiTheme="majorBidi" w:hAnsiTheme="majorBidi" w:cstheme="majorBidi"/>
          <w:b/>
          <w:bCs/>
          <w:sz w:val="22"/>
        </w:rPr>
      </w:pPr>
    </w:p>
    <w:p w14:paraId="1011686F" w14:textId="21292041" w:rsidR="00534C6C" w:rsidRPr="00AE1D16" w:rsidRDefault="00655790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="00E93A22" w:rsidRPr="00E93A22">
        <w:rPr>
          <w:rFonts w:asciiTheme="majorBidi" w:hAnsiTheme="majorBidi" w:cstheme="majorBidi"/>
          <w:sz w:val="28"/>
          <w:szCs w:val="28"/>
        </w:rPr>
        <w:t>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B116BFB" w14:textId="77777777" w:rsidR="00655790" w:rsidRPr="00AE1D16" w:rsidRDefault="00655790" w:rsidP="00AE1D16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346123B" w14:textId="43767E4A" w:rsidR="00072A57" w:rsidRPr="00AE1D16" w:rsidRDefault="00072A57" w:rsidP="00AE1D16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22363894" w14:textId="6CCFA5C2" w:rsidR="00072A57" w:rsidRPr="00AE1D16" w:rsidRDefault="00072A57" w:rsidP="00AE1D16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ธุรกิจอสังหาริมทรัพย์เพื่อให้เช่าและบริการ</w:t>
      </w:r>
    </w:p>
    <w:p w14:paraId="152542C3" w14:textId="4A342136" w:rsidR="00072A57" w:rsidRPr="00AE1D16" w:rsidRDefault="00072A57" w:rsidP="00AE1D16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ธุรกิจด้านอุตสาหกรรม</w:t>
      </w:r>
    </w:p>
    <w:p w14:paraId="517EE0C5" w14:textId="101AAC2C" w:rsidR="00072A57" w:rsidRPr="00AE1D16" w:rsidRDefault="00072A57" w:rsidP="00AE1D16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E93A22" w:rsidRPr="00E93A22">
        <w:rPr>
          <w:rFonts w:asciiTheme="majorBidi" w:hAnsiTheme="majorBidi" w:cstheme="majorBidi"/>
          <w:sz w:val="28"/>
          <w:szCs w:val="28"/>
        </w:rPr>
        <w:t>4</w:t>
      </w: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ธุรกิจผลิตและจำหน่ายกระแสไฟฟ้า</w:t>
      </w:r>
    </w:p>
    <w:p w14:paraId="0B81CCAC" w14:textId="6E442C30" w:rsidR="00072A57" w:rsidRPr="00AE1D16" w:rsidRDefault="00072A57" w:rsidP="00AE1D16">
      <w:pPr>
        <w:tabs>
          <w:tab w:val="left" w:pos="1440"/>
        </w:tabs>
        <w:spacing w:line="240" w:lineRule="auto"/>
        <w:ind w:left="540" w:right="533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E93A22" w:rsidRPr="00E93A22">
        <w:rPr>
          <w:rFonts w:asciiTheme="majorBidi" w:hAnsiTheme="majorBidi" w:cstheme="majorBidi"/>
          <w:sz w:val="28"/>
          <w:szCs w:val="28"/>
        </w:rPr>
        <w:t>5</w:t>
      </w:r>
      <w:r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ธุรกิจอื่น ๆ</w:t>
      </w:r>
    </w:p>
    <w:p w14:paraId="070344E5" w14:textId="77777777" w:rsidR="003B14EA" w:rsidRPr="00AE1D16" w:rsidRDefault="003B14E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376AF01" w14:textId="457CF08C" w:rsidR="00021825" w:rsidRPr="00AE1D16" w:rsidRDefault="00021825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ๆไม่มีส่วนงานใดที่เข้าเกณฑ์เชิงปริมาณเพื่อกำหนดส่วนงานที่รายงานในปี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</w:p>
    <w:p w14:paraId="574104C8" w14:textId="77777777" w:rsidR="00021825" w:rsidRPr="00AE1D16" w:rsidRDefault="0002182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746158B3" w14:textId="76AA5F73" w:rsidR="00A853A4" w:rsidRPr="00AE1D16" w:rsidRDefault="00A853A4" w:rsidP="00AE1D16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ผลการดำเนินงาน</w:t>
      </w:r>
      <w:r w:rsidR="009D232E" w:rsidRPr="00AE1D16">
        <w:rPr>
          <w:rFonts w:asciiTheme="majorBidi" w:hAnsiTheme="majorBidi" w:cstheme="majorBidi"/>
          <w:sz w:val="28"/>
          <w:szCs w:val="28"/>
          <w:cs/>
        </w:rPr>
        <w:t>ของแต่ละส่วนงาน</w:t>
      </w:r>
      <w:r w:rsidRPr="00AE1D16">
        <w:rPr>
          <w:rFonts w:asciiTheme="majorBidi" w:hAnsiTheme="majorBidi" w:cstheme="majorBidi"/>
          <w:sz w:val="28"/>
          <w:szCs w:val="28"/>
          <w:cs/>
        </w:rPr>
        <w:t>วัดโดยใช้กำไรก่อน</w:t>
      </w:r>
      <w:r w:rsidR="00CD5558" w:rsidRPr="00AE1D16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AE1D16">
        <w:rPr>
          <w:rFonts w:asciiTheme="majorBidi" w:hAnsiTheme="majorBidi" w:cstheme="majorBidi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AE1D16">
        <w:rPr>
          <w:rFonts w:asciiTheme="majorBidi" w:hAnsiTheme="majorBidi" w:cstheme="majorBidi"/>
          <w:sz w:val="28"/>
          <w:szCs w:val="28"/>
          <w:cs/>
        </w:rPr>
        <w:t>ต้นทุนทางการเงินและ</w:t>
      </w:r>
      <w:r w:rsidRPr="00AE1D16">
        <w:rPr>
          <w:rFonts w:asciiTheme="majorBidi" w:hAnsiTheme="majorBidi" w:cstheme="majorBidi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6E79CC" w:rsidRPr="00AE1D16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AE1D16" w:rsidRDefault="00021825" w:rsidP="00AE1D16">
      <w:pPr>
        <w:tabs>
          <w:tab w:val="left" w:pos="72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47D82D18" w14:textId="77777777" w:rsidR="00A853A4" w:rsidRPr="00AE1D16" w:rsidRDefault="00A853A4" w:rsidP="00AE1D16">
      <w:pPr>
        <w:pStyle w:val="a"/>
        <w:tabs>
          <w:tab w:val="clear" w:pos="1080"/>
        </w:tabs>
        <w:ind w:left="22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A853A4" w:rsidRPr="00AE1D16" w:rsidSect="00584F28">
          <w:footerReference w:type="default" r:id="rId2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pPr w:leftFromText="180" w:rightFromText="180" w:vertAnchor="text" w:horzAnchor="margin" w:tblpX="-710" w:tblpY="-69"/>
        <w:tblW w:w="16005" w:type="dxa"/>
        <w:tblLayout w:type="fixed"/>
        <w:tblLook w:val="00A0" w:firstRow="1" w:lastRow="0" w:firstColumn="1" w:lastColumn="0" w:noHBand="0" w:noVBand="0"/>
      </w:tblPr>
      <w:tblGrid>
        <w:gridCol w:w="2127"/>
        <w:gridCol w:w="709"/>
        <w:gridCol w:w="237"/>
        <w:gridCol w:w="757"/>
        <w:gridCol w:w="236"/>
        <w:gridCol w:w="709"/>
        <w:gridCol w:w="283"/>
        <w:gridCol w:w="851"/>
        <w:gridCol w:w="236"/>
        <w:gridCol w:w="709"/>
        <w:gridCol w:w="284"/>
        <w:gridCol w:w="690"/>
        <w:gridCol w:w="270"/>
        <w:gridCol w:w="741"/>
        <w:gridCol w:w="236"/>
        <w:gridCol w:w="756"/>
        <w:gridCol w:w="236"/>
        <w:gridCol w:w="756"/>
        <w:gridCol w:w="236"/>
        <w:gridCol w:w="819"/>
        <w:gridCol w:w="275"/>
        <w:gridCol w:w="754"/>
        <w:gridCol w:w="236"/>
        <w:gridCol w:w="785"/>
        <w:gridCol w:w="237"/>
        <w:gridCol w:w="753"/>
        <w:gridCol w:w="257"/>
        <w:gridCol w:w="822"/>
        <w:gridCol w:w="8"/>
      </w:tblGrid>
      <w:tr w:rsidR="006E2163" w:rsidRPr="00AE1D16" w14:paraId="391E7755" w14:textId="77777777" w:rsidTr="00974A43">
        <w:trPr>
          <w:tblHeader/>
        </w:trPr>
        <w:tc>
          <w:tcPr>
            <w:tcW w:w="2127" w:type="dxa"/>
            <w:noWrap/>
            <w:hideMark/>
          </w:tcPr>
          <w:p w14:paraId="16FBEC72" w14:textId="1123E81B" w:rsidR="006E2163" w:rsidRPr="00AE1D16" w:rsidRDefault="006E2163" w:rsidP="00AE1D16">
            <w:pPr>
              <w:spacing w:line="240" w:lineRule="auto"/>
              <w:ind w:left="-288" w:firstLine="28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703" w:type="dxa"/>
            <w:gridSpan w:val="3"/>
            <w:vAlign w:val="bottom"/>
            <w:hideMark/>
          </w:tcPr>
          <w:p w14:paraId="59AA954C" w14:textId="75B1E711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002E742F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Align w:val="bottom"/>
            <w:hideMark/>
          </w:tcPr>
          <w:p w14:paraId="112BCDF3" w14:textId="740C9B9A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58889076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Align w:val="bottom"/>
            <w:hideMark/>
          </w:tcPr>
          <w:p w14:paraId="0A1AD505" w14:textId="6E7F9101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</w:tcPr>
          <w:p w14:paraId="426AD7D0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hideMark/>
          </w:tcPr>
          <w:p w14:paraId="17E62CD8" w14:textId="01AE27A3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74530B9E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11" w:type="dxa"/>
            <w:gridSpan w:val="3"/>
            <w:vAlign w:val="bottom"/>
            <w:hideMark/>
          </w:tcPr>
          <w:p w14:paraId="30F1B299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275" w:type="dxa"/>
            <w:vAlign w:val="bottom"/>
          </w:tcPr>
          <w:p w14:paraId="435D5759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vAlign w:val="bottom"/>
            <w:hideMark/>
          </w:tcPr>
          <w:p w14:paraId="6EECBAE9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vAlign w:val="bottom"/>
          </w:tcPr>
          <w:p w14:paraId="0ACB64B9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gridSpan w:val="4"/>
            <w:vAlign w:val="bottom"/>
            <w:hideMark/>
          </w:tcPr>
          <w:p w14:paraId="37E3CC39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E2163" w:rsidRPr="00AE1D16" w14:paraId="3225610F" w14:textId="77777777" w:rsidTr="00974A43">
        <w:trPr>
          <w:tblHeader/>
        </w:trPr>
        <w:tc>
          <w:tcPr>
            <w:tcW w:w="2127" w:type="dxa"/>
            <w:noWrap/>
            <w:hideMark/>
          </w:tcPr>
          <w:p w14:paraId="60D4BC70" w14:textId="0255CCE8" w:rsidR="006E2163" w:rsidRPr="00AE1D16" w:rsidRDefault="006E2163" w:rsidP="00AE1D16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กันยายน </w:t>
            </w:r>
          </w:p>
        </w:tc>
        <w:tc>
          <w:tcPr>
            <w:tcW w:w="709" w:type="dxa"/>
            <w:vAlign w:val="bottom"/>
            <w:hideMark/>
          </w:tcPr>
          <w:p w14:paraId="5C4DF63E" w14:textId="576BC19F" w:rsidR="006E2163" w:rsidRPr="00AE1D16" w:rsidRDefault="00E93A22" w:rsidP="00AE1D16">
            <w:pPr>
              <w:pStyle w:val="BodyText"/>
              <w:spacing w:after="0" w:line="240" w:lineRule="auto"/>
              <w:ind w:left="-108" w:right="-114" w:firstLine="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37" w:type="dxa"/>
            <w:vAlign w:val="center"/>
          </w:tcPr>
          <w:p w14:paraId="35EC9565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  <w:hideMark/>
          </w:tcPr>
          <w:p w14:paraId="502C1A9C" w14:textId="1B898D1C" w:rsidR="006E2163" w:rsidRPr="00AE1D16" w:rsidRDefault="00E93A22" w:rsidP="00AE1D16">
            <w:pPr>
              <w:pStyle w:val="BodyText"/>
              <w:spacing w:after="0" w:line="240" w:lineRule="auto"/>
              <w:ind w:left="-108" w:right="-158" w:firstLine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236" w:type="dxa"/>
            <w:vAlign w:val="bottom"/>
          </w:tcPr>
          <w:p w14:paraId="4705A11F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3E0302EB" w14:textId="512EBA2D" w:rsidR="006E2163" w:rsidRPr="00AE1D16" w:rsidRDefault="00E93A22" w:rsidP="00AE1D16">
            <w:pPr>
              <w:pStyle w:val="BodyText"/>
              <w:spacing w:after="0" w:line="240" w:lineRule="auto"/>
              <w:ind w:left="-108" w:right="-116" w:firstLine="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83" w:type="dxa"/>
            <w:vAlign w:val="center"/>
          </w:tcPr>
          <w:p w14:paraId="1493D75A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  <w:hideMark/>
          </w:tcPr>
          <w:p w14:paraId="06B95358" w14:textId="5BB33165" w:rsidR="006E2163" w:rsidRPr="00AE1D16" w:rsidRDefault="00E93A22" w:rsidP="00AE1D16">
            <w:pPr>
              <w:pStyle w:val="BodyText"/>
              <w:spacing w:after="0" w:line="240" w:lineRule="auto"/>
              <w:ind w:left="-108" w:right="-91" w:firstLine="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236" w:type="dxa"/>
            <w:vAlign w:val="bottom"/>
          </w:tcPr>
          <w:p w14:paraId="0EBEFA90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4F9F2481" w14:textId="76AECB46" w:rsidR="006E2163" w:rsidRPr="00AE1D16" w:rsidRDefault="00E93A22" w:rsidP="00AE1D16">
            <w:pPr>
              <w:pStyle w:val="BodyText"/>
              <w:spacing w:after="0" w:line="240" w:lineRule="auto"/>
              <w:ind w:left="-108" w:right="-159" w:hanging="2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84" w:type="dxa"/>
            <w:vAlign w:val="center"/>
          </w:tcPr>
          <w:p w14:paraId="27483990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  <w:hideMark/>
          </w:tcPr>
          <w:p w14:paraId="18D514D8" w14:textId="1BA06F55" w:rsidR="006E2163" w:rsidRPr="00AE1D16" w:rsidRDefault="00E93A22" w:rsidP="00AE1D16">
            <w:pPr>
              <w:pStyle w:val="BodyText"/>
              <w:spacing w:after="0" w:line="240" w:lineRule="auto"/>
              <w:ind w:left="-108" w:right="-78"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270" w:type="dxa"/>
            <w:vAlign w:val="bottom"/>
          </w:tcPr>
          <w:p w14:paraId="418D598B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  <w:hideMark/>
          </w:tcPr>
          <w:p w14:paraId="66B0F060" w14:textId="310447A6" w:rsidR="006E2163" w:rsidRPr="00AE1D16" w:rsidRDefault="00E93A22" w:rsidP="00AE1D16">
            <w:pPr>
              <w:pStyle w:val="BodyText"/>
              <w:spacing w:after="0" w:line="240" w:lineRule="auto"/>
              <w:ind w:left="-108" w:right="-104" w:firstLine="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36" w:type="dxa"/>
            <w:vAlign w:val="center"/>
          </w:tcPr>
          <w:p w14:paraId="2D028CA3" w14:textId="77777777" w:rsidR="006E2163" w:rsidRPr="00AE1D16" w:rsidRDefault="006E2163" w:rsidP="00AE1D16">
            <w:pPr>
              <w:pStyle w:val="BodyText"/>
              <w:spacing w:after="0" w:line="240" w:lineRule="auto"/>
              <w:ind w:left="-108" w:right="-104" w:firstLine="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  <w:hideMark/>
          </w:tcPr>
          <w:p w14:paraId="55DA030F" w14:textId="2F466CD2" w:rsidR="006E2163" w:rsidRPr="00AE1D16" w:rsidRDefault="00E93A22" w:rsidP="00AE1D16">
            <w:pPr>
              <w:pStyle w:val="BodyText"/>
              <w:spacing w:after="0" w:line="240" w:lineRule="auto"/>
              <w:ind w:left="-202" w:right="-10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236" w:type="dxa"/>
          </w:tcPr>
          <w:p w14:paraId="27B438FB" w14:textId="77777777" w:rsidR="006E2163" w:rsidRPr="00AE1D16" w:rsidRDefault="006E2163" w:rsidP="00AE1D16">
            <w:pPr>
              <w:pStyle w:val="BodyText"/>
              <w:spacing w:after="0" w:line="240" w:lineRule="auto"/>
              <w:ind w:left="-108" w:right="-104" w:firstLine="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  <w:hideMark/>
          </w:tcPr>
          <w:p w14:paraId="47FAC98D" w14:textId="3DDFDF5A" w:rsidR="006E2163" w:rsidRPr="00AE1D16" w:rsidRDefault="00E93A22" w:rsidP="00AE1D16">
            <w:pPr>
              <w:pStyle w:val="BodyText"/>
              <w:spacing w:after="0" w:line="240" w:lineRule="auto"/>
              <w:ind w:left="-108" w:right="-104" w:firstLine="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36" w:type="dxa"/>
            <w:vAlign w:val="center"/>
          </w:tcPr>
          <w:p w14:paraId="7B13144A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  <w:hideMark/>
          </w:tcPr>
          <w:p w14:paraId="25FE5491" w14:textId="183C0153" w:rsidR="006E2163" w:rsidRPr="00AE1D16" w:rsidRDefault="00E93A22" w:rsidP="00AE1D16">
            <w:pPr>
              <w:pStyle w:val="BodyText"/>
              <w:spacing w:after="0" w:line="240" w:lineRule="auto"/>
              <w:ind w:left="-108" w:right="-100" w:hanging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275" w:type="dxa"/>
            <w:vAlign w:val="bottom"/>
          </w:tcPr>
          <w:p w14:paraId="28FF17EB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5D4552A8" w14:textId="452F45AC" w:rsidR="006E2163" w:rsidRPr="00AE1D16" w:rsidRDefault="00E93A22" w:rsidP="00AE1D16">
            <w:pPr>
              <w:pStyle w:val="BodyText"/>
              <w:spacing w:after="0" w:line="240" w:lineRule="auto"/>
              <w:ind w:left="-108" w:right="-110" w:hanging="1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36" w:type="dxa"/>
            <w:vAlign w:val="center"/>
          </w:tcPr>
          <w:p w14:paraId="4780F164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  <w:hideMark/>
          </w:tcPr>
          <w:p w14:paraId="38B9548F" w14:textId="67234C7F" w:rsidR="006E2163" w:rsidRPr="00AE1D16" w:rsidRDefault="00E93A22" w:rsidP="00AE1D16">
            <w:pPr>
              <w:pStyle w:val="BodyText"/>
              <w:spacing w:after="0" w:line="240" w:lineRule="auto"/>
              <w:ind w:left="-108" w:right="-106" w:firstLine="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237" w:type="dxa"/>
            <w:vAlign w:val="bottom"/>
          </w:tcPr>
          <w:p w14:paraId="38EDB383" w14:textId="77777777" w:rsidR="006E2163" w:rsidRPr="00AE1D16" w:rsidRDefault="006E2163" w:rsidP="00AE1D1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bottom"/>
            <w:hideMark/>
          </w:tcPr>
          <w:p w14:paraId="120C7FF6" w14:textId="6F502DDE" w:rsidR="006E2163" w:rsidRPr="00AE1D16" w:rsidRDefault="00E93A22" w:rsidP="00AE1D16">
            <w:pPr>
              <w:pStyle w:val="BodyText"/>
              <w:spacing w:after="0" w:line="240" w:lineRule="auto"/>
              <w:ind w:left="-108" w:right="-118" w:firstLine="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257" w:type="dxa"/>
            <w:vAlign w:val="center"/>
          </w:tcPr>
          <w:p w14:paraId="0495ABE8" w14:textId="77777777" w:rsidR="006E2163" w:rsidRPr="00AE1D16" w:rsidRDefault="006E2163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  <w:hideMark/>
          </w:tcPr>
          <w:p w14:paraId="7CF084D9" w14:textId="0323C73D" w:rsidR="006E2163" w:rsidRPr="00AE1D16" w:rsidRDefault="00E93A22" w:rsidP="00AE1D16">
            <w:pPr>
              <w:pStyle w:val="BodyText"/>
              <w:spacing w:after="0" w:line="240" w:lineRule="auto"/>
              <w:ind w:left="-108" w:right="-98"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tr w:rsidR="006E2163" w:rsidRPr="00AE1D16" w14:paraId="2F9E6E2C" w14:textId="77777777" w:rsidTr="00974A43">
        <w:trPr>
          <w:gridAfter w:val="1"/>
          <w:wAfter w:w="8" w:type="dxa"/>
        </w:trPr>
        <w:tc>
          <w:tcPr>
            <w:tcW w:w="2127" w:type="dxa"/>
            <w:noWrap/>
            <w:vAlign w:val="center"/>
          </w:tcPr>
          <w:p w14:paraId="01805787" w14:textId="77777777" w:rsidR="006E2163" w:rsidRPr="00AE1D16" w:rsidRDefault="006E2163" w:rsidP="00AE1D16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70" w:type="dxa"/>
            <w:gridSpan w:val="27"/>
            <w:vAlign w:val="center"/>
            <w:hideMark/>
          </w:tcPr>
          <w:p w14:paraId="33AA8433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31156B" w:rsidRPr="00AE1D16" w14:paraId="4215F48B" w14:textId="77777777" w:rsidTr="00974A43">
        <w:tc>
          <w:tcPr>
            <w:tcW w:w="2127" w:type="dxa"/>
            <w:noWrap/>
            <w:vAlign w:val="center"/>
          </w:tcPr>
          <w:p w14:paraId="2AD15C9E" w14:textId="501CA6D2" w:rsidR="0031156B" w:rsidRPr="0031156B" w:rsidRDefault="0031156B" w:rsidP="00AE1D16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31156B">
              <w:rPr>
                <w:rFonts w:asciiTheme="majorBidi" w:hAnsi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09" w:type="dxa"/>
            <w:vAlign w:val="center"/>
          </w:tcPr>
          <w:p w14:paraId="3CDADF02" w14:textId="77777777" w:rsidR="0031156B" w:rsidRPr="00E93A22" w:rsidRDefault="0031156B" w:rsidP="00AE1D16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center"/>
          </w:tcPr>
          <w:p w14:paraId="33AA1FC0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14:paraId="2090E24B" w14:textId="77777777" w:rsidR="0031156B" w:rsidRPr="00E93A22" w:rsidRDefault="0031156B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71460D0B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6F48DF" w14:textId="77777777" w:rsidR="0031156B" w:rsidRPr="00E93A22" w:rsidRDefault="0031156B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34B5FCF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2DA78F5F" w14:textId="77777777" w:rsidR="0031156B" w:rsidRPr="00E93A22" w:rsidRDefault="0031156B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1033FD11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802894" w14:textId="77777777" w:rsidR="0031156B" w:rsidRPr="00E93A22" w:rsidRDefault="0031156B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10A18079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1ECA591B" w14:textId="77777777" w:rsidR="0031156B" w:rsidRPr="00E93A22" w:rsidRDefault="0031156B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53C92EA9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680FD8AB" w14:textId="77777777" w:rsidR="0031156B" w:rsidRPr="00E93A22" w:rsidRDefault="0031156B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2F7F8B4" w14:textId="77777777" w:rsidR="0031156B" w:rsidRPr="00AE1D16" w:rsidRDefault="0031156B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E0CF066" w14:textId="77777777" w:rsidR="0031156B" w:rsidRPr="00AE1D16" w:rsidRDefault="0031156B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16F5F2F" w14:textId="77777777" w:rsidR="0031156B" w:rsidRPr="00AE1D16" w:rsidRDefault="0031156B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14:paraId="78A357A7" w14:textId="77777777" w:rsidR="0031156B" w:rsidRPr="00E93A22" w:rsidRDefault="0031156B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color w:val="000000"/>
                <w:sz w:val="2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D6689BF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51BF2367" w14:textId="77777777" w:rsidR="0031156B" w:rsidRPr="00E93A22" w:rsidRDefault="0031156B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center"/>
          </w:tcPr>
          <w:p w14:paraId="2CBDF70B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14:paraId="0EBB258F" w14:textId="77777777" w:rsidR="0031156B" w:rsidRPr="00AE1D16" w:rsidRDefault="0031156B" w:rsidP="00AE1D16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3C9C9A25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5ED243F3" w14:textId="77777777" w:rsidR="0031156B" w:rsidRPr="00AE1D16" w:rsidRDefault="0031156B" w:rsidP="00AE1D16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center"/>
          </w:tcPr>
          <w:p w14:paraId="43859832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center"/>
          </w:tcPr>
          <w:p w14:paraId="772C849C" w14:textId="77777777" w:rsidR="0031156B" w:rsidRPr="00E93A22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vAlign w:val="center"/>
          </w:tcPr>
          <w:p w14:paraId="01E85BB2" w14:textId="77777777" w:rsidR="0031156B" w:rsidRPr="00AE1D16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4A127B6E" w14:textId="77777777" w:rsidR="0031156B" w:rsidRPr="00E93A22" w:rsidRDefault="0031156B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06128" w:rsidRPr="00AE1D16" w14:paraId="0867999A" w14:textId="77777777" w:rsidTr="00974A43">
        <w:tc>
          <w:tcPr>
            <w:tcW w:w="2127" w:type="dxa"/>
            <w:noWrap/>
            <w:vAlign w:val="center"/>
            <w:hideMark/>
          </w:tcPr>
          <w:p w14:paraId="6BF56490" w14:textId="77777777" w:rsidR="00306128" w:rsidRPr="00AE1D16" w:rsidRDefault="00306128" w:rsidP="00AE1D16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9" w:type="dxa"/>
            <w:vAlign w:val="center"/>
          </w:tcPr>
          <w:p w14:paraId="401FD0F3" w14:textId="2AA1032A" w:rsidR="00306128" w:rsidRPr="00AE1D16" w:rsidRDefault="00E93A22" w:rsidP="00AE1D16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668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37" w:type="dxa"/>
            <w:vAlign w:val="center"/>
          </w:tcPr>
          <w:p w14:paraId="1F9FDA6A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14:paraId="528AC9B5" w14:textId="5D535AAF" w:rsidR="00306128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489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36" w:type="dxa"/>
            <w:vAlign w:val="center"/>
          </w:tcPr>
          <w:p w14:paraId="3168FD3F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3C82138" w14:textId="410C4B78" w:rsidR="00306128" w:rsidRPr="00AE1D16" w:rsidRDefault="00E93A22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83" w:type="dxa"/>
            <w:vAlign w:val="center"/>
          </w:tcPr>
          <w:p w14:paraId="4FAF382F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100B50EC" w14:textId="23200191" w:rsidR="00306128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36" w:type="dxa"/>
            <w:vAlign w:val="center"/>
          </w:tcPr>
          <w:p w14:paraId="1D2C2C27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A69368" w14:textId="60303877" w:rsidR="00306128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808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84" w:type="dxa"/>
            <w:vAlign w:val="center"/>
          </w:tcPr>
          <w:p w14:paraId="0B71E250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2B03CF43" w14:textId="6ED55BFF" w:rsidR="00306128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380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0" w:type="dxa"/>
            <w:vAlign w:val="center"/>
          </w:tcPr>
          <w:p w14:paraId="4C32F9A8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5AA08456" w14:textId="3C96B313" w:rsidR="00306128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398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6" w:type="dxa"/>
          </w:tcPr>
          <w:p w14:paraId="5B01BD12" w14:textId="77777777" w:rsidR="00306128" w:rsidRPr="00AE1D16" w:rsidRDefault="00306128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CBF2F9B" w14:textId="62E1134B" w:rsidR="00306128" w:rsidRPr="00AE1D16" w:rsidRDefault="00306128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D9245DD" w14:textId="77777777" w:rsidR="00306128" w:rsidRPr="00AE1D16" w:rsidRDefault="00306128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14:paraId="6F8F3986" w14:textId="2577C30F" w:rsidR="00306128" w:rsidRPr="00AE1D16" w:rsidRDefault="00E93A22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color w:val="000000"/>
                <w:sz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242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98</w:t>
            </w:r>
          </w:p>
        </w:tc>
        <w:tc>
          <w:tcPr>
            <w:tcW w:w="236" w:type="dxa"/>
            <w:vAlign w:val="center"/>
          </w:tcPr>
          <w:p w14:paraId="649ECED3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3B716C50" w14:textId="59DAB321" w:rsidR="00306128" w:rsidRPr="00AE1D16" w:rsidRDefault="00E93A22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216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75" w:type="dxa"/>
            <w:vAlign w:val="center"/>
          </w:tcPr>
          <w:p w14:paraId="095515FA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14:paraId="2038D44A" w14:textId="64AB6E7D" w:rsidR="00306128" w:rsidRPr="00AE1D16" w:rsidRDefault="00306128" w:rsidP="00AE1D16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3F34E4C3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6B38EA6C" w14:textId="172443D4" w:rsidR="00306128" w:rsidRPr="00AE1D16" w:rsidRDefault="00306128" w:rsidP="00AE1D16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vAlign w:val="center"/>
          </w:tcPr>
          <w:p w14:paraId="01862C6C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center"/>
          </w:tcPr>
          <w:p w14:paraId="1362D007" w14:textId="11D39090" w:rsidR="00306128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142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7" w:type="dxa"/>
            <w:vAlign w:val="center"/>
          </w:tcPr>
          <w:p w14:paraId="50D35723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56C2C0B4" w14:textId="339A72BF" w:rsidR="00306128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111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</w:t>
            </w:r>
          </w:p>
        </w:tc>
      </w:tr>
      <w:tr w:rsidR="00306128" w:rsidRPr="00AE1D16" w14:paraId="6820FAAD" w14:textId="77777777" w:rsidTr="00974A43">
        <w:tc>
          <w:tcPr>
            <w:tcW w:w="2127" w:type="dxa"/>
            <w:noWrap/>
            <w:hideMark/>
          </w:tcPr>
          <w:p w14:paraId="097C651E" w14:textId="77777777" w:rsidR="00306128" w:rsidRPr="00AE1D16" w:rsidRDefault="00306128" w:rsidP="00AE1D16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FDDE9" w14:textId="000CDB7F" w:rsidR="00306128" w:rsidRPr="00AE1D16" w:rsidRDefault="00306128" w:rsidP="00AE1D1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2130D4FD" w14:textId="77777777" w:rsidR="00306128" w:rsidRPr="00AE1D16" w:rsidRDefault="00306128" w:rsidP="00AE1D16">
            <w:pPr>
              <w:tabs>
                <w:tab w:val="decimal" w:pos="24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7C13A" w14:textId="347A0570" w:rsidR="00306128" w:rsidRPr="00AE1D16" w:rsidRDefault="00306128" w:rsidP="00AE1D1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6CCDAC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B2624" w14:textId="36DC79D6" w:rsidR="00306128" w:rsidRPr="00AE1D16" w:rsidRDefault="00E93A22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3" w:type="dxa"/>
            <w:vAlign w:val="bottom"/>
          </w:tcPr>
          <w:p w14:paraId="7D92E0B5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37159" w14:textId="5DD81271" w:rsidR="00306128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36" w:type="dxa"/>
            <w:vAlign w:val="bottom"/>
          </w:tcPr>
          <w:p w14:paraId="12E024E6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43C8F" w14:textId="08174709" w:rsidR="00306128" w:rsidRPr="00AE1D16" w:rsidRDefault="00306128" w:rsidP="00AE1D1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23C40BD9" w14:textId="77777777" w:rsidR="00306128" w:rsidRPr="00AE1D16" w:rsidRDefault="00306128" w:rsidP="00AE1D16">
            <w:pPr>
              <w:tabs>
                <w:tab w:val="decimal" w:pos="328"/>
                <w:tab w:val="decimal" w:pos="387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4BC4" w14:textId="11384749" w:rsidR="00306128" w:rsidRPr="00AE1D16" w:rsidRDefault="00306128" w:rsidP="00AE1D16">
            <w:pPr>
              <w:tabs>
                <w:tab w:val="decimal" w:pos="400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39F26011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C390E" w14:textId="084D4599" w:rsidR="00306128" w:rsidRPr="00AE1D16" w:rsidRDefault="00306128" w:rsidP="00AE1D1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7058F80" w14:textId="77777777" w:rsidR="00306128" w:rsidRPr="00AE1D16" w:rsidRDefault="00306128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EEAEE" w14:textId="6FAE1B9B" w:rsidR="00306128" w:rsidRPr="00AE1D16" w:rsidRDefault="00306128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367869A" w14:textId="77777777" w:rsidR="00306128" w:rsidRPr="00AE1D16" w:rsidRDefault="00306128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38920" w14:textId="37B5155B" w:rsidR="00306128" w:rsidRPr="00AE1D16" w:rsidRDefault="00E93A22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color w:val="000000"/>
                <w:sz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82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38</w:t>
            </w:r>
          </w:p>
        </w:tc>
        <w:tc>
          <w:tcPr>
            <w:tcW w:w="236" w:type="dxa"/>
            <w:vAlign w:val="bottom"/>
          </w:tcPr>
          <w:p w14:paraId="1DD07FE5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743FD" w14:textId="7F072709" w:rsidR="00306128" w:rsidRPr="00AE1D16" w:rsidRDefault="00E93A22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</w:t>
            </w:r>
            <w:r w:rsidR="00306128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75" w:type="dxa"/>
            <w:vAlign w:val="bottom"/>
          </w:tcPr>
          <w:p w14:paraId="11882BE9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94BCF" w14:textId="66DF7C43" w:rsidR="00306128" w:rsidRPr="00AE1D16" w:rsidRDefault="00306128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74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6FAE0695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F7FCA" w14:textId="2E166627" w:rsidR="00306128" w:rsidRPr="00AE1D16" w:rsidRDefault="00306128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59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59160D06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E7234" w14:textId="6C143A57" w:rsidR="00306128" w:rsidRPr="00AE1D16" w:rsidRDefault="00306128" w:rsidP="00AE1D16">
            <w:pPr>
              <w:tabs>
                <w:tab w:val="decimal" w:pos="387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-</w:t>
            </w:r>
          </w:p>
        </w:tc>
        <w:tc>
          <w:tcPr>
            <w:tcW w:w="257" w:type="dxa"/>
            <w:vAlign w:val="bottom"/>
          </w:tcPr>
          <w:p w14:paraId="65700942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0170D" w14:textId="429F6763" w:rsidR="00306128" w:rsidRPr="00AE1D16" w:rsidRDefault="00306128" w:rsidP="00AE1D16">
            <w:pPr>
              <w:tabs>
                <w:tab w:val="decimal" w:pos="387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-</w:t>
            </w:r>
          </w:p>
        </w:tc>
      </w:tr>
      <w:tr w:rsidR="00306128" w:rsidRPr="00AE1D16" w14:paraId="47781138" w14:textId="77777777" w:rsidTr="00974A43">
        <w:tc>
          <w:tcPr>
            <w:tcW w:w="2127" w:type="dxa"/>
            <w:noWrap/>
            <w:hideMark/>
          </w:tcPr>
          <w:p w14:paraId="543DBE73" w14:textId="77777777" w:rsidR="00306128" w:rsidRPr="00AE1D16" w:rsidRDefault="00306128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286D" w14:textId="0978864A" w:rsidR="00306128" w:rsidRPr="00AE1D16" w:rsidRDefault="00E93A22" w:rsidP="00AE1D16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668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237" w:type="dxa"/>
            <w:vAlign w:val="bottom"/>
          </w:tcPr>
          <w:p w14:paraId="69DBD7F4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89D3C" w14:textId="62666F45" w:rsidR="00306128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489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36" w:type="dxa"/>
            <w:vAlign w:val="bottom"/>
          </w:tcPr>
          <w:p w14:paraId="29B4C85C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748CB" w14:textId="15A0BF7C" w:rsidR="00306128" w:rsidRPr="00AE1D16" w:rsidRDefault="00E93A22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24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3" w:type="dxa"/>
            <w:vAlign w:val="bottom"/>
          </w:tcPr>
          <w:p w14:paraId="56303F47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87517" w14:textId="3E501F34" w:rsidR="00306128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236" w:type="dxa"/>
            <w:vAlign w:val="bottom"/>
          </w:tcPr>
          <w:p w14:paraId="3DB0B538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24F238" w14:textId="57DC1162" w:rsidR="00306128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808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84" w:type="dxa"/>
            <w:vAlign w:val="bottom"/>
          </w:tcPr>
          <w:p w14:paraId="076D3620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C20CB2" w14:textId="2E82D672" w:rsidR="00306128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380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0" w:type="dxa"/>
          </w:tcPr>
          <w:p w14:paraId="466DBC70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E3023B" w14:textId="18751D70" w:rsidR="00306128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398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6" w:type="dxa"/>
          </w:tcPr>
          <w:p w14:paraId="71D980B3" w14:textId="77777777" w:rsidR="00306128" w:rsidRPr="00AE1D16" w:rsidRDefault="00306128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B4931" w14:textId="0565F0B7" w:rsidR="00306128" w:rsidRPr="00AE1D16" w:rsidRDefault="00306128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7A3A182" w14:textId="77777777" w:rsidR="00306128" w:rsidRPr="00AE1D16" w:rsidRDefault="00306128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7E7B8" w14:textId="62CCCF6B" w:rsidR="00306128" w:rsidRPr="00AE1D16" w:rsidRDefault="00E93A22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lang w:val="en-US"/>
              </w:rPr>
              <w:t>325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lang w:val="en-US"/>
              </w:rPr>
              <w:t>36</w:t>
            </w:r>
          </w:p>
        </w:tc>
        <w:tc>
          <w:tcPr>
            <w:tcW w:w="236" w:type="dxa"/>
            <w:vAlign w:val="bottom"/>
          </w:tcPr>
          <w:p w14:paraId="0201627A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B93A0" w14:textId="047512EB" w:rsidR="00306128" w:rsidRPr="00AE1D16" w:rsidRDefault="00E93A22" w:rsidP="00AE1D16">
            <w:pPr>
              <w:tabs>
                <w:tab w:val="decimal" w:pos="258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275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75" w:type="dxa"/>
            <w:vAlign w:val="bottom"/>
          </w:tcPr>
          <w:p w14:paraId="44CB2889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EDE36" w14:textId="00CBFE80" w:rsidR="00306128" w:rsidRPr="00AE1D16" w:rsidRDefault="00416E9A" w:rsidP="00AE1D16">
            <w:pPr>
              <w:tabs>
                <w:tab w:val="decimal" w:pos="352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82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74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40FF8EFD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D63CB" w14:textId="231DA777" w:rsidR="00306128" w:rsidRPr="00AE1D16" w:rsidRDefault="00306128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59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00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2D8A1B18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3E31F9" w14:textId="2CF95232" w:rsidR="00306128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15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142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7" w:type="dxa"/>
            <w:vAlign w:val="bottom"/>
          </w:tcPr>
          <w:p w14:paraId="3B0FF785" w14:textId="77777777" w:rsidR="00306128" w:rsidRPr="00AE1D16" w:rsidRDefault="00306128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78FE4" w14:textId="77AE9C48" w:rsidR="00306128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111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6E2163" w:rsidRPr="00AE1D16" w14:paraId="033AEB53" w14:textId="77777777" w:rsidTr="00974A43">
        <w:tc>
          <w:tcPr>
            <w:tcW w:w="2127" w:type="dxa"/>
            <w:noWrap/>
            <w:hideMark/>
          </w:tcPr>
          <w:p w14:paraId="643960B1" w14:textId="77777777" w:rsidR="006E2163" w:rsidRPr="00AE1D16" w:rsidRDefault="006E2163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F4DDB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7F9A7F14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A2F21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2BEF169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01C9E" w14:textId="77777777" w:rsidR="006E2163" w:rsidRPr="00AE1D16" w:rsidRDefault="006E2163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70969A35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6E807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A20405E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2183D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72789793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BE42E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4D8344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B19747" w14:textId="77777777" w:rsidR="006E2163" w:rsidRPr="00AE1D16" w:rsidRDefault="006E2163" w:rsidP="00AE1D16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30554E2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56FD" w14:textId="77777777" w:rsidR="006E2163" w:rsidRPr="00AE1D16" w:rsidRDefault="006E2163" w:rsidP="00AE1D16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940F89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24DCA0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830C881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8E9BC" w14:textId="77777777" w:rsidR="006E2163" w:rsidRPr="00AE1D16" w:rsidRDefault="006E2163" w:rsidP="00AE1D16">
            <w:pPr>
              <w:tabs>
                <w:tab w:val="decimal" w:pos="258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497BA837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1146F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6A9A09E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3B361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1B854BE2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CE70E" w14:textId="108ECF90" w:rsidR="006E2163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127</w:t>
            </w:r>
            <w:r w:rsidR="008A362E"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7" w:type="dxa"/>
            <w:vAlign w:val="bottom"/>
          </w:tcPr>
          <w:p w14:paraId="60F8E8A3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1AC47" w14:textId="7C401A52" w:rsidR="006E2163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316</w:t>
            </w:r>
            <w:r w:rsidR="006E2163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</w:p>
        </w:tc>
      </w:tr>
      <w:tr w:rsidR="006E2163" w:rsidRPr="00AE1D16" w14:paraId="4FAF6545" w14:textId="77777777" w:rsidTr="00974A43">
        <w:tc>
          <w:tcPr>
            <w:tcW w:w="2127" w:type="dxa"/>
            <w:noWrap/>
            <w:hideMark/>
          </w:tcPr>
          <w:p w14:paraId="0662863A" w14:textId="77777777" w:rsidR="006E2163" w:rsidRPr="00AE1D16" w:rsidRDefault="006E2163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9" w:type="dxa"/>
            <w:vAlign w:val="bottom"/>
          </w:tcPr>
          <w:p w14:paraId="0CC425F5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14:paraId="5BF0EC07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449BB6CA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4C04C0F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032ABC7" w14:textId="77777777" w:rsidR="006E2163" w:rsidRPr="00AE1D16" w:rsidRDefault="006E2163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32F499FB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CC3FDDC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5EEDAAE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748257F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5D33C46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63BC19AD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31F04B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10DC3D0C" w14:textId="77777777" w:rsidR="006E2163" w:rsidRPr="00AE1D16" w:rsidRDefault="006E2163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1EB9FE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71D22DCC" w14:textId="77777777" w:rsidR="006E2163" w:rsidRPr="00AE1D16" w:rsidRDefault="006E2163" w:rsidP="00AE1D16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733D3F0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A56562A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D3430AC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63BFECA" w14:textId="77777777" w:rsidR="006E2163" w:rsidRPr="00AE1D16" w:rsidRDefault="006E2163" w:rsidP="00AE1D16">
            <w:pPr>
              <w:tabs>
                <w:tab w:val="decimal" w:pos="258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06AA7017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39ADAA0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6C215C5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0ECA2B1E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7CE4DDCF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E4C13" w14:textId="3249F8CC" w:rsidR="006E2163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15</w:t>
            </w:r>
            <w:r w:rsidR="00306128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270</w:t>
            </w:r>
            <w:r w:rsidR="008A362E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57" w:type="dxa"/>
            <w:vAlign w:val="bottom"/>
          </w:tcPr>
          <w:p w14:paraId="6C597B19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D45436" w14:textId="09AC0DFB" w:rsidR="006E2163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6E2163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427</w:t>
            </w:r>
            <w:r w:rsidR="006E2163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6E2163" w:rsidRPr="00AE1D16" w14:paraId="2AB18964" w14:textId="77777777" w:rsidTr="00974A43">
        <w:tc>
          <w:tcPr>
            <w:tcW w:w="2127" w:type="dxa"/>
            <w:noWrap/>
            <w:vAlign w:val="bottom"/>
          </w:tcPr>
          <w:p w14:paraId="16CCF71D" w14:textId="77777777" w:rsidR="006E2163" w:rsidRPr="00AE1D16" w:rsidRDefault="006E2163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030CE5A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7" w:type="dxa"/>
            <w:vAlign w:val="bottom"/>
          </w:tcPr>
          <w:p w14:paraId="7B694316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vAlign w:val="bottom"/>
          </w:tcPr>
          <w:p w14:paraId="103F8E84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14B2A9A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6BAE4F2D" w14:textId="77777777" w:rsidR="006E2163" w:rsidRPr="00AE1D16" w:rsidRDefault="006E2163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19206DA8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0C1B86B3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70B2B24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2282BAB4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0C414ED4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vAlign w:val="bottom"/>
          </w:tcPr>
          <w:p w14:paraId="4079E0C6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B0E9E4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vAlign w:val="center"/>
          </w:tcPr>
          <w:p w14:paraId="0409A121" w14:textId="77777777" w:rsidR="006E2163" w:rsidRPr="00AE1D16" w:rsidRDefault="006E2163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077258A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</w:tcPr>
          <w:p w14:paraId="75E7DB99" w14:textId="77777777" w:rsidR="006E2163" w:rsidRPr="00AE1D16" w:rsidRDefault="006E2163" w:rsidP="00AE1D16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AE06CD3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vAlign w:val="bottom"/>
          </w:tcPr>
          <w:p w14:paraId="6EBBC3C6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34527D10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vAlign w:val="bottom"/>
          </w:tcPr>
          <w:p w14:paraId="5B94ABA6" w14:textId="77777777" w:rsidR="006E2163" w:rsidRPr="00AE1D16" w:rsidRDefault="006E2163" w:rsidP="00AE1D16">
            <w:pPr>
              <w:tabs>
                <w:tab w:val="decimal" w:pos="258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vAlign w:val="bottom"/>
          </w:tcPr>
          <w:p w14:paraId="7189DB2A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50A9CE9F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D68870D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vAlign w:val="bottom"/>
          </w:tcPr>
          <w:p w14:paraId="4E11B6AB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189999C3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vAlign w:val="bottom"/>
          </w:tcPr>
          <w:p w14:paraId="57AC86EF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vAlign w:val="bottom"/>
          </w:tcPr>
          <w:p w14:paraId="10C16867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66CEE845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6E2163" w:rsidRPr="00AE1D16" w14:paraId="0EBB5096" w14:textId="77777777" w:rsidTr="00974A43">
        <w:tc>
          <w:tcPr>
            <w:tcW w:w="2127" w:type="dxa"/>
            <w:noWrap/>
            <w:vAlign w:val="bottom"/>
            <w:hideMark/>
          </w:tcPr>
          <w:p w14:paraId="77F09180" w14:textId="77777777" w:rsidR="006E2163" w:rsidRPr="00AE1D16" w:rsidRDefault="006E2163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การจำแนกรายได้</w:t>
            </w:r>
          </w:p>
        </w:tc>
        <w:tc>
          <w:tcPr>
            <w:tcW w:w="709" w:type="dxa"/>
            <w:vAlign w:val="bottom"/>
          </w:tcPr>
          <w:p w14:paraId="630AC2F9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14:paraId="2EE6C4D1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66195127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44B2D17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30DC917" w14:textId="77777777" w:rsidR="006E2163" w:rsidRPr="00AE1D16" w:rsidRDefault="006E2163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42E8230A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E950C80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70D817D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C2D5CF7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735477A6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0A7F0854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466F3D15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34871BCE" w14:textId="77777777" w:rsidR="006E2163" w:rsidRPr="00AE1D16" w:rsidRDefault="006E2163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E428B1F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19E00393" w14:textId="77777777" w:rsidR="006E2163" w:rsidRPr="00AE1D16" w:rsidRDefault="006E2163" w:rsidP="00AE1D16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F5D3AD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EC6734F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E4260E8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38CA1DD" w14:textId="77777777" w:rsidR="006E2163" w:rsidRPr="00AE1D16" w:rsidRDefault="006E2163" w:rsidP="00AE1D16">
            <w:pPr>
              <w:tabs>
                <w:tab w:val="decimal" w:pos="258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452A5F3F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0594C410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7325AED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21D70A05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51A82613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bottom"/>
          </w:tcPr>
          <w:p w14:paraId="3AC992F3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62174B44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32AF6B7C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E2163" w:rsidRPr="00AE1D16" w14:paraId="1EABFB3B" w14:textId="77777777" w:rsidTr="00974A43">
        <w:tc>
          <w:tcPr>
            <w:tcW w:w="2127" w:type="dxa"/>
            <w:noWrap/>
            <w:hideMark/>
          </w:tcPr>
          <w:p w14:paraId="430F4A7B" w14:textId="77777777" w:rsidR="006E2163" w:rsidRPr="00AE1D16" w:rsidRDefault="006E2163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09" w:type="dxa"/>
            <w:vAlign w:val="bottom"/>
          </w:tcPr>
          <w:p w14:paraId="3CA92F2B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14:paraId="41836055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6813834E" w14:textId="77777777" w:rsidR="006E2163" w:rsidRPr="00AE1D16" w:rsidRDefault="006E2163" w:rsidP="00AE1D16">
            <w:pPr>
              <w:tabs>
                <w:tab w:val="decimal" w:pos="450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FA12CCA" w14:textId="77777777" w:rsidR="006E2163" w:rsidRPr="00AE1D16" w:rsidRDefault="006E2163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54018F9" w14:textId="77777777" w:rsidR="006E2163" w:rsidRPr="00AE1D16" w:rsidRDefault="006E2163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370AEF42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98998E9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EBBE5A1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9653A2A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7B752DA7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59655C0C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20892648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488E5D8A" w14:textId="77777777" w:rsidR="006E2163" w:rsidRPr="00AE1D16" w:rsidRDefault="006E2163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18A7589E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66FF64F0" w14:textId="77777777" w:rsidR="006E2163" w:rsidRPr="00AE1D16" w:rsidRDefault="006E2163" w:rsidP="00AE1D16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D02639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42574D25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A3768C6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ABB2FB9" w14:textId="77777777" w:rsidR="006E2163" w:rsidRPr="00AE1D16" w:rsidRDefault="006E2163" w:rsidP="00AE1D16">
            <w:pPr>
              <w:tabs>
                <w:tab w:val="decimal" w:pos="258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6A22A418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4DFE2F65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6D0724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10B7B491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7296D2E6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bottom"/>
          </w:tcPr>
          <w:p w14:paraId="1F25B28D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043F7B68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126DF065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E3E41" w:rsidRPr="00AE1D16" w14:paraId="5127E7CD" w14:textId="77777777" w:rsidTr="00974A43">
        <w:tc>
          <w:tcPr>
            <w:tcW w:w="2127" w:type="dxa"/>
            <w:noWrap/>
            <w:hideMark/>
          </w:tcPr>
          <w:p w14:paraId="46D1C42D" w14:textId="77777777" w:rsidR="00FE3E41" w:rsidRPr="00AE1D16" w:rsidRDefault="00FE3E41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ณ เวลาใดเวลาหนึ่ง</w:t>
            </w:r>
          </w:p>
        </w:tc>
        <w:tc>
          <w:tcPr>
            <w:tcW w:w="709" w:type="dxa"/>
            <w:vAlign w:val="center"/>
          </w:tcPr>
          <w:p w14:paraId="785FBF98" w14:textId="6D5BA635" w:rsidR="00FE3E41" w:rsidRPr="00AE1D16" w:rsidRDefault="00E93A22" w:rsidP="00AE1D1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668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37" w:type="dxa"/>
            <w:vAlign w:val="bottom"/>
          </w:tcPr>
          <w:p w14:paraId="0C4634D7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</w:tcPr>
          <w:p w14:paraId="7C65D114" w14:textId="6BDB5614" w:rsidR="00FE3E41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489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36" w:type="dxa"/>
            <w:vAlign w:val="bottom"/>
          </w:tcPr>
          <w:p w14:paraId="6912D636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2B0CFD4" w14:textId="1205274F" w:rsidR="00FE3E41" w:rsidRPr="00AE1D16" w:rsidRDefault="00FE3E41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14:paraId="2421B54F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C356181" w14:textId="09EC6F7C" w:rsidR="00FE3E41" w:rsidRPr="00AE1D16" w:rsidRDefault="00FE3E41" w:rsidP="00AE1D16">
            <w:pPr>
              <w:tabs>
                <w:tab w:val="decimal" w:pos="460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center"/>
          </w:tcPr>
          <w:p w14:paraId="66EA687A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9B70FA0" w14:textId="165203CB" w:rsidR="00FE3E41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779</w:t>
            </w:r>
            <w:r w:rsidR="00C4491E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84" w:type="dxa"/>
            <w:vAlign w:val="center"/>
          </w:tcPr>
          <w:p w14:paraId="0EDF37E8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</w:tcPr>
          <w:p w14:paraId="24707D66" w14:textId="7BD5C44F" w:rsidR="00FE3E41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380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0" w:type="dxa"/>
            <w:vAlign w:val="center"/>
          </w:tcPr>
          <w:p w14:paraId="0A877BCA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0AA49DAC" w14:textId="31EC03BF" w:rsidR="00FE3E41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398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6" w:type="dxa"/>
          </w:tcPr>
          <w:p w14:paraId="6841862E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4C5837B" w14:textId="07A17613" w:rsidR="00FE3E41" w:rsidRPr="00AE1D16" w:rsidRDefault="00FE3E41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851C753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14587320" w14:textId="62E734A4" w:rsidR="00FE3E41" w:rsidRPr="00AE1D16" w:rsidRDefault="00E93A22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color w:val="000000"/>
                <w:sz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82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10</w:t>
            </w:r>
          </w:p>
        </w:tc>
        <w:tc>
          <w:tcPr>
            <w:tcW w:w="236" w:type="dxa"/>
            <w:vAlign w:val="center"/>
          </w:tcPr>
          <w:p w14:paraId="20456067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209017BA" w14:textId="4FB8A632" w:rsidR="00FE3E41" w:rsidRPr="00AE1D16" w:rsidRDefault="00E93A22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108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75" w:type="dxa"/>
            <w:vAlign w:val="center"/>
          </w:tcPr>
          <w:p w14:paraId="52EAF8E9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14:paraId="1B5BE148" w14:textId="5948D069" w:rsidR="00FE3E41" w:rsidRPr="00AE1D16" w:rsidRDefault="00FE3E41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center"/>
          </w:tcPr>
          <w:p w14:paraId="2EDE4A71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</w:tcPr>
          <w:p w14:paraId="20DAAF3D" w14:textId="7EF62E1D" w:rsidR="00FE3E41" w:rsidRPr="00AE1D16" w:rsidRDefault="00FE3E41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center"/>
          </w:tcPr>
          <w:p w14:paraId="00817701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</w:tcPr>
          <w:p w14:paraId="01BF0B8D" w14:textId="37724C7F" w:rsidR="00FE3E41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891</w:t>
            </w:r>
            <w:r w:rsidR="006825E6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57" w:type="dxa"/>
            <w:vAlign w:val="center"/>
          </w:tcPr>
          <w:p w14:paraId="192ADDD1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</w:tcPr>
          <w:p w14:paraId="1C8C65BE" w14:textId="43ABEE04" w:rsidR="00FE3E41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952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</w:tr>
      <w:tr w:rsidR="00FE3E41" w:rsidRPr="00AE1D16" w14:paraId="11EBD1DD" w14:textId="77777777" w:rsidTr="00974A43">
        <w:tc>
          <w:tcPr>
            <w:tcW w:w="2127" w:type="dxa"/>
            <w:noWrap/>
            <w:hideMark/>
          </w:tcPr>
          <w:p w14:paraId="02F48765" w14:textId="77777777" w:rsidR="00FE3E41" w:rsidRPr="00AE1D16" w:rsidRDefault="00FE3E41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AD64D" w14:textId="73AF2C6B" w:rsidR="00FE3E41" w:rsidRPr="00AE1D16" w:rsidRDefault="00FE3E41" w:rsidP="00AE1D1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26FC330D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F337E" w14:textId="25E29FC6" w:rsidR="00FE3E41" w:rsidRPr="00AE1D16" w:rsidRDefault="00FE3E41" w:rsidP="00AE1D1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7A74455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56FBB" w14:textId="0238B160" w:rsidR="00FE3E41" w:rsidRPr="00AE1D16" w:rsidRDefault="00E93A22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3" w:type="dxa"/>
            <w:vAlign w:val="bottom"/>
          </w:tcPr>
          <w:p w14:paraId="70CC46B3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14533" w14:textId="3F681AF8" w:rsidR="00FE3E41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</w:t>
            </w:r>
          </w:p>
        </w:tc>
        <w:tc>
          <w:tcPr>
            <w:tcW w:w="236" w:type="dxa"/>
            <w:vAlign w:val="bottom"/>
          </w:tcPr>
          <w:p w14:paraId="7C889F3F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23F68" w14:textId="20CCEC3A" w:rsidR="00FE3E41" w:rsidRPr="00AE1D16" w:rsidRDefault="00E93A22" w:rsidP="00AE1D16">
            <w:pPr>
              <w:tabs>
                <w:tab w:val="decimal" w:pos="41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  <w:r w:rsidR="00C4491E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84" w:type="dxa"/>
            <w:vAlign w:val="bottom"/>
          </w:tcPr>
          <w:p w14:paraId="0E5734A7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BA32A" w14:textId="5AE2CD4F" w:rsidR="00FE3E41" w:rsidRPr="00AE1D16" w:rsidRDefault="00FE3E41" w:rsidP="00AE1D16">
            <w:pPr>
              <w:tabs>
                <w:tab w:val="decimal" w:pos="400"/>
              </w:tabs>
              <w:spacing w:line="240" w:lineRule="auto"/>
              <w:ind w:left="-108" w:right="-106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1FF5A74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DBF99" w14:textId="1BFD57CE" w:rsidR="00FE3E41" w:rsidRPr="00AE1D16" w:rsidRDefault="00FE3E41" w:rsidP="00AE1D1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7EC37EA" w14:textId="77777777" w:rsidR="00FE3E41" w:rsidRPr="00AE1D16" w:rsidRDefault="00FE3E41" w:rsidP="00AE1D16">
            <w:pPr>
              <w:tabs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9C2A2" w14:textId="583B7EAF" w:rsidR="00FE3E41" w:rsidRPr="00AE1D16" w:rsidRDefault="00FE3E41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91C8449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BD0A4" w14:textId="08493C88" w:rsidR="00FE3E41" w:rsidRPr="00AE1D16" w:rsidRDefault="00E93A22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color w:val="000000"/>
                <w:sz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243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7E500189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7DC6E" w14:textId="56E8206B" w:rsidR="00FE3E41" w:rsidRPr="00AE1D16" w:rsidRDefault="00E93A22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166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75" w:type="dxa"/>
            <w:vAlign w:val="bottom"/>
          </w:tcPr>
          <w:p w14:paraId="6BB044F2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1E1B6" w14:textId="1350166F" w:rsidR="00FE3E41" w:rsidRPr="00AE1D16" w:rsidRDefault="00FE3E41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344CEF3D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2D520" w14:textId="088F3B44" w:rsidR="00FE3E41" w:rsidRPr="00AE1D16" w:rsidRDefault="00FE3E41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6436D78F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865DD" w14:textId="3C4C782F" w:rsidR="00FE3E41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250</w:t>
            </w:r>
            <w:r w:rsidR="006825E6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57" w:type="dxa"/>
            <w:vAlign w:val="bottom"/>
          </w:tcPr>
          <w:p w14:paraId="22688BC1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634FF" w14:textId="3F7E59E9" w:rsidR="00FE3E41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158</w:t>
            </w:r>
            <w:r w:rsidR="00FE3E41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</w:t>
            </w:r>
          </w:p>
        </w:tc>
      </w:tr>
      <w:tr w:rsidR="00FE3E41" w:rsidRPr="00AE1D16" w14:paraId="3367ED10" w14:textId="77777777" w:rsidTr="00974A43">
        <w:tc>
          <w:tcPr>
            <w:tcW w:w="2127" w:type="dxa"/>
            <w:noWrap/>
            <w:hideMark/>
          </w:tcPr>
          <w:p w14:paraId="1EDEB9BE" w14:textId="77777777" w:rsidR="00FE3E41" w:rsidRPr="00AE1D16" w:rsidRDefault="00FE3E41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88792D" w14:textId="066AD04D" w:rsidR="00FE3E41" w:rsidRPr="00AE1D16" w:rsidRDefault="00E93A22" w:rsidP="00AE1D1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668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237" w:type="dxa"/>
            <w:vAlign w:val="bottom"/>
          </w:tcPr>
          <w:p w14:paraId="4B9D944E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F4FD2" w14:textId="1FB2B11A" w:rsidR="00FE3E41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489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36" w:type="dxa"/>
            <w:vAlign w:val="bottom"/>
          </w:tcPr>
          <w:p w14:paraId="38B6232D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040CD" w14:textId="42EF7809" w:rsidR="00FE3E41" w:rsidRPr="00AE1D16" w:rsidRDefault="00E93A22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24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283" w:type="dxa"/>
            <w:vAlign w:val="bottom"/>
          </w:tcPr>
          <w:p w14:paraId="7372CEF0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9BE8F" w14:textId="70AE1B29" w:rsidR="00FE3E41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236" w:type="dxa"/>
            <w:vAlign w:val="bottom"/>
          </w:tcPr>
          <w:p w14:paraId="579020AE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29DE9" w14:textId="75629BE2" w:rsidR="00FE3E41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808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84" w:type="dxa"/>
            <w:vAlign w:val="bottom"/>
          </w:tcPr>
          <w:p w14:paraId="49B0C04C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DF67C" w14:textId="0969F80E" w:rsidR="00FE3E41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380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70" w:type="dxa"/>
          </w:tcPr>
          <w:p w14:paraId="2475A27A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6FB56" w14:textId="49AC9345" w:rsidR="00FE3E41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398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6" w:type="dxa"/>
          </w:tcPr>
          <w:p w14:paraId="6B44E3FD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B4144" w14:textId="7D77D9DC" w:rsidR="00FE3E41" w:rsidRPr="00AE1D16" w:rsidRDefault="00FE3E41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33BE51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929DA" w14:textId="15BC5DAD" w:rsidR="00FE3E41" w:rsidRPr="00AE1D16" w:rsidRDefault="00E93A22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lang w:val="en-US"/>
              </w:rPr>
              <w:t>325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lang w:val="en-US"/>
              </w:rPr>
              <w:t>36</w:t>
            </w:r>
          </w:p>
        </w:tc>
        <w:tc>
          <w:tcPr>
            <w:tcW w:w="236" w:type="dxa"/>
            <w:vAlign w:val="bottom"/>
          </w:tcPr>
          <w:p w14:paraId="046776ED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A16C7" w14:textId="04BCA753" w:rsidR="00FE3E41" w:rsidRPr="00AE1D16" w:rsidRDefault="00E93A22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275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75" w:type="dxa"/>
            <w:vAlign w:val="bottom"/>
          </w:tcPr>
          <w:p w14:paraId="05587802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00A28B" w14:textId="668B682E" w:rsidR="00FE3E41" w:rsidRPr="00AE1D16" w:rsidRDefault="00FE3E41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82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74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696882B7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B869C" w14:textId="549F6FF9" w:rsidR="00FE3E41" w:rsidRPr="00AE1D16" w:rsidRDefault="00FE3E41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59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00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5D181099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419612" w14:textId="2DC3A06A" w:rsidR="00FE3E41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15</w:t>
            </w:r>
            <w:r w:rsidR="00416E9A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142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7" w:type="dxa"/>
            <w:vAlign w:val="bottom"/>
          </w:tcPr>
          <w:p w14:paraId="12271E3D" w14:textId="77777777" w:rsidR="00FE3E41" w:rsidRPr="00AE1D16" w:rsidRDefault="00FE3E41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FBAA5" w14:textId="08657C97" w:rsidR="00FE3E41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111</w:t>
            </w:r>
            <w:r w:rsidR="00FE3E41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6E2163" w:rsidRPr="00AE1D16" w14:paraId="3DEE1214" w14:textId="77777777" w:rsidTr="00974A43">
        <w:tc>
          <w:tcPr>
            <w:tcW w:w="2127" w:type="dxa"/>
            <w:noWrap/>
            <w:vAlign w:val="bottom"/>
          </w:tcPr>
          <w:p w14:paraId="34FE3D3B" w14:textId="77777777" w:rsidR="006E2163" w:rsidRPr="00AE1D16" w:rsidRDefault="006E2163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187FD6AE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37" w:type="dxa"/>
            <w:vAlign w:val="bottom"/>
          </w:tcPr>
          <w:p w14:paraId="7B5B874E" w14:textId="77777777" w:rsidR="006E2163" w:rsidRPr="00AE1D16" w:rsidRDefault="006E2163" w:rsidP="00AE1D1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62C116" w14:textId="77777777" w:rsidR="006E2163" w:rsidRPr="00AE1D16" w:rsidRDefault="006E2163" w:rsidP="00AE1D16">
            <w:pPr>
              <w:tabs>
                <w:tab w:val="decimal" w:pos="362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496254F" w14:textId="77777777" w:rsidR="006E2163" w:rsidRPr="00AE1D16" w:rsidRDefault="006E2163" w:rsidP="00AE1D16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222A01" w14:textId="77777777" w:rsidR="006E2163" w:rsidRPr="00AE1D16" w:rsidRDefault="006E2163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6CB259A7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264E16" w14:textId="77777777" w:rsidR="006E2163" w:rsidRPr="00AE1D16" w:rsidRDefault="006E2163" w:rsidP="00AE1D16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58E638F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8E15F4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5FED0389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AD8D11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098709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38E5782" w14:textId="77777777" w:rsidR="006E2163" w:rsidRPr="00AE1D16" w:rsidRDefault="006E2163" w:rsidP="00AE1D16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6BFFE27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85F589" w14:textId="77777777" w:rsidR="006E2163" w:rsidRPr="00AE1D16" w:rsidRDefault="006E2163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295AAC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881A0D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D5C4CF3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00D327" w14:textId="77777777" w:rsidR="006E2163" w:rsidRPr="00AE1D16" w:rsidRDefault="006E2163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vAlign w:val="bottom"/>
          </w:tcPr>
          <w:p w14:paraId="2FB166F2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C71B6B" w14:textId="77777777" w:rsidR="006E2163" w:rsidRPr="00AE1D16" w:rsidRDefault="006E2163" w:rsidP="00AE1D16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873B8FA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C383F" w14:textId="77777777" w:rsidR="006E2163" w:rsidRPr="00AE1D16" w:rsidRDefault="006E216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1056922B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3247D2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vAlign w:val="bottom"/>
          </w:tcPr>
          <w:p w14:paraId="77FA3913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C7C6C" w14:textId="77777777" w:rsidR="006E2163" w:rsidRPr="00AE1D16" w:rsidRDefault="006E2163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B9394C" w:rsidRPr="00AE1D16" w14:paraId="5589FA92" w14:textId="77777777" w:rsidTr="00974A43">
        <w:tc>
          <w:tcPr>
            <w:tcW w:w="2127" w:type="dxa"/>
            <w:noWrap/>
            <w:vAlign w:val="bottom"/>
            <w:hideMark/>
          </w:tcPr>
          <w:p w14:paraId="713850BF" w14:textId="77777777" w:rsidR="00B9394C" w:rsidRPr="00AE1D16" w:rsidRDefault="00B9394C" w:rsidP="00AE1D16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709" w:type="dxa"/>
            <w:vAlign w:val="bottom"/>
          </w:tcPr>
          <w:p w14:paraId="187E942B" w14:textId="691E36B5" w:rsidR="00B9394C" w:rsidRPr="00AE1D16" w:rsidRDefault="00E93A22" w:rsidP="00AE1D16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389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37" w:type="dxa"/>
            <w:vAlign w:val="bottom"/>
          </w:tcPr>
          <w:p w14:paraId="4B06F4EF" w14:textId="77777777" w:rsidR="00B9394C" w:rsidRPr="00AE1D16" w:rsidRDefault="00B9394C" w:rsidP="00AE1D1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64EF6152" w14:textId="4F80EEC3" w:rsidR="00B9394C" w:rsidRPr="00AE1D16" w:rsidRDefault="00E93A22" w:rsidP="00AE1D16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6" w:type="dxa"/>
            <w:vAlign w:val="bottom"/>
          </w:tcPr>
          <w:p w14:paraId="4E75613A" w14:textId="77777777" w:rsidR="00B9394C" w:rsidRPr="00AE1D16" w:rsidRDefault="00B9394C" w:rsidP="00AE1D16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81FD121" w14:textId="67E0D7CD" w:rsidR="00B9394C" w:rsidRPr="00AE1D16" w:rsidRDefault="00B9394C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7A6976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D0B685E" w14:textId="08E1EC22" w:rsidR="00B9394C" w:rsidRPr="00AE1D16" w:rsidRDefault="00B9394C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33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19AFB41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49CBD50" w14:textId="40D2A13A" w:rsidR="00B9394C" w:rsidRPr="00AE1D16" w:rsidRDefault="00E93A22" w:rsidP="00AE1D16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264</w:t>
            </w:r>
            <w:r w:rsidR="00D504D0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84" w:type="dxa"/>
            <w:vAlign w:val="bottom"/>
          </w:tcPr>
          <w:p w14:paraId="0C17493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746030FF" w14:textId="7082BDBB" w:rsidR="00B9394C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70" w:type="dxa"/>
          </w:tcPr>
          <w:p w14:paraId="2944901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46577F2B" w14:textId="3A792526" w:rsidR="00B9394C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77</w:t>
            </w:r>
            <w:r w:rsidR="00BE5AE9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6" w:type="dxa"/>
          </w:tcPr>
          <w:p w14:paraId="25B667CB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1B8A20C" w14:textId="0AA625F4" w:rsidR="00B9394C" w:rsidRPr="00AE1D16" w:rsidRDefault="00B9394C" w:rsidP="00AE1D1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32D9542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06C3B1DD" w14:textId="6FC49B2F" w:rsidR="00B9394C" w:rsidRPr="00AE1D16" w:rsidRDefault="00B9394C" w:rsidP="00AE1D1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left="-108" w:right="-95"/>
              <w:rPr>
                <w:rFonts w:asciiTheme="majorBidi" w:hAnsiTheme="majorBidi" w:cstheme="majorBidi"/>
                <w:color w:val="000000"/>
                <w:sz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cs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172</w:t>
            </w:r>
            <w:r w:rsidR="00D504D0" w:rsidRPr="00AE1D16">
              <w:rPr>
                <w:rFonts w:asciiTheme="majorBidi" w:hAnsiTheme="majorBidi" w:cstheme="majorBidi"/>
                <w:color w:val="000000"/>
                <w:sz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lang w:val="en-US"/>
              </w:rPr>
              <w:t>79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C8B173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1F05B492" w14:textId="73C0764C" w:rsidR="00B9394C" w:rsidRPr="00AE1D16" w:rsidRDefault="00B9394C" w:rsidP="00AE1D16">
            <w:pPr>
              <w:tabs>
                <w:tab w:val="decimal" w:pos="25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5" w:type="dxa"/>
            <w:vAlign w:val="bottom"/>
          </w:tcPr>
          <w:p w14:paraId="38ED005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733141B" w14:textId="5D19985F" w:rsidR="00B9394C" w:rsidRPr="00AE1D16" w:rsidRDefault="00D504D0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E5AE9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7D975A1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32696374" w14:textId="15B531B9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198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10192D4A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bottom"/>
          </w:tcPr>
          <w:p w14:paraId="30EB22AF" w14:textId="5931D607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533</w:t>
            </w:r>
            <w:r w:rsidR="00BE5AE9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7" w:type="dxa"/>
            <w:vAlign w:val="bottom"/>
          </w:tcPr>
          <w:p w14:paraId="479E7342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24B88318" w14:textId="7F4DD408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267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94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B9394C" w:rsidRPr="00AE1D16" w14:paraId="500C198D" w14:textId="77777777" w:rsidTr="00974A43">
        <w:tc>
          <w:tcPr>
            <w:tcW w:w="2127" w:type="dxa"/>
            <w:noWrap/>
            <w:vAlign w:val="bottom"/>
            <w:hideMark/>
          </w:tcPr>
          <w:p w14:paraId="295E9E7D" w14:textId="77777777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9" w:type="dxa"/>
            <w:vAlign w:val="bottom"/>
          </w:tcPr>
          <w:p w14:paraId="2DF2E705" w14:textId="77777777" w:rsidR="00B9394C" w:rsidRPr="00AE1D16" w:rsidRDefault="00B9394C" w:rsidP="00AE1D16">
            <w:pPr>
              <w:tabs>
                <w:tab w:val="decimal" w:pos="37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14:paraId="5A957AD7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39663A5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B798D1B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1270851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0176FE8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D0EE7CB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FDF286B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F1E75BA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0E9726C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57B781B3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F78EF6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75345286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4ED2B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31F7AAC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6043FB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91CAEE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C6FA386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1E114F6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52EDED9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0CBFC977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A0A26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118286BC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57779AC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AE01A" w14:textId="229B85C7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127</w:t>
            </w:r>
            <w:r w:rsidR="00BE5AE9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57" w:type="dxa"/>
            <w:vAlign w:val="bottom"/>
          </w:tcPr>
          <w:p w14:paraId="5EF4044F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633BF" w14:textId="34869874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316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</w:p>
        </w:tc>
      </w:tr>
      <w:tr w:rsidR="00B9394C" w:rsidRPr="00AE1D16" w14:paraId="0F6E7064" w14:textId="77777777" w:rsidTr="00974A43">
        <w:tc>
          <w:tcPr>
            <w:tcW w:w="2836" w:type="dxa"/>
            <w:gridSpan w:val="2"/>
            <w:noWrap/>
            <w:vAlign w:val="bottom"/>
            <w:hideMark/>
          </w:tcPr>
          <w:p w14:paraId="7B3D1707" w14:textId="6D424B80" w:rsidR="00B9394C" w:rsidRPr="00AE1D16" w:rsidRDefault="00B9394C" w:rsidP="00AE1D16">
            <w:pPr>
              <w:spacing w:line="240" w:lineRule="auto"/>
              <w:ind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รวม</w:t>
            </w:r>
            <w:r w:rsidR="001655B4" w:rsidRPr="00AE1D1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กำไร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จากส่วนงาน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237" w:type="dxa"/>
            <w:vAlign w:val="bottom"/>
          </w:tcPr>
          <w:p w14:paraId="71A95B74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09267159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2D70EB8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F5C62D7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06489C3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A9D8FBF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9A05AD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C9DCC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362661E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7987B96E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E1A63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79B2BCE2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90524A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355D2DB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AF5451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B427FEB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13221B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6B43CD3B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23253E4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66D30EB8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9E89C6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7BC438E2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31C73BC6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CF691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7A9BF82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8B19E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9394C" w:rsidRPr="00AE1D16" w14:paraId="4C8802EA" w14:textId="77777777" w:rsidTr="00974A43">
        <w:tc>
          <w:tcPr>
            <w:tcW w:w="2836" w:type="dxa"/>
            <w:gridSpan w:val="2"/>
            <w:noWrap/>
            <w:vAlign w:val="bottom"/>
            <w:hideMark/>
          </w:tcPr>
          <w:p w14:paraId="1ADA7742" w14:textId="77777777" w:rsidR="00B9394C" w:rsidRPr="00AE1D16" w:rsidRDefault="00B9394C" w:rsidP="00AE1D16">
            <w:pPr>
              <w:tabs>
                <w:tab w:val="left" w:pos="73"/>
                <w:tab w:val="left" w:pos="140"/>
                <w:tab w:val="left" w:pos="236"/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 xml:space="preserve">   ก่อนต้นทุนทางการเงินและภาษีเงินได้</w:t>
            </w:r>
          </w:p>
        </w:tc>
        <w:tc>
          <w:tcPr>
            <w:tcW w:w="237" w:type="dxa"/>
            <w:vAlign w:val="bottom"/>
          </w:tcPr>
          <w:p w14:paraId="4A1DEB07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78CE5364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E621A18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48FBA73" w14:textId="77777777" w:rsidR="00B9394C" w:rsidRPr="00AE1D16" w:rsidRDefault="00B9394C" w:rsidP="00AE1D1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08F09C4E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1A91D9A" w14:textId="77777777" w:rsidR="00B9394C" w:rsidRPr="00AE1D16" w:rsidRDefault="00B9394C" w:rsidP="00AE1D1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FE15871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30AA312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A1EAFF8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651B368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5C6F59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3028AFFB" w14:textId="77777777" w:rsidR="00B9394C" w:rsidRPr="00AE1D16" w:rsidRDefault="00B9394C" w:rsidP="00AE1D16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F3F365" w14:textId="77777777" w:rsidR="00B9394C" w:rsidRPr="00AE1D16" w:rsidRDefault="00B9394C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60CD40E8" w14:textId="77777777" w:rsidR="00B9394C" w:rsidRPr="00AE1D16" w:rsidRDefault="00B9394C" w:rsidP="00AE1D16">
            <w:pPr>
              <w:tabs>
                <w:tab w:val="decimal" w:pos="352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D3FEE9B" w14:textId="77777777" w:rsidR="00B9394C" w:rsidRPr="00AE1D16" w:rsidRDefault="00B9394C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58B1807B" w14:textId="77777777" w:rsidR="00B9394C" w:rsidRPr="00AE1D16" w:rsidRDefault="00B9394C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C9AD629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B16B6D0" w14:textId="77777777" w:rsidR="00B9394C" w:rsidRPr="00AE1D16" w:rsidRDefault="00B9394C" w:rsidP="00AE1D1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41703430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088EDB20" w14:textId="77777777" w:rsidR="00B9394C" w:rsidRPr="00AE1D16" w:rsidRDefault="00B9394C" w:rsidP="00AE1D16">
            <w:pPr>
              <w:tabs>
                <w:tab w:val="decimal" w:pos="30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B790B40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5" w:type="dxa"/>
            <w:vAlign w:val="bottom"/>
          </w:tcPr>
          <w:p w14:paraId="1DB19209" w14:textId="77777777" w:rsidR="00B9394C" w:rsidRPr="00AE1D16" w:rsidRDefault="00B9394C" w:rsidP="00AE1D1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403C1971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bottom"/>
          </w:tcPr>
          <w:p w14:paraId="5CA8EA67" w14:textId="7E65ACDC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661</w:t>
            </w:r>
            <w:r w:rsidR="001655B4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57" w:type="dxa"/>
            <w:vAlign w:val="bottom"/>
          </w:tcPr>
          <w:p w14:paraId="57354FE7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33472CA2" w14:textId="70422C82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48</w:t>
            </w:r>
            <w:r w:rsidR="001655B4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</w:t>
            </w:r>
          </w:p>
        </w:tc>
      </w:tr>
      <w:tr w:rsidR="00B9394C" w:rsidRPr="00AE1D16" w14:paraId="2D218703" w14:textId="77777777" w:rsidTr="00974A43">
        <w:tc>
          <w:tcPr>
            <w:tcW w:w="2127" w:type="dxa"/>
            <w:noWrap/>
            <w:vAlign w:val="bottom"/>
            <w:hideMark/>
          </w:tcPr>
          <w:p w14:paraId="18E4B077" w14:textId="77777777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709" w:type="dxa"/>
            <w:vAlign w:val="bottom"/>
          </w:tcPr>
          <w:p w14:paraId="18527676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14:paraId="2E974D4F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7D7D8B44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454990D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80708C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766A891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01B3111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E364C0A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4100701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55E9965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7D3A684A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BFDE6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0FC441FB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723F9D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3A35C8F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C6C57D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2371D8D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197DFB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1A6E006B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0912BE4C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2F1B30A5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125E4E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65CB969C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4E5DC1F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bottom"/>
          </w:tcPr>
          <w:p w14:paraId="7DE67AF7" w14:textId="5825F000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676</w:t>
            </w:r>
            <w:r w:rsidR="00D504D0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01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57" w:type="dxa"/>
            <w:vAlign w:val="bottom"/>
          </w:tcPr>
          <w:p w14:paraId="0E0840F5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</w:tcPr>
          <w:p w14:paraId="6DB0A7C8" w14:textId="78359F31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47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B9394C" w:rsidRPr="00AE1D16" w14:paraId="09B80212" w14:textId="77777777" w:rsidTr="00974A43">
        <w:tc>
          <w:tcPr>
            <w:tcW w:w="2127" w:type="dxa"/>
            <w:noWrap/>
            <w:vAlign w:val="bottom"/>
            <w:hideMark/>
          </w:tcPr>
          <w:p w14:paraId="3CBDDBE8" w14:textId="07D141D8" w:rsidR="00B9394C" w:rsidRPr="00AE1D16" w:rsidRDefault="00EA2809" w:rsidP="00AE1D16">
            <w:pPr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  <w:t>ส่วนแบ่งกำไร</w:t>
            </w:r>
            <w:r w:rsidRPr="00AE1D16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  <w:lang w:val="en-GB"/>
              </w:rPr>
              <w:t>ของบริษัทร่วม</w:t>
            </w:r>
          </w:p>
        </w:tc>
        <w:tc>
          <w:tcPr>
            <w:tcW w:w="709" w:type="dxa"/>
            <w:vAlign w:val="bottom"/>
          </w:tcPr>
          <w:p w14:paraId="5AAA2879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vAlign w:val="bottom"/>
          </w:tcPr>
          <w:p w14:paraId="4CDF97F4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8D537FE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6D1E8A2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DD67522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47584A81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12F16B3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68690B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36AA57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7D5A3F5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0A3CAB2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7F843C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3B00D60D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A208BE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3DA445A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21119F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451E141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DF482E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184EB0A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1DDB131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87823D5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03915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07EBDDA0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7EA1F1E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92BC4" w14:textId="68BE3993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57" w:type="dxa"/>
            <w:vAlign w:val="bottom"/>
          </w:tcPr>
          <w:p w14:paraId="31A0CEC1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87FB5" w14:textId="1ADEA5D0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28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</w:t>
            </w:r>
          </w:p>
        </w:tc>
      </w:tr>
      <w:tr w:rsidR="00B9394C" w:rsidRPr="00AE1D16" w14:paraId="2309125E" w14:textId="77777777" w:rsidTr="00974A43">
        <w:tc>
          <w:tcPr>
            <w:tcW w:w="2127" w:type="dxa"/>
            <w:noWrap/>
            <w:vAlign w:val="bottom"/>
            <w:hideMark/>
          </w:tcPr>
          <w:p w14:paraId="733432AC" w14:textId="77777777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709" w:type="dxa"/>
            <w:vAlign w:val="bottom"/>
          </w:tcPr>
          <w:p w14:paraId="3488D66D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0096DF0E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36F7CC31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B613ECE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CB34352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442A7C8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CF720EE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FB7098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BF63DD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40AE3B5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772840B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4795D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7B4BCED6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264AEC5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235A991C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5B07B2C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3E72231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BB84C7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859824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0CE71DC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96F3D08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B85238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1DB1317D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31C43F6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15F0F" w14:textId="5B40DB8B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16</w:t>
            </w:r>
            <w:r w:rsidR="002A4463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7" w:type="dxa"/>
            <w:vAlign w:val="bottom"/>
          </w:tcPr>
          <w:p w14:paraId="256899F8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77891" w14:textId="000BEC01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B9394C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41</w:t>
            </w:r>
          </w:p>
        </w:tc>
      </w:tr>
      <w:tr w:rsidR="00B9394C" w:rsidRPr="00AE1D16" w14:paraId="495F546D" w14:textId="77777777" w:rsidTr="00974A43">
        <w:tc>
          <w:tcPr>
            <w:tcW w:w="2127" w:type="dxa"/>
            <w:noWrap/>
            <w:vAlign w:val="bottom"/>
          </w:tcPr>
          <w:p w14:paraId="2E1262C3" w14:textId="77777777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126398AD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11E4E36A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vAlign w:val="bottom"/>
          </w:tcPr>
          <w:p w14:paraId="14F526B0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BD9E4DD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112DAB3C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200ED21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bottom"/>
          </w:tcPr>
          <w:p w14:paraId="739DDBFF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A0DAF3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14:paraId="4A0781E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14:paraId="1D0F929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vAlign w:val="bottom"/>
          </w:tcPr>
          <w:p w14:paraId="7976DD7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1A92F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vAlign w:val="center"/>
          </w:tcPr>
          <w:p w14:paraId="7685EAD1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8E5E3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</w:tcPr>
          <w:p w14:paraId="12C2565B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4778EC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vAlign w:val="bottom"/>
          </w:tcPr>
          <w:p w14:paraId="39ACC766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46A77DC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vAlign w:val="bottom"/>
          </w:tcPr>
          <w:p w14:paraId="73850AA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5" w:type="dxa"/>
            <w:vAlign w:val="bottom"/>
          </w:tcPr>
          <w:p w14:paraId="51F6EA2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880F432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624CD7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vAlign w:val="bottom"/>
          </w:tcPr>
          <w:p w14:paraId="5CEB7458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4FDB488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7B61B4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vAlign w:val="bottom"/>
          </w:tcPr>
          <w:p w14:paraId="5A60025E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47B108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394C" w:rsidRPr="00AE1D16" w14:paraId="1C1DCAE6" w14:textId="77777777" w:rsidTr="00974A43">
        <w:trPr>
          <w:gridAfter w:val="1"/>
          <w:wAfter w:w="8" w:type="dxa"/>
        </w:trPr>
        <w:tc>
          <w:tcPr>
            <w:tcW w:w="2127" w:type="dxa"/>
            <w:noWrap/>
            <w:vAlign w:val="bottom"/>
          </w:tcPr>
          <w:p w14:paraId="57930A16" w14:textId="4993BA21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13870" w:type="dxa"/>
            <w:gridSpan w:val="27"/>
            <w:vAlign w:val="bottom"/>
          </w:tcPr>
          <w:p w14:paraId="3EF6C62F" w14:textId="43586D1D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9394C" w:rsidRPr="00AE1D16" w14:paraId="4EF6AB2C" w14:textId="77777777" w:rsidTr="00974A43">
        <w:tc>
          <w:tcPr>
            <w:tcW w:w="2127" w:type="dxa"/>
            <w:noWrap/>
            <w:vAlign w:val="bottom"/>
            <w:hideMark/>
          </w:tcPr>
          <w:p w14:paraId="3DFD9A85" w14:textId="77777777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709" w:type="dxa"/>
            <w:vAlign w:val="bottom"/>
            <w:hideMark/>
          </w:tcPr>
          <w:p w14:paraId="451DA64D" w14:textId="03FA1A79" w:rsidR="00B9394C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962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7" w:type="dxa"/>
            <w:vAlign w:val="bottom"/>
          </w:tcPr>
          <w:p w14:paraId="1D81A47A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  <w:hideMark/>
          </w:tcPr>
          <w:p w14:paraId="118FA142" w14:textId="10098932" w:rsidR="00B9394C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386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6" w:type="dxa"/>
            <w:vAlign w:val="bottom"/>
          </w:tcPr>
          <w:p w14:paraId="4E2A18A6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0007092" w14:textId="0FCC8F05" w:rsidR="00B9394C" w:rsidRPr="00AE1D16" w:rsidRDefault="00E93A22" w:rsidP="00AE1D16">
            <w:pPr>
              <w:tabs>
                <w:tab w:val="decimal" w:pos="331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604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83" w:type="dxa"/>
            <w:vAlign w:val="bottom"/>
          </w:tcPr>
          <w:p w14:paraId="6BEB69D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  <w:hideMark/>
          </w:tcPr>
          <w:p w14:paraId="4147CD39" w14:textId="4C7EFF6D" w:rsidR="00B9394C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680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36" w:type="dxa"/>
            <w:vAlign w:val="bottom"/>
          </w:tcPr>
          <w:p w14:paraId="7A98CA1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  <w:hideMark/>
          </w:tcPr>
          <w:p w14:paraId="528CB728" w14:textId="25FC48CA" w:rsidR="00B9394C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724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4" w:type="dxa"/>
          </w:tcPr>
          <w:p w14:paraId="7B5B505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  <w:hideMark/>
          </w:tcPr>
          <w:p w14:paraId="79273A5A" w14:textId="0DEB4986" w:rsidR="00B9394C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794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70" w:type="dxa"/>
          </w:tcPr>
          <w:p w14:paraId="70F699FC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</w:tcPr>
          <w:p w14:paraId="3F7E4C29" w14:textId="78DF1FEA" w:rsidR="00B9394C" w:rsidRPr="00AE1D16" w:rsidRDefault="00E93A22" w:rsidP="00AE1D1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="008A362E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188</w:t>
            </w:r>
            <w:r w:rsidR="008A362E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6" w:type="dxa"/>
          </w:tcPr>
          <w:p w14:paraId="6B3CA53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hideMark/>
          </w:tcPr>
          <w:p w14:paraId="109B5DDE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36CBF5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  <w:hideMark/>
          </w:tcPr>
          <w:p w14:paraId="6DF4BD66" w14:textId="2789F07B" w:rsidR="00B9394C" w:rsidRPr="00AE1D16" w:rsidRDefault="00E93A22" w:rsidP="00AE1D1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997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6" w:type="dxa"/>
            <w:vAlign w:val="bottom"/>
          </w:tcPr>
          <w:p w14:paraId="6112E19F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  <w:hideMark/>
          </w:tcPr>
          <w:p w14:paraId="2C667C6F" w14:textId="5E7720B5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876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75" w:type="dxa"/>
            <w:vAlign w:val="bottom"/>
          </w:tcPr>
          <w:p w14:paraId="72C088D6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  <w:hideMark/>
          </w:tcPr>
          <w:p w14:paraId="5F4E63C4" w14:textId="09E272EB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273</w:t>
            </w:r>
            <w:r w:rsidR="008A362E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92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5D5630F1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  <w:hideMark/>
          </w:tcPr>
          <w:p w14:paraId="4EA0661E" w14:textId="17AE55DA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189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27</w:t>
            </w: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vAlign w:val="bottom"/>
          </w:tcPr>
          <w:p w14:paraId="7A7A5B3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vAlign w:val="bottom"/>
          </w:tcPr>
          <w:p w14:paraId="43098640" w14:textId="6EE9B323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</w:t>
            </w:r>
            <w:r w:rsidR="008A362E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203</w:t>
            </w:r>
            <w:r w:rsidR="002A4463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57" w:type="dxa"/>
            <w:vAlign w:val="bottom"/>
          </w:tcPr>
          <w:p w14:paraId="5F700D1B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vAlign w:val="bottom"/>
            <w:hideMark/>
          </w:tcPr>
          <w:p w14:paraId="68B3A610" w14:textId="59EA50AD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548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35</w:t>
            </w:r>
          </w:p>
        </w:tc>
      </w:tr>
      <w:tr w:rsidR="00B9394C" w:rsidRPr="00AE1D16" w14:paraId="06AF49BB" w14:textId="77777777" w:rsidTr="00974A43">
        <w:tc>
          <w:tcPr>
            <w:tcW w:w="2127" w:type="dxa"/>
            <w:noWrap/>
            <w:vAlign w:val="bottom"/>
            <w:hideMark/>
          </w:tcPr>
          <w:p w14:paraId="68119E62" w14:textId="77777777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709" w:type="dxa"/>
            <w:vAlign w:val="center"/>
          </w:tcPr>
          <w:p w14:paraId="06F608EC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27C0E7C1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14:paraId="2E879C6C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388B5C0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B14A69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28078D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5A76ECD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3525A8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67FCC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14:paraId="455860CA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center"/>
          </w:tcPr>
          <w:p w14:paraId="6A85F5B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302FEFC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3A0F7D84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4EF5F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133EC36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D9E7A7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6798F13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7169EAD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07635EF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center"/>
          </w:tcPr>
          <w:p w14:paraId="0A3E5B2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14:paraId="153AEC70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108D4A4D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center"/>
          </w:tcPr>
          <w:p w14:paraId="176815A3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center"/>
          </w:tcPr>
          <w:p w14:paraId="0F12C165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1F57D" w14:textId="4DCC469B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429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7" w:type="dxa"/>
            <w:vAlign w:val="center"/>
          </w:tcPr>
          <w:p w14:paraId="4383A649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8F0B3F" w14:textId="71EBD554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401</w:t>
            </w:r>
            <w:r w:rsidR="00B9394C" w:rsidRPr="00AE1D1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89</w:t>
            </w:r>
          </w:p>
        </w:tc>
      </w:tr>
      <w:tr w:rsidR="00B9394C" w:rsidRPr="00AE1D16" w14:paraId="25D0C674" w14:textId="77777777" w:rsidTr="00974A43">
        <w:tc>
          <w:tcPr>
            <w:tcW w:w="2127" w:type="dxa"/>
            <w:noWrap/>
            <w:vAlign w:val="bottom"/>
            <w:hideMark/>
          </w:tcPr>
          <w:p w14:paraId="0DAC363F" w14:textId="77777777" w:rsidR="00B9394C" w:rsidRPr="00AE1D16" w:rsidRDefault="00B9394C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09" w:type="dxa"/>
            <w:vAlign w:val="bottom"/>
          </w:tcPr>
          <w:p w14:paraId="22A9C1EA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6580FC3B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bottom"/>
          </w:tcPr>
          <w:p w14:paraId="2059558D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E33CE34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47A5B69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25119FAA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0271267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5F9C47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9F41620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401A93B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vAlign w:val="bottom"/>
          </w:tcPr>
          <w:p w14:paraId="2EC633F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C399E4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center"/>
          </w:tcPr>
          <w:p w14:paraId="5EF38489" w14:textId="77777777" w:rsidR="00B9394C" w:rsidRPr="00AE1D16" w:rsidRDefault="00B9394C" w:rsidP="00AE1D1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3F306B4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</w:tcPr>
          <w:p w14:paraId="3F8FCDF8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</w:tcPr>
          <w:p w14:paraId="0ADD7AC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14:paraId="6DBB523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64F18B2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63734E63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5" w:type="dxa"/>
            <w:vAlign w:val="bottom"/>
          </w:tcPr>
          <w:p w14:paraId="5993111E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A048DFA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BC7A71C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Align w:val="bottom"/>
          </w:tcPr>
          <w:p w14:paraId="5562973E" w14:textId="77777777" w:rsidR="00B9394C" w:rsidRPr="00AE1D16" w:rsidRDefault="00B9394C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4250F699" w14:textId="77777777" w:rsidR="00B9394C" w:rsidRPr="00AE1D16" w:rsidRDefault="00B9394C" w:rsidP="00AE1D1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11397" w14:textId="1562B12A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39</w:t>
            </w:r>
            <w:r w:rsidR="00B9394C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632</w:t>
            </w:r>
            <w:r w:rsidR="008A362E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7" w:type="dxa"/>
            <w:vAlign w:val="bottom"/>
          </w:tcPr>
          <w:p w14:paraId="252950B0" w14:textId="77777777" w:rsidR="00B9394C" w:rsidRPr="00AE1D16" w:rsidRDefault="00B9394C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0938B2" w14:textId="79CD72E1" w:rsidR="00B9394C" w:rsidRPr="00AE1D16" w:rsidRDefault="00E93A22" w:rsidP="00AE1D1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16</w:t>
            </w:r>
            <w:r w:rsidR="00B9394C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950</w:t>
            </w:r>
            <w:r w:rsidR="00B9394C" w:rsidRPr="00AE1D1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</w:tbl>
    <w:p w14:paraId="10026510" w14:textId="77777777" w:rsidR="003B14EA" w:rsidRPr="00AE1D16" w:rsidRDefault="003B14EA" w:rsidP="00AE1D16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3B14EA" w:rsidRPr="00AE1D16" w:rsidSect="00613ABF">
          <w:headerReference w:type="default" r:id="rId28"/>
          <w:footerReference w:type="default" r:id="rId29"/>
          <w:type w:val="nextColumn"/>
          <w:pgSz w:w="16834" w:h="11909" w:orient="landscape" w:code="9"/>
          <w:pgMar w:top="691" w:right="1152" w:bottom="540" w:left="1152" w:header="720" w:footer="720" w:gutter="0"/>
          <w:cols w:space="720"/>
        </w:sectPr>
      </w:pPr>
    </w:p>
    <w:p w14:paraId="46EBCDE2" w14:textId="77777777" w:rsidR="002E66E8" w:rsidRPr="00AE1D16" w:rsidRDefault="002E66E8" w:rsidP="00AE1D16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5F464458" w14:textId="77777777" w:rsidR="002E66E8" w:rsidRPr="00AE1D16" w:rsidRDefault="002E66E8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5B8DDBB" w14:textId="77777777" w:rsidR="002E66E8" w:rsidRPr="00AE1D16" w:rsidRDefault="002E66E8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01F08C7" w14:textId="2898E50E" w:rsidR="003346C9" w:rsidRPr="00AE1D16" w:rsidRDefault="003346C9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310C24CF" w14:textId="3E69A7FC" w:rsidR="00A77F07" w:rsidRPr="00AE1D16" w:rsidRDefault="00A77F07" w:rsidP="00AE1D16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765E3D72" w14:textId="77777777" w:rsidR="00A77F07" w:rsidRPr="00AE1D16" w:rsidRDefault="00A77F07" w:rsidP="00AE1D16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24006A0" w14:textId="458D062A" w:rsidR="00A77F07" w:rsidRPr="00AE1D16" w:rsidRDefault="00A77F07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ของกลุ่มบริษัทเป็นเงินประมาณ </w:t>
      </w:r>
      <w:r w:rsidR="00E93A22" w:rsidRPr="00E93A22">
        <w:rPr>
          <w:rFonts w:asciiTheme="majorBidi" w:hAnsiTheme="majorBidi" w:cstheme="majorBidi"/>
          <w:sz w:val="28"/>
          <w:szCs w:val="28"/>
        </w:rPr>
        <w:t>6</w:t>
      </w:r>
      <w:r w:rsidR="003C7E5D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597</w:t>
      </w:r>
      <w:r w:rsidR="003C7E5D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70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ไม่มี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จากรายได้รวมของกลุ่มบริษัท</w:t>
      </w:r>
    </w:p>
    <w:p w14:paraId="1BA0D6D1" w14:textId="77777777" w:rsidR="00A77F07" w:rsidRPr="00AE1D16" w:rsidRDefault="00A77F07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0D38235C" w14:textId="6E27D282" w:rsidR="000A50E0" w:rsidRPr="00AE1D16" w:rsidRDefault="000A50E0" w:rsidP="00AE1D16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53ECBB89" w14:textId="1B96C163" w:rsidR="000A50E0" w:rsidRPr="00AE1D16" w:rsidRDefault="000A50E0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C6661C8" w14:textId="458BF658" w:rsidR="00E56AB6" w:rsidRPr="00AE1D16" w:rsidRDefault="00E56AB6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5D7AF5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D7AF5" w:rsidRPr="00AE1D16">
        <w:rPr>
          <w:rFonts w:asciiTheme="majorBidi" w:hAnsiTheme="majorBidi" w:cstheme="majorBidi"/>
          <w:sz w:val="28"/>
          <w:szCs w:val="28"/>
          <w:cs/>
        </w:rPr>
        <w:t>ธุรกิจผลิตและขายสังกะสี  อ๊อกไซด์ และเคมีภัณฑ์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CF094E" w:rsidRPr="00AE1D16">
        <w:rPr>
          <w:rFonts w:asciiTheme="majorBidi" w:hAnsiTheme="majorBidi" w:cstheme="majorBidi" w:hint="cs"/>
          <w:sz w:val="28"/>
          <w:szCs w:val="28"/>
          <w:cs/>
        </w:rPr>
        <w:t>และธุรกิจผลิต</w:t>
      </w:r>
      <w:r w:rsidR="00EC2348" w:rsidRPr="00AE1D16">
        <w:rPr>
          <w:rFonts w:asciiTheme="majorBidi" w:hAnsiTheme="majorBidi" w:cstheme="majorBidi" w:hint="cs"/>
          <w:sz w:val="28"/>
          <w:szCs w:val="28"/>
          <w:cs/>
        </w:rPr>
        <w:t>และจำหน่าย</w:t>
      </w:r>
      <w:r w:rsidR="00CF094E" w:rsidRPr="00AE1D16">
        <w:rPr>
          <w:rFonts w:asciiTheme="majorBidi" w:hAnsiTheme="majorBidi" w:cstheme="majorBidi" w:hint="cs"/>
          <w:sz w:val="28"/>
          <w:szCs w:val="28"/>
          <w:cs/>
        </w:rPr>
        <w:t xml:space="preserve">กระแสไฟฟ้า </w:t>
      </w:r>
      <w:r w:rsidRPr="00AE1D16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6E2163" w:rsidRPr="00AE1D16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5903FF" w:rsidRPr="00AE1D16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6E2163" w:rsidRPr="00AE1D16">
        <w:rPr>
          <w:rFonts w:asciiTheme="majorBidi" w:hAnsiTheme="majorBidi" w:cstheme="majorBidi"/>
          <w:sz w:val="28"/>
          <w:szCs w:val="28"/>
          <w:cs/>
        </w:rPr>
        <w:t>บริษัทต้องถือปฏิบัติตาม</w:t>
      </w:r>
    </w:p>
    <w:p w14:paraId="0185A240" w14:textId="7D30A03A" w:rsidR="00E56AB6" w:rsidRPr="00AE1D16" w:rsidRDefault="00E56AB6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2340"/>
        <w:gridCol w:w="886"/>
        <w:gridCol w:w="264"/>
        <w:gridCol w:w="966"/>
        <w:gridCol w:w="264"/>
        <w:gridCol w:w="886"/>
        <w:gridCol w:w="264"/>
        <w:gridCol w:w="966"/>
        <w:gridCol w:w="264"/>
        <w:gridCol w:w="966"/>
        <w:gridCol w:w="264"/>
        <w:gridCol w:w="886"/>
      </w:tblGrid>
      <w:tr w:rsidR="00E56AB6" w:rsidRPr="00AE1D16" w14:paraId="37762963" w14:textId="77777777" w:rsidTr="000B1665">
        <w:trPr>
          <w:tblHeader/>
        </w:trPr>
        <w:tc>
          <w:tcPr>
            <w:tcW w:w="2340" w:type="dxa"/>
          </w:tcPr>
          <w:p w14:paraId="39A3922A" w14:textId="62BAFEF3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532B194B" w14:textId="64D7A325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6AB6" w:rsidRPr="00AE1D16" w14:paraId="5CB584BD" w14:textId="77777777" w:rsidTr="000B1665">
        <w:trPr>
          <w:tblHeader/>
        </w:trPr>
        <w:tc>
          <w:tcPr>
            <w:tcW w:w="2340" w:type="dxa"/>
          </w:tcPr>
          <w:p w14:paraId="4B1E9E52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6" w:type="dxa"/>
            <w:gridSpan w:val="5"/>
          </w:tcPr>
          <w:p w14:paraId="70AC8415" w14:textId="234972E8" w:rsidR="00E56AB6" w:rsidRPr="00AE1D16" w:rsidRDefault="00E93A22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64" w:type="dxa"/>
          </w:tcPr>
          <w:p w14:paraId="255400BB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6" w:type="dxa"/>
            <w:gridSpan w:val="5"/>
          </w:tcPr>
          <w:p w14:paraId="22ACDD61" w14:textId="05846305" w:rsidR="00E56AB6" w:rsidRPr="00AE1D16" w:rsidRDefault="00E93A22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56AB6" w:rsidRPr="00AE1D16" w14:paraId="51F9CA6B" w14:textId="77777777" w:rsidTr="000B1665">
        <w:trPr>
          <w:tblHeader/>
        </w:trPr>
        <w:tc>
          <w:tcPr>
            <w:tcW w:w="2340" w:type="dxa"/>
          </w:tcPr>
          <w:p w14:paraId="65F44085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</w:p>
          <w:p w14:paraId="3AB230D6" w14:textId="317B8708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6" w:type="dxa"/>
            <w:vAlign w:val="bottom"/>
          </w:tcPr>
          <w:p w14:paraId="610843FA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1524BD8B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D882A4E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64" w:type="dxa"/>
            <w:vAlign w:val="bottom"/>
          </w:tcPr>
          <w:p w14:paraId="2BCBBDA4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237051C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BD66B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4DED9924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2F18E4DA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91052D0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vAlign w:val="bottom"/>
          </w:tcPr>
          <w:p w14:paraId="3245EAAD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AE1D1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64" w:type="dxa"/>
            <w:vAlign w:val="bottom"/>
          </w:tcPr>
          <w:p w14:paraId="3F48C504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5BAFFF2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6AB6" w:rsidRPr="00AE1D16" w14:paraId="232C31AE" w14:textId="77777777" w:rsidTr="000B1665">
        <w:trPr>
          <w:tblHeader/>
        </w:trPr>
        <w:tc>
          <w:tcPr>
            <w:tcW w:w="2340" w:type="dxa"/>
          </w:tcPr>
          <w:p w14:paraId="76D74D19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6" w:type="dxa"/>
            <w:gridSpan w:val="11"/>
          </w:tcPr>
          <w:p w14:paraId="3CB5BD4E" w14:textId="77777777" w:rsidR="00E56AB6" w:rsidRPr="00AE1D16" w:rsidRDefault="00E56AB6" w:rsidP="00AE1D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16D13" w:rsidRPr="00AE1D16" w14:paraId="0B5F1D57" w14:textId="77777777" w:rsidTr="000B1665">
        <w:tc>
          <w:tcPr>
            <w:tcW w:w="2340" w:type="dxa"/>
          </w:tcPr>
          <w:p w14:paraId="717A999A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86" w:type="dxa"/>
          </w:tcPr>
          <w:p w14:paraId="0763AE65" w14:textId="0CA39429" w:rsidR="00F16D13" w:rsidRPr="00AE1D16" w:rsidRDefault="00F16D13" w:rsidP="00AE1D16">
            <w:pPr>
              <w:tabs>
                <w:tab w:val="decimal" w:pos="25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264" w:type="dxa"/>
          </w:tcPr>
          <w:p w14:paraId="16261F80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4F933DED" w14:textId="5CD933A2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E52AFC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4" w:type="dxa"/>
          </w:tcPr>
          <w:p w14:paraId="5EBB916D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5CC6E4C1" w14:textId="49FB52CE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="00E52AFC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4" w:type="dxa"/>
          </w:tcPr>
          <w:p w14:paraId="55429801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76CE3AAC" w14:textId="79ADEEA4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  <w:r w:rsidR="00F16D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4" w:type="dxa"/>
          </w:tcPr>
          <w:p w14:paraId="60ADD04B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071CB82C" w14:textId="45A99C15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148</w:t>
            </w:r>
            <w:r w:rsidR="00877C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4" w:type="dxa"/>
          </w:tcPr>
          <w:p w14:paraId="73D22B2D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60CF4A37" w14:textId="0FEBEF34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279</w:t>
            </w:r>
            <w:r w:rsidR="00F8209D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</w:p>
        </w:tc>
      </w:tr>
      <w:tr w:rsidR="00F16D13" w:rsidRPr="00AE1D16" w14:paraId="5597B742" w14:textId="77777777" w:rsidTr="000B1665">
        <w:tc>
          <w:tcPr>
            <w:tcW w:w="2340" w:type="dxa"/>
          </w:tcPr>
          <w:p w14:paraId="5AF541A9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86" w:type="dxa"/>
          </w:tcPr>
          <w:p w14:paraId="0DE4CCEF" w14:textId="7C42FCB5" w:rsidR="00F16D13" w:rsidRPr="00AE1D16" w:rsidRDefault="00F16D1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E93A22"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1C6CE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93A22"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  <w:r w:rsidR="001C6CE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4" w:type="dxa"/>
          </w:tcPr>
          <w:p w14:paraId="1D96ACD1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3870860C" w14:textId="735F2611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E52AFC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292</w:t>
            </w:r>
            <w:r w:rsidR="00E52AFC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4" w:type="dxa"/>
          </w:tcPr>
          <w:p w14:paraId="4FD35612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7999D6F6" w14:textId="48777B97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E52AFC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  <w:r w:rsidR="00E52AFC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4" w:type="dxa"/>
          </w:tcPr>
          <w:p w14:paraId="1DD8A730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B928DD1" w14:textId="1A35D551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328</w:t>
            </w:r>
            <w:r w:rsidR="00F16D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64" w:type="dxa"/>
          </w:tcPr>
          <w:p w14:paraId="6057594D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</w:tcPr>
          <w:p w14:paraId="1209B8AA" w14:textId="307E1399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77C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503</w:t>
            </w:r>
            <w:r w:rsidR="00F16D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4" w:type="dxa"/>
          </w:tcPr>
          <w:p w14:paraId="19FE157F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38B6468" w14:textId="60088FE4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F16D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  <w:r w:rsidR="00F16D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</w:p>
        </w:tc>
      </w:tr>
      <w:tr w:rsidR="00F16D13" w:rsidRPr="00AE1D16" w14:paraId="2BEAFDA0" w14:textId="77777777" w:rsidTr="000B1665">
        <w:tc>
          <w:tcPr>
            <w:tcW w:w="2340" w:type="dxa"/>
          </w:tcPr>
          <w:p w14:paraId="579C3E8C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0186E55" w14:textId="615FF2CC" w:rsidR="00F16D13" w:rsidRPr="00AE1D16" w:rsidRDefault="00F16D13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</w:t>
            </w:r>
            <w:r w:rsidR="001C6CE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398</w:t>
            </w:r>
            <w:r w:rsidR="001C6CE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64" w:type="dxa"/>
          </w:tcPr>
          <w:p w14:paraId="644D74D0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8749C6" w14:textId="51BE950A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  <w:r w:rsidR="00F8209D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744</w:t>
            </w:r>
            <w:r w:rsidR="00F8209D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" w:type="dxa"/>
          </w:tcPr>
          <w:p w14:paraId="0325EE3A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6130CA82" w14:textId="199427A5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</w:t>
            </w:r>
            <w:r w:rsidR="00F8209D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142</w:t>
            </w:r>
            <w:r w:rsidR="00F8209D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4" w:type="dxa"/>
          </w:tcPr>
          <w:p w14:paraId="27D5DA36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52211332" w14:textId="2BECA849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458</w:t>
            </w:r>
            <w:r w:rsidR="00F16D13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4" w:type="dxa"/>
          </w:tcPr>
          <w:p w14:paraId="59EA4D3D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A20277" w14:textId="28A21798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877C13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652</w:t>
            </w:r>
            <w:r w:rsidR="00F16D13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4" w:type="dxa"/>
          </w:tcPr>
          <w:p w14:paraId="3E4558E3" w14:textId="77777777" w:rsidR="00F16D13" w:rsidRPr="00AE1D16" w:rsidRDefault="00F16D13" w:rsidP="00AE1D1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056FC526" w14:textId="4D52209F" w:rsidR="00F16D13" w:rsidRPr="00AE1D16" w:rsidRDefault="00E93A22" w:rsidP="00AE1D1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F8209D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111</w:t>
            </w:r>
            <w:r w:rsidR="001655B4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</w:tbl>
    <w:p w14:paraId="778D7EB8" w14:textId="77777777" w:rsidR="00E56AB6" w:rsidRPr="00AE1D16" w:rsidRDefault="00E56AB6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01A09CD4" w14:textId="77777777" w:rsidR="001113A1" w:rsidRPr="00AE1D16" w:rsidRDefault="001113A1" w:rsidP="00AE1D16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9AD1F06" w14:textId="38386C04" w:rsidR="001113A1" w:rsidRPr="00AE1D16" w:rsidRDefault="001113A1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990"/>
        <w:gridCol w:w="270"/>
        <w:gridCol w:w="1170"/>
        <w:gridCol w:w="270"/>
        <w:gridCol w:w="1080"/>
      </w:tblGrid>
      <w:tr w:rsidR="00F24D00" w:rsidRPr="00AE1D16" w14:paraId="423330AA" w14:textId="77777777" w:rsidTr="000B1665">
        <w:trPr>
          <w:tblHeader/>
        </w:trPr>
        <w:tc>
          <w:tcPr>
            <w:tcW w:w="5400" w:type="dxa"/>
          </w:tcPr>
          <w:p w14:paraId="0E1862F4" w14:textId="77777777" w:rsidR="00F24D00" w:rsidRPr="00AE1D16" w:rsidRDefault="00F24D00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050F3F56" w14:textId="5E993CC9" w:rsidR="00F24D00" w:rsidRPr="00AE1D16" w:rsidRDefault="00F24D00" w:rsidP="00AE1D1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5898D473" w14:textId="4C1DBF09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7A1B2740" w14:textId="69ACC4A0" w:rsidR="00F24D00" w:rsidRPr="00AE1D16" w:rsidRDefault="00F24D00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F24D00" w:rsidRPr="00AE1D16" w14:paraId="7E957C66" w14:textId="77777777" w:rsidTr="000B1665">
        <w:trPr>
          <w:trHeight w:val="103"/>
          <w:tblHeader/>
        </w:trPr>
        <w:tc>
          <w:tcPr>
            <w:tcW w:w="5400" w:type="dxa"/>
            <w:shd w:val="clear" w:color="auto" w:fill="auto"/>
          </w:tcPr>
          <w:p w14:paraId="40DEC7B8" w14:textId="4BFAA7C8" w:rsidR="00F24D00" w:rsidRPr="00AE1D16" w:rsidRDefault="00F24D0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71621AB" w14:textId="77777777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DA0AF24" w14:textId="5D711A98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586BD4FD" w14:textId="7879A768" w:rsidR="00F24D00" w:rsidRPr="00AE1D16" w:rsidRDefault="00E93A22" w:rsidP="00AE1D16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3BD6D0BE" w14:textId="77777777" w:rsidR="00F24D00" w:rsidRPr="00AE1D16" w:rsidRDefault="00F24D00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B12D2E7" w14:textId="342E4D89" w:rsidR="00F24D00" w:rsidRPr="00AE1D16" w:rsidRDefault="00E93A22" w:rsidP="00AE1D16">
            <w:pPr>
              <w:pStyle w:val="acctmergecolhdg"/>
              <w:spacing w:line="240" w:lineRule="atLeast"/>
              <w:ind w:left="-84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</w:tr>
      <w:tr w:rsidR="001655B4" w:rsidRPr="00AE1D16" w14:paraId="3EAD7E87" w14:textId="77777777" w:rsidTr="000B1665">
        <w:trPr>
          <w:tblHeader/>
        </w:trPr>
        <w:tc>
          <w:tcPr>
            <w:tcW w:w="5400" w:type="dxa"/>
          </w:tcPr>
          <w:p w14:paraId="47D248F8" w14:textId="0B4EA4DE" w:rsidR="001655B4" w:rsidRPr="00AE1D16" w:rsidRDefault="001655B4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447B17E" w14:textId="77777777" w:rsidR="001655B4" w:rsidRPr="00AE1D16" w:rsidRDefault="001655B4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9462BEE" w14:textId="3070039F" w:rsidR="001655B4" w:rsidRPr="00AE1D16" w:rsidRDefault="001655B4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91320DD" w14:textId="7834B19D" w:rsidR="001655B4" w:rsidRPr="00AE1D16" w:rsidRDefault="001655B4" w:rsidP="00AE1D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F24D00" w:rsidRPr="00AE1D16" w14:paraId="708F9756" w14:textId="77777777" w:rsidTr="000B1665">
        <w:trPr>
          <w:cantSplit/>
        </w:trPr>
        <w:tc>
          <w:tcPr>
            <w:tcW w:w="5400" w:type="dxa"/>
            <w:shd w:val="clear" w:color="auto" w:fill="auto"/>
          </w:tcPr>
          <w:p w14:paraId="20DBCF45" w14:textId="7A03242D" w:rsidR="00F24D00" w:rsidRPr="00AE1D16" w:rsidRDefault="00F24D00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สัญญาให้บริการ</w:t>
            </w:r>
          </w:p>
        </w:tc>
        <w:tc>
          <w:tcPr>
            <w:tcW w:w="990" w:type="dxa"/>
          </w:tcPr>
          <w:p w14:paraId="15D53C1E" w14:textId="77777777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BAB55D2" w14:textId="2675F218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7082544" w14:textId="461FA2B2" w:rsidR="00F24D00" w:rsidRPr="00AE1D16" w:rsidRDefault="00E93A22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3C7E5D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</w:tcPr>
          <w:p w14:paraId="3E8A8296" w14:textId="77777777" w:rsidR="00F24D00" w:rsidRPr="00AE1D16" w:rsidRDefault="00F24D00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C08902" w14:textId="034B7674" w:rsidR="00F24D00" w:rsidRPr="00AE1D16" w:rsidRDefault="00E93A22" w:rsidP="00AE1D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C7E5D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</w:tr>
      <w:tr w:rsidR="00F24D00" w:rsidRPr="00AE1D16" w14:paraId="7C03AE95" w14:textId="77777777" w:rsidTr="000B1665">
        <w:trPr>
          <w:cantSplit/>
        </w:trPr>
        <w:tc>
          <w:tcPr>
            <w:tcW w:w="5400" w:type="dxa"/>
          </w:tcPr>
          <w:p w14:paraId="42352ED5" w14:textId="77777777" w:rsidR="00F24D00" w:rsidRPr="00AE1D16" w:rsidRDefault="00F24D00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90" w:type="dxa"/>
          </w:tcPr>
          <w:p w14:paraId="5B73E3D6" w14:textId="77777777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0D526F62" w14:textId="0DB7B3A8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87B973" w14:textId="77777777" w:rsidR="00F24D00" w:rsidRPr="00AE1D16" w:rsidRDefault="00F24D00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E2491F" w14:textId="77777777" w:rsidR="00F24D00" w:rsidRPr="00AE1D16" w:rsidRDefault="00F24D00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F1BE3A8" w14:textId="77777777" w:rsidR="00F24D00" w:rsidRPr="00AE1D16" w:rsidRDefault="00F24D00" w:rsidP="00AE1D16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Cs w:val="22"/>
                <w:lang w:val="en-US" w:eastAsia="en-GB" w:bidi="th-TH"/>
              </w:rPr>
            </w:pPr>
          </w:p>
        </w:tc>
      </w:tr>
      <w:tr w:rsidR="00F24D00" w:rsidRPr="00AE1D16" w14:paraId="6A9BC5FB" w14:textId="77777777" w:rsidTr="000B1665">
        <w:trPr>
          <w:cantSplit/>
        </w:trPr>
        <w:tc>
          <w:tcPr>
            <w:tcW w:w="5400" w:type="dxa"/>
          </w:tcPr>
          <w:p w14:paraId="344D8BE8" w14:textId="1AFBB916" w:rsidR="00F24D00" w:rsidRPr="00AE1D16" w:rsidRDefault="00F24D00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</w:p>
          <w:p w14:paraId="1DFD0DD6" w14:textId="218D4F9E" w:rsidR="00F24D00" w:rsidRPr="00AE1D16" w:rsidRDefault="00F24D00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92F7C12" w14:textId="77777777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089A52" w14:textId="0C8B5B05" w:rsidR="00F24D00" w:rsidRPr="00AE1D16" w:rsidRDefault="00F24D00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514EB85" w14:textId="77777777" w:rsidR="00F24D00" w:rsidRPr="00AE1D16" w:rsidRDefault="00F24D00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7E9C1BD6" w14:textId="77777777" w:rsidR="00F24D00" w:rsidRPr="00AE1D16" w:rsidRDefault="00F24D00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5E4EEBB" w14:textId="77777777" w:rsidR="00F24D00" w:rsidRPr="00AE1D16" w:rsidRDefault="00F24D00" w:rsidP="00AE1D16">
            <w:pPr>
              <w:pStyle w:val="acctfourfigures"/>
              <w:tabs>
                <w:tab w:val="clear" w:pos="765"/>
                <w:tab w:val="left" w:pos="662"/>
              </w:tabs>
              <w:spacing w:line="240" w:lineRule="atLeast"/>
              <w:ind w:left="90"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F24D00" w:rsidRPr="00AE1D16" w14:paraId="6E79B48F" w14:textId="77777777" w:rsidTr="000B1665">
        <w:trPr>
          <w:cantSplit/>
        </w:trPr>
        <w:tc>
          <w:tcPr>
            <w:tcW w:w="5400" w:type="dxa"/>
          </w:tcPr>
          <w:p w14:paraId="3DF2C832" w14:textId="77777777" w:rsidR="00F24D00" w:rsidRPr="00AE1D16" w:rsidRDefault="00F24D00" w:rsidP="00AE1D16">
            <w:pPr>
              <w:ind w:right="-12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990" w:type="dxa"/>
          </w:tcPr>
          <w:p w14:paraId="5201CCBE" w14:textId="77777777" w:rsidR="00F24D00" w:rsidRPr="00AE1D16" w:rsidRDefault="00F24D00" w:rsidP="00AE1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5F6FE82" w14:textId="5295A5AD" w:rsidR="00F24D00" w:rsidRPr="00AE1D16" w:rsidRDefault="00F24D00" w:rsidP="00AE1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F8E7AA0" w14:textId="1EDB5A83" w:rsidR="00F24D00" w:rsidRPr="00AE1D16" w:rsidRDefault="00602888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8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66</w:t>
            </w:r>
            <w:r w:rsidR="003C7E5D"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680304D8" w14:textId="77777777" w:rsidR="00F24D00" w:rsidRPr="00AE1D16" w:rsidRDefault="00F24D00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6DDBF90" w14:textId="60D29BD2" w:rsidR="00F24D00" w:rsidRPr="00AE1D16" w:rsidRDefault="00602888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8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</w:t>
            </w:r>
            <w:r w:rsidR="003C7E5D"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F24D00" w:rsidRPr="00AE1D16" w14:paraId="4676DEBB" w14:textId="77777777" w:rsidTr="000B1665">
        <w:trPr>
          <w:cantSplit/>
        </w:trPr>
        <w:tc>
          <w:tcPr>
            <w:tcW w:w="5400" w:type="dxa"/>
          </w:tcPr>
          <w:p w14:paraId="4E10BFDE" w14:textId="77777777" w:rsidR="00F24D00" w:rsidRPr="00AE1D16" w:rsidRDefault="00F24D00" w:rsidP="00AE1D16">
            <w:pPr>
              <w:ind w:right="-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รับรู้รายได้จากการเปลี่ยนแปลงอัตราขั้นความสำเร็จของงาน</w:t>
            </w:r>
          </w:p>
        </w:tc>
        <w:tc>
          <w:tcPr>
            <w:tcW w:w="990" w:type="dxa"/>
          </w:tcPr>
          <w:p w14:paraId="58DDDDDF" w14:textId="77777777" w:rsidR="00F24D00" w:rsidRPr="00AE1D16" w:rsidRDefault="00F24D00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39D9378" w14:textId="6380A243" w:rsidR="00F24D00" w:rsidRPr="00AE1D16" w:rsidRDefault="00F24D00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F2F4B0A" w14:textId="35CEB8E7" w:rsidR="00F24D00" w:rsidRPr="00AE1D16" w:rsidRDefault="00E93A22" w:rsidP="00AE1D1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83</w:t>
            </w:r>
            <w:r w:rsidR="003C7E5D"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06</w:t>
            </w:r>
          </w:p>
        </w:tc>
        <w:tc>
          <w:tcPr>
            <w:tcW w:w="270" w:type="dxa"/>
          </w:tcPr>
          <w:p w14:paraId="545EC6ED" w14:textId="77777777" w:rsidR="00F24D00" w:rsidRPr="00AE1D16" w:rsidRDefault="00F24D00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3025B85" w14:textId="796406C3" w:rsidR="00F24D00" w:rsidRPr="00AE1D16" w:rsidRDefault="00E93A22" w:rsidP="00AE1D1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C7E5D"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77</w:t>
            </w:r>
          </w:p>
        </w:tc>
      </w:tr>
    </w:tbl>
    <w:p w14:paraId="6681A894" w14:textId="02D33519" w:rsidR="00CF094E" w:rsidRPr="00AE1D16" w:rsidRDefault="00E953E7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</w:t>
      </w:r>
      <w:r w:rsidR="00722B3F" w:rsidRPr="00AE1D16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722B3F" w:rsidRPr="00AE1D16">
        <w:rPr>
          <w:rFonts w:asciiTheme="majorBidi" w:hAnsiTheme="majorBidi" w:cstheme="majorBidi"/>
          <w:sz w:val="28"/>
          <w:szCs w:val="28"/>
          <w:cs/>
        </w:rPr>
        <w:t xml:space="preserve">มีกำหนดเรียกเก็บเงินจากลูกค้าเกินกว่า </w:t>
      </w:r>
      <w:r w:rsidR="00E93A22" w:rsidRPr="00E93A22">
        <w:rPr>
          <w:rFonts w:asciiTheme="majorBidi" w:hAnsiTheme="majorBidi" w:cstheme="majorBidi"/>
          <w:sz w:val="28"/>
          <w:szCs w:val="28"/>
        </w:rPr>
        <w:t>12</w:t>
      </w:r>
      <w:r w:rsidR="00722B3F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722B3F" w:rsidRPr="00AE1D16">
        <w:rPr>
          <w:rFonts w:asciiTheme="majorBidi" w:hAnsiTheme="majorBidi" w:cstheme="majorBidi"/>
          <w:sz w:val="28"/>
          <w:szCs w:val="28"/>
          <w:cs/>
        </w:rPr>
        <w:t>เดือนนับจากวันที่รายงาน</w:t>
      </w:r>
    </w:p>
    <w:p w14:paraId="33B25FF5" w14:textId="354EFDEF" w:rsidR="006E2163" w:rsidRPr="00AE1D16" w:rsidRDefault="006E2163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270"/>
        <w:gridCol w:w="1170"/>
        <w:gridCol w:w="270"/>
        <w:gridCol w:w="1080"/>
      </w:tblGrid>
      <w:tr w:rsidR="00D36ABE" w:rsidRPr="00AE1D16" w14:paraId="6519F1D3" w14:textId="77777777" w:rsidTr="000B1665">
        <w:trPr>
          <w:tblHeader/>
        </w:trPr>
        <w:tc>
          <w:tcPr>
            <w:tcW w:w="5220" w:type="dxa"/>
          </w:tcPr>
          <w:p w14:paraId="5341C954" w14:textId="70675FE9" w:rsidR="00D36ABE" w:rsidRPr="00AE1D16" w:rsidRDefault="00D36ABE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AE1D16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</w:t>
            </w: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eastAsia="en-GB"/>
              </w:rPr>
              <w:t>ที่เกิดจากสัญญา</w:t>
            </w:r>
          </w:p>
        </w:tc>
        <w:tc>
          <w:tcPr>
            <w:tcW w:w="1170" w:type="dxa"/>
          </w:tcPr>
          <w:p w14:paraId="1DD576A1" w14:textId="25008C00" w:rsidR="00D36ABE" w:rsidRPr="00AE1D16" w:rsidRDefault="00D36ABE" w:rsidP="00AE1D1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2134D389" w14:textId="77777777" w:rsidR="00D36ABE" w:rsidRPr="00AE1D16" w:rsidRDefault="00D36ABE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520" w:type="dxa"/>
            <w:gridSpan w:val="3"/>
            <w:hideMark/>
          </w:tcPr>
          <w:p w14:paraId="02A3E878" w14:textId="77777777" w:rsidR="00D36ABE" w:rsidRPr="00AE1D16" w:rsidRDefault="00D36ABE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D36ABE" w:rsidRPr="00AE1D16" w14:paraId="62F543BE" w14:textId="77777777" w:rsidTr="000B1665">
        <w:trPr>
          <w:trHeight w:val="103"/>
          <w:tblHeader/>
        </w:trPr>
        <w:tc>
          <w:tcPr>
            <w:tcW w:w="5220" w:type="dxa"/>
            <w:shd w:val="clear" w:color="auto" w:fill="auto"/>
          </w:tcPr>
          <w:p w14:paraId="2F5F0844" w14:textId="77777777" w:rsidR="00D36ABE" w:rsidRPr="00AE1D16" w:rsidRDefault="00D36ABE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BCCF6A9" w14:textId="77777777" w:rsidR="00D36ABE" w:rsidRPr="00AE1D16" w:rsidRDefault="00D36ABE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311FA90E" w14:textId="77777777" w:rsidR="00D36ABE" w:rsidRPr="00AE1D16" w:rsidRDefault="00D36ABE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26A55B13" w14:textId="0FB8A0C0" w:rsidR="00D36ABE" w:rsidRPr="00AE1D16" w:rsidRDefault="00E93A22" w:rsidP="00AE1D1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30A3AB57" w14:textId="77777777" w:rsidR="00D36ABE" w:rsidRPr="00AE1D16" w:rsidRDefault="00D36ABE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1F0EE5E" w14:textId="28DB849B" w:rsidR="00D36ABE" w:rsidRPr="00AE1D16" w:rsidRDefault="00E93A22" w:rsidP="00AE1D16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</w:tr>
      <w:tr w:rsidR="00D36ABE" w:rsidRPr="00AE1D16" w14:paraId="01D9BBFD" w14:textId="77777777" w:rsidTr="000B1665">
        <w:trPr>
          <w:tblHeader/>
        </w:trPr>
        <w:tc>
          <w:tcPr>
            <w:tcW w:w="5220" w:type="dxa"/>
          </w:tcPr>
          <w:p w14:paraId="7634C7AE" w14:textId="77777777" w:rsidR="00D36ABE" w:rsidRPr="00AE1D16" w:rsidRDefault="00D36ABE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1DD617C" w14:textId="77777777" w:rsidR="00D36ABE" w:rsidRPr="00AE1D16" w:rsidRDefault="00D36ABE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4F1B4E2" w14:textId="77777777" w:rsidR="00D36ABE" w:rsidRPr="00AE1D16" w:rsidRDefault="00D36ABE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47B4E59E" w14:textId="77777777" w:rsidR="00D36ABE" w:rsidRPr="00AE1D16" w:rsidRDefault="00D36ABE" w:rsidP="00AE1D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36ABE" w:rsidRPr="00AE1D16" w14:paraId="301929D9" w14:textId="77777777" w:rsidTr="000B1665">
        <w:trPr>
          <w:cantSplit/>
        </w:trPr>
        <w:tc>
          <w:tcPr>
            <w:tcW w:w="5220" w:type="dxa"/>
            <w:shd w:val="clear" w:color="auto" w:fill="auto"/>
          </w:tcPr>
          <w:p w14:paraId="190D875E" w14:textId="218D27C0" w:rsidR="00D36ABE" w:rsidRPr="00AE1D16" w:rsidRDefault="00D36ABE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1170" w:type="dxa"/>
          </w:tcPr>
          <w:p w14:paraId="370EEC4E" w14:textId="77777777" w:rsidR="00D36ABE" w:rsidRPr="00AE1D16" w:rsidRDefault="00D36ABE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28C3DEF" w14:textId="77777777" w:rsidR="00D36ABE" w:rsidRPr="00AE1D16" w:rsidRDefault="00D36ABE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30CC3E" w14:textId="6DB8E7BD" w:rsidR="00D36ABE" w:rsidRPr="00AE1D16" w:rsidRDefault="00E93A22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  <w:r w:rsidR="00D36ABE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10185F3C" w14:textId="77777777" w:rsidR="00D36ABE" w:rsidRPr="00AE1D16" w:rsidRDefault="00D36ABE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0A4C2E" w14:textId="0845DFB9" w:rsidR="00D36ABE" w:rsidRPr="00AE1D16" w:rsidRDefault="00E93A22" w:rsidP="00AE1D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  <w:r w:rsidR="00D36AB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</w:tbl>
    <w:p w14:paraId="6A2FD9EA" w14:textId="77777777" w:rsidR="00D36ABE" w:rsidRPr="00AE1D16" w:rsidRDefault="00D36ABE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5310535" w14:textId="10A3A3BB" w:rsidR="00D36ABE" w:rsidRPr="00AE1D16" w:rsidRDefault="00E953E7" w:rsidP="00AE1D16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กลุ่มบริษัทไม่มีหนี้สินที่เกิดขึ้นจากสัญญาที่</w:t>
      </w:r>
      <w:r w:rsidR="00D36ABE" w:rsidRPr="00AE1D16">
        <w:rPr>
          <w:rFonts w:asciiTheme="majorBidi" w:hAnsiTheme="majorBidi" w:cstheme="majorBidi" w:hint="cs"/>
          <w:sz w:val="28"/>
          <w:szCs w:val="28"/>
          <w:cs/>
        </w:rPr>
        <w:t xml:space="preserve">มีกำหนดส่งมอบสินค้าให้กับลูกค้าเกินกว่า </w:t>
      </w:r>
      <w:r w:rsidR="00E93A22" w:rsidRPr="00E93A22">
        <w:rPr>
          <w:rFonts w:asciiTheme="majorBidi" w:hAnsiTheme="majorBidi" w:cstheme="majorBidi"/>
          <w:sz w:val="28"/>
          <w:szCs w:val="28"/>
        </w:rPr>
        <w:t>12</w:t>
      </w:r>
      <w:r w:rsidR="00D36ABE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D36ABE" w:rsidRPr="00AE1D16">
        <w:rPr>
          <w:rFonts w:asciiTheme="majorBidi" w:hAnsiTheme="majorBidi" w:cstheme="majorBidi" w:hint="cs"/>
          <w:sz w:val="28"/>
          <w:szCs w:val="28"/>
          <w:cs/>
        </w:rPr>
        <w:t>เดือนนับจากวันที่รายงาน</w:t>
      </w:r>
    </w:p>
    <w:p w14:paraId="09CBDEA9" w14:textId="6D29A5E6" w:rsidR="00D36ABE" w:rsidRPr="00AE1D16" w:rsidRDefault="00D36ABE" w:rsidP="00AE1D16">
      <w:pPr>
        <w:spacing w:line="240" w:lineRule="auto"/>
        <w:ind w:left="547"/>
        <w:rPr>
          <w:rFonts w:asciiTheme="majorBidi" w:hAnsiTheme="majorBidi" w:cstheme="majorBidi"/>
          <w:i/>
          <w:iCs/>
          <w:sz w:val="28"/>
          <w:szCs w:val="28"/>
        </w:rPr>
      </w:pPr>
    </w:p>
    <w:p w14:paraId="71CE64B5" w14:textId="141508FB" w:rsidR="00D36ABE" w:rsidRPr="00AE1D16" w:rsidRDefault="00D36ABE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หนี้สินที่เกิดจากสัญญาของกลุ่มบริษัท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607</w:t>
      </w:r>
      <w:r w:rsidR="00E953E7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37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ถูกรับรู้เป็นรายได้ในระหว่างปี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498</w:t>
      </w:r>
      <w:r w:rsidR="00E953E7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15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58EB4931" w14:textId="77777777" w:rsidR="00722B3F" w:rsidRPr="00AE1D16" w:rsidRDefault="00722B3F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97"/>
        <w:gridCol w:w="1313"/>
        <w:gridCol w:w="270"/>
        <w:gridCol w:w="1459"/>
        <w:gridCol w:w="243"/>
        <w:gridCol w:w="1216"/>
      </w:tblGrid>
      <w:tr w:rsidR="007367E7" w:rsidRPr="00AE1D16" w14:paraId="4AA89439" w14:textId="77777777" w:rsidTr="000B1665">
        <w:trPr>
          <w:tblHeader/>
        </w:trPr>
        <w:tc>
          <w:tcPr>
            <w:tcW w:w="2553" w:type="pct"/>
            <w:vMerge w:val="restart"/>
            <w:vAlign w:val="bottom"/>
          </w:tcPr>
          <w:p w14:paraId="61FB377B" w14:textId="483E5456" w:rsidR="007367E7" w:rsidRPr="00AE1D16" w:rsidRDefault="007367E7" w:rsidP="00AE1D16">
            <w:pPr>
              <w:spacing w:line="240" w:lineRule="auto"/>
              <w:ind w:left="159" w:hanging="159"/>
              <w:jc w:val="lef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C66851"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ที่ยังปฏิบัติ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ไม่เสร็จสิ้น</w:t>
            </w:r>
          </w:p>
        </w:tc>
        <w:tc>
          <w:tcPr>
            <w:tcW w:w="2447" w:type="pct"/>
            <w:gridSpan w:val="5"/>
          </w:tcPr>
          <w:p w14:paraId="7D8C51FB" w14:textId="77777777" w:rsidR="007367E7" w:rsidRPr="00AE1D16" w:rsidRDefault="007367E7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367E7" w:rsidRPr="00AE1D16" w14:paraId="6893DB11" w14:textId="77777777" w:rsidTr="000B1665">
        <w:trPr>
          <w:tblHeader/>
        </w:trPr>
        <w:tc>
          <w:tcPr>
            <w:tcW w:w="2553" w:type="pct"/>
            <w:vMerge/>
          </w:tcPr>
          <w:p w14:paraId="404B2134" w14:textId="77777777" w:rsidR="007367E7" w:rsidRPr="00AE1D16" w:rsidRDefault="007367E7" w:rsidP="00AE1D16">
            <w:pPr>
              <w:spacing w:line="240" w:lineRule="auto"/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4" w:type="pct"/>
            <w:vAlign w:val="center"/>
          </w:tcPr>
          <w:p w14:paraId="43570DE5" w14:textId="77777777" w:rsidR="00C47A82" w:rsidRPr="00AE1D16" w:rsidRDefault="00C47A82" w:rsidP="00AE1D16">
            <w:pPr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463584" w14:textId="0D5BC068" w:rsidR="007367E7" w:rsidRPr="00AE1D16" w:rsidRDefault="007367E7" w:rsidP="00AE1D16">
            <w:pPr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="00C47A82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7" w:type="pct"/>
            <w:vAlign w:val="center"/>
          </w:tcPr>
          <w:p w14:paraId="077FB278" w14:textId="77777777" w:rsidR="007367E7" w:rsidRPr="00AE1D16" w:rsidRDefault="007367E7" w:rsidP="00AE1D16">
            <w:pPr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3" w:type="pct"/>
            <w:vAlign w:val="center"/>
          </w:tcPr>
          <w:p w14:paraId="48EE4AD5" w14:textId="218F940E" w:rsidR="007367E7" w:rsidRPr="00AE1D16" w:rsidRDefault="007367E7" w:rsidP="00AE1D16">
            <w:pPr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78B9B1C8" w14:textId="0CFFAD93" w:rsidR="007367E7" w:rsidRPr="00AE1D16" w:rsidRDefault="007367E7" w:rsidP="00AE1D16">
            <w:pPr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2" w:type="pct"/>
            <w:vAlign w:val="center"/>
          </w:tcPr>
          <w:p w14:paraId="06E62EC9" w14:textId="77777777" w:rsidR="007367E7" w:rsidRPr="00AE1D16" w:rsidRDefault="007367E7" w:rsidP="00AE1D16">
            <w:pPr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1" w:type="pct"/>
            <w:vAlign w:val="center"/>
          </w:tcPr>
          <w:p w14:paraId="5151466A" w14:textId="77777777" w:rsidR="00C47A82" w:rsidRPr="00AE1D16" w:rsidRDefault="00C47A82" w:rsidP="00AE1D16">
            <w:pPr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9D8280" w14:textId="27D77C4F" w:rsidR="007367E7" w:rsidRPr="00AE1D16" w:rsidRDefault="007367E7" w:rsidP="00AE1D16">
            <w:pPr>
              <w:spacing w:line="240" w:lineRule="auto"/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="003D7B57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367E7" w:rsidRPr="00AE1D16" w14:paraId="138E7CED" w14:textId="77777777" w:rsidTr="000B1665">
        <w:trPr>
          <w:tblHeader/>
        </w:trPr>
        <w:tc>
          <w:tcPr>
            <w:tcW w:w="2553" w:type="pct"/>
          </w:tcPr>
          <w:p w14:paraId="0B47FA90" w14:textId="77777777" w:rsidR="007367E7" w:rsidRPr="00AE1D16" w:rsidRDefault="007367E7" w:rsidP="00AE1D16">
            <w:pPr>
              <w:pStyle w:val="BodyText"/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7" w:type="pct"/>
            <w:gridSpan w:val="5"/>
          </w:tcPr>
          <w:p w14:paraId="32671F97" w14:textId="77777777" w:rsidR="007367E7" w:rsidRPr="00AE1D16" w:rsidRDefault="007367E7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367E7" w:rsidRPr="00AE1D16" w14:paraId="213010C9" w14:textId="77777777" w:rsidTr="000B1665">
        <w:trPr>
          <w:tblHeader/>
        </w:trPr>
        <w:tc>
          <w:tcPr>
            <w:tcW w:w="2553" w:type="pct"/>
          </w:tcPr>
          <w:p w14:paraId="5C5B53AE" w14:textId="75051C2A" w:rsidR="007367E7" w:rsidRPr="00AE1D16" w:rsidRDefault="007367E7" w:rsidP="00AE1D16">
            <w:pPr>
              <w:pStyle w:val="BodyText"/>
              <w:spacing w:after="0" w:line="240" w:lineRule="auto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447" w:type="pct"/>
            <w:gridSpan w:val="5"/>
          </w:tcPr>
          <w:p w14:paraId="438ED97C" w14:textId="77777777" w:rsidR="007367E7" w:rsidRPr="00AE1D16" w:rsidRDefault="007367E7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A0DE8" w:rsidRPr="00AE1D16" w14:paraId="55B77665" w14:textId="77777777" w:rsidTr="000B1665">
        <w:tc>
          <w:tcPr>
            <w:tcW w:w="2553" w:type="pct"/>
            <w:vAlign w:val="bottom"/>
          </w:tcPr>
          <w:p w14:paraId="4C00C111" w14:textId="7DD549C5" w:rsidR="005A0DE8" w:rsidRPr="00AE1D16" w:rsidRDefault="005A0DE8" w:rsidP="00AE1D16">
            <w:pPr>
              <w:pStyle w:val="BodyText"/>
              <w:spacing w:after="0" w:line="240" w:lineRule="auto"/>
              <w:ind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714" w:type="pct"/>
            <w:vAlign w:val="bottom"/>
          </w:tcPr>
          <w:p w14:paraId="53FB7F0B" w14:textId="550C486A" w:rsidR="005A0DE8" w:rsidRPr="00AE1D16" w:rsidRDefault="00E93A22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4045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="003F4045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7" w:type="pct"/>
            <w:vAlign w:val="bottom"/>
          </w:tcPr>
          <w:p w14:paraId="7245A8FA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93" w:type="pct"/>
            <w:vAlign w:val="bottom"/>
          </w:tcPr>
          <w:p w14:paraId="757072CE" w14:textId="4D88B896" w:rsidR="005A0DE8" w:rsidRPr="00AE1D16" w:rsidRDefault="005A0DE8" w:rsidP="00AE1D16">
            <w:pPr>
              <w:pStyle w:val="BodyText"/>
              <w:tabs>
                <w:tab w:val="decimal" w:pos="830"/>
              </w:tabs>
              <w:spacing w:after="0" w:line="240" w:lineRule="auto"/>
              <w:ind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75F14FEE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45944A7B" w14:textId="33A546D9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left="-60" w:right="-1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0DE8" w:rsidRPr="00AE1D16" w14:paraId="6F7351E0" w14:textId="77777777" w:rsidTr="000B1665">
        <w:tc>
          <w:tcPr>
            <w:tcW w:w="2553" w:type="pct"/>
          </w:tcPr>
          <w:p w14:paraId="7A45D462" w14:textId="07E4D72F" w:rsidR="005A0DE8" w:rsidRPr="00AE1D16" w:rsidRDefault="005A0DE8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</w:p>
        </w:tc>
        <w:tc>
          <w:tcPr>
            <w:tcW w:w="714" w:type="pct"/>
          </w:tcPr>
          <w:p w14:paraId="63F1AFAE" w14:textId="4DAEC526" w:rsidR="005A0DE8" w:rsidRPr="00AE1D16" w:rsidRDefault="00E93A22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126" w:right="-11" w:hanging="23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88564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7" w:type="pct"/>
          </w:tcPr>
          <w:p w14:paraId="49ED9E9F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3" w:type="pct"/>
          </w:tcPr>
          <w:p w14:paraId="3BEB0FA1" w14:textId="16EDA2AE" w:rsidR="005A0DE8" w:rsidRPr="00AE1D16" w:rsidRDefault="00E93A22" w:rsidP="00AE1D16">
            <w:pPr>
              <w:pStyle w:val="BodyText"/>
              <w:tabs>
                <w:tab w:val="decimal" w:pos="732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A0DE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2" w:type="pct"/>
          </w:tcPr>
          <w:p w14:paraId="43C37379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3C31B695" w14:textId="669BCDDE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0DE8" w:rsidRPr="00AE1D16" w14:paraId="03B24C1D" w14:textId="77777777" w:rsidTr="000B1665">
        <w:tc>
          <w:tcPr>
            <w:tcW w:w="2553" w:type="pct"/>
          </w:tcPr>
          <w:p w14:paraId="7E6C4884" w14:textId="77777777" w:rsidR="005A0DE8" w:rsidRPr="00AE1D16" w:rsidRDefault="005A0DE8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B26D901" w14:textId="1176B8D7" w:rsidR="005A0DE8" w:rsidRPr="00AE1D16" w:rsidRDefault="00E93A22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C4E6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699</w:t>
            </w:r>
            <w:r w:rsidR="0088564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47" w:type="pct"/>
          </w:tcPr>
          <w:p w14:paraId="3C5FC851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419493CF" w14:textId="0BA2DBCC" w:rsidR="005A0DE8" w:rsidRPr="00AE1D16" w:rsidRDefault="00E93A22" w:rsidP="00AE1D16">
            <w:pPr>
              <w:pStyle w:val="BodyText"/>
              <w:tabs>
                <w:tab w:val="decimal" w:pos="732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5A0DE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32" w:type="pct"/>
          </w:tcPr>
          <w:p w14:paraId="7BF73181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322BD" w14:textId="0235B217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left="-107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5A0DE8" w:rsidRPr="00AE1D16" w14:paraId="099F950F" w14:textId="77777777" w:rsidTr="000B1665">
        <w:tc>
          <w:tcPr>
            <w:tcW w:w="2553" w:type="pct"/>
          </w:tcPr>
          <w:p w14:paraId="6176D458" w14:textId="77777777" w:rsidR="005A0DE8" w:rsidRPr="00AE1D16" w:rsidRDefault="005A0DE8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4" w:type="pct"/>
            <w:tcBorders>
              <w:top w:val="double" w:sz="4" w:space="0" w:color="auto"/>
            </w:tcBorders>
          </w:tcPr>
          <w:p w14:paraId="26BD28B5" w14:textId="77777777" w:rsidR="005A0DE8" w:rsidRPr="00AE1D16" w:rsidRDefault="005A0DE8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" w:type="pct"/>
          </w:tcPr>
          <w:p w14:paraId="41CF8171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3" w:type="pct"/>
            <w:tcBorders>
              <w:top w:val="double" w:sz="4" w:space="0" w:color="auto"/>
            </w:tcBorders>
          </w:tcPr>
          <w:p w14:paraId="50A5B626" w14:textId="77777777" w:rsidR="005A0DE8" w:rsidRPr="00AE1D16" w:rsidRDefault="005A0DE8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2" w:type="pct"/>
          </w:tcPr>
          <w:p w14:paraId="0049B171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2628E32A" w14:textId="77777777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left="-107" w:right="-18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A0DE8" w:rsidRPr="00AE1D16" w14:paraId="178AF994" w14:textId="77777777" w:rsidTr="000B1665">
        <w:tc>
          <w:tcPr>
            <w:tcW w:w="2553" w:type="pct"/>
          </w:tcPr>
          <w:p w14:paraId="1582B3BA" w14:textId="577A84B6" w:rsidR="005A0DE8" w:rsidRPr="00AE1D16" w:rsidRDefault="005A0DE8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714" w:type="pct"/>
          </w:tcPr>
          <w:p w14:paraId="5235B59E" w14:textId="77777777" w:rsidR="005A0DE8" w:rsidRPr="00AE1D16" w:rsidRDefault="005A0DE8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1856070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</w:tcPr>
          <w:p w14:paraId="24D19410" w14:textId="77777777" w:rsidR="005A0DE8" w:rsidRPr="00AE1D16" w:rsidRDefault="005A0DE8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729E888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3DCA5E28" w14:textId="77777777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left="-107" w:right="-1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A0DE8" w:rsidRPr="00AE1D16" w14:paraId="7DA81167" w14:textId="77777777" w:rsidTr="000B1665">
        <w:tc>
          <w:tcPr>
            <w:tcW w:w="2553" w:type="pct"/>
            <w:vAlign w:val="bottom"/>
          </w:tcPr>
          <w:p w14:paraId="186BF34B" w14:textId="3590AF07" w:rsidR="005A0DE8" w:rsidRPr="00AE1D16" w:rsidRDefault="005A0DE8" w:rsidP="00AE1D16">
            <w:pPr>
              <w:tabs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อสังหาริมทรัพย์พัฒนาเพื่อขาย</w:t>
            </w:r>
          </w:p>
        </w:tc>
        <w:tc>
          <w:tcPr>
            <w:tcW w:w="714" w:type="pct"/>
            <w:vAlign w:val="bottom"/>
          </w:tcPr>
          <w:p w14:paraId="00615074" w14:textId="4A2B53E1" w:rsidR="005A0DE8" w:rsidRPr="00AE1D16" w:rsidRDefault="00E93A22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A0DE8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5A0DE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47" w:type="pct"/>
            <w:vAlign w:val="bottom"/>
          </w:tcPr>
          <w:p w14:paraId="30581B34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  <w:vAlign w:val="bottom"/>
          </w:tcPr>
          <w:p w14:paraId="3F18620C" w14:textId="519D734D" w:rsidR="005A0DE8" w:rsidRPr="00AE1D16" w:rsidRDefault="005A0DE8" w:rsidP="00AE1D16">
            <w:pPr>
              <w:pStyle w:val="BodyText"/>
              <w:tabs>
                <w:tab w:val="decimal" w:pos="830"/>
              </w:tabs>
              <w:spacing w:after="0" w:line="240" w:lineRule="auto"/>
              <w:ind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vAlign w:val="bottom"/>
          </w:tcPr>
          <w:p w14:paraId="25764B84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vAlign w:val="bottom"/>
          </w:tcPr>
          <w:p w14:paraId="463BC2AC" w14:textId="38268B78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right="-1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0DE8" w:rsidRPr="00AE1D16" w14:paraId="61DE5753" w14:textId="77777777" w:rsidTr="000B1665">
        <w:tc>
          <w:tcPr>
            <w:tcW w:w="2553" w:type="pct"/>
          </w:tcPr>
          <w:p w14:paraId="2513CD75" w14:textId="73D3F105" w:rsidR="005A0DE8" w:rsidRPr="00AE1D16" w:rsidRDefault="005A0DE8" w:rsidP="00AE1D16">
            <w:pPr>
              <w:tabs>
                <w:tab w:val="left" w:pos="2643"/>
              </w:tabs>
              <w:spacing w:line="240" w:lineRule="auto"/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การบริการ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03BDD461" w14:textId="4BB78650" w:rsidR="005A0DE8" w:rsidRPr="00AE1D16" w:rsidRDefault="00E93A22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5A0DE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7" w:type="pct"/>
          </w:tcPr>
          <w:p w14:paraId="24893CAB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3FE94523" w14:textId="076F1381" w:rsidR="005A0DE8" w:rsidRPr="00AE1D16" w:rsidRDefault="00E93A22" w:rsidP="00AE1D16">
            <w:pPr>
              <w:pStyle w:val="BodyText"/>
              <w:tabs>
                <w:tab w:val="decimal" w:pos="732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A0DE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5A0DE8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2" w:type="pct"/>
          </w:tcPr>
          <w:p w14:paraId="730E2175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00268C3B" w14:textId="478C269C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right="-1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A0DE8" w:rsidRPr="00AE1D16" w14:paraId="4B822EE6" w14:textId="77777777" w:rsidTr="000B1665">
        <w:tc>
          <w:tcPr>
            <w:tcW w:w="2553" w:type="pct"/>
          </w:tcPr>
          <w:p w14:paraId="32E85C12" w14:textId="422B2EB1" w:rsidR="005A0DE8" w:rsidRPr="00AE1D16" w:rsidRDefault="005A0DE8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1720EB7E" w14:textId="7B5D8A0C" w:rsidR="005A0DE8" w:rsidRPr="00AE1D16" w:rsidRDefault="003F4045" w:rsidP="00AE1D16">
            <w:pPr>
              <w:pStyle w:val="BodyText"/>
              <w:tabs>
                <w:tab w:val="decimal" w:pos="667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E93A22" w:rsidRPr="00E93A22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333</w:t>
            </w:r>
            <w:r w:rsidR="00885646" w:rsidRPr="00AE1D1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33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7" w:type="pct"/>
          </w:tcPr>
          <w:p w14:paraId="64F70927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14:paraId="742708D6" w14:textId="3CE45A5D" w:rsidR="005A0DE8" w:rsidRPr="00AE1D16" w:rsidRDefault="00E93A22" w:rsidP="00AE1D16">
            <w:pPr>
              <w:pStyle w:val="BodyText"/>
              <w:tabs>
                <w:tab w:val="decimal" w:pos="732"/>
              </w:tabs>
              <w:spacing w:after="0" w:line="240" w:lineRule="auto"/>
              <w:ind w:left="-107" w:right="-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5A0DE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5A0DE8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2" w:type="pct"/>
          </w:tcPr>
          <w:p w14:paraId="188AFA9F" w14:textId="77777777" w:rsidR="005A0DE8" w:rsidRPr="00AE1D16" w:rsidRDefault="005A0DE8" w:rsidP="00AE1D16">
            <w:pPr>
              <w:pStyle w:val="BodyText"/>
              <w:spacing w:after="0" w:line="240" w:lineRule="auto"/>
              <w:ind w:left="-107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D696D" w14:textId="57B832DB" w:rsidR="005A0DE8" w:rsidRPr="00AE1D16" w:rsidRDefault="005A0DE8" w:rsidP="00AE1D16">
            <w:pPr>
              <w:pStyle w:val="BodyText"/>
              <w:tabs>
                <w:tab w:val="decimal" w:pos="753"/>
              </w:tabs>
              <w:spacing w:after="0" w:line="240" w:lineRule="auto"/>
              <w:ind w:right="-1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605E90FD" w14:textId="77777777" w:rsidR="0081694D" w:rsidRPr="00AE1D16" w:rsidRDefault="0081694D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  <w:shd w:val="clear" w:color="auto" w:fill="D9D9D9" w:themeFill="background1" w:themeFillShade="D9"/>
        </w:rPr>
      </w:pPr>
    </w:p>
    <w:p w14:paraId="52723A55" w14:textId="180E2447" w:rsidR="00F44F1A" w:rsidRPr="00AE1D16" w:rsidRDefault="00F44F1A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bookmarkStart w:id="19" w:name="_Hlk56204402"/>
      <w:r w:rsidRPr="00AE1D16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1897F13B" w14:textId="77777777" w:rsidR="00F44F1A" w:rsidRPr="00AE1D16" w:rsidRDefault="00F44F1A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74312C4F" w14:textId="55A89053" w:rsidR="00FE0187" w:rsidRPr="00AE1D16" w:rsidRDefault="0081694D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="0057078A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7078A" w:rsidRPr="00AE1D1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หรือกลุ่มบริษัทรับรู้รายได้ในจำนวนเงินซึ่งสอดคล้องโดยตรงกับมูลค่าที่ให้กับลูกค้า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208907FC" w14:textId="77777777" w:rsidR="00343740" w:rsidRPr="00AE1D16" w:rsidRDefault="00343740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bookmarkEnd w:id="19"/>
    <w:p w14:paraId="206234D1" w14:textId="5F8BF712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ค่าใช้จ่ายตามลักษณะ</w:t>
      </w:r>
    </w:p>
    <w:p w14:paraId="72910BF1" w14:textId="77777777" w:rsidR="003B14EA" w:rsidRPr="00AE1D16" w:rsidRDefault="003B14E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41840A79" w14:textId="31890FA6" w:rsidR="00383333" w:rsidRPr="00AE1D16" w:rsidRDefault="003B14EA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ๆ ดังนี้</w:t>
      </w:r>
    </w:p>
    <w:p w14:paraId="722A11F1" w14:textId="0C387FF8" w:rsidR="00974A43" w:rsidRPr="00AE1D16" w:rsidRDefault="00974A43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64071" w:rsidRPr="00AE1D16" w14:paraId="45D6B709" w14:textId="77777777" w:rsidTr="00E64071">
        <w:trPr>
          <w:tblHeader/>
        </w:trPr>
        <w:tc>
          <w:tcPr>
            <w:tcW w:w="4050" w:type="dxa"/>
            <w:shd w:val="clear" w:color="auto" w:fill="FFFFFF"/>
          </w:tcPr>
          <w:p w14:paraId="0FDF38F7" w14:textId="77777777" w:rsidR="00E64071" w:rsidRPr="00AE1D16" w:rsidRDefault="00E64071" w:rsidP="00AE1D16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614AB01" w14:textId="77777777" w:rsidR="00E64071" w:rsidRPr="00AE1D16" w:rsidRDefault="00E6407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41F1324F" w14:textId="77777777" w:rsidR="00E64071" w:rsidRPr="00AE1D16" w:rsidRDefault="00E6407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5D23EA0C" w14:textId="77777777" w:rsidR="00E64071" w:rsidRPr="00AE1D16" w:rsidRDefault="00E64071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071" w:rsidRPr="00AE1D16" w14:paraId="1BC4557C" w14:textId="77777777" w:rsidTr="00E64071">
        <w:trPr>
          <w:tblHeader/>
        </w:trPr>
        <w:tc>
          <w:tcPr>
            <w:tcW w:w="4050" w:type="dxa"/>
            <w:shd w:val="clear" w:color="auto" w:fill="FFFFFF"/>
          </w:tcPr>
          <w:p w14:paraId="5938A497" w14:textId="77777777" w:rsidR="00E64071" w:rsidRPr="00AE1D16" w:rsidRDefault="00E64071" w:rsidP="00AE1D16">
            <w:pPr>
              <w:spacing w:line="240" w:lineRule="auto"/>
              <w:ind w:left="342"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79D564BE" w14:textId="59D88050" w:rsidR="00E64071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0A86B88D" w14:textId="77777777" w:rsidR="00E64071" w:rsidRPr="00AE1D16" w:rsidRDefault="00E64071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6D629F82" w14:textId="058C810D" w:rsidR="00E64071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FFFFFF"/>
          </w:tcPr>
          <w:p w14:paraId="7B8E3775" w14:textId="77777777" w:rsidR="00E64071" w:rsidRPr="00AE1D16" w:rsidRDefault="00E6407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19F27FD0" w14:textId="6F1DC9C7" w:rsidR="00E64071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FFFFFF"/>
          </w:tcPr>
          <w:p w14:paraId="071E0F3B" w14:textId="77777777" w:rsidR="00E64071" w:rsidRPr="00AE1D16" w:rsidRDefault="00E64071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</w:tcPr>
          <w:p w14:paraId="273AF48C" w14:textId="061546BC" w:rsidR="00E64071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64071" w:rsidRPr="00AE1D16" w14:paraId="64DF7668" w14:textId="77777777" w:rsidTr="00E64071">
        <w:trPr>
          <w:tblHeader/>
        </w:trPr>
        <w:tc>
          <w:tcPr>
            <w:tcW w:w="4050" w:type="dxa"/>
          </w:tcPr>
          <w:p w14:paraId="5610397B" w14:textId="77777777" w:rsidR="00E64071" w:rsidRPr="00AE1D16" w:rsidRDefault="00E64071" w:rsidP="00AE1D16">
            <w:pPr>
              <w:spacing w:line="240" w:lineRule="auto"/>
              <w:ind w:left="342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30BD2FCC" w14:textId="77777777" w:rsidR="00E64071" w:rsidRPr="00AE1D16" w:rsidRDefault="00E64071" w:rsidP="00AE1D16">
            <w:pPr>
              <w:spacing w:line="240" w:lineRule="auto"/>
              <w:ind w:left="77" w:right="152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64071" w:rsidRPr="00AE1D16" w14:paraId="5E15959D" w14:textId="77777777" w:rsidTr="00E64071">
        <w:tc>
          <w:tcPr>
            <w:tcW w:w="4050" w:type="dxa"/>
          </w:tcPr>
          <w:p w14:paraId="6BCE50B1" w14:textId="77777777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ค่าซื้อที่ดินและงานก่อสร้างระหว่างปี</w:t>
            </w:r>
          </w:p>
        </w:tc>
        <w:tc>
          <w:tcPr>
            <w:tcW w:w="1080" w:type="dxa"/>
          </w:tcPr>
          <w:p w14:paraId="7805D74D" w14:textId="3F76D6FD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423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</w:tcPr>
          <w:p w14:paraId="1321AFE5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658EAE" w14:textId="0FC58F29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084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691F5C4F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3253E41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D2319B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8C5FA05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64071" w:rsidRPr="00AE1D16" w14:paraId="46AAC481" w14:textId="77777777" w:rsidTr="00E64071">
        <w:tc>
          <w:tcPr>
            <w:tcW w:w="4050" w:type="dxa"/>
          </w:tcPr>
          <w:p w14:paraId="7D19955A" w14:textId="77777777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</w:tcPr>
          <w:p w14:paraId="29617179" w14:textId="76421F86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318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1A4AF970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50064B" w14:textId="5C693B79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1E0E4576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48B8E05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D41A9A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C0D560C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64071" w:rsidRPr="00AE1D16" w14:paraId="3CC73B28" w14:textId="77777777" w:rsidTr="00E64071">
        <w:tc>
          <w:tcPr>
            <w:tcW w:w="4050" w:type="dxa"/>
          </w:tcPr>
          <w:p w14:paraId="204160E8" w14:textId="77777777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ค่าก๊าซธรรมชาติ</w:t>
            </w:r>
          </w:p>
        </w:tc>
        <w:tc>
          <w:tcPr>
            <w:tcW w:w="1080" w:type="dxa"/>
          </w:tcPr>
          <w:p w14:paraId="40BC02D4" w14:textId="3817EE14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627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07C54441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5D81ECC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23FE4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FF9E81E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4A9C04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6502C7B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64071" w:rsidRPr="00AE1D16" w14:paraId="02816838" w14:textId="77777777" w:rsidTr="00E64071">
        <w:tc>
          <w:tcPr>
            <w:tcW w:w="4050" w:type="dxa"/>
          </w:tcPr>
          <w:p w14:paraId="117893C1" w14:textId="2C29CDFB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การเปลี่ยนแปลงในอสังหาริมทรัพย์พัฒนาเพื่อขาย</w:t>
            </w:r>
          </w:p>
        </w:tc>
        <w:tc>
          <w:tcPr>
            <w:tcW w:w="1080" w:type="dxa"/>
          </w:tcPr>
          <w:p w14:paraId="374E21C1" w14:textId="4E00E4C9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143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4B71C606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067B7F7" w14:textId="2812AC3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905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06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0982AE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F1437EE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B2824C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D69E4F6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64071" w:rsidRPr="00AE1D16" w14:paraId="6681B419" w14:textId="77777777" w:rsidTr="00E64071">
        <w:tc>
          <w:tcPr>
            <w:tcW w:w="4050" w:type="dxa"/>
          </w:tcPr>
          <w:p w14:paraId="3987DE52" w14:textId="77777777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080" w:type="dxa"/>
          </w:tcPr>
          <w:p w14:paraId="4BEF23F2" w14:textId="263B1898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739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3042DEF2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06FB033" w14:textId="10F31735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27C7568A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54FC6F3" w14:textId="7DB72A0E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00901174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1FA32F5" w14:textId="4EF7A6DD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E64071" w:rsidRPr="00AE1D16" w14:paraId="4B98131C" w14:textId="77777777" w:rsidTr="00E64071">
        <w:tc>
          <w:tcPr>
            <w:tcW w:w="4050" w:type="dxa"/>
          </w:tcPr>
          <w:p w14:paraId="18E71949" w14:textId="77777777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47197DDA" w14:textId="78002B0C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774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37FDEC16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356E44E" w14:textId="0EA86544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578155C8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C4C482" w14:textId="02162AB3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72B36373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6FB23C4" w14:textId="2CF9AC57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</w:tr>
      <w:tr w:rsidR="00E64071" w:rsidRPr="00AE1D16" w14:paraId="4D58F898" w14:textId="77777777" w:rsidTr="00E64071">
        <w:tc>
          <w:tcPr>
            <w:tcW w:w="4050" w:type="dxa"/>
          </w:tcPr>
          <w:p w14:paraId="4446B957" w14:textId="0D24223F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/>
                <w:b/>
                <w:sz w:val="28"/>
                <w:szCs w:val="28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AB99367" w14:textId="48F10F88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7C58B19A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DC91CB9" w14:textId="6AB5533A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70" w:type="dxa"/>
          </w:tcPr>
          <w:p w14:paraId="275FE09E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13D982F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041B91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10A9092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64071" w:rsidRPr="00AE1D16" w14:paraId="0B237EA1" w14:textId="77777777" w:rsidTr="00E64071">
        <w:tc>
          <w:tcPr>
            <w:tcW w:w="4050" w:type="dxa"/>
          </w:tcPr>
          <w:p w14:paraId="6945CAF7" w14:textId="77777777" w:rsidR="00E64071" w:rsidRPr="00AE1D16" w:rsidRDefault="00E64071" w:rsidP="00AE1D16">
            <w:pPr>
              <w:spacing w:line="240" w:lineRule="auto"/>
              <w:ind w:left="-19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080" w:type="dxa"/>
          </w:tcPr>
          <w:p w14:paraId="4820C885" w14:textId="0AA858FF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155</w:t>
            </w:r>
            <w:r w:rsidR="00E64071" w:rsidRPr="00AE1D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2CB9715B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13E7E22" w14:textId="391093CF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3579C288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B28AFA1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E66D43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CFA588A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64071" w:rsidRPr="00AE1D16" w14:paraId="2C82BDB0" w14:textId="77777777" w:rsidTr="00E64071">
        <w:tc>
          <w:tcPr>
            <w:tcW w:w="4050" w:type="dxa"/>
          </w:tcPr>
          <w:p w14:paraId="6EDBC97B" w14:textId="77777777" w:rsidR="00E64071" w:rsidRPr="00AE1D16" w:rsidRDefault="00E64071" w:rsidP="00AE1D16">
            <w:pPr>
              <w:spacing w:line="240" w:lineRule="auto"/>
              <w:ind w:left="-48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/>
                <w:b/>
                <w:sz w:val="28"/>
                <w:szCs w:val="28"/>
                <w:cs/>
              </w:rPr>
              <w:t>ค่าซ่อมแซมดูแลรักษา</w:t>
            </w:r>
          </w:p>
        </w:tc>
        <w:tc>
          <w:tcPr>
            <w:tcW w:w="1080" w:type="dxa"/>
          </w:tcPr>
          <w:p w14:paraId="64C6DE81" w14:textId="4A27929C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3C52DE12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21E2A5C" w14:textId="356AEB24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6A4BF2BF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EAC75BB" w14:textId="19CB4A68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392D79CD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0A6727C" w14:textId="75259495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E64071" w:rsidRPr="00AE1D16" w14:paraId="482683B6" w14:textId="77777777" w:rsidTr="00E64071">
        <w:tc>
          <w:tcPr>
            <w:tcW w:w="4050" w:type="dxa"/>
          </w:tcPr>
          <w:p w14:paraId="2EB3DD15" w14:textId="77777777" w:rsidR="00E64071" w:rsidRPr="00AE1D16" w:rsidRDefault="00E64071" w:rsidP="00AE1D16">
            <w:pPr>
              <w:spacing w:line="240" w:lineRule="auto"/>
              <w:ind w:left="-48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</w:t>
            </w:r>
            <w:r w:rsidRPr="00AE1D1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การผลิตกระแสไฟฟ้า</w:t>
            </w:r>
          </w:p>
        </w:tc>
        <w:tc>
          <w:tcPr>
            <w:tcW w:w="1080" w:type="dxa"/>
            <w:shd w:val="clear" w:color="auto" w:fill="auto"/>
          </w:tcPr>
          <w:p w14:paraId="2810166E" w14:textId="5CAC8413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0C395215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0E941F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552E58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DFD1F1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5DA93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1F12F1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64071" w:rsidRPr="00AE1D16" w14:paraId="0FDDCFCA" w14:textId="77777777" w:rsidTr="00E64071">
        <w:tc>
          <w:tcPr>
            <w:tcW w:w="4050" w:type="dxa"/>
          </w:tcPr>
          <w:p w14:paraId="0897C6FF" w14:textId="77777777" w:rsidR="00E64071" w:rsidRPr="00AE1D16" w:rsidRDefault="00E64071" w:rsidP="00AE1D16">
            <w:pPr>
              <w:spacing w:line="240" w:lineRule="auto"/>
              <w:ind w:left="-48" w:firstLine="1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0FAD98D8" w14:textId="6369BF16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11CD41C8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A6148B0" w14:textId="203A0D60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512E2FCC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EC9739" w14:textId="3339C39A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5672580C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BA8A563" w14:textId="7AB3F575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E6407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</w:tr>
      <w:tr w:rsidR="00E64071" w:rsidRPr="00AE1D16" w14:paraId="1F3575BD" w14:textId="77777777" w:rsidTr="00E64071">
        <w:tc>
          <w:tcPr>
            <w:tcW w:w="4050" w:type="dxa"/>
          </w:tcPr>
          <w:p w14:paraId="4B791F92" w14:textId="7418F093" w:rsidR="00E64071" w:rsidRPr="00AE1D16" w:rsidRDefault="00E64071" w:rsidP="00AE1D16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รวมต้นทุน ต้นทุนในการจัดจำหน่าย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  <w:p w14:paraId="00BCFDCF" w14:textId="77777777" w:rsidR="00E64071" w:rsidRPr="00AE1D16" w:rsidRDefault="00E64071" w:rsidP="00AE1D16">
            <w:pPr>
              <w:spacing w:line="240" w:lineRule="auto"/>
              <w:ind w:left="-48" w:firstLine="12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และค่าใช้จ่ายในการบริหาร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F95A5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495CB455" w14:textId="3FE52B61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E6407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</w:t>
            </w:r>
            <w:r w:rsidR="00E6407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047EEF1C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A7AA90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F472249" w14:textId="78825A31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5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E6407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379</w:t>
            </w:r>
            <w:r w:rsidR="00E6407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66FB51C3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7CA0CC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2318EB9" w14:textId="73A21F1C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268</w:t>
            </w:r>
            <w:r w:rsidR="00E6407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123D162B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88239F" w14:textId="77777777" w:rsidR="00E64071" w:rsidRPr="00AE1D16" w:rsidRDefault="00E64071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CB66DA" w14:textId="70EDACF1" w:rsidR="00E64071" w:rsidRPr="00AE1D16" w:rsidRDefault="00E93A22" w:rsidP="00AE1D16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10" w:right="-12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242</w:t>
            </w:r>
            <w:r w:rsidR="00E6407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</w:p>
        </w:tc>
      </w:tr>
    </w:tbl>
    <w:p w14:paraId="388EFC4E" w14:textId="77777777" w:rsidR="00D16D6C" w:rsidRPr="00AE1D16" w:rsidRDefault="00D16D6C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  <w:cs/>
        </w:rPr>
      </w:pPr>
    </w:p>
    <w:p w14:paraId="14ACA3CE" w14:textId="76404636" w:rsidR="00D16D6C" w:rsidRPr="00AE1D16" w:rsidRDefault="00F8209D" w:rsidP="00AE1D16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กลุ่มบริษัทและบริษัทจ่ายเงินสมทบกองทุนสำรองเลี้ยงชีพสำหรับพนักงานของกลุ่มบริษัทและบริษัท</w:t>
      </w:r>
      <w:r w:rsidR="00877C13" w:rsidRPr="00AE1D16">
        <w:rPr>
          <w:rFonts w:asciiTheme="majorBidi" w:hAnsiTheme="majorBidi" w:cstheme="majorBidi" w:hint="cs"/>
          <w:sz w:val="28"/>
          <w:szCs w:val="28"/>
          <w:cs/>
        </w:rPr>
        <w:t xml:space="preserve">เป็นจำนวน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22</w:t>
      </w:r>
      <w:r w:rsidR="00877C13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04</w:t>
      </w:r>
      <w:r w:rsidR="00877C13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877C13" w:rsidRPr="00AE1D16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6</w:t>
      </w:r>
      <w:r w:rsidR="00877C13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98</w:t>
      </w:r>
      <w:r w:rsidR="00877C13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877C13" w:rsidRPr="00AE1D16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877C13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877C13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877C13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จำนวน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877C13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83</w:t>
      </w:r>
      <w:r w:rsidR="00877C13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77C13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877C13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877C13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77C13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  <w:r w:rsidR="00877C13" w:rsidRPr="00AE1D16">
        <w:rPr>
          <w:rFonts w:asciiTheme="majorBidi" w:hAnsiTheme="majorBidi" w:cstheme="majorBidi" w:hint="cs"/>
          <w:sz w:val="28"/>
          <w:szCs w:val="28"/>
          <w:cs/>
        </w:rPr>
        <w:t xml:space="preserve"> ซึ่งแสดงเป็นส่วนหนึ่งของค่าใช้จ่ายผลประโยชน์</w:t>
      </w:r>
      <w:r w:rsidR="00C23C13" w:rsidRPr="00AE1D16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877C13" w:rsidRPr="00AE1D16">
        <w:rPr>
          <w:rFonts w:asciiTheme="majorBidi" w:hAnsiTheme="majorBidi" w:cstheme="majorBidi" w:hint="cs"/>
          <w:sz w:val="28"/>
          <w:szCs w:val="28"/>
          <w:cs/>
        </w:rPr>
        <w:t>พนักงาน</w:t>
      </w:r>
    </w:p>
    <w:p w14:paraId="1C9C255B" w14:textId="77777777" w:rsidR="00877C13" w:rsidRPr="00AE1D16" w:rsidRDefault="00877C13" w:rsidP="00AE1D16">
      <w:pPr>
        <w:spacing w:line="240" w:lineRule="auto"/>
        <w:rPr>
          <w:rFonts w:asciiTheme="majorBidi" w:hAnsiTheme="majorBidi" w:cstheme="majorBidi"/>
          <w:cs/>
        </w:rPr>
      </w:pPr>
    </w:p>
    <w:p w14:paraId="1648C47D" w14:textId="77777777" w:rsidR="00C66851" w:rsidRPr="00AE1D16" w:rsidRDefault="00C66851" w:rsidP="00AE1D16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7862A5C0" w14:textId="79FA66DA" w:rsidR="00CA2670" w:rsidRPr="00AE1D16" w:rsidRDefault="00CA2670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ต้นทุนทางการเงิน</w:t>
      </w:r>
    </w:p>
    <w:p w14:paraId="365C1C62" w14:textId="3B63DDD8" w:rsidR="00CA2670" w:rsidRPr="00AE1D16" w:rsidRDefault="00CA2670" w:rsidP="00AE1D16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CA2670" w:rsidRPr="00AE1D16" w14:paraId="28C36289" w14:textId="77777777" w:rsidTr="00E64071">
        <w:trPr>
          <w:tblHeader/>
        </w:trPr>
        <w:tc>
          <w:tcPr>
            <w:tcW w:w="3240" w:type="dxa"/>
          </w:tcPr>
          <w:p w14:paraId="70281CB4" w14:textId="77777777" w:rsidR="00CA2670" w:rsidRPr="00AE1D16" w:rsidRDefault="00CA2670" w:rsidP="00AE1D16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21D94" w14:textId="77777777" w:rsidR="00CA2670" w:rsidRPr="00AE1D16" w:rsidRDefault="00CA2670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6958344" w14:textId="77777777" w:rsidR="00CA2670" w:rsidRPr="00AE1D16" w:rsidRDefault="00CA2670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9B300" w14:textId="77777777" w:rsidR="00CA2670" w:rsidRPr="00AE1D16" w:rsidRDefault="00CA2670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AB4E50A" w14:textId="77777777" w:rsidR="00CA2670" w:rsidRPr="00AE1D16" w:rsidRDefault="00CA2670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E2B" w:rsidRPr="00AE1D16" w14:paraId="4A37A131" w14:textId="77777777" w:rsidTr="00E64071">
        <w:trPr>
          <w:tblHeader/>
        </w:trPr>
        <w:tc>
          <w:tcPr>
            <w:tcW w:w="3240" w:type="dxa"/>
          </w:tcPr>
          <w:p w14:paraId="6AA7FA8F" w14:textId="77777777" w:rsidR="00C85E2B" w:rsidRPr="00AE1D16" w:rsidRDefault="00C85E2B" w:rsidP="00AE1D16">
            <w:pPr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442327" w14:textId="77777777" w:rsidR="00C85E2B" w:rsidRPr="00AE1D16" w:rsidRDefault="00C85E2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56057BE3" w14:textId="51EA83EF" w:rsidR="00C85E2B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B6EA2CF" w14:textId="77777777" w:rsidR="00C85E2B" w:rsidRPr="00AE1D16" w:rsidRDefault="00C85E2B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8B5E4" w14:textId="67D37250" w:rsidR="00C85E2B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216CBBD" w14:textId="77777777" w:rsidR="00C85E2B" w:rsidRPr="00AE1D16" w:rsidRDefault="00C85E2B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2D851" w14:textId="54B6E698" w:rsidR="00C85E2B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F818048" w14:textId="77777777" w:rsidR="00C85E2B" w:rsidRPr="00AE1D16" w:rsidRDefault="00C85E2B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23105D" w14:textId="65F04863" w:rsidR="00C85E2B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85E2B" w:rsidRPr="00AE1D16" w14:paraId="37FD1298" w14:textId="77777777" w:rsidTr="00E64071">
        <w:trPr>
          <w:tblHeader/>
        </w:trPr>
        <w:tc>
          <w:tcPr>
            <w:tcW w:w="3240" w:type="dxa"/>
          </w:tcPr>
          <w:p w14:paraId="532FB3BC" w14:textId="77777777" w:rsidR="00C85E2B" w:rsidRPr="00AE1D16" w:rsidRDefault="00C85E2B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0" w:type="dxa"/>
          </w:tcPr>
          <w:p w14:paraId="680F1274" w14:textId="77777777" w:rsidR="00C85E2B" w:rsidRPr="00AE1D16" w:rsidRDefault="00C85E2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5130" w:type="dxa"/>
            <w:gridSpan w:val="7"/>
          </w:tcPr>
          <w:p w14:paraId="2543E035" w14:textId="77777777" w:rsidR="00C85E2B" w:rsidRPr="00AE1D16" w:rsidRDefault="00C85E2B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AE1D16" w14:paraId="68ED7E3D" w14:textId="77777777" w:rsidTr="00E64071">
        <w:tc>
          <w:tcPr>
            <w:tcW w:w="3240" w:type="dxa"/>
          </w:tcPr>
          <w:p w14:paraId="02BF13AF" w14:textId="77777777" w:rsidR="00C85E2B" w:rsidRPr="00AE1D16" w:rsidRDefault="00C85E2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762D878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1760C5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E822A1" w14:textId="77777777" w:rsidR="00C85E2B" w:rsidRPr="00AE1D16" w:rsidRDefault="00C85E2B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57C1E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F74784" w14:textId="77777777" w:rsidR="00C85E2B" w:rsidRPr="00AE1D16" w:rsidRDefault="00C85E2B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F6AC6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82FDCE8" w14:textId="77777777" w:rsidR="00C85E2B" w:rsidRPr="00AE1D16" w:rsidRDefault="00C85E2B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3AAC36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left="-72" w:right="-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219" w:rsidRPr="00AE1D16" w14:paraId="477CA78E" w14:textId="77777777" w:rsidTr="00E64071">
        <w:tc>
          <w:tcPr>
            <w:tcW w:w="3240" w:type="dxa"/>
          </w:tcPr>
          <w:p w14:paraId="7A10D634" w14:textId="0A659DDA" w:rsidR="008E2219" w:rsidRPr="00AE1D16" w:rsidRDefault="008E221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72F6863E" w14:textId="3A158834" w:rsidR="008E2219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80" w:type="dxa"/>
          </w:tcPr>
          <w:p w14:paraId="7688F460" w14:textId="159BE6B2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7268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7F1410D1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60B33" w14:textId="6EC947AA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11788550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9F031C" w14:textId="7E032826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3369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0A473A18" w14:textId="77777777" w:rsidR="008E2219" w:rsidRPr="00AE1D16" w:rsidRDefault="008E2219" w:rsidP="00AE1D16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8C53ED" w14:textId="51E7ABAF" w:rsidR="008E2219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  <w:tr w:rsidR="008E2219" w:rsidRPr="00AE1D16" w14:paraId="215CA952" w14:textId="77777777" w:rsidTr="00E64071">
        <w:tc>
          <w:tcPr>
            <w:tcW w:w="3240" w:type="dxa"/>
          </w:tcPr>
          <w:p w14:paraId="1434C11D" w14:textId="77777777" w:rsidR="008E2219" w:rsidRPr="00AE1D16" w:rsidRDefault="008E221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46E136CC" w14:textId="77777777" w:rsidR="008E2219" w:rsidRPr="00AE1D16" w:rsidRDefault="008E2219" w:rsidP="00AE1D16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90011F7" w14:textId="0C3DFC6A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4C1116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22BE131D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F005F7" w14:textId="18243E4E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4321CB0B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737A5" w14:textId="0C8404C0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E3369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329E75D5" w14:textId="77777777" w:rsidR="008E2219" w:rsidRPr="00AE1D16" w:rsidRDefault="008E2219" w:rsidP="00AE1D16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B2B66" w14:textId="6A91BAE4" w:rsidR="008E2219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8E2219" w:rsidRPr="00AE1D16" w14:paraId="02917415" w14:textId="77777777" w:rsidTr="00E64071">
        <w:tc>
          <w:tcPr>
            <w:tcW w:w="3240" w:type="dxa"/>
          </w:tcPr>
          <w:p w14:paraId="7AD86A47" w14:textId="77777777" w:rsidR="008E2219" w:rsidRPr="00AE1D16" w:rsidRDefault="008E221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14:paraId="5B722E89" w14:textId="77777777" w:rsidR="008E2219" w:rsidRPr="00AE1D16" w:rsidRDefault="008E2219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702AA4" w14:textId="7CD44DAD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686</w:t>
            </w:r>
            <w:r w:rsidR="007268BD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5820AC7E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65295" w14:textId="69A77E80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541B2526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D08EF" w14:textId="0498713F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E3369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61FC8267" w14:textId="77777777" w:rsidR="008E2219" w:rsidRPr="00AE1D16" w:rsidRDefault="008E2219" w:rsidP="00AE1D16">
            <w:pPr>
              <w:tabs>
                <w:tab w:val="decimal" w:pos="432"/>
                <w:tab w:val="decimal" w:pos="687"/>
              </w:tabs>
              <w:spacing w:line="240" w:lineRule="auto"/>
              <w:ind w:left="-110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23917F" w14:textId="49420729" w:rsidR="008E2219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</w:tr>
      <w:tr w:rsidR="008E2219" w:rsidRPr="00AE1D16" w14:paraId="6AF156C8" w14:textId="77777777" w:rsidTr="00E64071">
        <w:tc>
          <w:tcPr>
            <w:tcW w:w="3240" w:type="dxa"/>
          </w:tcPr>
          <w:p w14:paraId="211EECEC" w14:textId="3A91B63C" w:rsidR="008E2219" w:rsidRPr="00AE1D16" w:rsidRDefault="008E221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3A73E26B" w14:textId="77777777" w:rsidR="008E2219" w:rsidRPr="00AE1D16" w:rsidRDefault="008E2219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AC1F4B2" w14:textId="6A79F0CE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4C1116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4DD511A0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2137A" w14:textId="1200CA8A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A81D576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E6D4CE" w14:textId="6000CFBE" w:rsidR="008E2219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E33695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7F7EB17F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6C61D1" w14:textId="15624DFC" w:rsidR="008E2219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E221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</w:tr>
      <w:tr w:rsidR="00723245" w:rsidRPr="00AE1D16" w14:paraId="597E4EAC" w14:textId="77777777" w:rsidTr="00E64071">
        <w:tc>
          <w:tcPr>
            <w:tcW w:w="3240" w:type="dxa"/>
          </w:tcPr>
          <w:p w14:paraId="375CD003" w14:textId="77777777" w:rsidR="00723245" w:rsidRPr="00AE1D16" w:rsidRDefault="00723245" w:rsidP="00AE1D16">
            <w:pPr>
              <w:spacing w:line="240" w:lineRule="auto"/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EA4D3EF" w14:textId="77777777" w:rsidR="00723245" w:rsidRPr="00AE1D16" w:rsidRDefault="00723245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80" w:type="dxa"/>
          </w:tcPr>
          <w:p w14:paraId="146377A8" w14:textId="77777777" w:rsidR="00723245" w:rsidRPr="00AE1D16" w:rsidRDefault="00723245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6F21703" w14:textId="77777777" w:rsidR="00723245" w:rsidRPr="00AE1D16" w:rsidRDefault="00723245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69A3A8" w14:textId="77777777" w:rsidR="00723245" w:rsidRPr="00AE1D16" w:rsidRDefault="00723245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FB84E80" w14:textId="77777777" w:rsidR="00723245" w:rsidRPr="00AE1D16" w:rsidRDefault="00723245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A888F9" w14:textId="77777777" w:rsidR="00723245" w:rsidRPr="00AE1D16" w:rsidRDefault="00723245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89B97B1" w14:textId="77777777" w:rsidR="00723245" w:rsidRPr="00AE1D16" w:rsidRDefault="00723245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735F9" w14:textId="77777777" w:rsidR="00723245" w:rsidRPr="00AE1D16" w:rsidRDefault="00723245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8E2219" w:rsidRPr="00AE1D16" w14:paraId="2464BA82" w14:textId="77777777" w:rsidTr="00E64071">
        <w:tc>
          <w:tcPr>
            <w:tcW w:w="3240" w:type="dxa"/>
          </w:tcPr>
          <w:p w14:paraId="78F1ECC3" w14:textId="77777777" w:rsidR="008E2219" w:rsidRPr="00AE1D16" w:rsidRDefault="008E221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        </w:t>
            </w:r>
          </w:p>
          <w:p w14:paraId="3F89440D" w14:textId="3654271A" w:rsidR="008E2219" w:rsidRPr="00AE1D16" w:rsidRDefault="008E2219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สินทรัพย์ที่เข้าเงื่อนไขส่วนที่บันทึก</w:t>
            </w:r>
          </w:p>
        </w:tc>
        <w:tc>
          <w:tcPr>
            <w:tcW w:w="900" w:type="dxa"/>
          </w:tcPr>
          <w:p w14:paraId="100483DD" w14:textId="77777777" w:rsidR="008E2219" w:rsidRPr="00AE1D16" w:rsidRDefault="008E2219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43604C" w14:textId="77777777" w:rsidR="008E2219" w:rsidRPr="00AE1D16" w:rsidRDefault="008E2219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20120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20755" w14:textId="77777777" w:rsidR="008E2219" w:rsidRPr="00AE1D16" w:rsidRDefault="008E2219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603880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643A46" w14:textId="77777777" w:rsidR="008E2219" w:rsidRPr="00AE1D16" w:rsidRDefault="008E2219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1C7CFB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35731" w14:textId="77777777" w:rsidR="008E2219" w:rsidRPr="00AE1D16" w:rsidRDefault="008E2219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E2219" w:rsidRPr="00AE1D16" w14:paraId="7F61A8D6" w14:textId="77777777" w:rsidTr="00E64071">
        <w:tc>
          <w:tcPr>
            <w:tcW w:w="3240" w:type="dxa"/>
          </w:tcPr>
          <w:p w14:paraId="5F264E1F" w14:textId="5EE8D5DC" w:rsidR="008E2219" w:rsidRPr="00AE1D16" w:rsidRDefault="008E2219" w:rsidP="0032765F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0E1B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37E398A3" w14:textId="4C2DEFAB" w:rsidR="008E2219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080" w:type="dxa"/>
          </w:tcPr>
          <w:p w14:paraId="316368BA" w14:textId="3607D2DB" w:rsidR="004C1116" w:rsidRPr="00AE1D16" w:rsidRDefault="004C1116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B5744C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64A74" w14:textId="2245FB99" w:rsidR="008E2219" w:rsidRPr="00AE1D16" w:rsidRDefault="008E2219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32F72A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40FAD9" w14:textId="7E44034F" w:rsidR="00E33695" w:rsidRPr="00AE1D16" w:rsidRDefault="00E33695" w:rsidP="00AE1D1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E42296" w14:textId="77777777" w:rsidR="008E2219" w:rsidRPr="00AE1D16" w:rsidRDefault="008E2219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BFC79" w14:textId="3DDFECB4" w:rsidR="008E2219" w:rsidRPr="00AE1D16" w:rsidRDefault="008E2219" w:rsidP="00AE1D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   -</w:t>
            </w:r>
          </w:p>
        </w:tc>
      </w:tr>
      <w:tr w:rsidR="00E416A4" w:rsidRPr="00AE1D16" w14:paraId="7FE41118" w14:textId="77777777" w:rsidTr="00E64071">
        <w:tc>
          <w:tcPr>
            <w:tcW w:w="3240" w:type="dxa"/>
          </w:tcPr>
          <w:p w14:paraId="4DD402AD" w14:textId="16E1B159" w:rsidR="00E416A4" w:rsidRPr="00AE1D16" w:rsidRDefault="00E416A4" w:rsidP="0032765F">
            <w:pPr>
              <w:tabs>
                <w:tab w:val="left" w:pos="594"/>
                <w:tab w:val="left" w:pos="684"/>
              </w:tabs>
              <w:spacing w:line="240" w:lineRule="auto"/>
              <w:ind w:left="540" w:hanging="36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0E1B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977881A" w14:textId="1F4B35EF" w:rsidR="00E416A4" w:rsidRPr="00AE1D16" w:rsidRDefault="00E416A4" w:rsidP="00AE1D16">
            <w:pPr>
              <w:pStyle w:val="acctfourfigures"/>
              <w:tabs>
                <w:tab w:val="clear" w:pos="765"/>
              </w:tabs>
              <w:spacing w:line="240" w:lineRule="auto"/>
              <w:ind w:left="-96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9AD44CE" w14:textId="04AF36A8" w:rsidR="00E416A4" w:rsidRPr="00AE1D16" w:rsidRDefault="00E416A4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357A3C" w14:textId="77777777" w:rsidR="00E416A4" w:rsidRPr="00AE1D16" w:rsidRDefault="00E416A4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9F431D" w14:textId="0A564DF3" w:rsidR="00E416A4" w:rsidRPr="00AE1D16" w:rsidRDefault="00E416A4" w:rsidP="00AE1D1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DE77EB" w14:textId="77777777" w:rsidR="00E416A4" w:rsidRPr="00AE1D16" w:rsidRDefault="00E416A4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AB37AF" w14:textId="7A10039C" w:rsidR="00E416A4" w:rsidRPr="00AE1D16" w:rsidRDefault="00E416A4" w:rsidP="00AE1D1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83E8BA" w14:textId="77777777" w:rsidR="00E416A4" w:rsidRPr="00AE1D16" w:rsidRDefault="00E416A4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83EB3C" w14:textId="40B41D79" w:rsidR="00E416A4" w:rsidRPr="00AE1D16" w:rsidRDefault="00E416A4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   -</w:t>
            </w:r>
          </w:p>
        </w:tc>
      </w:tr>
      <w:tr w:rsidR="00E416A4" w:rsidRPr="00AE1D16" w14:paraId="1150F1B4" w14:textId="77777777" w:rsidTr="00E64071">
        <w:tc>
          <w:tcPr>
            <w:tcW w:w="3240" w:type="dxa"/>
          </w:tcPr>
          <w:p w14:paraId="60972389" w14:textId="77777777" w:rsidR="00E416A4" w:rsidRPr="00AE1D16" w:rsidRDefault="00E416A4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213B1A1C" w14:textId="77777777" w:rsidR="00E416A4" w:rsidRPr="00AE1D16" w:rsidRDefault="00E416A4" w:rsidP="00AE1D16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9"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567C1" w14:textId="58B92BA4" w:rsidR="00E416A4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676</w:t>
            </w:r>
            <w:r w:rsidR="00E416A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</w:t>
            </w:r>
          </w:p>
        </w:tc>
        <w:tc>
          <w:tcPr>
            <w:tcW w:w="270" w:type="dxa"/>
          </w:tcPr>
          <w:p w14:paraId="144A512D" w14:textId="77777777" w:rsidR="00E416A4" w:rsidRPr="00AE1D16" w:rsidRDefault="00E416A4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18DAC8" w14:textId="6C3EED78" w:rsidR="00E416A4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</w:t>
            </w:r>
            <w:r w:rsidR="00E416A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0E8DDD50" w14:textId="77777777" w:rsidR="00E416A4" w:rsidRPr="00AE1D16" w:rsidRDefault="00E416A4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6FF172" w14:textId="1E3806CC" w:rsidR="00E416A4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  <w:r w:rsidR="00E416A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288E99C7" w14:textId="77777777" w:rsidR="00E416A4" w:rsidRPr="00AE1D16" w:rsidRDefault="00E416A4" w:rsidP="00AE1D16">
            <w:pPr>
              <w:tabs>
                <w:tab w:val="decimal" w:pos="687"/>
              </w:tabs>
              <w:spacing w:line="240" w:lineRule="auto"/>
              <w:ind w:right="-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AE2869" w14:textId="1DB12737" w:rsidR="00E416A4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 w:rsidR="00E416A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</w:p>
        </w:tc>
      </w:tr>
    </w:tbl>
    <w:p w14:paraId="333E7311" w14:textId="77777777" w:rsidR="0024681A" w:rsidRPr="00AE1D16" w:rsidRDefault="0024681A" w:rsidP="00AE1D16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5D19210" w14:textId="4B2C58C7" w:rsidR="00997299" w:rsidRPr="00AE1D16" w:rsidRDefault="00997299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ภาษีเงินได้</w:t>
      </w:r>
    </w:p>
    <w:p w14:paraId="53DD2B74" w14:textId="77777777" w:rsidR="00030CE9" w:rsidRPr="00AE1D16" w:rsidRDefault="00030CE9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792"/>
        <w:gridCol w:w="1080"/>
        <w:gridCol w:w="270"/>
        <w:gridCol w:w="1080"/>
        <w:gridCol w:w="265"/>
        <w:gridCol w:w="7"/>
        <w:gridCol w:w="1078"/>
        <w:gridCol w:w="270"/>
        <w:gridCol w:w="1080"/>
      </w:tblGrid>
      <w:tr w:rsidR="00997299" w:rsidRPr="00AE1D16" w14:paraId="3E5F6B4F" w14:textId="77777777" w:rsidTr="00824A35">
        <w:tc>
          <w:tcPr>
            <w:tcW w:w="3348" w:type="dxa"/>
          </w:tcPr>
          <w:p w14:paraId="66D8F175" w14:textId="77777777" w:rsidR="00997299" w:rsidRPr="00AE1D16" w:rsidRDefault="009F63C9" w:rsidP="00AE1D16">
            <w:pPr>
              <w:tabs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92" w:type="dxa"/>
          </w:tcPr>
          <w:p w14:paraId="2BB3FA0F" w14:textId="77777777" w:rsidR="00997299" w:rsidRPr="00AE1D16" w:rsidRDefault="00997299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28CE226" w14:textId="77777777" w:rsidR="00997299" w:rsidRPr="00AE1D16" w:rsidRDefault="00997299" w:rsidP="00AE1D1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gridSpan w:val="2"/>
          </w:tcPr>
          <w:p w14:paraId="61CC9755" w14:textId="77777777" w:rsidR="00997299" w:rsidRPr="00AE1D16" w:rsidRDefault="00997299" w:rsidP="00AE1D1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3"/>
          </w:tcPr>
          <w:p w14:paraId="00D67552" w14:textId="77777777" w:rsidR="00997299" w:rsidRPr="00AE1D16" w:rsidRDefault="00997299" w:rsidP="00AE1D16">
            <w:pPr>
              <w:spacing w:line="240" w:lineRule="auto"/>
              <w:ind w:left="-300" w:right="-11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C85E2B" w:rsidRPr="00AE1D16" w14:paraId="3625180E" w14:textId="77777777" w:rsidTr="00824A35">
        <w:tc>
          <w:tcPr>
            <w:tcW w:w="3348" w:type="dxa"/>
          </w:tcPr>
          <w:p w14:paraId="6DA48918" w14:textId="77777777" w:rsidR="00C85E2B" w:rsidRPr="00AE1D16" w:rsidRDefault="00C85E2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5C2C4964" w14:textId="77777777" w:rsidR="00C85E2B" w:rsidRPr="00AE1D16" w:rsidRDefault="00C85E2B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085BEB" w14:textId="1F7184AE" w:rsidR="00C85E2B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DBB1101" w14:textId="77777777" w:rsidR="00C85E2B" w:rsidRPr="00AE1D16" w:rsidRDefault="00C85E2B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8038B" w14:textId="36B3E6E6" w:rsidR="00C85E2B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5" w:type="dxa"/>
          </w:tcPr>
          <w:p w14:paraId="78FCBD77" w14:textId="77777777" w:rsidR="00C85E2B" w:rsidRPr="00AE1D16" w:rsidRDefault="00C85E2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12FD737F" w14:textId="602EEE0D" w:rsidR="00C85E2B" w:rsidRPr="00AE1D16" w:rsidRDefault="00E93A22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0448CF4" w14:textId="77777777" w:rsidR="00C85E2B" w:rsidRPr="00AE1D16" w:rsidRDefault="00C85E2B" w:rsidP="00AE1D16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E040DD" w14:textId="5FCF0F2C" w:rsidR="00C85E2B" w:rsidRPr="00AE1D16" w:rsidRDefault="00E93A22" w:rsidP="00AE1D16">
            <w:pPr>
              <w:spacing w:line="240" w:lineRule="auto"/>
              <w:ind w:left="-110" w:right="-108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85E2B" w:rsidRPr="00AE1D16" w14:paraId="3579383D" w14:textId="77777777" w:rsidTr="00824A35">
        <w:tc>
          <w:tcPr>
            <w:tcW w:w="3348" w:type="dxa"/>
          </w:tcPr>
          <w:p w14:paraId="4818ACA6" w14:textId="77777777" w:rsidR="00C85E2B" w:rsidRPr="00AE1D16" w:rsidRDefault="00C85E2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75A44042" w14:textId="77777777" w:rsidR="00C85E2B" w:rsidRPr="00AE1D16" w:rsidRDefault="00C85E2B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5130" w:type="dxa"/>
            <w:gridSpan w:val="8"/>
          </w:tcPr>
          <w:p w14:paraId="394209A8" w14:textId="77777777" w:rsidR="00C85E2B" w:rsidRPr="00AE1D16" w:rsidRDefault="00C85E2B" w:rsidP="00AE1D16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5E2B" w:rsidRPr="00AE1D16" w14:paraId="3B6C7F00" w14:textId="77777777" w:rsidTr="00824A35">
        <w:tc>
          <w:tcPr>
            <w:tcW w:w="3348" w:type="dxa"/>
          </w:tcPr>
          <w:p w14:paraId="066F5D92" w14:textId="77777777" w:rsidR="00C85E2B" w:rsidRPr="00AE1D16" w:rsidRDefault="00C85E2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792" w:type="dxa"/>
          </w:tcPr>
          <w:p w14:paraId="7965629B" w14:textId="77777777" w:rsidR="00C85E2B" w:rsidRPr="00AE1D16" w:rsidRDefault="00C85E2B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84D9D5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58E3B" w14:textId="77777777" w:rsidR="00C85E2B" w:rsidRPr="00AE1D16" w:rsidRDefault="00C85E2B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E3CB6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0" w:right="-123" w:hanging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67BCC55" w14:textId="77777777" w:rsidR="00C85E2B" w:rsidRPr="00AE1D16" w:rsidRDefault="00C85E2B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065ADE41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70D2360" w14:textId="77777777" w:rsidR="00C85E2B" w:rsidRPr="00AE1D16" w:rsidRDefault="00C85E2B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309D0" w14:textId="77777777" w:rsidR="00C85E2B" w:rsidRPr="00AE1D16" w:rsidRDefault="00C85E2B" w:rsidP="00AE1D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91250" w:rsidRPr="00AE1D16" w14:paraId="65C5DCC2" w14:textId="77777777" w:rsidTr="00824A35">
        <w:tc>
          <w:tcPr>
            <w:tcW w:w="3348" w:type="dxa"/>
          </w:tcPr>
          <w:p w14:paraId="4C510861" w14:textId="57A8B08D" w:rsidR="00391250" w:rsidRPr="00AE1D16" w:rsidRDefault="0039125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C53A8F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792" w:type="dxa"/>
          </w:tcPr>
          <w:p w14:paraId="5BBB41DC" w14:textId="77777777" w:rsidR="00391250" w:rsidRPr="00AE1D16" w:rsidRDefault="00391250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DA7FD8" w14:textId="79A32F35" w:rsidR="00391250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</w:t>
            </w:r>
            <w:r w:rsidR="00C53A8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270" w:type="dxa"/>
          </w:tcPr>
          <w:p w14:paraId="0E676307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4ECA0D" w14:textId="51460256" w:rsidR="00391250" w:rsidRPr="00AE1D16" w:rsidRDefault="00E93A22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39125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65" w:type="dxa"/>
          </w:tcPr>
          <w:p w14:paraId="7CAA2BA3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vAlign w:val="bottom"/>
          </w:tcPr>
          <w:p w14:paraId="27590108" w14:textId="23836840" w:rsidR="00391250" w:rsidRPr="00AE1D16" w:rsidRDefault="00391250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94A47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F34C60" w14:textId="512F13FA" w:rsidR="00391250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9125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</w:tr>
      <w:tr w:rsidR="00C53A8F" w:rsidRPr="00AE1D16" w14:paraId="6F381031" w14:textId="77777777" w:rsidTr="00824A35">
        <w:tc>
          <w:tcPr>
            <w:tcW w:w="3348" w:type="dxa"/>
          </w:tcPr>
          <w:p w14:paraId="02F7C7CD" w14:textId="77777777" w:rsidR="00C53A8F" w:rsidRPr="00AE1D16" w:rsidRDefault="00C53A8F" w:rsidP="00AE1D1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6B8A32A" w14:textId="77777777" w:rsidR="00C53A8F" w:rsidRPr="00AE1D16" w:rsidRDefault="00C53A8F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587C18" w14:textId="77777777" w:rsidR="00C53A8F" w:rsidRPr="00AE1D16" w:rsidRDefault="00C53A8F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19D7C9B" w14:textId="77777777" w:rsidR="00C53A8F" w:rsidRPr="00AE1D16" w:rsidRDefault="00C53A8F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C248FC" w14:textId="77777777" w:rsidR="00C53A8F" w:rsidRPr="00AE1D16" w:rsidRDefault="00C53A8F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5576BCFE" w14:textId="77777777" w:rsidR="00C53A8F" w:rsidRPr="00AE1D16" w:rsidRDefault="00C53A8F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vAlign w:val="bottom"/>
          </w:tcPr>
          <w:p w14:paraId="473D471F" w14:textId="77777777" w:rsidR="00C53A8F" w:rsidRPr="00AE1D16" w:rsidRDefault="00C53A8F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4DE4ADA" w14:textId="77777777" w:rsidR="00C53A8F" w:rsidRPr="00AE1D16" w:rsidRDefault="00C53A8F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EA57D3" w14:textId="77777777" w:rsidR="00C53A8F" w:rsidRPr="00AE1D16" w:rsidRDefault="00C53A8F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391250" w:rsidRPr="00AE1D16" w14:paraId="0D77DB84" w14:textId="77777777" w:rsidTr="00824A35">
        <w:tc>
          <w:tcPr>
            <w:tcW w:w="3348" w:type="dxa"/>
            <w:shd w:val="clear" w:color="auto" w:fill="auto"/>
          </w:tcPr>
          <w:p w14:paraId="3B9B9F83" w14:textId="77777777" w:rsidR="00391250" w:rsidRPr="00AE1D16" w:rsidRDefault="0039125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792" w:type="dxa"/>
            <w:shd w:val="clear" w:color="auto" w:fill="auto"/>
          </w:tcPr>
          <w:p w14:paraId="5C433AC2" w14:textId="77777777" w:rsidR="00391250" w:rsidRPr="00AE1D16" w:rsidRDefault="00391250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31F9F9" w14:textId="77777777" w:rsidR="00391250" w:rsidRPr="00AE1D16" w:rsidRDefault="00391250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4F829A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209D1" w14:textId="77777777" w:rsidR="00391250" w:rsidRPr="00AE1D16" w:rsidRDefault="00391250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114F4F6D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AA6BA6D" w14:textId="77777777" w:rsidR="00391250" w:rsidRPr="00AE1D16" w:rsidRDefault="00391250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4AB96B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82533" w14:textId="77777777" w:rsidR="00391250" w:rsidRPr="00AE1D16" w:rsidRDefault="00391250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1250" w:rsidRPr="00AE1D16" w14:paraId="7F547298" w14:textId="77777777" w:rsidTr="00824A35">
        <w:tc>
          <w:tcPr>
            <w:tcW w:w="3348" w:type="dxa"/>
            <w:shd w:val="clear" w:color="auto" w:fill="auto"/>
          </w:tcPr>
          <w:p w14:paraId="4A2CFD17" w14:textId="77777777" w:rsidR="00391250" w:rsidRPr="00AE1D16" w:rsidRDefault="0039125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92" w:type="dxa"/>
            <w:shd w:val="clear" w:color="auto" w:fill="auto"/>
          </w:tcPr>
          <w:p w14:paraId="3AF646A7" w14:textId="77777777" w:rsidR="00391250" w:rsidRPr="00AE1D16" w:rsidRDefault="00391250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152B5" w14:textId="1A0AC5FA" w:rsidR="00391250" w:rsidRPr="00AE1D16" w:rsidRDefault="00391250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4F6D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CE9BA7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3654D3" w14:textId="1CCAC2C6" w:rsidR="00391250" w:rsidRPr="00AE1D16" w:rsidRDefault="00391250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F6D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A60DF92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016DB15F" w14:textId="584EADFB" w:rsidR="00391250" w:rsidRPr="00AE1D16" w:rsidRDefault="00391250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53A8F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3A2801" w14:textId="77777777" w:rsidR="00391250" w:rsidRPr="00AE1D16" w:rsidRDefault="00391250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1DABCC" w14:textId="009526A5" w:rsidR="00391250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9125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</w:tr>
      <w:tr w:rsidR="00785884" w:rsidRPr="00AE1D16" w14:paraId="72C6764C" w14:textId="77777777" w:rsidTr="00824A35">
        <w:tc>
          <w:tcPr>
            <w:tcW w:w="3348" w:type="dxa"/>
            <w:shd w:val="clear" w:color="auto" w:fill="auto"/>
          </w:tcPr>
          <w:p w14:paraId="0D40208C" w14:textId="71142313" w:rsidR="00785884" w:rsidRPr="00AE1D16" w:rsidRDefault="00785884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92" w:type="dxa"/>
            <w:shd w:val="clear" w:color="auto" w:fill="auto"/>
          </w:tcPr>
          <w:p w14:paraId="702D5C92" w14:textId="77777777" w:rsidR="00785884" w:rsidRPr="00AE1D16" w:rsidRDefault="00785884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53258" w14:textId="512530C1" w:rsidR="00785884" w:rsidRPr="00AE1D16" w:rsidRDefault="00785884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F6D6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A9239F" w14:textId="77777777" w:rsidR="00785884" w:rsidRPr="00AE1D16" w:rsidRDefault="00785884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79CD" w14:textId="2B52DB9A" w:rsidR="00785884" w:rsidRPr="00AE1D16" w:rsidRDefault="004F6D64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0F5B504" w14:textId="77777777" w:rsidR="00785884" w:rsidRPr="00AE1D16" w:rsidRDefault="00785884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E4AEC" w14:textId="2A8082A7" w:rsidR="00785884" w:rsidRPr="00AE1D16" w:rsidRDefault="00785884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FD0BDE" w14:textId="77777777" w:rsidR="00785884" w:rsidRPr="00AE1D16" w:rsidRDefault="00785884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CE5BE" w14:textId="1F20F964" w:rsidR="00785884" w:rsidRPr="00AE1D16" w:rsidRDefault="00785884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7FE7" w:rsidRPr="00AE1D16" w14:paraId="2B7331B2" w14:textId="77777777" w:rsidTr="00824A35">
        <w:tc>
          <w:tcPr>
            <w:tcW w:w="3348" w:type="dxa"/>
            <w:shd w:val="clear" w:color="auto" w:fill="auto"/>
          </w:tcPr>
          <w:p w14:paraId="14877190" w14:textId="77777777" w:rsidR="001A7FE7" w:rsidRPr="00AE1D16" w:rsidRDefault="001A7FE7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2B1C6F64" w14:textId="77777777" w:rsidR="001A7FE7" w:rsidRPr="00AE1D16" w:rsidRDefault="001A7FE7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A0D24" w14:textId="25E892B4" w:rsidR="001A7FE7" w:rsidRPr="00AE1D16" w:rsidRDefault="001A7FE7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0718A9" w14:textId="77777777" w:rsidR="001A7FE7" w:rsidRPr="00AE1D16" w:rsidRDefault="001A7FE7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9EB87" w14:textId="3CA7AE05" w:rsidR="001A7FE7" w:rsidRPr="00AE1D16" w:rsidRDefault="001A7FE7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7DD759B" w14:textId="147C7BCB" w:rsidR="001A7FE7" w:rsidRPr="00AE1D16" w:rsidRDefault="001A7FE7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93CC" w14:textId="7B4088AE" w:rsidR="001A7FE7" w:rsidRPr="00AE1D16" w:rsidRDefault="001A7FE7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33E6CF" w14:textId="77777777" w:rsidR="001A7FE7" w:rsidRPr="00AE1D16" w:rsidRDefault="001A7FE7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A43AD" w14:textId="464FA405" w:rsidR="001A7FE7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1A7FE7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</w:tr>
      <w:tr w:rsidR="001A7FE7" w:rsidRPr="00AE1D16" w14:paraId="2EE2D2C7" w14:textId="77777777" w:rsidTr="00824A35">
        <w:tc>
          <w:tcPr>
            <w:tcW w:w="3348" w:type="dxa"/>
            <w:shd w:val="clear" w:color="auto" w:fill="auto"/>
          </w:tcPr>
          <w:p w14:paraId="3728FAD5" w14:textId="77777777" w:rsidR="001A7FE7" w:rsidRPr="00AE1D16" w:rsidRDefault="001A7FE7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3A2B7E0B" w14:textId="77777777" w:rsidR="001A7FE7" w:rsidRPr="00AE1D16" w:rsidRDefault="001A7FE7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3C78" w14:textId="77777777" w:rsidR="001A7FE7" w:rsidRPr="00AE1D16" w:rsidRDefault="001A7FE7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F0FA494" w14:textId="77777777" w:rsidR="001A7FE7" w:rsidRPr="00AE1D16" w:rsidRDefault="001A7FE7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9AB90" w14:textId="77777777" w:rsidR="001A7FE7" w:rsidRPr="00AE1D16" w:rsidRDefault="001A7FE7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5" w:type="dxa"/>
            <w:shd w:val="clear" w:color="auto" w:fill="auto"/>
          </w:tcPr>
          <w:p w14:paraId="37A79F6F" w14:textId="77777777" w:rsidR="001A7FE7" w:rsidRPr="00AE1D16" w:rsidRDefault="001A7FE7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C435C" w14:textId="77777777" w:rsidR="001A7FE7" w:rsidRPr="00AE1D16" w:rsidRDefault="001A7FE7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D0F8AF" w14:textId="77777777" w:rsidR="001A7FE7" w:rsidRPr="00AE1D16" w:rsidRDefault="001A7FE7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150BB" w14:textId="77777777" w:rsidR="001A7FE7" w:rsidRPr="00AE1D16" w:rsidRDefault="001A7FE7" w:rsidP="00AE1D1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8" w:right="-123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785884" w:rsidRPr="00AE1D16" w14:paraId="5FA9D84E" w14:textId="77777777" w:rsidTr="00824A35">
        <w:tc>
          <w:tcPr>
            <w:tcW w:w="3348" w:type="dxa"/>
            <w:shd w:val="clear" w:color="auto" w:fill="auto"/>
          </w:tcPr>
          <w:p w14:paraId="65BD27FA" w14:textId="30D6B016" w:rsidR="00785884" w:rsidRPr="00AE1D16" w:rsidRDefault="00785884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792" w:type="dxa"/>
            <w:shd w:val="clear" w:color="auto" w:fill="auto"/>
          </w:tcPr>
          <w:p w14:paraId="24B39E47" w14:textId="77777777" w:rsidR="00785884" w:rsidRPr="00AE1D16" w:rsidRDefault="00785884" w:rsidP="00AE1D16">
            <w:pPr>
              <w:pStyle w:val="BodyText"/>
              <w:spacing w:after="0" w:line="240" w:lineRule="auto"/>
              <w:ind w:right="-85" w:hanging="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CBD852" w14:textId="503D39A4" w:rsidR="00785884" w:rsidRPr="00AE1D16" w:rsidRDefault="00785884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C53A8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36830D" w14:textId="77777777" w:rsidR="00785884" w:rsidRPr="00AE1D16" w:rsidRDefault="00785884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4E6B95" w14:textId="1C57FE08" w:rsidR="00785884" w:rsidRPr="00AE1D16" w:rsidRDefault="00785884" w:rsidP="00AE1D16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581EF25" w14:textId="77777777" w:rsidR="00785884" w:rsidRPr="00AE1D16" w:rsidRDefault="00785884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04B3D" w14:textId="27C5FCBC" w:rsidR="00785884" w:rsidRPr="00AE1D16" w:rsidRDefault="00785884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C53A8F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13331C" w14:textId="77777777" w:rsidR="00785884" w:rsidRPr="00AE1D16" w:rsidRDefault="00785884" w:rsidP="00AE1D16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9C8BBF" w14:textId="31A5094C" w:rsidR="00785884" w:rsidRPr="00AE1D16" w:rsidRDefault="00E93A22" w:rsidP="00AE1D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15" w:right="-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785884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</w:p>
        </w:tc>
      </w:tr>
    </w:tbl>
    <w:p w14:paraId="1337E3AA" w14:textId="77777777" w:rsidR="00877C13" w:rsidRPr="00AE1D16" w:rsidRDefault="00877C13" w:rsidP="00AE1D16">
      <w:r w:rsidRPr="00AE1D16">
        <w:br w:type="page"/>
      </w:r>
    </w:p>
    <w:tbl>
      <w:tblPr>
        <w:tblpPr w:leftFromText="180" w:rightFromText="180" w:vertAnchor="text" w:horzAnchor="margin" w:tblpX="450" w:tblpY="159"/>
        <w:tblW w:w="96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839"/>
      </w:tblGrid>
      <w:tr w:rsidR="00986310" w:rsidRPr="00AE1D16" w14:paraId="6736365B" w14:textId="77777777" w:rsidTr="00877C13">
        <w:trPr>
          <w:cantSplit/>
        </w:trPr>
        <w:tc>
          <w:tcPr>
            <w:tcW w:w="3240" w:type="dxa"/>
          </w:tcPr>
          <w:p w14:paraId="64F1AA18" w14:textId="1C416121" w:rsidR="00986310" w:rsidRPr="00AE1D16" w:rsidRDefault="0098631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26174EC9" w14:textId="77777777" w:rsidR="00986310" w:rsidRPr="00AE1D16" w:rsidRDefault="00986310" w:rsidP="00AE1D1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86310" w:rsidRPr="00AE1D16" w14:paraId="47751045" w14:textId="77777777" w:rsidTr="00877C13">
        <w:trPr>
          <w:cantSplit/>
        </w:trPr>
        <w:tc>
          <w:tcPr>
            <w:tcW w:w="3240" w:type="dxa"/>
          </w:tcPr>
          <w:p w14:paraId="25D029E3" w14:textId="77777777" w:rsidR="00986310" w:rsidRPr="00AE1D16" w:rsidRDefault="00986310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5"/>
          </w:tcPr>
          <w:p w14:paraId="3DE3A15D" w14:textId="520C4E27" w:rsidR="00986310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0B23397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9" w:type="dxa"/>
            <w:gridSpan w:val="5"/>
          </w:tcPr>
          <w:p w14:paraId="2F721AA6" w14:textId="6D90E338" w:rsidR="00986310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986310" w:rsidRPr="00AE1D16" w14:paraId="0F9C0DC4" w14:textId="77777777" w:rsidTr="00877C13">
        <w:trPr>
          <w:cantSplit/>
        </w:trPr>
        <w:tc>
          <w:tcPr>
            <w:tcW w:w="3240" w:type="dxa"/>
          </w:tcPr>
          <w:p w14:paraId="70FE0938" w14:textId="77777777" w:rsidR="00986310" w:rsidRPr="00AE1D16" w:rsidRDefault="0098631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B4A799" w14:textId="77777777" w:rsidR="00986310" w:rsidRPr="00AE1D16" w:rsidRDefault="0098631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98E74F9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092A2683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1142FF4" w14:textId="77777777" w:rsidR="00986310" w:rsidRPr="00AE1D16" w:rsidRDefault="00986310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807E9A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5285C76A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14015E1" w14:textId="77777777" w:rsidR="00986310" w:rsidRPr="00AE1D16" w:rsidRDefault="00986310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9459EA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04A458A" w14:textId="77777777" w:rsidR="00986310" w:rsidRPr="00AE1D16" w:rsidRDefault="00986310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5AAFAD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E1252F1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004D240" w14:textId="77777777" w:rsidR="00986310" w:rsidRPr="00AE1D16" w:rsidRDefault="00986310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2ADE7" w14:textId="53C570EF" w:rsidR="00986310" w:rsidRPr="00AE1D16" w:rsidRDefault="00195E48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35D649CA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D9A02C" w14:textId="77777777" w:rsidR="00986310" w:rsidRPr="00AE1D16" w:rsidRDefault="00986310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4FE2B75D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7A13C88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986310" w:rsidRPr="00AE1D16" w14:paraId="15BED979" w14:textId="77777777" w:rsidTr="00877C13">
        <w:trPr>
          <w:cantSplit/>
        </w:trPr>
        <w:tc>
          <w:tcPr>
            <w:tcW w:w="3240" w:type="dxa"/>
          </w:tcPr>
          <w:p w14:paraId="70C8E24E" w14:textId="77777777" w:rsidR="00986310" w:rsidRPr="00AE1D16" w:rsidRDefault="00986310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9" w:type="dxa"/>
            <w:gridSpan w:val="11"/>
          </w:tcPr>
          <w:p w14:paraId="659EBCD3" w14:textId="77777777" w:rsidR="00986310" w:rsidRPr="00AE1D16" w:rsidRDefault="00986310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6310" w:rsidRPr="00AE1D16" w14:paraId="0F6E94D2" w14:textId="77777777" w:rsidTr="00877C13">
        <w:trPr>
          <w:cantSplit/>
        </w:trPr>
        <w:tc>
          <w:tcPr>
            <w:tcW w:w="3240" w:type="dxa"/>
          </w:tcPr>
          <w:p w14:paraId="55A9C33C" w14:textId="77777777" w:rsidR="00986310" w:rsidRPr="00AE1D16" w:rsidRDefault="00986310" w:rsidP="00AE1D16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CB3AB30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3BB3AD6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CCFAE3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C19375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42C3CC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75E5BAE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EFCB45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F560497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FAC542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6E5BDB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0C6A32B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6310" w:rsidRPr="00AE1D16" w14:paraId="0C421659" w14:textId="77777777" w:rsidTr="00877C13">
        <w:trPr>
          <w:cantSplit/>
        </w:trPr>
        <w:tc>
          <w:tcPr>
            <w:tcW w:w="3240" w:type="dxa"/>
          </w:tcPr>
          <w:p w14:paraId="204FFADB" w14:textId="77777777" w:rsidR="00986310" w:rsidRPr="00AE1D16" w:rsidRDefault="00986310" w:rsidP="00AE1D16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900" w:type="dxa"/>
            <w:vAlign w:val="bottom"/>
          </w:tcPr>
          <w:p w14:paraId="375770BC" w14:textId="3B0D8493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180" w:type="dxa"/>
          </w:tcPr>
          <w:p w14:paraId="308CB995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B86871" w14:textId="0B41574D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A8B6C53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C78B9D" w14:textId="533A6F1E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</w:tcPr>
          <w:p w14:paraId="2F43C93F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8C4D1A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76C8C4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00FDBD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8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132323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1937C9B6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9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6310" w:rsidRPr="00AE1D16" w14:paraId="30E0E2CE" w14:textId="77777777" w:rsidTr="00877C13">
        <w:trPr>
          <w:cantSplit/>
        </w:trPr>
        <w:tc>
          <w:tcPr>
            <w:tcW w:w="3240" w:type="dxa"/>
          </w:tcPr>
          <w:p w14:paraId="5E6015E5" w14:textId="1D235E8C" w:rsidR="00986310" w:rsidRPr="00AE1D16" w:rsidRDefault="00986310" w:rsidP="00AE1D16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</w:t>
            </w:r>
            <w:r w:rsidR="00815E77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ประมาณตามหลัก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734C98F" w14:textId="1DC50AD8" w:rsidR="00986310" w:rsidRPr="00AE1D16" w:rsidRDefault="00986310" w:rsidP="00AE1D16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815E7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2F2544D9" w14:textId="640CEAF4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43CF00C3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5D2110" w14:textId="7530601C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ACA560D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418A6" w14:textId="533A4DBC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68426FAB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C2EB61" w14:textId="66C49027" w:rsidR="00986310" w:rsidRPr="00AE1D16" w:rsidRDefault="00E93A22" w:rsidP="00AE1D1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6BCCD688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4F07A2" w14:textId="6FB19074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E49ECD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53AD0D37" w14:textId="57963F23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</w:tr>
      <w:tr w:rsidR="00986310" w:rsidRPr="00AE1D16" w14:paraId="68CC9FE5" w14:textId="77777777" w:rsidTr="00877C13">
        <w:trPr>
          <w:cantSplit/>
        </w:trPr>
        <w:tc>
          <w:tcPr>
            <w:tcW w:w="3240" w:type="dxa"/>
          </w:tcPr>
          <w:p w14:paraId="3E69BAEC" w14:textId="044EFAB1" w:rsidR="00986310" w:rsidRPr="00AE1D16" w:rsidRDefault="00986310" w:rsidP="00AE1D16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การตีราคาสินทรัพย์</w:t>
            </w:r>
          </w:p>
        </w:tc>
        <w:tc>
          <w:tcPr>
            <w:tcW w:w="900" w:type="dxa"/>
            <w:vAlign w:val="bottom"/>
          </w:tcPr>
          <w:p w14:paraId="7934D183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56905D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ED30B3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72390A" w14:textId="77777777" w:rsidR="00986310" w:rsidRPr="00AE1D16" w:rsidRDefault="00986310" w:rsidP="00AE1D16">
            <w:pPr>
              <w:tabs>
                <w:tab w:val="decimal" w:pos="293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0311B1" w14:textId="77777777" w:rsidR="00986310" w:rsidRPr="00AE1D16" w:rsidRDefault="00986310" w:rsidP="00AE1D16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CAA412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05082D" w14:textId="5169E53F" w:rsidR="00986310" w:rsidRPr="00AE1D16" w:rsidRDefault="00E93A22" w:rsidP="00AE1D1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80" w:type="dxa"/>
          </w:tcPr>
          <w:p w14:paraId="051784B0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49FB59" w14:textId="2DB7F657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3C7401" w14:textId="77777777" w:rsidR="00986310" w:rsidRPr="00AE1D16" w:rsidRDefault="00986310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93B08C6" w14:textId="09823865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98631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</w:tr>
      <w:tr w:rsidR="00986310" w:rsidRPr="00AE1D16" w14:paraId="3E43F3E8" w14:textId="77777777" w:rsidTr="00877C13">
        <w:trPr>
          <w:cantSplit/>
        </w:trPr>
        <w:tc>
          <w:tcPr>
            <w:tcW w:w="3240" w:type="dxa"/>
          </w:tcPr>
          <w:p w14:paraId="0D1EF9B9" w14:textId="77777777" w:rsidR="00986310" w:rsidRPr="00AE1D16" w:rsidRDefault="00986310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EE666" w14:textId="5631C08E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389</w:t>
            </w:r>
            <w:r w:rsidR="0098631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6BB9E019" w14:textId="77777777" w:rsidR="00986310" w:rsidRPr="00AE1D16" w:rsidRDefault="00986310" w:rsidP="00AE1D1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70176" w14:textId="2F4743A0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5FF8BD" w14:textId="77777777" w:rsidR="00986310" w:rsidRPr="00AE1D16" w:rsidRDefault="00986310" w:rsidP="00AE1D1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64194" w14:textId="24275BBF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372</w:t>
            </w:r>
            <w:r w:rsidR="0098631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119E9938" w14:textId="77777777" w:rsidR="00986310" w:rsidRPr="00AE1D16" w:rsidRDefault="00986310" w:rsidP="00AE1D1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8B3A4" w14:textId="72720172" w:rsidR="00986310" w:rsidRPr="00AE1D16" w:rsidRDefault="00E93A22" w:rsidP="00AE1D1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98631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0" w:type="dxa"/>
            <w:vAlign w:val="bottom"/>
          </w:tcPr>
          <w:p w14:paraId="27C05A32" w14:textId="77777777" w:rsidR="00986310" w:rsidRPr="00AE1D16" w:rsidRDefault="00986310" w:rsidP="00AE1D1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0EBCF" w14:textId="2E25AF1D" w:rsidR="00986310" w:rsidRPr="00AE1D16" w:rsidRDefault="00986310" w:rsidP="00AE1D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732E27" w14:textId="77777777" w:rsidR="00986310" w:rsidRPr="00AE1D16" w:rsidRDefault="00986310" w:rsidP="00AE1D16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E72B8" w14:textId="1B8FF10F" w:rsidR="00986310" w:rsidRPr="00AE1D16" w:rsidRDefault="00E93A22" w:rsidP="00AE1D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98631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</w:t>
            </w:r>
          </w:p>
        </w:tc>
      </w:tr>
    </w:tbl>
    <w:p w14:paraId="4F7B06DC" w14:textId="77777777" w:rsidR="00986310" w:rsidRPr="00AE1D16" w:rsidRDefault="00986310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B56AB6" w:rsidRPr="00AE1D16" w14:paraId="1A995A21" w14:textId="77777777" w:rsidTr="00877C13">
        <w:trPr>
          <w:cantSplit/>
        </w:trPr>
        <w:tc>
          <w:tcPr>
            <w:tcW w:w="3240" w:type="dxa"/>
          </w:tcPr>
          <w:p w14:paraId="50E64BD4" w14:textId="77777777" w:rsidR="00B56AB6" w:rsidRPr="00AE1D16" w:rsidRDefault="00B56AB6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DF7E859" w14:textId="77777777" w:rsidR="00B56AB6" w:rsidRPr="00AE1D16" w:rsidRDefault="00B56AB6" w:rsidP="00AE1D1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E5BA1" w:rsidRPr="00AE1D16" w14:paraId="2369B842" w14:textId="77777777" w:rsidTr="00877C13">
        <w:trPr>
          <w:cantSplit/>
        </w:trPr>
        <w:tc>
          <w:tcPr>
            <w:tcW w:w="3240" w:type="dxa"/>
          </w:tcPr>
          <w:p w14:paraId="08235585" w14:textId="77777777" w:rsidR="002E5BA1" w:rsidRPr="00AE1D16" w:rsidRDefault="002E5BA1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4E948544" w14:textId="41ED96EF" w:rsidR="002E5BA1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2C95327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</w:tcPr>
          <w:p w14:paraId="7087C3A6" w14:textId="472B5807" w:rsidR="002E5BA1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2E5BA1" w:rsidRPr="00AE1D16" w14:paraId="011BF545" w14:textId="77777777" w:rsidTr="00877C13">
        <w:trPr>
          <w:cantSplit/>
        </w:trPr>
        <w:tc>
          <w:tcPr>
            <w:tcW w:w="3240" w:type="dxa"/>
          </w:tcPr>
          <w:p w14:paraId="29CE86AF" w14:textId="77777777" w:rsidR="002E5BA1" w:rsidRPr="00AE1D16" w:rsidRDefault="002E5BA1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119EB8" w14:textId="77777777" w:rsidR="005F3CAD" w:rsidRPr="00AE1D16" w:rsidRDefault="005F3CAD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02ED10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94D27CD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FCA4A9" w14:textId="77777777" w:rsidR="002E5BA1" w:rsidRPr="00AE1D16" w:rsidRDefault="002E5BA1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A45C248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13B2AA8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5E05B74" w14:textId="77777777" w:rsidR="002E5BA1" w:rsidRPr="00AE1D16" w:rsidRDefault="002E5BA1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21449C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651FBD9" w14:textId="77777777" w:rsidR="002E5BA1" w:rsidRPr="00AE1D16" w:rsidRDefault="002E5BA1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379251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8F50924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6C6A25" w14:textId="77777777" w:rsidR="002E5BA1" w:rsidRPr="00AE1D16" w:rsidRDefault="002E5BA1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3404D5" w14:textId="77777777" w:rsidR="003D4BF4" w:rsidRPr="00AE1D16" w:rsidRDefault="003D4BF4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</w:p>
          <w:p w14:paraId="602354FF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80A183" w14:textId="77777777" w:rsidR="002E5BA1" w:rsidRPr="00AE1D16" w:rsidRDefault="002E5BA1" w:rsidP="00AE1D1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C1077D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492BA4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E5BA1" w:rsidRPr="00AE1D16" w14:paraId="0A814E8A" w14:textId="77777777" w:rsidTr="00877C13">
        <w:trPr>
          <w:cantSplit/>
        </w:trPr>
        <w:tc>
          <w:tcPr>
            <w:tcW w:w="3240" w:type="dxa"/>
          </w:tcPr>
          <w:p w14:paraId="289CFE82" w14:textId="77777777" w:rsidR="002E5BA1" w:rsidRPr="00AE1D16" w:rsidRDefault="002E5BA1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11"/>
          </w:tcPr>
          <w:p w14:paraId="29DC7BAC" w14:textId="77777777" w:rsidR="002E5BA1" w:rsidRPr="00AE1D16" w:rsidRDefault="002E5BA1" w:rsidP="00AE1D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F3CAD" w:rsidRPr="00AE1D16" w14:paraId="3131FBF6" w14:textId="77777777" w:rsidTr="004D7E76">
        <w:trPr>
          <w:cantSplit/>
        </w:trPr>
        <w:tc>
          <w:tcPr>
            <w:tcW w:w="3240" w:type="dxa"/>
          </w:tcPr>
          <w:p w14:paraId="1DAEC62F" w14:textId="77777777" w:rsidR="005F3CAD" w:rsidRPr="00AE1D16" w:rsidRDefault="005F3CAD" w:rsidP="00AE1D16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F5C430" w14:textId="77777777" w:rsidR="005F3CAD" w:rsidRPr="00AE1D16" w:rsidRDefault="005F3CAD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745617" w14:textId="77777777" w:rsidR="005F3CAD" w:rsidRPr="00AE1D16" w:rsidRDefault="005F3CAD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117A10C" w14:textId="77777777" w:rsidR="005F3CAD" w:rsidRPr="00AE1D16" w:rsidRDefault="005F3CAD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28A2A65" w14:textId="77777777" w:rsidR="005F3CAD" w:rsidRPr="00AE1D16" w:rsidRDefault="005F3CAD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8920C8" w14:textId="77777777" w:rsidR="005F3CAD" w:rsidRPr="00AE1D16" w:rsidRDefault="005F3CAD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BB8C6B" w14:textId="77777777" w:rsidR="005F3CAD" w:rsidRPr="00AE1D16" w:rsidRDefault="005F3CAD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6D710" w14:textId="77777777" w:rsidR="005F3CAD" w:rsidRPr="00AE1D16" w:rsidRDefault="005F3CAD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B7553C3" w14:textId="77777777" w:rsidR="005F3CAD" w:rsidRPr="00AE1D16" w:rsidRDefault="005F3CAD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B163C" w14:textId="77777777" w:rsidR="005F3CAD" w:rsidRPr="00AE1D16" w:rsidRDefault="005F3CAD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D30F70E" w14:textId="77777777" w:rsidR="005F3CAD" w:rsidRPr="00AE1D16" w:rsidRDefault="005F3CAD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82A648" w14:textId="77777777" w:rsidR="005F3CAD" w:rsidRPr="00AE1D16" w:rsidRDefault="005F3CAD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E2219" w:rsidRPr="00AE1D16" w14:paraId="7E621339" w14:textId="77777777" w:rsidTr="004D7E76">
        <w:trPr>
          <w:cantSplit/>
        </w:trPr>
        <w:tc>
          <w:tcPr>
            <w:tcW w:w="3240" w:type="dxa"/>
          </w:tcPr>
          <w:p w14:paraId="2F57C75C" w14:textId="77777777" w:rsidR="00815E77" w:rsidRPr="00AE1D16" w:rsidRDefault="00815E77" w:rsidP="00815E77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ประมาณตามหลัก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59BE41B" w14:textId="5587DD53" w:rsidR="008E2219" w:rsidRPr="00AE1D16" w:rsidRDefault="00815E77" w:rsidP="00815E77">
            <w:pPr>
              <w:spacing w:line="240" w:lineRule="auto"/>
              <w:ind w:left="180" w:right="-79" w:hanging="16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8AD48C" w14:textId="41DEAD59" w:rsidR="008E2219" w:rsidRPr="00AE1D16" w:rsidRDefault="00E93A22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DC32E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80" w:type="dxa"/>
          </w:tcPr>
          <w:p w14:paraId="7108D88C" w14:textId="77777777" w:rsidR="008E2219" w:rsidRPr="00AE1D16" w:rsidRDefault="008E2219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B685CF4" w14:textId="4B3A6B38" w:rsidR="008E2219" w:rsidRPr="00AE1D16" w:rsidRDefault="00DC32E2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C304A2" w14:textId="77777777" w:rsidR="008E2219" w:rsidRPr="00AE1D16" w:rsidRDefault="008E2219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D95AEC3" w14:textId="0A882D8B" w:rsidR="008E2219" w:rsidRPr="00AE1D16" w:rsidRDefault="00E93A22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B91683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225E6F0B" w14:textId="77777777" w:rsidR="008E2219" w:rsidRPr="00AE1D16" w:rsidRDefault="008E2219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BD6CABF" w14:textId="56F73B62" w:rsidR="008E2219" w:rsidRPr="00AE1D16" w:rsidRDefault="00E93A22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8E2219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1A2CBB62" w14:textId="77777777" w:rsidR="008E2219" w:rsidRPr="00AE1D16" w:rsidRDefault="008E2219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11D68B5" w14:textId="5D71809C" w:rsidR="008E2219" w:rsidRPr="00AE1D16" w:rsidRDefault="008E2219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46B3E2" w14:textId="77777777" w:rsidR="008E2219" w:rsidRPr="00AE1D16" w:rsidRDefault="008E2219" w:rsidP="00AE1D16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36FAD8E" w14:textId="62A6144C" w:rsidR="008E2219" w:rsidRPr="00AE1D16" w:rsidRDefault="00E93A22" w:rsidP="00AE1D16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8E2219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</w:tr>
    </w:tbl>
    <w:p w14:paraId="73310C30" w14:textId="07F53E4B" w:rsidR="002A3079" w:rsidRPr="00AE1D16" w:rsidRDefault="00B565B5" w:rsidP="00AE1D16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79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643"/>
        <w:gridCol w:w="236"/>
        <w:gridCol w:w="741"/>
        <w:gridCol w:w="236"/>
        <w:gridCol w:w="701"/>
        <w:gridCol w:w="236"/>
        <w:gridCol w:w="717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FA4CEA" w:rsidRPr="00AE1D16" w14:paraId="720835A3" w14:textId="77777777" w:rsidTr="00824A35">
        <w:trPr>
          <w:tblHeader/>
        </w:trPr>
        <w:tc>
          <w:tcPr>
            <w:tcW w:w="2520" w:type="dxa"/>
            <w:shd w:val="clear" w:color="auto" w:fill="auto"/>
          </w:tcPr>
          <w:p w14:paraId="18A35440" w14:textId="77777777" w:rsidR="00FA4CEA" w:rsidRPr="00AE1D16" w:rsidRDefault="00FA4CEA" w:rsidP="00AE1D16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510" w:type="dxa"/>
            <w:gridSpan w:val="7"/>
            <w:shd w:val="clear" w:color="auto" w:fill="auto"/>
          </w:tcPr>
          <w:p w14:paraId="4CE3CEE0" w14:textId="57F036B7" w:rsidR="00FA4CEA" w:rsidRPr="00AE1D16" w:rsidRDefault="00FA4CEA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</w:t>
            </w:r>
            <w:r w:rsidR="002E2571"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241" w:type="dxa"/>
          </w:tcPr>
          <w:p w14:paraId="5A8446FB" w14:textId="77777777" w:rsidR="00FA4CEA" w:rsidRPr="00AE1D16" w:rsidRDefault="00FA4CEA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1FA402B2" w14:textId="35FBA991" w:rsidR="00FA4CEA" w:rsidRPr="00AE1D16" w:rsidRDefault="00FA4CEA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A4CEA" w:rsidRPr="00AE1D16" w14:paraId="1D4E47BB" w14:textId="77777777" w:rsidTr="00824A35">
        <w:trPr>
          <w:tblHeader/>
        </w:trPr>
        <w:tc>
          <w:tcPr>
            <w:tcW w:w="2520" w:type="dxa"/>
            <w:shd w:val="clear" w:color="auto" w:fill="auto"/>
          </w:tcPr>
          <w:p w14:paraId="3FFE994A" w14:textId="77777777" w:rsidR="00FA4CEA" w:rsidRPr="00AE1D16" w:rsidRDefault="00FA4CEA" w:rsidP="00AE1D16">
            <w:pPr>
              <w:spacing w:line="240" w:lineRule="auto"/>
              <w:ind w:left="157"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254B7517" w14:textId="413FD01D" w:rsidR="00FA4CE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AD7B897" w14:textId="77777777" w:rsidR="00FA4CEA" w:rsidRPr="00AE1D16" w:rsidRDefault="00FA4CE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54" w:type="dxa"/>
            <w:gridSpan w:val="3"/>
            <w:shd w:val="clear" w:color="auto" w:fill="auto"/>
          </w:tcPr>
          <w:p w14:paraId="20D14C67" w14:textId="04DE1525" w:rsidR="00FA4CE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41" w:type="dxa"/>
          </w:tcPr>
          <w:p w14:paraId="186CD334" w14:textId="77777777" w:rsidR="00FA4CEA" w:rsidRPr="00AE1D16" w:rsidRDefault="00FA4CE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1EF25D1" w14:textId="1B930D23" w:rsidR="00FA4CE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6E8A980B" w14:textId="77777777" w:rsidR="00FA4CEA" w:rsidRPr="00AE1D16" w:rsidRDefault="00FA4CE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55F7C506" w14:textId="066213A8" w:rsidR="00FA4CEA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FA4CEA" w:rsidRPr="00AE1D16" w14:paraId="6A7822EF" w14:textId="77777777" w:rsidTr="00824A35">
        <w:trPr>
          <w:tblHeader/>
        </w:trPr>
        <w:tc>
          <w:tcPr>
            <w:tcW w:w="2520" w:type="dxa"/>
            <w:shd w:val="clear" w:color="auto" w:fill="auto"/>
          </w:tcPr>
          <w:p w14:paraId="5F228E86" w14:textId="77777777" w:rsidR="00FA4CEA" w:rsidRPr="00AE1D16" w:rsidRDefault="00FA4CE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shd w:val="clear" w:color="auto" w:fill="auto"/>
          </w:tcPr>
          <w:p w14:paraId="4BC2905B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228DF8F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5152505" w14:textId="77777777" w:rsidR="00FA4CEA" w:rsidRPr="00AE1D16" w:rsidRDefault="00FA4CE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nil"/>
            </w:tcBorders>
            <w:shd w:val="clear" w:color="auto" w:fill="auto"/>
          </w:tcPr>
          <w:p w14:paraId="473A3A3D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1FD905A9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63BAF384" w14:textId="77777777" w:rsidR="00FA4CEA" w:rsidRPr="00AE1D16" w:rsidRDefault="00FA4CE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61D07F7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2C74F9E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34645C6" w14:textId="77777777" w:rsidR="00FA4CEA" w:rsidRPr="00AE1D16" w:rsidRDefault="00FA4CEA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19EFB3FE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D8E2CE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A81AFE8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C464488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EBFC26F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D9322E6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0AE8DB9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37FC694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7F1E379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5B06C47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C36B907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A654E8F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B839817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6EA9E3" w14:textId="77777777" w:rsidR="00FA4CEA" w:rsidRPr="00AE1D16" w:rsidRDefault="00FA4CE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3657A" w:rsidRPr="00AE1D16" w14:paraId="3E15BE58" w14:textId="77777777" w:rsidTr="00824A35">
        <w:tc>
          <w:tcPr>
            <w:tcW w:w="2520" w:type="dxa"/>
            <w:shd w:val="clear" w:color="auto" w:fill="auto"/>
          </w:tcPr>
          <w:p w14:paraId="1DE110E2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643" w:type="dxa"/>
            <w:shd w:val="clear" w:color="auto" w:fill="auto"/>
          </w:tcPr>
          <w:p w14:paraId="5E51615A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109CD3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double" w:sz="4" w:space="0" w:color="auto"/>
            </w:tcBorders>
            <w:shd w:val="clear" w:color="auto" w:fill="auto"/>
          </w:tcPr>
          <w:p w14:paraId="5F5D3067" w14:textId="2D6A2C13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0E3945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1516D309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7AABE2A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4E0615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shd w:val="clear" w:color="auto" w:fill="auto"/>
          </w:tcPr>
          <w:p w14:paraId="384C2FA4" w14:textId="3D0F6CF5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41" w:type="dxa"/>
            <w:tcBorders>
              <w:bottom w:val="nil"/>
            </w:tcBorders>
          </w:tcPr>
          <w:p w14:paraId="5DCC828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9B7D6ED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BCF4D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  <w:shd w:val="clear" w:color="auto" w:fill="auto"/>
          </w:tcPr>
          <w:p w14:paraId="28091B5F" w14:textId="0D233C6A" w:rsidR="0043657A" w:rsidRPr="00AE1D16" w:rsidRDefault="00E93A22" w:rsidP="00AE1D1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B61806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240" w:type="dxa"/>
            <w:tcBorders>
              <w:bottom w:val="nil"/>
            </w:tcBorders>
          </w:tcPr>
          <w:p w14:paraId="006BC164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0E6BD72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EFE870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358EB07F" w14:textId="49332308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</w:tr>
      <w:tr w:rsidR="0043657A" w:rsidRPr="00AE1D16" w14:paraId="60F5931C" w14:textId="77777777" w:rsidTr="00824A35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63341760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60719CCF" w14:textId="7B759768" w:rsidR="0043657A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99905D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43E71F" w14:textId="3314DC20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E3945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0677F6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E350CBB" w14:textId="50B2BF3E" w:rsidR="0043657A" w:rsidRPr="00AE1D16" w:rsidRDefault="00E93A22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363F38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2426A8" w14:textId="083CE38A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5EBB04E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4DD77FCB" w14:textId="0F857036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4E785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6AB901" w14:textId="288C3CB2" w:rsidR="0043657A" w:rsidRPr="00AE1D16" w:rsidRDefault="00E93A22" w:rsidP="00AE1D1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B61806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845AF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4A6411C" w14:textId="2F214E05" w:rsidR="0043657A" w:rsidRPr="00AE1D16" w:rsidRDefault="00E93A22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1CB6C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3D9D91F7" w14:textId="332D2F80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43657A" w:rsidRPr="00AE1D16" w14:paraId="28A160F7" w14:textId="77777777" w:rsidTr="00824A35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81985F8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16354B0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8CB792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nil"/>
            </w:tcBorders>
            <w:shd w:val="clear" w:color="auto" w:fill="auto"/>
          </w:tcPr>
          <w:p w14:paraId="526B15F5" w14:textId="5BC44B29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364180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97BC21C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D29AB1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49854F11" w14:textId="00DF964B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A37260E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0BBA99F" w14:textId="0A509B8C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671DFD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0F65BF5" w14:textId="2E8DB1AD" w:rsidR="0043657A" w:rsidRPr="00AE1D16" w:rsidRDefault="0043657A" w:rsidP="00AE1D1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632B92B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2F68781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6B93462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A1B693F" w14:textId="3382C1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657A" w:rsidRPr="00AE1D16" w14:paraId="56C8FACE" w14:textId="77777777" w:rsidTr="00824A3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48940CF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รายได้ที่ถือเป็นรายได้ตาม</w:t>
            </w:r>
          </w:p>
          <w:p w14:paraId="7B50EA23" w14:textId="7983F7EF" w:rsidR="0043657A" w:rsidRPr="00AE1D16" w:rsidRDefault="00824A35" w:rsidP="00AE1D16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ประมวลรัษฎากร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6A33324E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1DC243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</w:tcPr>
          <w:p w14:paraId="15B25BB6" w14:textId="753A9966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7500A6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01A6CE9A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50ABCE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</w:tcPr>
          <w:p w14:paraId="520914FE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DBF113" w14:textId="26569AC4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CBC5937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70B781C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FB61C0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6B859E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1D94B" w14:textId="321BB56A" w:rsidR="0043657A" w:rsidRPr="00AE1D16" w:rsidRDefault="00E93A22" w:rsidP="00AE1D1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B59E437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95073E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43B9B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163A06F4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38029C" w14:textId="4B29873F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3657A" w:rsidRPr="00AE1D16" w14:paraId="4577D0CE" w14:textId="77777777" w:rsidTr="00824A3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3069CF0" w14:textId="42E53C5B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ind w:left="51" w:hanging="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</w:t>
            </w:r>
            <w:r w:rsidR="000E3945" w:rsidRPr="00AE1D16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ของบริษัทร่วม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0FBF835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1DBC5A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</w:tcPr>
          <w:p w14:paraId="2CCFA130" w14:textId="0F4E0054" w:rsidR="0043657A" w:rsidRPr="00AE1D16" w:rsidRDefault="000E3945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6775C5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001DDD6A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C3CCA1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</w:tcPr>
          <w:p w14:paraId="368DFAE8" w14:textId="4FA7193C" w:rsidR="0043657A" w:rsidRPr="00AE1D16" w:rsidRDefault="000E3945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FDF63E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3807E411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C52988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23D71994" w14:textId="51925665" w:rsidR="0043657A" w:rsidRPr="00AE1D16" w:rsidRDefault="0043657A" w:rsidP="00AE1D1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DFD0E1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011911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F732C8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32641B4B" w14:textId="5027FC6E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657A" w:rsidRPr="00AE1D16" w14:paraId="352CF6FE" w14:textId="77777777" w:rsidTr="00824A3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5C80A981" w14:textId="742133B5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4EF3947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192F0C4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</w:tcPr>
          <w:p w14:paraId="2D2B8C1C" w14:textId="581FAD28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AAE037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08689A37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F0E9C0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</w:tcPr>
          <w:p w14:paraId="48444650" w14:textId="222AEAFC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4A438D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20E65E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68BF36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367C6877" w14:textId="7516424B" w:rsidR="0043657A" w:rsidRPr="00AE1D16" w:rsidRDefault="0043657A" w:rsidP="00AE1D1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C072B9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AFE06B6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545659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44817331" w14:textId="2506215B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3657A" w:rsidRPr="00AE1D16" w14:paraId="7288192E" w14:textId="77777777" w:rsidTr="00824A3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5211BDB8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0DA81B75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32024B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</w:tcPr>
          <w:p w14:paraId="6A8E9FDB" w14:textId="1BC8A01F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C540B7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977FA1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5B0832FB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498ABCF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</w:tcPr>
          <w:p w14:paraId="5004223A" w14:textId="56E5E5E2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A1F8D7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65D42DEA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F253B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46831216" w14:textId="1032BA5F" w:rsidR="0043657A" w:rsidRPr="00AE1D16" w:rsidRDefault="00E93A22" w:rsidP="00AE1D1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D59B81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5F781D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3C5C15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1DA58911" w14:textId="3E4C0487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</w:p>
        </w:tc>
      </w:tr>
      <w:tr w:rsidR="0043657A" w:rsidRPr="00AE1D16" w14:paraId="6A66D6F5" w14:textId="77777777" w:rsidTr="00824A35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6A3AE8E7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รายการปรับปรุงสินทรัพย์ภาษีเงินได้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7105D509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CAA26C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nil"/>
            </w:tcBorders>
            <w:shd w:val="clear" w:color="auto" w:fill="auto"/>
          </w:tcPr>
          <w:p w14:paraId="03C5CF4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E43B7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668AAA7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7CD71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</w:tcPr>
          <w:p w14:paraId="31413CC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2EC6224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21E7C54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694574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3E4A0B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4F7B67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E1F254E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BE6FEC5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7C8B8C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57A" w:rsidRPr="00AE1D16" w14:paraId="526D3A76" w14:textId="77777777" w:rsidTr="00824A3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0651554A" w14:textId="09A7812F" w:rsidR="0043657A" w:rsidRPr="00AE1D16" w:rsidRDefault="0043657A" w:rsidP="00AE1D16">
            <w:pPr>
              <w:tabs>
                <w:tab w:val="left" w:pos="7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รอตัดบัญชีของงวดก่อน ๆ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7941BB04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07F10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77755" w14:textId="27B5B13D" w:rsidR="0043657A" w:rsidRPr="00AE1D16" w:rsidRDefault="00B600E4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9CEA5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1BF976D2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5018D3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53BE2" w14:textId="79E66F67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0A670FCB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vAlign w:val="bottom"/>
          </w:tcPr>
          <w:p w14:paraId="2ED58530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0633CE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0A2377A8" w14:textId="606AAFAD" w:rsidR="0043657A" w:rsidRPr="00AE1D16" w:rsidRDefault="0043657A" w:rsidP="00AE1D1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DB21B6F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vAlign w:val="bottom"/>
          </w:tcPr>
          <w:p w14:paraId="04D33C08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B2B60E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00FF04F1" w14:textId="436651CA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6851" w:rsidRPr="00AE1D16" w14:paraId="73F6FF6A" w14:textId="77777777" w:rsidTr="00824A35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4CC9A9F" w14:textId="77777777" w:rsidR="00C66851" w:rsidRPr="00AE1D16" w:rsidRDefault="00C66851" w:rsidP="00AE1D16">
            <w:pPr>
              <w:tabs>
                <w:tab w:val="left" w:pos="7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1854BC73" w14:textId="77777777" w:rsidR="00C66851" w:rsidRPr="00AE1D16" w:rsidRDefault="00C6685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CE56D5" w14:textId="77777777" w:rsidR="00C66851" w:rsidRPr="00AE1D16" w:rsidRDefault="00C66851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E5CEB1" w14:textId="77777777" w:rsidR="00C66851" w:rsidRPr="00AE1D16" w:rsidRDefault="00C66851" w:rsidP="00AE1D16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747AD" w14:textId="77777777" w:rsidR="00C66851" w:rsidRPr="00AE1D16" w:rsidRDefault="00C66851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31C5767D" w14:textId="77777777" w:rsidR="00C66851" w:rsidRPr="00AE1D16" w:rsidRDefault="00C66851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5F6D8D" w14:textId="77777777" w:rsidR="00C66851" w:rsidRPr="00AE1D16" w:rsidRDefault="00C66851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AB9C1" w14:textId="77777777" w:rsidR="00C66851" w:rsidRPr="00AE1D16" w:rsidRDefault="00C66851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FB4DA95" w14:textId="77777777" w:rsidR="00C66851" w:rsidRPr="00AE1D16" w:rsidRDefault="00C6685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  <w:vAlign w:val="bottom"/>
          </w:tcPr>
          <w:p w14:paraId="68326C2E" w14:textId="77777777" w:rsidR="00C66851" w:rsidRPr="00AE1D16" w:rsidRDefault="00C66851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16D09AF" w14:textId="77777777" w:rsidR="00C66851" w:rsidRPr="00AE1D16" w:rsidRDefault="00C6685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F196AC4" w14:textId="77777777" w:rsidR="00C66851" w:rsidRPr="00AE1D16" w:rsidRDefault="00C66851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D21EC80" w14:textId="77777777" w:rsidR="00C66851" w:rsidRPr="00AE1D16" w:rsidRDefault="00C6685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vAlign w:val="bottom"/>
          </w:tcPr>
          <w:p w14:paraId="697A9163" w14:textId="77777777" w:rsidR="00C66851" w:rsidRPr="00AE1D16" w:rsidRDefault="00C6685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286739" w14:textId="77777777" w:rsidR="00C66851" w:rsidRPr="00AE1D16" w:rsidRDefault="00C66851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0F0CAA89" w14:textId="77777777" w:rsidR="00C66851" w:rsidRPr="00AE1D16" w:rsidRDefault="00C66851" w:rsidP="00AE1D1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57A" w:rsidRPr="00AE1D16" w14:paraId="679CFBB7" w14:textId="77777777" w:rsidTr="00824A35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12C4934" w14:textId="77777777" w:rsidR="0043657A" w:rsidRPr="00AE1D16" w:rsidRDefault="0043657A" w:rsidP="00AE1D16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ผลขาดทุนในปีปัจจุบันที่ไม่ได้รับรู้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0B010AA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01D247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bottom w:val="nil"/>
            </w:tcBorders>
            <w:shd w:val="clear" w:color="auto" w:fill="auto"/>
            <w:vAlign w:val="bottom"/>
          </w:tcPr>
          <w:p w14:paraId="5AECB71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638201B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72347B3B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6874F3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bottom w:val="nil"/>
            </w:tcBorders>
            <w:shd w:val="clear" w:color="auto" w:fill="auto"/>
            <w:vAlign w:val="bottom"/>
          </w:tcPr>
          <w:p w14:paraId="5C5B8B7B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3F02DB87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6BACAED2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ABB93E4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6925775B" w14:textId="0A074915" w:rsidR="0043657A" w:rsidRPr="00AE1D16" w:rsidRDefault="0043657A" w:rsidP="00AE1D16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5D60BC9E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6330DC14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477CD9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63163FDD" w14:textId="548B617A" w:rsidR="0043657A" w:rsidRPr="00AE1D16" w:rsidRDefault="0043657A" w:rsidP="00AE1D1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657A" w:rsidRPr="00AE1D16" w14:paraId="6ABCDD3B" w14:textId="77777777" w:rsidTr="00824A35">
        <w:trPr>
          <w:trHeight w:val="68"/>
        </w:trPr>
        <w:tc>
          <w:tcPr>
            <w:tcW w:w="2520" w:type="dxa"/>
            <w:tcBorders>
              <w:top w:val="nil"/>
            </w:tcBorders>
            <w:shd w:val="clear" w:color="auto" w:fill="auto"/>
          </w:tcPr>
          <w:p w14:paraId="0C71940B" w14:textId="294BDF10" w:rsidR="0043657A" w:rsidRPr="00AE1D16" w:rsidRDefault="0043657A" w:rsidP="00AE1D16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เป็นสินทรัพย์ภาษีเงินได้รอตัดบัญชี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7C49276F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7ACB6E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nil"/>
            </w:tcBorders>
            <w:shd w:val="clear" w:color="auto" w:fill="auto"/>
          </w:tcPr>
          <w:p w14:paraId="0ADB096A" w14:textId="509FE471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04E1CE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26575B74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5C2CCA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nil"/>
            </w:tcBorders>
            <w:shd w:val="clear" w:color="auto" w:fill="auto"/>
          </w:tcPr>
          <w:p w14:paraId="6B2EE4F9" w14:textId="7B642B12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1130904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524D972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AD6016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674BD68D" w14:textId="6362880A" w:rsidR="0043657A" w:rsidRPr="00AE1D16" w:rsidRDefault="0043657A" w:rsidP="00AE1D16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372BFA7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42F611B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AD10D0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526AEAC1" w14:textId="4FE589E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657A" w:rsidRPr="00AE1D16" w14:paraId="75ECF439" w14:textId="77777777" w:rsidTr="00824A35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4E9ABEE" w14:textId="5D9F54C0" w:rsidR="0043657A" w:rsidRPr="00AE1D16" w:rsidRDefault="0043657A" w:rsidP="00AE1D16">
            <w:pPr>
              <w:tabs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1375730D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CB65EF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123BBE" w14:textId="7FF2954C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4125D" w:rsidRPr="00AE1D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8AD187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7394D1ED" w14:textId="77777777" w:rsidR="0043657A" w:rsidRPr="00AE1D16" w:rsidRDefault="0043657A" w:rsidP="00AE1D16">
            <w:pPr>
              <w:tabs>
                <w:tab w:val="decimal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465F8B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C2772" w14:textId="12643B18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0945A8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81212F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186F2DD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E078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72B32333" w14:textId="4E29FC1A" w:rsidR="0043657A" w:rsidRPr="00AE1D16" w:rsidRDefault="0043657A" w:rsidP="00AE1D1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D5A4A0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BD78533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1DE35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03A89872" w14:textId="4C6DF7A6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</w:tc>
      </w:tr>
      <w:tr w:rsidR="0043657A" w:rsidRPr="00AE1D16" w14:paraId="1C8D3272" w14:textId="77777777" w:rsidTr="00824A35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E62325C" w14:textId="77777777" w:rsidR="0043657A" w:rsidRPr="00AE1D16" w:rsidRDefault="0043657A" w:rsidP="00AE1D16">
            <w:pPr>
              <w:tabs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4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32AC71" w14:textId="2EBEF6FF" w:rsidR="0043657A" w:rsidRPr="00AE1D16" w:rsidRDefault="000E3945" w:rsidP="00AE1D16">
            <w:pPr>
              <w:tabs>
                <w:tab w:val="left" w:pos="720"/>
              </w:tabs>
              <w:spacing w:line="240" w:lineRule="auto"/>
              <w:ind w:left="-111" w:right="-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69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0E4DA9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6015F" w14:textId="631BDFCA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</w:t>
            </w:r>
            <w:r w:rsidR="000E3945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2F5D19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135BC7" w14:textId="29990B72" w:rsidR="0043657A" w:rsidRPr="00AE1D16" w:rsidRDefault="0043657A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4B702" w14:textId="77777777" w:rsidR="0043657A" w:rsidRPr="00AE1D16" w:rsidRDefault="0043657A" w:rsidP="00AE1D16">
            <w:pPr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C022" w14:textId="2D0D7295" w:rsidR="0043657A" w:rsidRPr="00AE1D16" w:rsidRDefault="0043657A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20D496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double" w:sz="4" w:space="0" w:color="auto"/>
            </w:tcBorders>
          </w:tcPr>
          <w:p w14:paraId="6D88381C" w14:textId="3DD67208" w:rsidR="0043657A" w:rsidRPr="00AE1D16" w:rsidRDefault="0043657A" w:rsidP="00AE1D1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DD7E2A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553DCBA0" w14:textId="0BEF7FCC" w:rsidR="0043657A" w:rsidRPr="00AE1D16" w:rsidRDefault="0043657A" w:rsidP="00AE1D16">
            <w:pPr>
              <w:pStyle w:val="acctfourfigures"/>
              <w:tabs>
                <w:tab w:val="clear" w:pos="765"/>
                <w:tab w:val="decimal" w:pos="29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B61806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EB9A61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24DE6C" w14:textId="737B44B6" w:rsidR="0043657A" w:rsidRPr="00AE1D16" w:rsidRDefault="00E93A22" w:rsidP="00AE1D1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75C5ED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0936F622" w14:textId="51D0FE76" w:rsidR="0043657A" w:rsidRPr="00AE1D16" w:rsidRDefault="00E93A22" w:rsidP="00AE1D16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</w:t>
            </w:r>
          </w:p>
        </w:tc>
      </w:tr>
    </w:tbl>
    <w:p w14:paraId="6FD50CD0" w14:textId="77777777" w:rsidR="00FA4CEA" w:rsidRPr="00AE1D16" w:rsidRDefault="00FA4CE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72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9"/>
        <w:gridCol w:w="238"/>
        <w:gridCol w:w="661"/>
        <w:gridCol w:w="236"/>
        <w:gridCol w:w="747"/>
        <w:gridCol w:w="241"/>
        <w:gridCol w:w="671"/>
        <w:gridCol w:w="236"/>
        <w:gridCol w:w="618"/>
        <w:gridCol w:w="236"/>
        <w:gridCol w:w="653"/>
        <w:gridCol w:w="16"/>
        <w:gridCol w:w="220"/>
        <w:gridCol w:w="16"/>
        <w:gridCol w:w="719"/>
        <w:gridCol w:w="236"/>
        <w:gridCol w:w="704"/>
        <w:gridCol w:w="17"/>
        <w:gridCol w:w="16"/>
      </w:tblGrid>
      <w:tr w:rsidR="003A0041" w:rsidRPr="00AE1D16" w14:paraId="5777B5F4" w14:textId="77777777" w:rsidTr="00DC2856">
        <w:trPr>
          <w:gridAfter w:val="1"/>
          <w:wAfter w:w="16" w:type="dxa"/>
          <w:tblHeader/>
        </w:trPr>
        <w:tc>
          <w:tcPr>
            <w:tcW w:w="2520" w:type="dxa"/>
            <w:shd w:val="clear" w:color="auto" w:fill="auto"/>
          </w:tcPr>
          <w:p w14:paraId="12A0B410" w14:textId="77777777" w:rsidR="003A0041" w:rsidRPr="00AE1D16" w:rsidRDefault="003A0041" w:rsidP="00AE1D16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13" w:type="dxa"/>
            <w:gridSpan w:val="7"/>
            <w:shd w:val="clear" w:color="auto" w:fill="auto"/>
            <w:vAlign w:val="bottom"/>
          </w:tcPr>
          <w:p w14:paraId="3A288036" w14:textId="77777777" w:rsidR="003A0041" w:rsidRPr="00AE1D16" w:rsidRDefault="003A0041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3ECB6C83" w14:textId="77777777" w:rsidR="003A0041" w:rsidRPr="00AE1D16" w:rsidRDefault="003A0041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435" w:type="dxa"/>
            <w:gridSpan w:val="10"/>
            <w:vAlign w:val="bottom"/>
          </w:tcPr>
          <w:p w14:paraId="1D0EAFB7" w14:textId="77777777" w:rsidR="003A0041" w:rsidRPr="00AE1D16" w:rsidRDefault="003A0041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0041" w:rsidRPr="00AE1D16" w14:paraId="05712153" w14:textId="77777777" w:rsidTr="00DC2856">
        <w:trPr>
          <w:gridAfter w:val="2"/>
          <w:wAfter w:w="33" w:type="dxa"/>
          <w:tblHeader/>
        </w:trPr>
        <w:tc>
          <w:tcPr>
            <w:tcW w:w="2520" w:type="dxa"/>
            <w:shd w:val="clear" w:color="auto" w:fill="auto"/>
          </w:tcPr>
          <w:p w14:paraId="268C2D81" w14:textId="77777777" w:rsidR="003A0041" w:rsidRPr="00AE1D16" w:rsidRDefault="003A0041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618" w:type="dxa"/>
            <w:gridSpan w:val="3"/>
            <w:shd w:val="clear" w:color="auto" w:fill="auto"/>
          </w:tcPr>
          <w:p w14:paraId="6ABA7BDD" w14:textId="77777777" w:rsidR="003A0041" w:rsidRPr="00AE1D16" w:rsidRDefault="003A004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0F2EAA80" w14:textId="77777777" w:rsidR="003A0041" w:rsidRPr="00AE1D16" w:rsidRDefault="003A004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59" w:type="dxa"/>
            <w:gridSpan w:val="3"/>
            <w:shd w:val="clear" w:color="auto" w:fill="auto"/>
          </w:tcPr>
          <w:p w14:paraId="0C4FA27B" w14:textId="77777777" w:rsidR="003A0041" w:rsidRPr="00AE1D16" w:rsidRDefault="003A004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36" w:type="dxa"/>
          </w:tcPr>
          <w:p w14:paraId="66190214" w14:textId="77777777" w:rsidR="003A0041" w:rsidRPr="00AE1D16" w:rsidRDefault="003A004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507" w:type="dxa"/>
            <w:gridSpan w:val="3"/>
          </w:tcPr>
          <w:p w14:paraId="68719859" w14:textId="77777777" w:rsidR="003A0041" w:rsidRPr="00AE1D16" w:rsidRDefault="003A004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14:paraId="68EE7B6D" w14:textId="77777777" w:rsidR="003A0041" w:rsidRPr="00AE1D16" w:rsidRDefault="003A004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75" w:type="dxa"/>
            <w:gridSpan w:val="4"/>
          </w:tcPr>
          <w:p w14:paraId="2001F06C" w14:textId="77777777" w:rsidR="003A0041" w:rsidRPr="00AE1D16" w:rsidRDefault="003A004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3D01E2" w:rsidRPr="00AE1D16" w14:paraId="08CCC599" w14:textId="77777777" w:rsidTr="00DC2856">
        <w:trPr>
          <w:tblHeader/>
        </w:trPr>
        <w:tc>
          <w:tcPr>
            <w:tcW w:w="2520" w:type="dxa"/>
            <w:shd w:val="clear" w:color="auto" w:fill="auto"/>
          </w:tcPr>
          <w:p w14:paraId="60182892" w14:textId="1AE38B5A" w:rsidR="003D01E2" w:rsidRPr="00AE1D16" w:rsidRDefault="003D01E2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9" w:type="dxa"/>
            <w:shd w:val="clear" w:color="auto" w:fill="auto"/>
          </w:tcPr>
          <w:p w14:paraId="19D94474" w14:textId="0124BBED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3F23E0B2" w14:textId="77777777" w:rsidR="003D01E2" w:rsidRPr="00AE1D16" w:rsidRDefault="003D01E2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1" w:type="dxa"/>
            <w:tcBorders>
              <w:bottom w:val="nil"/>
            </w:tcBorders>
            <w:shd w:val="clear" w:color="auto" w:fill="auto"/>
          </w:tcPr>
          <w:p w14:paraId="5E6FDC3D" w14:textId="2CD085EA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460E642" w14:textId="77777777" w:rsidR="003D01E2" w:rsidRPr="00AE1D16" w:rsidRDefault="003D01E2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47" w:type="dxa"/>
            <w:shd w:val="clear" w:color="auto" w:fill="auto"/>
          </w:tcPr>
          <w:p w14:paraId="146E1A24" w14:textId="7158323F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5EED9857" w14:textId="77777777" w:rsidR="003D01E2" w:rsidRPr="00AE1D16" w:rsidRDefault="003D01E2" w:rsidP="00AE1D16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5BFA2376" w14:textId="310C88C2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262F4840" w14:textId="77777777" w:rsidR="003D01E2" w:rsidRPr="00AE1D16" w:rsidRDefault="003D01E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7EF385AE" w14:textId="6B2AB529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5F5C5A85" w14:textId="77777777" w:rsidR="003D01E2" w:rsidRPr="00AE1D16" w:rsidRDefault="003D01E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9" w:type="dxa"/>
            <w:gridSpan w:val="2"/>
            <w:tcBorders>
              <w:bottom w:val="nil"/>
            </w:tcBorders>
          </w:tcPr>
          <w:p w14:paraId="75099953" w14:textId="7BA42D2E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0C4BEC68" w14:textId="77777777" w:rsidR="003D01E2" w:rsidRPr="00AE1D16" w:rsidRDefault="003D01E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7B910F2" w14:textId="3ECFC972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71CBF279" w14:textId="77777777" w:rsidR="003D01E2" w:rsidRPr="00AE1D16" w:rsidRDefault="003D01E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37" w:type="dxa"/>
            <w:gridSpan w:val="3"/>
            <w:tcBorders>
              <w:bottom w:val="nil"/>
            </w:tcBorders>
          </w:tcPr>
          <w:p w14:paraId="3821EEA3" w14:textId="15B25685" w:rsidR="003D01E2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E740B2" w:rsidRPr="00AE1D16" w14:paraId="686593FD" w14:textId="77777777" w:rsidTr="00DC2856">
        <w:trPr>
          <w:tblHeader/>
        </w:trPr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2C54504" w14:textId="77777777" w:rsidR="00E740B2" w:rsidRPr="00AE1D16" w:rsidRDefault="00E740B2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19"/>
            <w:tcBorders>
              <w:bottom w:val="nil"/>
            </w:tcBorders>
            <w:shd w:val="clear" w:color="auto" w:fill="auto"/>
          </w:tcPr>
          <w:p w14:paraId="54F57A67" w14:textId="77777777" w:rsidR="00E740B2" w:rsidRPr="00AE1D16" w:rsidRDefault="00E740B2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3657A" w:rsidRPr="00AE1D16" w14:paraId="7684F8A1" w14:textId="77777777" w:rsidTr="00DC2856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1BEB3132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28CB0E4D" w14:textId="589FD5A0" w:rsidR="0043657A" w:rsidRPr="00AE1D16" w:rsidRDefault="00E93A22" w:rsidP="00AE1D1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330</w:t>
            </w:r>
            <w:r w:rsidR="000945A8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38" w:type="dxa"/>
            <w:tcBorders>
              <w:bottom w:val="nil"/>
            </w:tcBorders>
            <w:shd w:val="clear" w:color="auto" w:fill="auto"/>
          </w:tcPr>
          <w:p w14:paraId="10F07039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bottom w:val="nil"/>
            </w:tcBorders>
            <w:shd w:val="clear" w:color="auto" w:fill="auto"/>
          </w:tcPr>
          <w:p w14:paraId="730E02C9" w14:textId="72587A3B" w:rsidR="0043657A" w:rsidRPr="00AE1D16" w:rsidRDefault="00E93A22" w:rsidP="00AE1D16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8DCF2E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nil"/>
            </w:tcBorders>
            <w:shd w:val="clear" w:color="auto" w:fill="auto"/>
          </w:tcPr>
          <w:p w14:paraId="0A5202C9" w14:textId="0968A1E4" w:rsidR="0043657A" w:rsidRPr="00AE1D16" w:rsidRDefault="0043657A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596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0741A23A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7BF9504D" w14:textId="63952863" w:rsidR="0043657A" w:rsidRPr="00AE1D16" w:rsidRDefault="0043657A" w:rsidP="00AE1D1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268A93E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dxa"/>
            <w:tcBorders>
              <w:bottom w:val="nil"/>
            </w:tcBorders>
          </w:tcPr>
          <w:p w14:paraId="2D580CF6" w14:textId="501ABD71" w:rsidR="0043657A" w:rsidRPr="00AE1D16" w:rsidRDefault="00E93A22" w:rsidP="00AE1D16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0945A8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36" w:type="dxa"/>
            <w:tcBorders>
              <w:bottom w:val="nil"/>
            </w:tcBorders>
          </w:tcPr>
          <w:p w14:paraId="25F5F443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bottom w:val="nil"/>
            </w:tcBorders>
          </w:tcPr>
          <w:p w14:paraId="67A87F56" w14:textId="4A7A7616" w:rsidR="0043657A" w:rsidRPr="00AE1D16" w:rsidRDefault="00E93A22" w:rsidP="00AE1D16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629EDA5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18E9FE4" w14:textId="3BC3B2DD" w:rsidR="0043657A" w:rsidRPr="00AE1D16" w:rsidRDefault="0043657A" w:rsidP="00AE1D1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798DC9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bottom w:val="nil"/>
            </w:tcBorders>
          </w:tcPr>
          <w:p w14:paraId="6E52B8B5" w14:textId="02497B70" w:rsidR="0043657A" w:rsidRPr="00AE1D16" w:rsidRDefault="0043657A" w:rsidP="00AE1D1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AE1D1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3657A" w:rsidRPr="00AE1D16" w14:paraId="138630AC" w14:textId="77777777" w:rsidTr="00DC2856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6432283" w14:textId="77777777" w:rsidR="0043657A" w:rsidRPr="00AE1D16" w:rsidRDefault="0043657A" w:rsidP="00AE1D16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การหักกลบรายการของภาษี 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D654" w14:textId="32640202" w:rsidR="0043657A" w:rsidRPr="00AE1D16" w:rsidRDefault="0043657A" w:rsidP="00AE1D1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</w:t>
            </w:r>
            <w:r w:rsidR="000945A8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011E2D16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44CED" w14:textId="28245FBE" w:rsidR="0043657A" w:rsidRPr="00AE1D16" w:rsidRDefault="0043657A" w:rsidP="00AE1D16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F81930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AF378" w14:textId="43D54BA5" w:rsidR="0043657A" w:rsidRPr="00AE1D16" w:rsidRDefault="00E93A22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</w:t>
            </w:r>
            <w:r w:rsidR="000945A8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408B22CD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2F501" w14:textId="5648A7EB" w:rsidR="0043657A" w:rsidRPr="00AE1D16" w:rsidRDefault="00E93A22" w:rsidP="00AE1D1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3DFBB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</w:tcPr>
          <w:p w14:paraId="02EF2302" w14:textId="057D31E9" w:rsidR="0043657A" w:rsidRPr="00AE1D16" w:rsidRDefault="0043657A" w:rsidP="00AE1D16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0945A8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1EB0AF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nil"/>
              <w:bottom w:val="single" w:sz="4" w:space="0" w:color="auto"/>
            </w:tcBorders>
          </w:tcPr>
          <w:p w14:paraId="536D02D1" w14:textId="45B65BFF" w:rsidR="0043657A" w:rsidRPr="00AE1D16" w:rsidRDefault="0043657A" w:rsidP="00AE1D16">
            <w:pPr>
              <w:pStyle w:val="acctfourfigures"/>
              <w:tabs>
                <w:tab w:val="clear" w:pos="765"/>
                <w:tab w:val="decimal" w:pos="18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  <w:r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811E338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0146A647" w14:textId="581F37DF" w:rsidR="0043657A" w:rsidRPr="00AE1D16" w:rsidRDefault="00E93A22" w:rsidP="00AE1D1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65977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nil"/>
              <w:bottom w:val="single" w:sz="4" w:space="0" w:color="auto"/>
            </w:tcBorders>
          </w:tcPr>
          <w:p w14:paraId="6A713188" w14:textId="11F4CEC6" w:rsidR="0043657A" w:rsidRPr="00AE1D16" w:rsidRDefault="00E93A22" w:rsidP="00AE1D1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3657A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</w:p>
        </w:tc>
      </w:tr>
      <w:tr w:rsidR="0043657A" w:rsidRPr="00AE1D16" w14:paraId="0F614394" w14:textId="77777777" w:rsidTr="00DC2856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1E05F4D4" w14:textId="77777777" w:rsidR="0043657A" w:rsidRPr="00AE1D16" w:rsidRDefault="0043657A" w:rsidP="00AE1D16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</w:t>
            </w:r>
          </w:p>
          <w:p w14:paraId="658E2149" w14:textId="77777777" w:rsidR="0043657A" w:rsidRPr="00AE1D16" w:rsidRDefault="0043657A" w:rsidP="00AE1D16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189FD72C" w14:textId="3B63155D" w:rsidR="0043657A" w:rsidRPr="00AE1D16" w:rsidRDefault="00E93A22" w:rsidP="00AE1D1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204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</w:tcPr>
          <w:p w14:paraId="470E6ACE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0F24470B" w14:textId="5F2217E2" w:rsidR="0043657A" w:rsidRPr="00AE1D16" w:rsidRDefault="00E93A22" w:rsidP="00AE1D16">
            <w:pPr>
              <w:pStyle w:val="acctfourfigures"/>
              <w:tabs>
                <w:tab w:val="clear" w:pos="765"/>
                <w:tab w:val="decimal" w:pos="291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159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C61B2D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40D97AB" w14:textId="7EA37811" w:rsidR="0043657A" w:rsidRPr="00AE1D16" w:rsidRDefault="0043657A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470</w:t>
            </w:r>
            <w:r w:rsidR="000945A8"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8803A97" w14:textId="77777777" w:rsidR="0043657A" w:rsidRPr="00AE1D16" w:rsidRDefault="0043657A" w:rsidP="00AE1D1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3A546090" w14:textId="722EE0E8" w:rsidR="0043657A" w:rsidRPr="00AE1D16" w:rsidRDefault="0043657A" w:rsidP="00AE1D16">
            <w:pPr>
              <w:pStyle w:val="acctfourfigures"/>
              <w:tabs>
                <w:tab w:val="clear" w:pos="765"/>
                <w:tab w:val="decimal" w:pos="294"/>
              </w:tabs>
              <w:spacing w:line="240" w:lineRule="auto"/>
              <w:ind w:left="-163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92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094682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48E2CD08" w14:textId="6F5C3799" w:rsidR="0043657A" w:rsidRPr="00AE1D16" w:rsidRDefault="0043657A" w:rsidP="00AE1D16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FE083A6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232745AF" w14:textId="56743AB4" w:rsidR="0043657A" w:rsidRPr="00AE1D16" w:rsidRDefault="0043657A" w:rsidP="00AE1D16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9" w:right="-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34A8FDE7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2214AA7" w14:textId="50ADF91B" w:rsidR="0043657A" w:rsidRPr="00AE1D16" w:rsidRDefault="0043657A" w:rsidP="00AE1D16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39CA4C" w14:textId="77777777" w:rsidR="0043657A" w:rsidRPr="00AE1D16" w:rsidRDefault="0043657A" w:rsidP="00AE1D1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E12B972" w14:textId="738EC880" w:rsidR="0043657A" w:rsidRPr="00AE1D16" w:rsidRDefault="0043657A" w:rsidP="00AE1D1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12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</w:t>
            </w:r>
            <w:r w:rsidRPr="00AE1D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0155E736" w14:textId="73B90EBC" w:rsidR="000D5724" w:rsidRPr="00AE1D16" w:rsidRDefault="000D5724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2"/>
        <w:gridCol w:w="270"/>
        <w:gridCol w:w="990"/>
        <w:gridCol w:w="270"/>
        <w:gridCol w:w="1080"/>
        <w:gridCol w:w="270"/>
        <w:gridCol w:w="1080"/>
        <w:gridCol w:w="270"/>
        <w:gridCol w:w="1078"/>
      </w:tblGrid>
      <w:tr w:rsidR="004E5A7E" w:rsidRPr="00AE1D16" w14:paraId="2E46BC5A" w14:textId="77777777" w:rsidTr="00F2171E">
        <w:trPr>
          <w:tblHeader/>
        </w:trPr>
        <w:tc>
          <w:tcPr>
            <w:tcW w:w="2880" w:type="dxa"/>
          </w:tcPr>
          <w:p w14:paraId="0757A802" w14:textId="77777777" w:rsidR="004E5A7E" w:rsidRPr="00AE1D16" w:rsidRDefault="004E5A7E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9"/>
          </w:tcPr>
          <w:p w14:paraId="53C456E7" w14:textId="0899C084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A7E" w:rsidRPr="00AE1D16" w14:paraId="168F74A9" w14:textId="77777777" w:rsidTr="00F2171E">
        <w:trPr>
          <w:tblHeader/>
        </w:trPr>
        <w:tc>
          <w:tcPr>
            <w:tcW w:w="2880" w:type="dxa"/>
          </w:tcPr>
          <w:p w14:paraId="00BE2DC0" w14:textId="77777777" w:rsidR="004E5A7E" w:rsidRPr="00AE1D16" w:rsidRDefault="004E5A7E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AEDCE08" w14:textId="77777777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05D3FD" w14:textId="77777777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A25009" w14:textId="77777777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FE55786" w14:textId="77777777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C5BA791" w14:textId="40B22494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73383120" w14:textId="77777777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4DC19574" w14:textId="77777777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4E5A7E" w:rsidRPr="00AE1D16" w14:paraId="4A05D653" w14:textId="77777777" w:rsidTr="00F2171E">
        <w:trPr>
          <w:tblHeader/>
        </w:trPr>
        <w:tc>
          <w:tcPr>
            <w:tcW w:w="2880" w:type="dxa"/>
          </w:tcPr>
          <w:p w14:paraId="70BC7DDD" w14:textId="77777777" w:rsidR="004E5A7E" w:rsidRPr="00AE1D16" w:rsidRDefault="004E5A7E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D591F16" w14:textId="77777777" w:rsidR="004E5A7E" w:rsidRPr="00AE1D16" w:rsidRDefault="004E5A7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0A5A72" w14:textId="230CE51E" w:rsidR="004E5A7E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E5A7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E5A7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0A3573A3" w14:textId="1D18EABE" w:rsidR="004E5A7E" w:rsidRPr="00AE1D16" w:rsidRDefault="00E93A22" w:rsidP="00AE1D16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804341F" w14:textId="77777777" w:rsidR="004E5A7E" w:rsidRPr="00AE1D16" w:rsidRDefault="004E5A7E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D01877" w14:textId="3558A491" w:rsidR="004E5A7E" w:rsidRPr="00AE1D16" w:rsidRDefault="004E5A7E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</w:t>
            </w:r>
            <w:r w:rsidR="00A804E8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ซื้อบริษัทย่อย</w:t>
            </w:r>
          </w:p>
        </w:tc>
        <w:tc>
          <w:tcPr>
            <w:tcW w:w="270" w:type="dxa"/>
            <w:vAlign w:val="bottom"/>
          </w:tcPr>
          <w:p w14:paraId="3FA1DA81" w14:textId="6F92EE62" w:rsidR="004E5A7E" w:rsidRPr="00AE1D16" w:rsidRDefault="004E5A7E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DAD3C7" w14:textId="77777777" w:rsidR="004E5A7E" w:rsidRPr="00AE1D16" w:rsidRDefault="004E5A7E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59BC" w14:textId="2CFB7B4C" w:rsidR="004E5A7E" w:rsidRPr="00AE1D16" w:rsidRDefault="004E5A7E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A75717" w14:textId="77777777" w:rsidR="004E5A7E" w:rsidRPr="00AE1D16" w:rsidRDefault="004E5A7E" w:rsidP="00AE1D1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51972" w14:textId="77777777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0FC4E660" w14:textId="52EDD0B4" w:rsidR="004E5A7E" w:rsidRPr="00AE1D16" w:rsidRDefault="004E5A7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1480E42C" w14:textId="2FE43438" w:rsidR="004E5A7E" w:rsidRPr="00AE1D16" w:rsidRDefault="004E5A7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1936F936" w14:textId="77777777" w:rsidR="004E5A7E" w:rsidRPr="00AE1D16" w:rsidRDefault="004E5A7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F70EB76" w14:textId="6CA62B5D" w:rsidR="004E5A7E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E5A7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E5A7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4E5A7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E5A7E" w:rsidRPr="00AE1D16" w14:paraId="23EA95B2" w14:textId="77777777" w:rsidTr="00F2171E">
        <w:trPr>
          <w:tblHeader/>
        </w:trPr>
        <w:tc>
          <w:tcPr>
            <w:tcW w:w="2880" w:type="dxa"/>
          </w:tcPr>
          <w:p w14:paraId="0C7C437C" w14:textId="77777777" w:rsidR="004E5A7E" w:rsidRPr="00AE1D16" w:rsidRDefault="004E5A7E" w:rsidP="00AE1D16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390" w:type="dxa"/>
            <w:gridSpan w:val="9"/>
          </w:tcPr>
          <w:p w14:paraId="1635AAEA" w14:textId="2AA9548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E5A7E" w:rsidRPr="00AE1D16" w14:paraId="3C4EEF1D" w14:textId="77777777" w:rsidTr="00F2171E">
        <w:tc>
          <w:tcPr>
            <w:tcW w:w="3962" w:type="dxa"/>
            <w:gridSpan w:val="2"/>
          </w:tcPr>
          <w:p w14:paraId="629BA809" w14:textId="6A7EC6A7" w:rsidR="004E5A7E" w:rsidRPr="00AE1D16" w:rsidRDefault="004E5A7E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3F9DF3E7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F6084A" w14:textId="29410D0A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8A5530" w14:textId="25CA6E4B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F2C5D7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9C93D0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DF49B7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4B133F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C46343D" w14:textId="62EEA45D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5A7E" w:rsidRPr="00AE1D16" w14:paraId="4D79B92F" w14:textId="77777777" w:rsidTr="00F2171E">
        <w:tc>
          <w:tcPr>
            <w:tcW w:w="2880" w:type="dxa"/>
          </w:tcPr>
          <w:p w14:paraId="6CC061BD" w14:textId="25154F2A" w:rsidR="004E5A7E" w:rsidRPr="00AE1D16" w:rsidRDefault="004E5A7E" w:rsidP="00AE1D16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1082" w:type="dxa"/>
            <w:vAlign w:val="bottom"/>
          </w:tcPr>
          <w:p w14:paraId="2B727916" w14:textId="5A875CDC" w:rsidR="004E5A7E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61A29F7C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7D9826" w14:textId="7D30DD93" w:rsidR="004E5A7E" w:rsidRPr="00AE1D16" w:rsidRDefault="004E5A7E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9C0A58" w14:textId="36A8DEF1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45CB81" w14:textId="16E3066C" w:rsidR="004E5A7E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  <w:vAlign w:val="bottom"/>
          </w:tcPr>
          <w:p w14:paraId="229CDF2B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2A3D26" w14:textId="2C30C609" w:rsidR="004E5A7E" w:rsidRPr="00AE1D16" w:rsidRDefault="004E5A7E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C70A89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A64F0E1" w14:textId="3A43B9EC" w:rsidR="004E5A7E" w:rsidRPr="00AE1D16" w:rsidRDefault="00E93A22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</w:tr>
      <w:tr w:rsidR="004E5A7E" w:rsidRPr="00AE1D16" w14:paraId="15F4AD86" w14:textId="77777777" w:rsidTr="00F2171E">
        <w:tc>
          <w:tcPr>
            <w:tcW w:w="2880" w:type="dxa"/>
          </w:tcPr>
          <w:p w14:paraId="51C22AEC" w14:textId="77777777" w:rsidR="004E5A7E" w:rsidRPr="00AE1D16" w:rsidRDefault="004E5A7E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2" w:type="dxa"/>
            <w:vAlign w:val="bottom"/>
          </w:tcPr>
          <w:p w14:paraId="20F57A53" w14:textId="0167D738" w:rsidR="004E5A7E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7D18D3EE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3000B" w14:textId="56B1387A" w:rsidR="004E5A7E" w:rsidRPr="00AE1D16" w:rsidRDefault="004E5A7E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628CC9" w14:textId="7842A00D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BFAB33" w14:textId="21E609F5" w:rsidR="004E5A7E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70" w:type="dxa"/>
            <w:vAlign w:val="bottom"/>
          </w:tcPr>
          <w:p w14:paraId="7B17957F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CF1E66" w14:textId="17F5DEEE" w:rsidR="004E5A7E" w:rsidRPr="00AE1D16" w:rsidRDefault="004E5A7E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358DC7E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F088C21" w14:textId="054C661B" w:rsidR="004E5A7E" w:rsidRPr="00AE1D16" w:rsidRDefault="00E93A22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</w:tr>
      <w:tr w:rsidR="004E5A7E" w:rsidRPr="00AE1D16" w14:paraId="2A93FE5E" w14:textId="77777777" w:rsidTr="00F2171E">
        <w:tc>
          <w:tcPr>
            <w:tcW w:w="2880" w:type="dxa"/>
          </w:tcPr>
          <w:p w14:paraId="30A66932" w14:textId="77777777" w:rsidR="004E5A7E" w:rsidRPr="00AE1D16" w:rsidRDefault="004E5A7E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1082" w:type="dxa"/>
            <w:vAlign w:val="bottom"/>
          </w:tcPr>
          <w:p w14:paraId="7B1E7E20" w14:textId="41EF838A" w:rsidR="004E5A7E" w:rsidRPr="00AE1D16" w:rsidRDefault="004E5A7E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2D0FE732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BD0561" w14:textId="4E04EF16" w:rsidR="004E5A7E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vAlign w:val="bottom"/>
          </w:tcPr>
          <w:p w14:paraId="5BD97F18" w14:textId="21258070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EDA418" w14:textId="0F8F95E3" w:rsidR="004E5A7E" w:rsidRPr="00AE1D16" w:rsidRDefault="004E5A7E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4BD0788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D6CBF0" w14:textId="4EA300A0" w:rsidR="004E5A7E" w:rsidRPr="00AE1D16" w:rsidRDefault="00986310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3E4805E" w14:textId="77777777" w:rsidR="004E5A7E" w:rsidRPr="00AE1D16" w:rsidRDefault="004E5A7E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1C451B" w14:textId="06CDBAA7" w:rsidR="004E5A7E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="004E5A7E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</w:tr>
      <w:tr w:rsidR="000A4876" w:rsidRPr="00AE1D16" w14:paraId="0A9E0632" w14:textId="77777777" w:rsidTr="00F2171E">
        <w:tc>
          <w:tcPr>
            <w:tcW w:w="2880" w:type="dxa"/>
          </w:tcPr>
          <w:p w14:paraId="1FDEF6C9" w14:textId="4F388053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082" w:type="dxa"/>
            <w:vAlign w:val="bottom"/>
          </w:tcPr>
          <w:p w14:paraId="47AE4C25" w14:textId="12CB4CB8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14:paraId="0A458DB4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39A8D60" w14:textId="70311A75" w:rsidR="000A4876" w:rsidRPr="00AE1D16" w:rsidRDefault="000A4876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ABFA17" w14:textId="7127815C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4A6053E" w14:textId="10F41C59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2400E8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436E8C" w14:textId="68C5083B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1B2994A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949430B" w14:textId="6BDAE46D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</w:tr>
      <w:tr w:rsidR="000A4876" w:rsidRPr="00AE1D16" w14:paraId="02AFF792" w14:textId="77777777" w:rsidTr="00F2171E">
        <w:tc>
          <w:tcPr>
            <w:tcW w:w="2880" w:type="dxa"/>
          </w:tcPr>
          <w:p w14:paraId="6B604FC1" w14:textId="77777777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2" w:type="dxa"/>
            <w:vAlign w:val="bottom"/>
          </w:tcPr>
          <w:p w14:paraId="68E083AA" w14:textId="412CCB41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767B8259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F9DB17" w14:textId="26D0E1D5" w:rsidR="000A4876" w:rsidRPr="00AE1D16" w:rsidRDefault="000A4876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2807F9" w14:textId="2B2E6588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C68E90" w14:textId="2E281537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1657D925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322813" w14:textId="2EA77C60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801C7A4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A37AF0" w14:textId="323CABF1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</w:tr>
      <w:tr w:rsidR="000A4876" w:rsidRPr="00AE1D16" w14:paraId="7B6C29DE" w14:textId="77777777" w:rsidTr="00F2171E">
        <w:tc>
          <w:tcPr>
            <w:tcW w:w="2880" w:type="dxa"/>
          </w:tcPr>
          <w:p w14:paraId="465E7CA2" w14:textId="53D4477B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</w:tcPr>
          <w:p w14:paraId="31E03755" w14:textId="7F5FF677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0D30AE90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7DD460" w14:textId="0EF63A8B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01B7819D" w14:textId="6556BC2C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40D51" w14:textId="4F841693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AFDFDA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B8FAD" w14:textId="4B483A54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47285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4FCCAE" w14:textId="6D160461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</w:t>
            </w:r>
          </w:p>
        </w:tc>
      </w:tr>
      <w:tr w:rsidR="000A4876" w:rsidRPr="00AE1D16" w14:paraId="4EFA41A8" w14:textId="77777777" w:rsidTr="00F2171E">
        <w:tc>
          <w:tcPr>
            <w:tcW w:w="2880" w:type="dxa"/>
          </w:tcPr>
          <w:p w14:paraId="369D98D8" w14:textId="0A1AE9BF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="00CC11D5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082" w:type="dxa"/>
            <w:vAlign w:val="bottom"/>
          </w:tcPr>
          <w:p w14:paraId="56FD5927" w14:textId="510FE09A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270" w:type="dxa"/>
          </w:tcPr>
          <w:p w14:paraId="29CF0BF4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EADFA1" w14:textId="6C273F38" w:rsidR="000A4876" w:rsidRPr="00AE1D16" w:rsidRDefault="000A4876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522055" w14:textId="35495266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AF3DAF" w14:textId="6C66B7EC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70" w:type="dxa"/>
            <w:vAlign w:val="bottom"/>
          </w:tcPr>
          <w:p w14:paraId="52DE567D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8D340" w14:textId="2E55B2A4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4A8741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E33A97E" w14:textId="03CFE008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</w:tr>
      <w:tr w:rsidR="000A4876" w:rsidRPr="00AE1D16" w14:paraId="22BFF44E" w14:textId="77777777" w:rsidTr="00F2171E">
        <w:tc>
          <w:tcPr>
            <w:tcW w:w="2880" w:type="dxa"/>
          </w:tcPr>
          <w:p w14:paraId="73405F9A" w14:textId="77777777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07BCD" w14:textId="1F7778CE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34BFADE4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6708" w14:textId="1C3F25DC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70" w:type="dxa"/>
            <w:vAlign w:val="bottom"/>
          </w:tcPr>
          <w:p w14:paraId="32BA2DD5" w14:textId="459215C1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0D5C" w14:textId="5E07A486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7776591C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8D72" w14:textId="6D24D035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F31E30C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398F6" w14:textId="4F06FAFA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</w:p>
        </w:tc>
      </w:tr>
      <w:tr w:rsidR="000A4876" w:rsidRPr="00AE1D16" w14:paraId="1639C60D" w14:textId="77777777" w:rsidTr="00F2171E">
        <w:tc>
          <w:tcPr>
            <w:tcW w:w="2880" w:type="dxa"/>
          </w:tcPr>
          <w:p w14:paraId="33399F5A" w14:textId="77777777" w:rsidR="004D7E76" w:rsidRPr="00AE1D16" w:rsidRDefault="004D7E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0ABF965" w14:textId="04729980" w:rsidR="004D7E76" w:rsidRPr="00AE1D16" w:rsidRDefault="004D7E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B777C5F" w14:textId="77777777" w:rsidR="00A538BC" w:rsidRPr="00AE1D16" w:rsidRDefault="00A538BC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8871F2B" w14:textId="62FC35E2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2" w:type="dxa"/>
            <w:vAlign w:val="bottom"/>
          </w:tcPr>
          <w:p w14:paraId="32C38180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B2B020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E5F45" w14:textId="4FAD62C3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14BCCEA" w14:textId="4EC32E91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00F671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FB00D3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5B8C3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15F9A5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579A19D" w14:textId="5E160C82" w:rsidR="000A4876" w:rsidRPr="00AE1D16" w:rsidRDefault="000A4876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A4876" w:rsidRPr="00AE1D16" w14:paraId="7EF184BF" w14:textId="77777777" w:rsidTr="00F2171E">
        <w:tc>
          <w:tcPr>
            <w:tcW w:w="2880" w:type="dxa"/>
          </w:tcPr>
          <w:p w14:paraId="416F952C" w14:textId="67D5C868" w:rsidR="000A4876" w:rsidRPr="00AE1D16" w:rsidRDefault="000A4876" w:rsidP="00AE1D16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082" w:type="dxa"/>
            <w:vAlign w:val="bottom"/>
          </w:tcPr>
          <w:p w14:paraId="70BA9884" w14:textId="2D149EC6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9139E77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0D163A" w14:textId="398A4BB8" w:rsidR="000A4876" w:rsidRPr="00AE1D16" w:rsidRDefault="000A4876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79F07F" w14:textId="5DF9B7CD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0C0B61" w14:textId="3089DA57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  <w:vAlign w:val="bottom"/>
          </w:tcPr>
          <w:p w14:paraId="2F1D80E0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E5D5F0" w14:textId="43B76EBD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F5C98A7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4E2E17F" w14:textId="5068EA7C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4876" w:rsidRPr="00AE1D16" w14:paraId="2BAC9CC7" w14:textId="77777777" w:rsidTr="00F2171E">
        <w:tc>
          <w:tcPr>
            <w:tcW w:w="2880" w:type="dxa"/>
          </w:tcPr>
          <w:p w14:paraId="586A321B" w14:textId="2EFDBD3F" w:rsidR="000A4876" w:rsidRPr="00AE1D16" w:rsidRDefault="000A4876" w:rsidP="00AE1D16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2" w:type="dxa"/>
            <w:vAlign w:val="bottom"/>
          </w:tcPr>
          <w:p w14:paraId="7D111557" w14:textId="504B60E4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C53FDBB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5349AE" w14:textId="74557F18" w:rsidR="000A4876" w:rsidRPr="00AE1D16" w:rsidRDefault="000A4876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6C9B27" w14:textId="211A9859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88D40D" w14:textId="472C026E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43BC8FE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9AA30C" w14:textId="1460A649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060099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651D031" w14:textId="31D907A5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4876" w:rsidRPr="00AE1D16" w14:paraId="19861E0E" w14:textId="77777777" w:rsidTr="00F2171E">
        <w:tc>
          <w:tcPr>
            <w:tcW w:w="2880" w:type="dxa"/>
          </w:tcPr>
          <w:p w14:paraId="2D836575" w14:textId="232BF10D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082" w:type="dxa"/>
            <w:vAlign w:val="bottom"/>
          </w:tcPr>
          <w:p w14:paraId="24D81525" w14:textId="4D70CB21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B6AC38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B79EC" w14:textId="2D987037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0AFE58A" w14:textId="5A3E464A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5A258" w14:textId="1AC0FC32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  <w:vAlign w:val="bottom"/>
          </w:tcPr>
          <w:p w14:paraId="3E31E130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98B266" w14:textId="1F4A60A3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C59BF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7FC6A48" w14:textId="72E8C78A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477C67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4876" w:rsidRPr="00AE1D16" w14:paraId="62C3AED8" w14:textId="77777777" w:rsidTr="00F2171E">
        <w:tc>
          <w:tcPr>
            <w:tcW w:w="2880" w:type="dxa"/>
          </w:tcPr>
          <w:p w14:paraId="127E9BC2" w14:textId="314973AE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</w:tcPr>
          <w:p w14:paraId="1E2A2B6F" w14:textId="7108261A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97C8C3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1FA76F" w14:textId="6F77195B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CC11D5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2D0FF84" w14:textId="132121F0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E73BA7" w14:textId="0B42AC87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FE8413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19F899" w14:textId="124722EF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7CA97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66DF102" w14:textId="7EF0EB0C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4876" w:rsidRPr="00AE1D16" w14:paraId="04B3E0DC" w14:textId="77777777" w:rsidTr="00F2171E">
        <w:tc>
          <w:tcPr>
            <w:tcW w:w="2880" w:type="dxa"/>
          </w:tcPr>
          <w:p w14:paraId="4E012556" w14:textId="23CDB163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2" w:type="dxa"/>
            <w:vAlign w:val="bottom"/>
          </w:tcPr>
          <w:p w14:paraId="1D02441D" w14:textId="3EDFF292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DC58964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7A75C0" w14:textId="3D502708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FBC747" w14:textId="4E6756D1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8D838" w14:textId="27170CC9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</w:p>
        </w:tc>
        <w:tc>
          <w:tcPr>
            <w:tcW w:w="270" w:type="dxa"/>
            <w:vAlign w:val="bottom"/>
          </w:tcPr>
          <w:p w14:paraId="5C2BA5B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809733" w14:textId="3DD387AB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5F22FE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6AEA319" w14:textId="4C692913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499</w:t>
            </w:r>
            <w:r w:rsidR="00477C67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4876" w:rsidRPr="00AE1D16" w14:paraId="6640B55C" w14:textId="77777777" w:rsidTr="00F2171E">
        <w:tc>
          <w:tcPr>
            <w:tcW w:w="2880" w:type="dxa"/>
          </w:tcPr>
          <w:p w14:paraId="554F1892" w14:textId="6E1C3C8D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082" w:type="dxa"/>
            <w:vAlign w:val="bottom"/>
          </w:tcPr>
          <w:p w14:paraId="566E7E91" w14:textId="4C4BD140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633EFB5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457A6B" w14:textId="7E82DEFB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CC11D5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67FA5F3C" w14:textId="0E044130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24637B" w14:textId="13A770F9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0921A1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BDCF5" w14:textId="225CEE85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9D9EB5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6DE3916" w14:textId="3241E6BB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4876" w:rsidRPr="00AE1D16" w14:paraId="5729B778" w14:textId="77777777" w:rsidTr="00F2171E">
        <w:tc>
          <w:tcPr>
            <w:tcW w:w="2880" w:type="dxa"/>
          </w:tcPr>
          <w:p w14:paraId="08177B80" w14:textId="71FE0F90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2" w:type="dxa"/>
            <w:vAlign w:val="bottom"/>
          </w:tcPr>
          <w:p w14:paraId="07E9879D" w14:textId="0007A434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093BAC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65F289" w14:textId="66117ED1" w:rsidR="000A4876" w:rsidRPr="00AE1D16" w:rsidRDefault="000A4876" w:rsidP="00AE1D1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0448A9" w14:textId="08764C9E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643ED5" w14:textId="77E8D71D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0CB3724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0F17AC" w14:textId="199AD757" w:rsidR="000A4876" w:rsidRPr="00AE1D16" w:rsidRDefault="000A4876" w:rsidP="00AE1D16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C5A5D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1CFACEC" w14:textId="76D24CAA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0A4876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A4876" w:rsidRPr="00AE1D16" w14:paraId="2FDD97B1" w14:textId="77777777" w:rsidTr="00F2171E">
        <w:tc>
          <w:tcPr>
            <w:tcW w:w="2880" w:type="dxa"/>
          </w:tcPr>
          <w:p w14:paraId="76705959" w14:textId="5D6C3FC6" w:rsidR="000A4876" w:rsidRPr="00AE1D16" w:rsidRDefault="000A48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0949B" w14:textId="79617858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EC121C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C463D6" w14:textId="1E15FCEE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546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FF1E017" w14:textId="0B1640E6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ADC4" w14:textId="08274AA1" w:rsidR="000A4876" w:rsidRPr="00AE1D16" w:rsidRDefault="00E93A22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70" w:type="dxa"/>
            <w:vAlign w:val="bottom"/>
          </w:tcPr>
          <w:p w14:paraId="32CD291F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F59EA" w14:textId="0F1D225C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80F4E2" w14:textId="77777777" w:rsidR="000A4876" w:rsidRPr="00AE1D16" w:rsidRDefault="000A4876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BF39D" w14:textId="034BA6B4" w:rsidR="000A4876" w:rsidRPr="00AE1D16" w:rsidRDefault="008368D1" w:rsidP="00AE1D1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596</w:t>
            </w:r>
            <w:r w:rsidR="000A487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340F78EE" w14:textId="354E3AFB" w:rsidR="0036465D" w:rsidRPr="00AE1D16" w:rsidRDefault="0036465D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1"/>
        <w:gridCol w:w="903"/>
        <w:gridCol w:w="270"/>
        <w:gridCol w:w="810"/>
        <w:gridCol w:w="278"/>
        <w:gridCol w:w="980"/>
        <w:gridCol w:w="193"/>
        <w:gridCol w:w="43"/>
        <w:gridCol w:w="6"/>
        <w:gridCol w:w="933"/>
        <w:gridCol w:w="273"/>
        <w:gridCol w:w="900"/>
        <w:gridCol w:w="46"/>
        <w:gridCol w:w="197"/>
        <w:gridCol w:w="39"/>
        <w:gridCol w:w="978"/>
      </w:tblGrid>
      <w:tr w:rsidR="000A4876" w:rsidRPr="00AE1D16" w14:paraId="4C7B1137" w14:textId="77777777" w:rsidTr="00F2171E">
        <w:trPr>
          <w:tblHeader/>
        </w:trPr>
        <w:tc>
          <w:tcPr>
            <w:tcW w:w="2871" w:type="dxa"/>
          </w:tcPr>
          <w:p w14:paraId="002BDE35" w14:textId="77777777" w:rsidR="000A4876" w:rsidRPr="00AE1D16" w:rsidRDefault="000A4876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6849" w:type="dxa"/>
            <w:gridSpan w:val="15"/>
          </w:tcPr>
          <w:p w14:paraId="2B969FBE" w14:textId="77777777" w:rsidR="000A4876" w:rsidRPr="00AE1D16" w:rsidRDefault="000A4876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0152" w:rsidRPr="00AE1D16" w14:paraId="657D1E00" w14:textId="77777777" w:rsidTr="00F2171E">
        <w:trPr>
          <w:tblHeader/>
        </w:trPr>
        <w:tc>
          <w:tcPr>
            <w:tcW w:w="2871" w:type="dxa"/>
          </w:tcPr>
          <w:p w14:paraId="285058FA" w14:textId="77777777" w:rsidR="00C20152" w:rsidRPr="00AE1D16" w:rsidRDefault="00C20152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2D723B2C" w14:textId="77777777" w:rsidR="00C20152" w:rsidRPr="00AE1D16" w:rsidRDefault="00C2015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5"/>
            <w:tcBorders>
              <w:bottom w:val="single" w:sz="4" w:space="0" w:color="auto"/>
            </w:tcBorders>
            <w:vAlign w:val="bottom"/>
          </w:tcPr>
          <w:p w14:paraId="1254E459" w14:textId="77777777" w:rsidR="00C20152" w:rsidRPr="00AE1D16" w:rsidRDefault="00C2015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982" w:type="dxa"/>
            <w:gridSpan w:val="3"/>
          </w:tcPr>
          <w:p w14:paraId="5DC8EA3F" w14:textId="77777777" w:rsidR="00C20152" w:rsidRPr="00AE1D16" w:rsidRDefault="00C2015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</w:tcPr>
          <w:p w14:paraId="7FCF4A66" w14:textId="77777777" w:rsidR="00C20152" w:rsidRPr="00AE1D16" w:rsidRDefault="00C2015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E663140" w14:textId="77777777" w:rsidR="00C20152" w:rsidRPr="00AE1D16" w:rsidRDefault="00C2015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14:paraId="417C4A61" w14:textId="77777777" w:rsidR="00C20152" w:rsidRPr="00AE1D16" w:rsidRDefault="00C2015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gridSpan w:val="2"/>
          </w:tcPr>
          <w:p w14:paraId="583E34D1" w14:textId="77777777" w:rsidR="00C20152" w:rsidRPr="00AE1D16" w:rsidRDefault="00C2015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2171E" w:rsidRPr="00AE1D16" w14:paraId="07989FED" w14:textId="77777777" w:rsidTr="00F2171E">
        <w:trPr>
          <w:tblHeader/>
        </w:trPr>
        <w:tc>
          <w:tcPr>
            <w:tcW w:w="2871" w:type="dxa"/>
          </w:tcPr>
          <w:p w14:paraId="0BF4CB4E" w14:textId="77777777" w:rsidR="00F2171E" w:rsidRPr="00AE1D16" w:rsidRDefault="00F2171E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492838FD" w14:textId="77777777" w:rsidR="00F2171E" w:rsidRPr="00AE1D16" w:rsidRDefault="00F2171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71F30F5" w14:textId="56C2BDDB" w:rsidR="00F2171E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2171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2171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72A5E1D2" w14:textId="52E3310A" w:rsidR="00F2171E" w:rsidRPr="00AE1D16" w:rsidRDefault="00E93A22" w:rsidP="00AE1D16">
            <w:pPr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60D525AE" w14:textId="77777777" w:rsidR="00F2171E" w:rsidRPr="00AE1D16" w:rsidRDefault="00F2171E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136FBB" w14:textId="77777777" w:rsidR="00F2171E" w:rsidRPr="00AE1D16" w:rsidRDefault="00F2171E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B24BE0" w14:textId="77777777" w:rsidR="00F2171E" w:rsidRPr="00AE1D16" w:rsidRDefault="00F2171E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8" w:type="dxa"/>
            <w:vAlign w:val="bottom"/>
          </w:tcPr>
          <w:p w14:paraId="13159C6E" w14:textId="77777777" w:rsidR="00F2171E" w:rsidRPr="00AE1D16" w:rsidRDefault="00F2171E" w:rsidP="00AE1D1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F1EE973" w14:textId="77777777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1FEEB12D" w14:textId="77777777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36" w:type="dxa"/>
            <w:gridSpan w:val="2"/>
          </w:tcPr>
          <w:p w14:paraId="358A8E34" w14:textId="77777777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04CD724" w14:textId="4E0B88F8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9" w:type="dxa"/>
            <w:gridSpan w:val="2"/>
          </w:tcPr>
          <w:p w14:paraId="1F7E3A48" w14:textId="2B926677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5B78C81" w14:textId="77777777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  <w:p w14:paraId="26B96685" w14:textId="15CE2BE3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273" w:type="dxa"/>
            <w:tcBorders>
              <w:left w:val="nil"/>
            </w:tcBorders>
          </w:tcPr>
          <w:p w14:paraId="73893394" w14:textId="77777777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6EE63B32" w14:textId="6C0E16AF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จำหน่ายเงินลงทุนในบริษัทย่อย</w:t>
            </w:r>
          </w:p>
        </w:tc>
        <w:tc>
          <w:tcPr>
            <w:tcW w:w="236" w:type="dxa"/>
            <w:gridSpan w:val="2"/>
          </w:tcPr>
          <w:p w14:paraId="1179D312" w14:textId="77777777" w:rsidR="00F2171E" w:rsidRPr="00AE1D16" w:rsidRDefault="00F2171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</w:tcPr>
          <w:p w14:paraId="09A30E38" w14:textId="77777777" w:rsidR="00F2171E" w:rsidRPr="00AE1D16" w:rsidRDefault="00F2171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65220E" w14:textId="36166EAE" w:rsidR="00F2171E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2171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2171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5D85743" w14:textId="72D416B1" w:rsidR="00F2171E" w:rsidRPr="00AE1D16" w:rsidRDefault="00F2171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C20152" w:rsidRPr="00AE1D16" w14:paraId="71C4008C" w14:textId="77777777" w:rsidTr="00F2171E">
        <w:trPr>
          <w:tblHeader/>
        </w:trPr>
        <w:tc>
          <w:tcPr>
            <w:tcW w:w="2871" w:type="dxa"/>
          </w:tcPr>
          <w:p w14:paraId="39FF723F" w14:textId="77777777" w:rsidR="00C20152" w:rsidRPr="00AE1D16" w:rsidRDefault="00C20152" w:rsidP="00AE1D16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9" w:type="dxa"/>
            <w:gridSpan w:val="15"/>
          </w:tcPr>
          <w:p w14:paraId="17CEC0B8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20152" w:rsidRPr="00AE1D16" w14:paraId="67748285" w14:textId="77777777" w:rsidTr="00F2171E">
        <w:tc>
          <w:tcPr>
            <w:tcW w:w="3774" w:type="dxa"/>
            <w:gridSpan w:val="2"/>
          </w:tcPr>
          <w:p w14:paraId="0755F36C" w14:textId="77777777" w:rsidR="00C20152" w:rsidRPr="00AE1D16" w:rsidRDefault="00C20152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076833C1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962B76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30E181E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EC03752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3"/>
          </w:tcPr>
          <w:p w14:paraId="2F1751E1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CACFFC7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3DD435F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6E5154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5532D7BC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</w:tcPr>
          <w:p w14:paraId="1A8B276F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657A" w:rsidRPr="00AE1D16" w14:paraId="345740BB" w14:textId="77777777" w:rsidTr="00F2171E">
        <w:tc>
          <w:tcPr>
            <w:tcW w:w="2871" w:type="dxa"/>
          </w:tcPr>
          <w:p w14:paraId="7BC0272B" w14:textId="77777777" w:rsidR="0043657A" w:rsidRPr="00AE1D16" w:rsidRDefault="0043657A" w:rsidP="00AE1D16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903" w:type="dxa"/>
            <w:vAlign w:val="bottom"/>
          </w:tcPr>
          <w:p w14:paraId="15AB8A52" w14:textId="764FC69E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270" w:type="dxa"/>
            <w:vAlign w:val="bottom"/>
          </w:tcPr>
          <w:p w14:paraId="70E61C44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D74A8C" w14:textId="7B153E68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4C53C1CA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43E2F8F" w14:textId="30F8358E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20B35E3D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2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C33031C" w14:textId="42F0525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6C0AFE72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03ADF" w14:textId="7568F4F6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5B6F66BC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BC51F86" w14:textId="082852CF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</w:tr>
      <w:tr w:rsidR="0043657A" w:rsidRPr="00AE1D16" w14:paraId="424C1ED2" w14:textId="77777777" w:rsidTr="00F2171E">
        <w:tc>
          <w:tcPr>
            <w:tcW w:w="2871" w:type="dxa"/>
          </w:tcPr>
          <w:p w14:paraId="125B12BD" w14:textId="77777777" w:rsidR="0043657A" w:rsidRPr="00AE1D16" w:rsidRDefault="0043657A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3" w:type="dxa"/>
            <w:vAlign w:val="bottom"/>
          </w:tcPr>
          <w:p w14:paraId="4AEA971B" w14:textId="63FFAF8E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70" w:type="dxa"/>
            <w:vAlign w:val="bottom"/>
          </w:tcPr>
          <w:p w14:paraId="24B3B45D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1B0730" w14:textId="0C9108C8" w:rsidR="0043657A" w:rsidRPr="00AE1D16" w:rsidRDefault="00E93A22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78" w:type="dxa"/>
            <w:vAlign w:val="bottom"/>
          </w:tcPr>
          <w:p w14:paraId="30EF8724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0204D96" w14:textId="52D37695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224D67B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2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E905A1B" w14:textId="6056F48E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52DD7EF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5DD787" w14:textId="6E9B412D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2922162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BB9CF22" w14:textId="44C21FEA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43657A" w:rsidRPr="00AE1D16" w14:paraId="0F2317DA" w14:textId="77777777" w:rsidTr="00F2171E">
        <w:tc>
          <w:tcPr>
            <w:tcW w:w="2871" w:type="dxa"/>
          </w:tcPr>
          <w:p w14:paraId="7D474576" w14:textId="77777777" w:rsidR="0043657A" w:rsidRPr="00AE1D16" w:rsidRDefault="0043657A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ประมาณการหนี้สิน </w:t>
            </w:r>
          </w:p>
        </w:tc>
        <w:tc>
          <w:tcPr>
            <w:tcW w:w="903" w:type="dxa"/>
            <w:vAlign w:val="bottom"/>
          </w:tcPr>
          <w:p w14:paraId="3240C4A4" w14:textId="07F79FFD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  <w:vAlign w:val="bottom"/>
          </w:tcPr>
          <w:p w14:paraId="79C49C52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ADE057" w14:textId="332B412C" w:rsidR="0043657A" w:rsidRPr="00AE1D16" w:rsidRDefault="00E93A22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78" w:type="dxa"/>
            <w:vAlign w:val="bottom"/>
          </w:tcPr>
          <w:p w14:paraId="57842878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04116CA6" w14:textId="0D088C7F" w:rsidR="0043657A" w:rsidRPr="00AE1D16" w:rsidRDefault="0056716B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gridSpan w:val="3"/>
          </w:tcPr>
          <w:p w14:paraId="2B81C2B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C18D3D5" w14:textId="1C4B8AB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F835FEE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040739" w14:textId="26AE2157" w:rsidR="0043657A" w:rsidRPr="00AE1D16" w:rsidRDefault="0056716B" w:rsidP="00AE1D1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7B9606C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58EB784" w14:textId="0A6DF60F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</w:tr>
      <w:tr w:rsidR="0043657A" w:rsidRPr="00AE1D16" w14:paraId="353AAFF2" w14:textId="77777777" w:rsidTr="00F2171E">
        <w:tc>
          <w:tcPr>
            <w:tcW w:w="2871" w:type="dxa"/>
          </w:tcPr>
          <w:p w14:paraId="1AA023AE" w14:textId="4E589B69" w:rsidR="0043657A" w:rsidRPr="00AE1D16" w:rsidRDefault="0043657A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903" w:type="dxa"/>
            <w:vAlign w:val="bottom"/>
          </w:tcPr>
          <w:p w14:paraId="0C857FB7" w14:textId="411273F8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7881371D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02C571D" w14:textId="1F21445C" w:rsidR="0043657A" w:rsidRPr="00AE1D16" w:rsidRDefault="00E93A22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78" w:type="dxa"/>
            <w:vAlign w:val="bottom"/>
          </w:tcPr>
          <w:p w14:paraId="1016A584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FD87259" w14:textId="17023CAB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</w:tcPr>
          <w:p w14:paraId="3DA79F6B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55409C5" w14:textId="2F1B4B19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4078CA8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9C4B31" w14:textId="45FEF680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2EFD615B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98CAFA2" w14:textId="3B58C162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</w:tr>
      <w:tr w:rsidR="0043657A" w:rsidRPr="00AE1D16" w14:paraId="6ABF2448" w14:textId="77777777" w:rsidTr="00F2171E">
        <w:tc>
          <w:tcPr>
            <w:tcW w:w="2871" w:type="dxa"/>
          </w:tcPr>
          <w:p w14:paraId="277CA571" w14:textId="77777777" w:rsidR="0043657A" w:rsidRPr="00AE1D16" w:rsidRDefault="0043657A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03" w:type="dxa"/>
            <w:vAlign w:val="bottom"/>
          </w:tcPr>
          <w:p w14:paraId="73E3A14F" w14:textId="6E53E4E9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14:paraId="7EB05BEA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C328E7" w14:textId="43F2A846" w:rsidR="0043657A" w:rsidRPr="00AE1D16" w:rsidRDefault="00E93A22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</w:t>
            </w:r>
          </w:p>
        </w:tc>
        <w:tc>
          <w:tcPr>
            <w:tcW w:w="278" w:type="dxa"/>
            <w:vAlign w:val="bottom"/>
          </w:tcPr>
          <w:p w14:paraId="3004FA5D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A059076" w14:textId="6E6BF69A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</w:tcPr>
          <w:p w14:paraId="5283CE11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5853BCB" w14:textId="414BE736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3539784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E86258" w14:textId="36BCCDFE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46119712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BDD7ADC" w14:textId="56129935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</w:tr>
      <w:tr w:rsidR="0043657A" w:rsidRPr="00AE1D16" w14:paraId="7DA64508" w14:textId="77777777" w:rsidTr="00F2171E">
        <w:tc>
          <w:tcPr>
            <w:tcW w:w="2871" w:type="dxa"/>
          </w:tcPr>
          <w:p w14:paraId="41DFE09B" w14:textId="77777777" w:rsidR="0043657A" w:rsidRPr="00AE1D16" w:rsidRDefault="0043657A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03" w:type="dxa"/>
            <w:vAlign w:val="bottom"/>
          </w:tcPr>
          <w:p w14:paraId="44B87D37" w14:textId="290E49CF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70" w:type="dxa"/>
            <w:vAlign w:val="bottom"/>
          </w:tcPr>
          <w:p w14:paraId="74A877D3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09D97A" w14:textId="6B1DCA84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5AE91907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B71F730" w14:textId="0971CEB6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</w:tcPr>
          <w:p w14:paraId="1E24B78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01A11CF2" w14:textId="1D5FE9D6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</w:p>
        </w:tc>
        <w:tc>
          <w:tcPr>
            <w:tcW w:w="273" w:type="dxa"/>
            <w:vAlign w:val="bottom"/>
          </w:tcPr>
          <w:p w14:paraId="1CE02929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97DB0B" w14:textId="678B20E8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02BB0F7A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D4D6847" w14:textId="586D9B0C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</w:tr>
      <w:tr w:rsidR="0043657A" w:rsidRPr="00AE1D16" w14:paraId="59CFA5A6" w14:textId="77777777" w:rsidTr="00F2171E">
        <w:tc>
          <w:tcPr>
            <w:tcW w:w="2871" w:type="dxa"/>
          </w:tcPr>
          <w:p w14:paraId="6EB3418F" w14:textId="77777777" w:rsidR="0043657A" w:rsidRPr="00AE1D16" w:rsidRDefault="0043657A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6DE6FC50" w14:textId="1A1B3C1E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270" w:type="dxa"/>
            <w:vAlign w:val="bottom"/>
          </w:tcPr>
          <w:p w14:paraId="516A828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1E1316" w14:textId="5CDBF5E4" w:rsidR="0043657A" w:rsidRPr="00AE1D16" w:rsidRDefault="0043657A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62CF2CF9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0FD4192" w14:textId="0F9B1F8E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</w:tcPr>
          <w:p w14:paraId="4EC9543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CB04AC0" w14:textId="676673DB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323064E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9B6110" w14:textId="64B6BED5" w:rsidR="0043657A" w:rsidRPr="00AE1D16" w:rsidRDefault="0043657A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34E75B4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2AA6BDE4" w14:textId="3BAAAB83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43657A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43657A" w:rsidRPr="00AE1D16" w14:paraId="0BC6A13A" w14:textId="77777777" w:rsidTr="00F2171E">
        <w:tc>
          <w:tcPr>
            <w:tcW w:w="2871" w:type="dxa"/>
          </w:tcPr>
          <w:p w14:paraId="0E12B8A2" w14:textId="77777777" w:rsidR="0043657A" w:rsidRPr="00AE1D16" w:rsidRDefault="0043657A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E4D5" w14:textId="0E197AC7" w:rsidR="0043657A" w:rsidRPr="00AE1D16" w:rsidRDefault="00E93A22" w:rsidP="00AE1D16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1DF4B23F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6DFE5" w14:textId="6DDFA833" w:rsidR="0043657A" w:rsidRPr="00AE1D16" w:rsidRDefault="00E93A22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8" w:type="dxa"/>
            <w:vAlign w:val="bottom"/>
          </w:tcPr>
          <w:p w14:paraId="38A83932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074F" w14:textId="4B78C84F" w:rsidR="0043657A" w:rsidRPr="00AE1D16" w:rsidRDefault="0043657A" w:rsidP="00AE1D1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2" w:type="dxa"/>
            <w:gridSpan w:val="3"/>
          </w:tcPr>
          <w:p w14:paraId="2AD03ADE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116F0FF9" w14:textId="32505C83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</w:p>
        </w:tc>
        <w:tc>
          <w:tcPr>
            <w:tcW w:w="273" w:type="dxa"/>
            <w:vAlign w:val="bottom"/>
          </w:tcPr>
          <w:p w14:paraId="6CC47535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D16378" w14:textId="412CA986" w:rsidR="0043657A" w:rsidRPr="00AE1D16" w:rsidRDefault="0043657A" w:rsidP="00AE1D1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14:paraId="46E1DE1E" w14:textId="77777777" w:rsidR="0043657A" w:rsidRPr="00AE1D16" w:rsidRDefault="0043657A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2F179" w14:textId="3C138EA0" w:rsidR="0043657A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  <w:r w:rsidR="0043657A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</w:p>
        </w:tc>
      </w:tr>
      <w:tr w:rsidR="00C20152" w:rsidRPr="00AE1D16" w14:paraId="52107A58" w14:textId="77777777" w:rsidTr="00F2171E">
        <w:tc>
          <w:tcPr>
            <w:tcW w:w="2871" w:type="dxa"/>
          </w:tcPr>
          <w:p w14:paraId="59B80EF5" w14:textId="45446EB9" w:rsidR="00C20152" w:rsidRPr="00AE1D16" w:rsidRDefault="00C20152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6D589974" w14:textId="7B03E6B5" w:rsidR="00C66851" w:rsidRPr="00AE1D16" w:rsidRDefault="00C66851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5FB6996D" w14:textId="77777777" w:rsidR="00C66851" w:rsidRPr="00AE1D16" w:rsidRDefault="00C66851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5E23E19F" w14:textId="15397E89" w:rsidR="004D7E76" w:rsidRPr="00AE1D16" w:rsidRDefault="004D7E76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21936967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3F69B0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C6538A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8" w:type="dxa"/>
            <w:vAlign w:val="bottom"/>
          </w:tcPr>
          <w:p w14:paraId="097F9D5E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0" w:type="dxa"/>
            <w:vAlign w:val="bottom"/>
          </w:tcPr>
          <w:p w14:paraId="7FC4D684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2" w:type="dxa"/>
            <w:gridSpan w:val="3"/>
          </w:tcPr>
          <w:p w14:paraId="3D668F13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228B8EF7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5EF86302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9FB364A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55EAAAC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vAlign w:val="bottom"/>
          </w:tcPr>
          <w:p w14:paraId="0BC650A5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C20152" w:rsidRPr="00AE1D16" w14:paraId="7101DF43" w14:textId="77777777" w:rsidTr="00F2171E">
        <w:tc>
          <w:tcPr>
            <w:tcW w:w="2871" w:type="dxa"/>
          </w:tcPr>
          <w:p w14:paraId="5D3268D8" w14:textId="77777777" w:rsidR="00C20152" w:rsidRPr="00AE1D16" w:rsidRDefault="00C20152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3" w:type="dxa"/>
            <w:vAlign w:val="bottom"/>
          </w:tcPr>
          <w:p w14:paraId="71ED0F5E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736E61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5E4200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4416CDC5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39E0DB41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3"/>
          </w:tcPr>
          <w:p w14:paraId="02481A8B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32EF661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5BAE9D56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D6E2A1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52C11407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42A2CB4" w14:textId="77777777" w:rsidR="00C20152" w:rsidRPr="00AE1D16" w:rsidRDefault="00C20152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16B" w:rsidRPr="00AE1D16" w14:paraId="310FBC1F" w14:textId="77777777" w:rsidTr="00F2171E">
        <w:tc>
          <w:tcPr>
            <w:tcW w:w="2871" w:type="dxa"/>
          </w:tcPr>
          <w:p w14:paraId="7C630D23" w14:textId="71C02FFB" w:rsidR="0056716B" w:rsidRPr="00AE1D16" w:rsidRDefault="0056716B" w:rsidP="00AE1D16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903" w:type="dxa"/>
            <w:vAlign w:val="bottom"/>
          </w:tcPr>
          <w:p w14:paraId="7EFBE2EF" w14:textId="4A86C6C8" w:rsidR="0056716B" w:rsidRPr="00AE1D16" w:rsidRDefault="003C21FD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03DE855" w14:textId="4D9C715E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06C1F3" w14:textId="604B6C21" w:rsidR="0056716B" w:rsidRPr="00AE1D16" w:rsidRDefault="003C21FD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584B3C2D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59506D54" w14:textId="14DFA9AF" w:rsidR="0056716B" w:rsidRPr="00AE1D16" w:rsidRDefault="0056716B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</w:tcPr>
          <w:p w14:paraId="7D7F1E55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0BB9586" w14:textId="637D6694" w:rsidR="0056716B" w:rsidRPr="00AE1D16" w:rsidRDefault="0056716B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763E5DD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75FAE5" w14:textId="5CD52AF5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2F26F218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4224077" w14:textId="1529BF2C" w:rsidR="0056716B" w:rsidRPr="00AE1D16" w:rsidRDefault="003C21FD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6716B" w:rsidRPr="00AE1D16" w14:paraId="56622BA9" w14:textId="77777777" w:rsidTr="00F2171E">
        <w:tc>
          <w:tcPr>
            <w:tcW w:w="2871" w:type="dxa"/>
          </w:tcPr>
          <w:p w14:paraId="04AF5D2B" w14:textId="76FEE4D0" w:rsidR="0056716B" w:rsidRPr="00AE1D16" w:rsidRDefault="0056716B" w:rsidP="00AE1D16">
            <w:pPr>
              <w:spacing w:line="240" w:lineRule="auto"/>
              <w:ind w:left="181" w:right="-79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03" w:type="dxa"/>
            <w:vAlign w:val="bottom"/>
          </w:tcPr>
          <w:p w14:paraId="5695DD89" w14:textId="66064719" w:rsidR="0056716B" w:rsidRPr="00AE1D16" w:rsidRDefault="003C21FD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60C356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3289AA" w14:textId="1F566CEE" w:rsidR="0056716B" w:rsidRPr="00AE1D16" w:rsidRDefault="003C21FD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3AD82D47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124DD3A3" w14:textId="3E3DBFDA" w:rsidR="0056716B" w:rsidRPr="00AE1D16" w:rsidRDefault="003C21FD" w:rsidP="00AE1D1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2" w:type="dxa"/>
            <w:gridSpan w:val="3"/>
          </w:tcPr>
          <w:p w14:paraId="4EBCDBB2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3E452071" w14:textId="1AD6DDBF" w:rsidR="0056716B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3" w:type="dxa"/>
            <w:vAlign w:val="bottom"/>
          </w:tcPr>
          <w:p w14:paraId="7CFA74A6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5A1032" w14:textId="23AE6886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2D2C2CCD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2BF77C3" w14:textId="106A6ABF" w:rsidR="0056716B" w:rsidRPr="00AE1D16" w:rsidRDefault="003C21FD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6716B" w:rsidRPr="00AE1D16" w14:paraId="7C2BB724" w14:textId="77777777" w:rsidTr="00F2171E">
        <w:tc>
          <w:tcPr>
            <w:tcW w:w="2871" w:type="dxa"/>
          </w:tcPr>
          <w:p w14:paraId="3D2EFABF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03" w:type="dxa"/>
            <w:vAlign w:val="bottom"/>
          </w:tcPr>
          <w:p w14:paraId="4E564A53" w14:textId="3041050C" w:rsidR="0056716B" w:rsidRPr="00AE1D16" w:rsidRDefault="003C21FD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F6E434B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1878BA" w14:textId="2AE74728" w:rsidR="0056716B" w:rsidRPr="00AE1D16" w:rsidRDefault="003C21FD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59DC414C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71C1F69E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</w:tcPr>
          <w:p w14:paraId="391F0ED3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77887F34" w14:textId="0B9BCA70" w:rsidR="0056716B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3" w:type="dxa"/>
            <w:vAlign w:val="bottom"/>
          </w:tcPr>
          <w:p w14:paraId="4A84E3D4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251242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143A4A71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B468A13" w14:textId="226D430F" w:rsidR="0056716B" w:rsidRPr="00AE1D16" w:rsidRDefault="003C21FD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6716B" w:rsidRPr="00AE1D16" w14:paraId="31D99963" w14:textId="77777777" w:rsidTr="00F2171E">
        <w:tc>
          <w:tcPr>
            <w:tcW w:w="2871" w:type="dxa"/>
          </w:tcPr>
          <w:p w14:paraId="5F4593AE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03" w:type="dxa"/>
            <w:vAlign w:val="bottom"/>
          </w:tcPr>
          <w:p w14:paraId="0B3F6151" w14:textId="28876D4A" w:rsidR="0056716B" w:rsidRPr="00AE1D16" w:rsidRDefault="003C21FD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851182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FD5ABB" w14:textId="5B68459D" w:rsidR="0056716B" w:rsidRPr="00AE1D16" w:rsidRDefault="00E93A22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78" w:type="dxa"/>
            <w:vAlign w:val="bottom"/>
          </w:tcPr>
          <w:p w14:paraId="328E7BBF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F2E10A0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gridSpan w:val="3"/>
          </w:tcPr>
          <w:p w14:paraId="4540937B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5966A8DA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268A4DC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897AD2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14:paraId="1C39772C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bottom w:val="single" w:sz="4" w:space="0" w:color="auto"/>
            </w:tcBorders>
            <w:vAlign w:val="bottom"/>
          </w:tcPr>
          <w:p w14:paraId="639DA541" w14:textId="1D459892" w:rsidR="0056716B" w:rsidRPr="00AE1D16" w:rsidRDefault="003C21FD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6716B" w:rsidRPr="00AE1D16" w14:paraId="60490B1A" w14:textId="77777777" w:rsidTr="00F2171E">
        <w:tc>
          <w:tcPr>
            <w:tcW w:w="2871" w:type="dxa"/>
          </w:tcPr>
          <w:p w14:paraId="03DE3E97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3CF3F" w14:textId="5CF7DBF6" w:rsidR="0056716B" w:rsidRPr="00AE1D16" w:rsidRDefault="003C21FD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429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0253B2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182CB" w14:textId="3F0B003E" w:rsidR="0056716B" w:rsidRPr="00AE1D16" w:rsidRDefault="003C21FD" w:rsidP="00AE1D16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8" w:type="dxa"/>
            <w:vAlign w:val="bottom"/>
          </w:tcPr>
          <w:p w14:paraId="611396E8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11EE4" w14:textId="2CD9BEFA" w:rsidR="0056716B" w:rsidRPr="00AE1D16" w:rsidRDefault="003C21FD" w:rsidP="00AE1D1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  <w:gridSpan w:val="3"/>
          </w:tcPr>
          <w:p w14:paraId="255AFE27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ED4D22B" w14:textId="5AE16CCA" w:rsidR="0056716B" w:rsidRPr="00AE1D16" w:rsidRDefault="00E93A22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379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3" w:type="dxa"/>
            <w:vAlign w:val="bottom"/>
          </w:tcPr>
          <w:p w14:paraId="358F97B5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0BBDDA8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2336D3F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BCFD" w14:textId="1C29810C" w:rsidR="0056716B" w:rsidRPr="00AE1D16" w:rsidRDefault="003C21FD" w:rsidP="00AE1D1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52B8C3EF" w14:textId="0522A7E5" w:rsidR="007D378E" w:rsidRPr="00AE1D16" w:rsidRDefault="007D378E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170"/>
      </w:tblGrid>
      <w:tr w:rsidR="007F2C45" w:rsidRPr="00AE1D16" w14:paraId="4BAAE7CB" w14:textId="77777777" w:rsidTr="00F2171E">
        <w:tc>
          <w:tcPr>
            <w:tcW w:w="4050" w:type="dxa"/>
          </w:tcPr>
          <w:p w14:paraId="7F2604F9" w14:textId="77777777" w:rsidR="007F2C45" w:rsidRPr="00AE1D16" w:rsidRDefault="007F2C45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7"/>
          </w:tcPr>
          <w:p w14:paraId="48E8ED44" w14:textId="50546C71" w:rsidR="007F2C45" w:rsidRPr="00AE1D16" w:rsidRDefault="007F2C45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C45" w:rsidRPr="00AE1D16" w14:paraId="29325A2D" w14:textId="77777777" w:rsidTr="00F2171E">
        <w:tc>
          <w:tcPr>
            <w:tcW w:w="4050" w:type="dxa"/>
          </w:tcPr>
          <w:p w14:paraId="768B25B8" w14:textId="77777777" w:rsidR="007F2C45" w:rsidRPr="00AE1D16" w:rsidRDefault="007F2C45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5332EEEA" w14:textId="77777777" w:rsidR="007F2C45" w:rsidRPr="00AE1D16" w:rsidRDefault="007F2C45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4047693" w14:textId="27DFF11F" w:rsidR="007F2C45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F2C4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2C4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1A45D101" w14:textId="1906CDEC" w:rsidR="007F2C45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vAlign w:val="bottom"/>
          </w:tcPr>
          <w:p w14:paraId="036FC08D" w14:textId="77777777" w:rsidR="007F2C45" w:rsidRPr="00AE1D16" w:rsidRDefault="007F2C45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</w:tcPr>
          <w:p w14:paraId="1CDEC4D8" w14:textId="4F82C7BD" w:rsidR="007F2C45" w:rsidRPr="00AE1D16" w:rsidRDefault="007F2C45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F2C45" w:rsidRPr="00AE1D16" w14:paraId="41E50EC6" w14:textId="77777777" w:rsidTr="00F2171E">
        <w:tc>
          <w:tcPr>
            <w:tcW w:w="4050" w:type="dxa"/>
          </w:tcPr>
          <w:p w14:paraId="0BBA43AC" w14:textId="77777777" w:rsidR="007F2C45" w:rsidRPr="00AE1D16" w:rsidRDefault="007F2C45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Merge/>
            <w:vAlign w:val="bottom"/>
          </w:tcPr>
          <w:p w14:paraId="03C2D05D" w14:textId="77777777" w:rsidR="007F2C45" w:rsidRPr="00AE1D16" w:rsidRDefault="007F2C45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C04012" w14:textId="77777777" w:rsidR="007F2C45" w:rsidRPr="00AE1D16" w:rsidRDefault="007F2C4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66ECE5" w14:textId="77777777" w:rsidR="007F2C45" w:rsidRPr="00AE1D16" w:rsidRDefault="007F2C45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76CE35" w14:textId="77777777" w:rsidR="00267599" w:rsidRPr="00AE1D16" w:rsidRDefault="007F2C45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49AFEC8" w14:textId="144EBB5E" w:rsidR="007F2C45" w:rsidRPr="00AE1D16" w:rsidRDefault="007F2C45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092D2696" w14:textId="77777777" w:rsidR="007F2C45" w:rsidRPr="00AE1D16" w:rsidRDefault="007F2C45" w:rsidP="00AE1D1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C94F09" w14:textId="77777777" w:rsidR="007F2C45" w:rsidRPr="00AE1D16" w:rsidRDefault="007F2C45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4FE9D433" w14:textId="77777777" w:rsidR="007F2C45" w:rsidRPr="00AE1D16" w:rsidRDefault="007F2C45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</w:tcPr>
          <w:p w14:paraId="587E90C0" w14:textId="77777777" w:rsidR="007F2C45" w:rsidRPr="00AE1D16" w:rsidRDefault="007F2C45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9C8E8A" w14:textId="77777777" w:rsidR="00802435" w:rsidRPr="00AE1D16" w:rsidRDefault="007F2C45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="0080243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DF74A98" w14:textId="09068E5A" w:rsidR="007F2C45" w:rsidRPr="00AE1D16" w:rsidRDefault="00E93A2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F2C4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2C45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22F591BF" w14:textId="3DB8402B" w:rsidR="007F2C45" w:rsidRPr="00AE1D16" w:rsidRDefault="007F2C45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74095" w:rsidRPr="00AE1D16" w14:paraId="57043B44" w14:textId="77777777" w:rsidTr="00F2171E">
        <w:tc>
          <w:tcPr>
            <w:tcW w:w="4050" w:type="dxa"/>
          </w:tcPr>
          <w:p w14:paraId="61A1F86F" w14:textId="77777777" w:rsidR="00A74095" w:rsidRPr="00AE1D16" w:rsidRDefault="00A74095" w:rsidP="00AE1D16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B74993A" w14:textId="2F85CDCB" w:rsidR="00A74095" w:rsidRPr="00AE1D16" w:rsidRDefault="00A74095" w:rsidP="00AE1D16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4095" w:rsidRPr="00AE1D16" w14:paraId="40701A12" w14:textId="77777777" w:rsidTr="00F2171E">
        <w:tc>
          <w:tcPr>
            <w:tcW w:w="4050" w:type="dxa"/>
          </w:tcPr>
          <w:p w14:paraId="5862878D" w14:textId="77777777" w:rsidR="00A74095" w:rsidRPr="00AE1D16" w:rsidRDefault="00A74095" w:rsidP="00AE1D16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6F722FC" w14:textId="77777777" w:rsidR="00A74095" w:rsidRPr="00AE1D16" w:rsidRDefault="00A740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5F390" w14:textId="77777777" w:rsidR="00A74095" w:rsidRPr="00AE1D16" w:rsidRDefault="00A740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5DC93C" w14:textId="77777777" w:rsidR="00A74095" w:rsidRPr="00AE1D16" w:rsidRDefault="00A740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DC82E" w14:textId="77777777" w:rsidR="00A74095" w:rsidRPr="00AE1D16" w:rsidRDefault="00A740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F56E31" w14:textId="77777777" w:rsidR="00A74095" w:rsidRPr="00AE1D16" w:rsidRDefault="00A74095" w:rsidP="00AE1D16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133B5" w14:textId="77777777" w:rsidR="00A74095" w:rsidRPr="00AE1D16" w:rsidRDefault="00A740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259273" w14:textId="77777777" w:rsidR="00A74095" w:rsidRPr="00AE1D16" w:rsidRDefault="00A74095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E5E" w:rsidRPr="00AE1D16" w14:paraId="61D403BD" w14:textId="77777777" w:rsidTr="00F2171E">
        <w:tc>
          <w:tcPr>
            <w:tcW w:w="4050" w:type="dxa"/>
            <w:shd w:val="clear" w:color="auto" w:fill="auto"/>
          </w:tcPr>
          <w:p w14:paraId="54601CBE" w14:textId="4A69605A" w:rsidR="00AC5E5E" w:rsidRPr="00AE1D16" w:rsidRDefault="00CC11D5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B82C3" w14:textId="7CA5567F" w:rsidR="00AC5E5E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C5E5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42F3C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4D3B6" w14:textId="47286A66" w:rsidR="00AC5E5E" w:rsidRPr="00AE1D16" w:rsidRDefault="00B06671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AA877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D8B51" w14:textId="69C77583" w:rsidR="00AC5E5E" w:rsidRPr="00AE1D16" w:rsidRDefault="002E4674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F10F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64ABC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A62B32" w14:textId="21B44539" w:rsidR="00AC5E5E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0667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</w:tr>
      <w:tr w:rsidR="00AC5E5E" w:rsidRPr="00AE1D16" w14:paraId="6ED7096E" w14:textId="77777777" w:rsidTr="00F2171E">
        <w:tc>
          <w:tcPr>
            <w:tcW w:w="4050" w:type="dxa"/>
            <w:shd w:val="clear" w:color="auto" w:fill="auto"/>
          </w:tcPr>
          <w:p w14:paraId="1DA05D0D" w14:textId="77777777" w:rsidR="00AC5E5E" w:rsidRPr="00AE1D16" w:rsidRDefault="00AC5E5E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E8B13" w14:textId="2CD06015" w:rsidR="00AC5E5E" w:rsidRPr="00AE1D16" w:rsidRDefault="00AC5E5E" w:rsidP="00AE1D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A1917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1623F" w14:textId="37B23A49" w:rsidR="00AC5E5E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6180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2CB06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3919A" w14:textId="0D652FDC" w:rsidR="00AC5E5E" w:rsidRPr="00AE1D16" w:rsidRDefault="00B06671" w:rsidP="00AE1D1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5946A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AA84B" w14:textId="789FA31F" w:rsidR="00AC5E5E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6180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AC5E5E" w:rsidRPr="00AE1D16" w14:paraId="414CC235" w14:textId="77777777" w:rsidTr="00F2171E">
        <w:tc>
          <w:tcPr>
            <w:tcW w:w="4050" w:type="dxa"/>
            <w:shd w:val="clear" w:color="auto" w:fill="auto"/>
          </w:tcPr>
          <w:p w14:paraId="4A91A60A" w14:textId="77777777" w:rsidR="00AC5E5E" w:rsidRPr="00AE1D16" w:rsidRDefault="00AC5E5E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BA8D2" w14:textId="409F9701" w:rsidR="00AC5E5E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AC5E5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85C4C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9D1EA" w14:textId="4FCF719E" w:rsidR="00AC5E5E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E4674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6ACAF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BBC00" w14:textId="502920FB" w:rsidR="00AC5E5E" w:rsidRPr="00AE1D16" w:rsidRDefault="002E4674" w:rsidP="00AE1D1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7FA61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D53B32" w14:textId="129C6DD6" w:rsidR="00AC5E5E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0667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AC5E5E" w:rsidRPr="00AE1D16" w14:paraId="633C04EE" w14:textId="77777777" w:rsidTr="00F2171E">
        <w:tc>
          <w:tcPr>
            <w:tcW w:w="4050" w:type="dxa"/>
            <w:shd w:val="clear" w:color="auto" w:fill="auto"/>
          </w:tcPr>
          <w:p w14:paraId="38C34B50" w14:textId="77777777" w:rsidR="00AC5E5E" w:rsidRPr="00AE1D16" w:rsidRDefault="00AC5E5E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D10A8" w14:textId="7EA6880D" w:rsidR="00AC5E5E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AC5E5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4D9A4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E55E7" w14:textId="52C9A0EF" w:rsidR="00AC5E5E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B6180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232EC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83D75" w14:textId="5540284B" w:rsidR="00AC5E5E" w:rsidRPr="00AE1D16" w:rsidRDefault="005F10F3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3A9469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89D02" w14:textId="4D5E1ED2" w:rsidR="00AC5E5E" w:rsidRPr="00AE1D16" w:rsidRDefault="00E93A22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B61806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</w:p>
        </w:tc>
      </w:tr>
      <w:tr w:rsidR="00AC5E5E" w:rsidRPr="00AE1D16" w14:paraId="413ECC67" w14:textId="77777777" w:rsidTr="00F2171E">
        <w:tc>
          <w:tcPr>
            <w:tcW w:w="4050" w:type="dxa"/>
            <w:shd w:val="clear" w:color="auto" w:fill="auto"/>
          </w:tcPr>
          <w:p w14:paraId="109608F0" w14:textId="77777777" w:rsidR="00AC5E5E" w:rsidRPr="00AE1D16" w:rsidRDefault="00AC5E5E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196EF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682E0E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BCA1E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5C4A1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52555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8C62DB6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ACCC7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AC5E5E" w:rsidRPr="00AE1D16" w14:paraId="54503EA1" w14:textId="77777777" w:rsidTr="00F2171E">
        <w:tc>
          <w:tcPr>
            <w:tcW w:w="4050" w:type="dxa"/>
            <w:shd w:val="clear" w:color="auto" w:fill="auto"/>
          </w:tcPr>
          <w:p w14:paraId="21346AA7" w14:textId="77777777" w:rsidR="00AC5E5E" w:rsidRPr="00AE1D16" w:rsidRDefault="00AC5E5E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EC5D56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C58FD2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B5490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57FA19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24621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E950E8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BBE515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E5E" w:rsidRPr="00AE1D16" w14:paraId="50B2E7AF" w14:textId="77777777" w:rsidTr="00F2171E">
        <w:tc>
          <w:tcPr>
            <w:tcW w:w="4050" w:type="dxa"/>
            <w:shd w:val="clear" w:color="auto" w:fill="auto"/>
          </w:tcPr>
          <w:p w14:paraId="257F84D3" w14:textId="68859AF7" w:rsidR="00AC5E5E" w:rsidRPr="00AE1D16" w:rsidRDefault="00AC5E5E" w:rsidP="00AE1D16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7606E" w14:textId="26D891EE" w:rsidR="00AC5E5E" w:rsidRPr="00AE1D16" w:rsidRDefault="000F4F47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AC5E5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3DB2445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B2969" w14:textId="09529766" w:rsidR="00AC5E5E" w:rsidRPr="00AE1D16" w:rsidRDefault="000F4F47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9331B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0596B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32128" w14:textId="7659CCC3" w:rsidR="00AC5E5E" w:rsidRPr="00AE1D16" w:rsidRDefault="009331B2" w:rsidP="00AE1D1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BD9B7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D46B" w14:textId="3F564071" w:rsidR="00AC5E5E" w:rsidRPr="00AE1D16" w:rsidRDefault="000F4F47" w:rsidP="00AE1D1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9331B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367C7699" w14:textId="7D6DC543" w:rsidR="008C4091" w:rsidRPr="00AE1D16" w:rsidRDefault="008C4091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E38CEF0" w14:textId="77777777" w:rsidR="004D7E76" w:rsidRPr="00AE1D16" w:rsidRDefault="004D7E76" w:rsidP="00AE1D16">
      <w:pPr>
        <w:rPr>
          <w:cs/>
        </w:rPr>
      </w:pPr>
      <w:r w:rsidRPr="00AE1D16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62"/>
        <w:gridCol w:w="8"/>
        <w:gridCol w:w="1080"/>
      </w:tblGrid>
      <w:tr w:rsidR="00AC5E5E" w:rsidRPr="00AE1D16" w14:paraId="0D5F9543" w14:textId="77777777" w:rsidTr="00F2171E">
        <w:tc>
          <w:tcPr>
            <w:tcW w:w="4050" w:type="dxa"/>
          </w:tcPr>
          <w:p w14:paraId="26ABD989" w14:textId="1D8FBC55" w:rsidR="00AC5E5E" w:rsidRPr="00AE1D16" w:rsidRDefault="00AC5E5E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8"/>
          </w:tcPr>
          <w:p w14:paraId="29C533C3" w14:textId="77777777" w:rsidR="00AC5E5E" w:rsidRPr="00AE1D16" w:rsidRDefault="00AC5E5E" w:rsidP="00AE1D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E5E" w:rsidRPr="00AE1D16" w14:paraId="5B97A037" w14:textId="77777777" w:rsidTr="00F2171E">
        <w:tc>
          <w:tcPr>
            <w:tcW w:w="4050" w:type="dxa"/>
          </w:tcPr>
          <w:p w14:paraId="26EDE184" w14:textId="77777777" w:rsidR="00AC5E5E" w:rsidRPr="00AE1D16" w:rsidRDefault="00AC5E5E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0EF144F2" w14:textId="77777777" w:rsidR="00AC5E5E" w:rsidRPr="00AE1D16" w:rsidRDefault="00AC5E5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8EEB009" w14:textId="12EA0CD8" w:rsidR="00AC5E5E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C5E5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C5E5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ตุลาคม </w:t>
            </w:r>
          </w:p>
          <w:p w14:paraId="57E424FB" w14:textId="073EB4CC" w:rsidR="00AC5E5E" w:rsidRPr="00AE1D16" w:rsidRDefault="00E93A22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962" w:type="dxa"/>
            <w:gridSpan w:val="5"/>
            <w:tcBorders>
              <w:bottom w:val="single" w:sz="4" w:space="0" w:color="auto"/>
            </w:tcBorders>
            <w:vAlign w:val="bottom"/>
          </w:tcPr>
          <w:p w14:paraId="666B979C" w14:textId="77777777" w:rsidR="00AC5E5E" w:rsidRPr="00AE1D16" w:rsidRDefault="00AC5E5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088" w:type="dxa"/>
            <w:gridSpan w:val="2"/>
          </w:tcPr>
          <w:p w14:paraId="48A42120" w14:textId="77777777" w:rsidR="00AC5E5E" w:rsidRPr="00AE1D16" w:rsidRDefault="00AC5E5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C5E5E" w:rsidRPr="00AE1D16" w14:paraId="3FCB0B68" w14:textId="77777777" w:rsidTr="00F2171E">
        <w:tc>
          <w:tcPr>
            <w:tcW w:w="4050" w:type="dxa"/>
          </w:tcPr>
          <w:p w14:paraId="62EA44C8" w14:textId="77777777" w:rsidR="00AC5E5E" w:rsidRPr="00AE1D16" w:rsidRDefault="00AC5E5E" w:rsidP="00AE1D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Merge/>
            <w:vAlign w:val="bottom"/>
          </w:tcPr>
          <w:p w14:paraId="505D8E96" w14:textId="77777777" w:rsidR="00AC5E5E" w:rsidRPr="00AE1D16" w:rsidRDefault="00AC5E5E" w:rsidP="00AE1D16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33F9D8" w14:textId="77777777" w:rsidR="00AC5E5E" w:rsidRPr="00AE1D16" w:rsidRDefault="00AC5E5E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0495C8" w14:textId="77777777" w:rsidR="00AC5E5E" w:rsidRPr="00AE1D16" w:rsidRDefault="00AC5E5E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0C303" w14:textId="77777777" w:rsidR="00267599" w:rsidRPr="00AE1D16" w:rsidRDefault="00AC5E5E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2BF2E9FB" w14:textId="07D17E8E" w:rsidR="00AC5E5E" w:rsidRPr="00AE1D16" w:rsidRDefault="00AC5E5E" w:rsidP="00AE1D16">
            <w:pPr>
              <w:spacing w:line="240" w:lineRule="auto"/>
              <w:ind w:left="-135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107113C" w14:textId="77777777" w:rsidR="00AC5E5E" w:rsidRPr="00AE1D16" w:rsidRDefault="00AC5E5E" w:rsidP="00AE1D1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CF67A" w14:textId="77777777" w:rsidR="00AC5E5E" w:rsidRPr="00AE1D16" w:rsidRDefault="00AC5E5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02F86B55" w14:textId="77777777" w:rsidR="00AC5E5E" w:rsidRPr="00AE1D16" w:rsidRDefault="00AC5E5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70" w:type="dxa"/>
            <w:gridSpan w:val="2"/>
          </w:tcPr>
          <w:p w14:paraId="0F3A5A86" w14:textId="77777777" w:rsidR="00AC5E5E" w:rsidRPr="00AE1D16" w:rsidRDefault="00AC5E5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CAF7476" w14:textId="77777777" w:rsidR="00AC5E5E" w:rsidRPr="00AE1D16" w:rsidRDefault="00AC5E5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213C30A" w14:textId="761CB803" w:rsidR="00AC5E5E" w:rsidRPr="00AE1D16" w:rsidRDefault="00E93A22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C5E5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C5E5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4B2E06E3" w14:textId="303B0E82" w:rsidR="00AC5E5E" w:rsidRPr="00AE1D16" w:rsidRDefault="00AC5E5E" w:rsidP="00AE1D16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AC5E5E" w:rsidRPr="00AE1D16" w14:paraId="3DFB6A93" w14:textId="77777777" w:rsidTr="00F2171E">
        <w:tc>
          <w:tcPr>
            <w:tcW w:w="4050" w:type="dxa"/>
          </w:tcPr>
          <w:p w14:paraId="6C60B48A" w14:textId="77777777" w:rsidR="00AC5E5E" w:rsidRPr="00AE1D16" w:rsidRDefault="00AC5E5E" w:rsidP="00AE1D16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8"/>
          </w:tcPr>
          <w:p w14:paraId="54FB0BAA" w14:textId="77777777" w:rsidR="00AC5E5E" w:rsidRPr="00AE1D16" w:rsidRDefault="00AC5E5E" w:rsidP="00AE1D16">
            <w:pPr>
              <w:spacing w:line="240" w:lineRule="auto"/>
              <w:ind w:left="117" w:right="-79" w:hanging="11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C5E5E" w:rsidRPr="00AE1D16" w14:paraId="7F28911F" w14:textId="77777777" w:rsidTr="00F2171E">
        <w:tc>
          <w:tcPr>
            <w:tcW w:w="4050" w:type="dxa"/>
          </w:tcPr>
          <w:p w14:paraId="71345FDE" w14:textId="77777777" w:rsidR="00AC5E5E" w:rsidRPr="00AE1D16" w:rsidRDefault="00AC5E5E" w:rsidP="00AE1D16">
            <w:pPr>
              <w:spacing w:line="240" w:lineRule="auto"/>
              <w:ind w:left="117" w:right="-79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14EB905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CA18C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6E6290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C7E011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BB708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left" w:pos="285"/>
                <w:tab w:val="left" w:pos="361"/>
                <w:tab w:val="center" w:pos="458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DD972FE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1D3FE1" w14:textId="77777777" w:rsidR="00AC5E5E" w:rsidRPr="00AE1D16" w:rsidRDefault="00AC5E5E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16B" w:rsidRPr="00AE1D16" w14:paraId="58A21EFF" w14:textId="77777777" w:rsidTr="00F2171E">
        <w:tc>
          <w:tcPr>
            <w:tcW w:w="4050" w:type="dxa"/>
            <w:shd w:val="clear" w:color="auto" w:fill="auto"/>
          </w:tcPr>
          <w:p w14:paraId="5254522A" w14:textId="5B875623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0F180" w14:textId="2B68DB67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D5F9D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69F901" w14:textId="285A5350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27593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57CEB" w14:textId="6BEC7274" w:rsidR="0056716B" w:rsidRPr="00AE1D16" w:rsidRDefault="0056716B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F60828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3B6A1" w14:textId="09E8BCA7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</w:tr>
      <w:tr w:rsidR="0056716B" w:rsidRPr="00AE1D16" w14:paraId="2BA4B4D9" w14:textId="77777777" w:rsidTr="00F2171E">
        <w:tc>
          <w:tcPr>
            <w:tcW w:w="4050" w:type="dxa"/>
            <w:shd w:val="clear" w:color="auto" w:fill="auto"/>
          </w:tcPr>
          <w:p w14:paraId="3989933E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28777" w14:textId="0E7F1DE3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3C72F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D1FBB" w14:textId="474DD1F0" w:rsidR="0056716B" w:rsidRPr="00AE1D16" w:rsidRDefault="0056716B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A7119E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5B9537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784F60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89DB0A" w14:textId="77777777" w:rsidR="0056716B" w:rsidRPr="00AE1D16" w:rsidRDefault="0056716B" w:rsidP="00212E8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716B" w:rsidRPr="00AE1D16" w14:paraId="3B4F0AF0" w14:textId="77777777" w:rsidTr="00F2171E">
        <w:tc>
          <w:tcPr>
            <w:tcW w:w="4050" w:type="dxa"/>
            <w:shd w:val="clear" w:color="auto" w:fill="auto"/>
          </w:tcPr>
          <w:p w14:paraId="68BAB4BB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B46A36" w14:textId="1A9D340D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B7241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B233E" w14:textId="2776E24D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C3F6A3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D9A162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110218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8A3639" w14:textId="60159315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</w:tr>
      <w:tr w:rsidR="0056716B" w:rsidRPr="00AE1D16" w14:paraId="0A0C5E49" w14:textId="77777777" w:rsidTr="00F2171E">
        <w:tc>
          <w:tcPr>
            <w:tcW w:w="4050" w:type="dxa"/>
            <w:shd w:val="clear" w:color="auto" w:fill="auto"/>
          </w:tcPr>
          <w:p w14:paraId="6263781F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1C6C" w14:textId="1F304255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328EF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64086" w14:textId="5EA2BD63" w:rsidR="0056716B" w:rsidRPr="00AE1D16" w:rsidRDefault="0056716B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63D81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5C33" w14:textId="3AD2CC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27DE4E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81EA5" w14:textId="0A37778B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</w:p>
        </w:tc>
      </w:tr>
      <w:tr w:rsidR="0056716B" w:rsidRPr="00AE1D16" w14:paraId="300548BA" w14:textId="77777777" w:rsidTr="00F2171E">
        <w:tc>
          <w:tcPr>
            <w:tcW w:w="4050" w:type="dxa"/>
            <w:shd w:val="clear" w:color="auto" w:fill="auto"/>
          </w:tcPr>
          <w:p w14:paraId="1789CECB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F0509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0E217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EE728F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ADA880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25F416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11FC08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EAB7A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Cs w:val="22"/>
              </w:rPr>
            </w:pPr>
          </w:p>
        </w:tc>
      </w:tr>
      <w:tr w:rsidR="0056716B" w:rsidRPr="00AE1D16" w14:paraId="0E26FD7F" w14:textId="77777777" w:rsidTr="00F2171E">
        <w:tc>
          <w:tcPr>
            <w:tcW w:w="4050" w:type="dxa"/>
            <w:shd w:val="clear" w:color="auto" w:fill="auto"/>
          </w:tcPr>
          <w:p w14:paraId="55C3E681" w14:textId="77777777" w:rsidR="0056716B" w:rsidRPr="00AE1D16" w:rsidRDefault="0056716B" w:rsidP="00AE1D16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EC205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62DE1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EAF871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49C982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484DA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0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C296627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0C088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696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716B" w:rsidRPr="00AE1D16" w14:paraId="38AC3838" w14:textId="77777777" w:rsidTr="00F2171E">
        <w:tc>
          <w:tcPr>
            <w:tcW w:w="4050" w:type="dxa"/>
            <w:shd w:val="clear" w:color="auto" w:fill="auto"/>
          </w:tcPr>
          <w:p w14:paraId="08D7ADAF" w14:textId="77777777" w:rsidR="0056716B" w:rsidRPr="00AE1D16" w:rsidRDefault="0056716B" w:rsidP="00AE1D16">
            <w:pPr>
              <w:spacing w:line="240" w:lineRule="auto"/>
              <w:ind w:left="181" w:right="-79" w:hanging="1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EBD0F" w14:textId="17E25C5F" w:rsidR="0056716B" w:rsidRPr="00AE1D16" w:rsidRDefault="00267599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17C1E9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70334" w14:textId="15623910" w:rsidR="0056716B" w:rsidRPr="00AE1D16" w:rsidRDefault="00267599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2A999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25E7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47E827" w14:textId="77777777" w:rsidR="0056716B" w:rsidRPr="00AE1D16" w:rsidRDefault="0056716B" w:rsidP="00AE1D16">
            <w:pPr>
              <w:pStyle w:val="acctfourfigures"/>
              <w:tabs>
                <w:tab w:val="clear" w:pos="765"/>
                <w:tab w:val="decimal" w:pos="432"/>
                <w:tab w:val="decimal" w:pos="731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22D30" w14:textId="020AC3BB" w:rsidR="0056716B" w:rsidRPr="00AE1D16" w:rsidRDefault="00267599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</w:tbl>
    <w:p w14:paraId="5F37A6EB" w14:textId="7E235D2C" w:rsidR="0056716B" w:rsidRPr="00AE1D16" w:rsidRDefault="0056716B" w:rsidP="00AE1D1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080"/>
        <w:gridCol w:w="269"/>
        <w:gridCol w:w="1083"/>
        <w:gridCol w:w="270"/>
        <w:gridCol w:w="1080"/>
        <w:gridCol w:w="294"/>
        <w:gridCol w:w="1056"/>
      </w:tblGrid>
      <w:tr w:rsidR="0056716B" w:rsidRPr="00AE1D16" w14:paraId="5689DC8B" w14:textId="77777777" w:rsidTr="00F2171E">
        <w:trPr>
          <w:tblHeader/>
        </w:trPr>
        <w:tc>
          <w:tcPr>
            <w:tcW w:w="4050" w:type="dxa"/>
          </w:tcPr>
          <w:p w14:paraId="0E4296DB" w14:textId="24F294AF" w:rsidR="0056716B" w:rsidRPr="00AE1D16" w:rsidRDefault="0056716B" w:rsidP="00AE1D16">
            <w:pPr>
              <w:spacing w:line="240" w:lineRule="auto"/>
              <w:ind w:hanging="24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2" w:type="dxa"/>
            <w:gridSpan w:val="3"/>
          </w:tcPr>
          <w:p w14:paraId="2BA21279" w14:textId="11D99BC4" w:rsidR="0056716B" w:rsidRPr="00AE1D16" w:rsidRDefault="0056716B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AB674E" w14:textId="77777777" w:rsidR="0056716B" w:rsidRPr="00AE1D16" w:rsidRDefault="0056716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3"/>
          </w:tcPr>
          <w:p w14:paraId="61A6C96A" w14:textId="233B4F6C" w:rsidR="0056716B" w:rsidRPr="00AE1D16" w:rsidRDefault="0056716B" w:rsidP="00AE1D1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716B" w:rsidRPr="00AE1D16" w14:paraId="080EC1FD" w14:textId="77777777" w:rsidTr="00F2171E">
        <w:trPr>
          <w:tblHeader/>
        </w:trPr>
        <w:tc>
          <w:tcPr>
            <w:tcW w:w="4050" w:type="dxa"/>
          </w:tcPr>
          <w:p w14:paraId="01DEB610" w14:textId="162501D2" w:rsidR="0056716B" w:rsidRPr="00AE1D16" w:rsidRDefault="0056716B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7FB3710" w14:textId="0F714AAF" w:rsidR="0056716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5B7C43F2" w14:textId="77777777" w:rsidR="0056716B" w:rsidRPr="00AE1D16" w:rsidRDefault="0056716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4947714E" w14:textId="372FCBD4" w:rsidR="0056716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4D2A7BC" w14:textId="77777777" w:rsidR="0056716B" w:rsidRPr="00AE1D16" w:rsidRDefault="0056716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079AE71" w14:textId="2C02EED2" w:rsidR="0056716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94" w:type="dxa"/>
            <w:vAlign w:val="center"/>
          </w:tcPr>
          <w:p w14:paraId="4725E20B" w14:textId="77777777" w:rsidR="0056716B" w:rsidRPr="00AE1D16" w:rsidRDefault="0056716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135D944B" w14:textId="5363E4D2" w:rsidR="0056716B" w:rsidRPr="00AE1D16" w:rsidRDefault="00E93A22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56716B" w:rsidRPr="00AE1D16" w14:paraId="63E5BF1A" w14:textId="77777777" w:rsidTr="00F2171E">
        <w:trPr>
          <w:tblHeader/>
        </w:trPr>
        <w:tc>
          <w:tcPr>
            <w:tcW w:w="4050" w:type="dxa"/>
          </w:tcPr>
          <w:p w14:paraId="3934B7FD" w14:textId="77777777" w:rsidR="0056716B" w:rsidRPr="00AE1D16" w:rsidRDefault="0056716B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36833DC7" w14:textId="77777777" w:rsidR="0056716B" w:rsidRPr="00AE1D16" w:rsidRDefault="0056716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6716B" w:rsidRPr="00AE1D16" w14:paraId="1B8065FA" w14:textId="77777777" w:rsidTr="00F2171E">
        <w:tc>
          <w:tcPr>
            <w:tcW w:w="4050" w:type="dxa"/>
          </w:tcPr>
          <w:p w14:paraId="7FE1310B" w14:textId="03A628A2" w:rsidR="0056716B" w:rsidRPr="00AE1D16" w:rsidRDefault="0056716B" w:rsidP="00AE1D1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D2362B6" w14:textId="6CA79BAF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69" w:type="dxa"/>
          </w:tcPr>
          <w:p w14:paraId="518ED9BA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4386EA" w14:textId="72A5542B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270" w:type="dxa"/>
          </w:tcPr>
          <w:p w14:paraId="699BB0BF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D88567" w14:textId="65E99107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94" w:type="dxa"/>
          </w:tcPr>
          <w:p w14:paraId="5182771D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520844E" w14:textId="6CAE87E9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</w:tr>
      <w:tr w:rsidR="0056716B" w:rsidRPr="00AE1D16" w14:paraId="3D94E96A" w14:textId="77777777" w:rsidTr="00F2171E">
        <w:tc>
          <w:tcPr>
            <w:tcW w:w="4050" w:type="dxa"/>
          </w:tcPr>
          <w:p w14:paraId="3B77AB8E" w14:textId="4A385808" w:rsidR="0056716B" w:rsidRPr="00AE1D16" w:rsidRDefault="0056716B" w:rsidP="00AE1D16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080" w:type="dxa"/>
          </w:tcPr>
          <w:p w14:paraId="78FD2AFE" w14:textId="72856D1B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269" w:type="dxa"/>
          </w:tcPr>
          <w:p w14:paraId="23674C42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E54EBA" w14:textId="37A3F171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  <w:tc>
          <w:tcPr>
            <w:tcW w:w="270" w:type="dxa"/>
          </w:tcPr>
          <w:p w14:paraId="140A0BBE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12727" w14:textId="17327F67" w:rsidR="0056716B" w:rsidRPr="00AE1D16" w:rsidRDefault="0056716B" w:rsidP="00AE1D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6FF7E6AC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145936B8" w14:textId="13EA74D8" w:rsidR="0056716B" w:rsidRPr="00AE1D16" w:rsidRDefault="0056716B" w:rsidP="00212E8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6716B" w:rsidRPr="00AE1D16" w14:paraId="3E6EFB4B" w14:textId="77777777" w:rsidTr="00F2171E">
        <w:tc>
          <w:tcPr>
            <w:tcW w:w="4050" w:type="dxa"/>
          </w:tcPr>
          <w:p w14:paraId="27D4DFCB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C9A3C86" w14:textId="34DC9915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69" w:type="dxa"/>
          </w:tcPr>
          <w:p w14:paraId="3410A8FD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2FB03F" w14:textId="543C796A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6716B"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</w:tcPr>
          <w:p w14:paraId="068965E3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678D3" w14:textId="074E4CF1" w:rsidR="0056716B" w:rsidRPr="00AE1D16" w:rsidRDefault="0056716B" w:rsidP="00AE1D1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94" w:type="dxa"/>
          </w:tcPr>
          <w:p w14:paraId="59261BCE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</w:tcPr>
          <w:p w14:paraId="26058FEB" w14:textId="733F4608" w:rsidR="0056716B" w:rsidRPr="00AE1D16" w:rsidRDefault="0056716B" w:rsidP="00AE1D1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6716B" w:rsidRPr="00AE1D16" w14:paraId="467C4657" w14:textId="77777777" w:rsidTr="00F2171E">
        <w:tc>
          <w:tcPr>
            <w:tcW w:w="4050" w:type="dxa"/>
          </w:tcPr>
          <w:p w14:paraId="42AB4CAE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A98049" w14:textId="328C96D0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269" w:type="dxa"/>
          </w:tcPr>
          <w:p w14:paraId="41AB3887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0A45BDF" w14:textId="756CEA80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1C656922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7EFF23" w14:textId="240502BF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294" w:type="dxa"/>
          </w:tcPr>
          <w:p w14:paraId="180ECDFD" w14:textId="77777777" w:rsidR="0056716B" w:rsidRPr="00AE1D16" w:rsidRDefault="0056716B" w:rsidP="00AE1D1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0B012886" w14:textId="33DC9667" w:rsidR="0056716B" w:rsidRPr="00AE1D16" w:rsidRDefault="00E93A22" w:rsidP="00AE1D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56716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</w:t>
            </w:r>
          </w:p>
        </w:tc>
      </w:tr>
    </w:tbl>
    <w:p w14:paraId="03D7F0EE" w14:textId="77777777" w:rsidR="009F088E" w:rsidRPr="00AE1D16" w:rsidRDefault="009F088E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2CFDE559" w14:textId="580810FE" w:rsidR="00FA4B0D" w:rsidRPr="00AE1D16" w:rsidRDefault="00FA4B0D" w:rsidP="00AE1D16">
      <w:pPr>
        <w:tabs>
          <w:tab w:val="left" w:pos="100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ขาดทุนทางภาษีจะสิ้นอายุในปี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2566</w:t>
      </w:r>
      <w:r w:rsidR="00F21FE6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BB7AD7" w:rsidRPr="00AE1D16">
        <w:rPr>
          <w:rFonts w:asciiTheme="majorBidi" w:hAnsiTheme="majorBidi" w:cstheme="majorBidi"/>
          <w:sz w:val="28"/>
          <w:szCs w:val="28"/>
        </w:rPr>
        <w:t>-</w:t>
      </w:r>
      <w:r w:rsidR="00F21FE6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2570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23545FF9" w14:textId="60D64FB4" w:rsidR="008615C6" w:rsidRPr="00AE1D16" w:rsidRDefault="008615C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18BC888E" w14:textId="13CF7319" w:rsidR="004D7E76" w:rsidRPr="00AE1D16" w:rsidRDefault="004D7E7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187F52D0" w14:textId="6798A909" w:rsidR="004D7E76" w:rsidRPr="00AE1D16" w:rsidRDefault="004D7E7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699B64D" w14:textId="31F3A7BA" w:rsidR="004D7E76" w:rsidRPr="00AE1D16" w:rsidRDefault="004D7E7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B7658CB" w14:textId="363955DD" w:rsidR="004D7E76" w:rsidRPr="00AE1D16" w:rsidRDefault="004D7E7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509FCB56" w14:textId="1D488A18" w:rsidR="004D7E76" w:rsidRPr="00AE1D16" w:rsidRDefault="004D7E7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02E68B1F" w14:textId="6173D3EA" w:rsidR="004D7E76" w:rsidRPr="00AE1D16" w:rsidRDefault="004D7E7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3395A5EE" w14:textId="77777777" w:rsidR="004D7E76" w:rsidRPr="00AE1D16" w:rsidRDefault="004D7E76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76F2A8B9" w14:textId="33418E42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กำไรต่อหุ้น</w:t>
      </w:r>
      <w:r w:rsidR="00661D3A"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ขั้นพื้นฐาน</w:t>
      </w:r>
    </w:p>
    <w:p w14:paraId="0418EA42" w14:textId="77777777" w:rsidR="00567198" w:rsidRPr="00AE1D16" w:rsidRDefault="00567198" w:rsidP="00AE1D16">
      <w:pPr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90"/>
        <w:gridCol w:w="263"/>
        <w:gridCol w:w="7"/>
        <w:gridCol w:w="1287"/>
        <w:gridCol w:w="7"/>
        <w:gridCol w:w="231"/>
        <w:gridCol w:w="7"/>
        <w:gridCol w:w="1082"/>
        <w:gridCol w:w="8"/>
        <w:gridCol w:w="231"/>
        <w:gridCol w:w="7"/>
        <w:gridCol w:w="20"/>
        <w:gridCol w:w="1232"/>
        <w:gridCol w:w="7"/>
      </w:tblGrid>
      <w:tr w:rsidR="00635359" w:rsidRPr="00AE1D16" w14:paraId="417EC29D" w14:textId="77777777" w:rsidTr="006C005E">
        <w:tc>
          <w:tcPr>
            <w:tcW w:w="1961" w:type="pct"/>
          </w:tcPr>
          <w:p w14:paraId="653C7E4A" w14:textId="77777777" w:rsidR="00635359" w:rsidRPr="00AE1D16" w:rsidRDefault="00635359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00" w:type="pct"/>
            <w:gridSpan w:val="5"/>
          </w:tcPr>
          <w:p w14:paraId="5CC5C196" w14:textId="77777777" w:rsidR="00635359" w:rsidRPr="00AE1D16" w:rsidRDefault="0063535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29A07621" w14:textId="77777777" w:rsidR="00635359" w:rsidRPr="00AE1D16" w:rsidRDefault="0063535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pct"/>
            <w:gridSpan w:val="7"/>
          </w:tcPr>
          <w:p w14:paraId="0BE09347" w14:textId="77777777" w:rsidR="00635359" w:rsidRPr="00AE1D16" w:rsidRDefault="00635359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1E2" w:rsidRPr="00AE1D16" w14:paraId="516AAF96" w14:textId="77777777" w:rsidTr="006C005E">
        <w:tc>
          <w:tcPr>
            <w:tcW w:w="1961" w:type="pct"/>
          </w:tcPr>
          <w:p w14:paraId="36FCE73D" w14:textId="77777777" w:rsidR="003D01E2" w:rsidRPr="00AE1D16" w:rsidRDefault="003D01E2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vAlign w:val="center"/>
          </w:tcPr>
          <w:p w14:paraId="1F3FDFB6" w14:textId="67023719" w:rsidR="003D01E2" w:rsidRPr="00AE1D16" w:rsidRDefault="00E93A2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" w:type="pct"/>
            <w:gridSpan w:val="2"/>
            <w:vAlign w:val="center"/>
          </w:tcPr>
          <w:p w14:paraId="707606B5" w14:textId="77777777" w:rsidR="003D01E2" w:rsidRPr="00AE1D16" w:rsidRDefault="003D01E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7AEC336E" w14:textId="784F9AA8" w:rsidR="003D01E2" w:rsidRPr="00AE1D16" w:rsidRDefault="00E93A2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" w:type="pct"/>
            <w:gridSpan w:val="2"/>
            <w:vAlign w:val="center"/>
          </w:tcPr>
          <w:p w14:paraId="527DEF88" w14:textId="77777777" w:rsidR="003D01E2" w:rsidRPr="00AE1D16" w:rsidRDefault="003D01E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93" w:type="pct"/>
            <w:gridSpan w:val="2"/>
            <w:vAlign w:val="center"/>
          </w:tcPr>
          <w:p w14:paraId="445B15E3" w14:textId="40253CF6" w:rsidR="003D01E2" w:rsidRPr="00AE1D16" w:rsidRDefault="00E93A2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" w:type="pct"/>
            <w:gridSpan w:val="3"/>
            <w:vAlign w:val="center"/>
          </w:tcPr>
          <w:p w14:paraId="75638B5D" w14:textId="77777777" w:rsidR="003D01E2" w:rsidRPr="00AE1D16" w:rsidRDefault="003D01E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675" w:type="pct"/>
            <w:gridSpan w:val="2"/>
            <w:vAlign w:val="center"/>
          </w:tcPr>
          <w:p w14:paraId="06E67031" w14:textId="7E295F27" w:rsidR="003D01E2" w:rsidRPr="00AE1D16" w:rsidRDefault="00E93A22" w:rsidP="00AE1D16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2564</w:t>
            </w:r>
          </w:p>
        </w:tc>
      </w:tr>
      <w:tr w:rsidR="00502BC7" w:rsidRPr="00AE1D16" w14:paraId="7C967C5A" w14:textId="77777777" w:rsidTr="006C005E">
        <w:tc>
          <w:tcPr>
            <w:tcW w:w="1961" w:type="pct"/>
          </w:tcPr>
          <w:p w14:paraId="04DEF8A5" w14:textId="77777777" w:rsidR="00502BC7" w:rsidRPr="00AE1D16" w:rsidRDefault="00502BC7" w:rsidP="00AE1D16">
            <w:pPr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9" w:type="pct"/>
            <w:gridSpan w:val="14"/>
          </w:tcPr>
          <w:p w14:paraId="78F57BAC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502BC7" w:rsidRPr="00AE1D16" w14:paraId="31C6775F" w14:textId="77777777" w:rsidTr="006C005E">
        <w:trPr>
          <w:gridAfter w:val="1"/>
          <w:wAfter w:w="3" w:type="pct"/>
        </w:trPr>
        <w:tc>
          <w:tcPr>
            <w:tcW w:w="2752" w:type="pct"/>
            <w:gridSpan w:val="3"/>
          </w:tcPr>
          <w:p w14:paraId="2AB57D1E" w14:textId="7E87BED2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705" w:type="pct"/>
            <w:gridSpan w:val="2"/>
          </w:tcPr>
          <w:p w14:paraId="0F8DBBD2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4B6B2B8C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697285E7" w14:textId="77777777" w:rsidR="00502BC7" w:rsidRPr="00AE1D16" w:rsidRDefault="00502BC7" w:rsidP="00AE1D16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6987EC45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gridSpan w:val="3"/>
          </w:tcPr>
          <w:p w14:paraId="1E800EDA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BC7" w:rsidRPr="00AE1D16" w14:paraId="2C982DC7" w14:textId="77777777" w:rsidTr="006C005E">
        <w:tc>
          <w:tcPr>
            <w:tcW w:w="1961" w:type="pct"/>
          </w:tcPr>
          <w:p w14:paraId="25DE3781" w14:textId="075D7A7F" w:rsidR="00502BC7" w:rsidRPr="00AE1D16" w:rsidRDefault="00502BC7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4D7E76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648" w:type="pct"/>
          </w:tcPr>
          <w:p w14:paraId="590407FC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2"/>
          </w:tcPr>
          <w:p w14:paraId="0AB32A43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gridSpan w:val="2"/>
          </w:tcPr>
          <w:p w14:paraId="16690C68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570DB0DF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</w:tcPr>
          <w:p w14:paraId="4347329A" w14:textId="77777777" w:rsidR="00502BC7" w:rsidRPr="00AE1D16" w:rsidRDefault="00502BC7" w:rsidP="00AE1D16">
            <w:pPr>
              <w:pStyle w:val="BodyText"/>
              <w:tabs>
                <w:tab w:val="decimal" w:pos="562"/>
                <w:tab w:val="decimal" w:pos="777"/>
              </w:tabs>
              <w:spacing w:after="0"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1D6D24C0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gridSpan w:val="3"/>
          </w:tcPr>
          <w:p w14:paraId="7F279551" w14:textId="77777777" w:rsidR="00502BC7" w:rsidRPr="00AE1D16" w:rsidRDefault="00502BC7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E11" w:rsidRPr="00AE1D16" w14:paraId="19BD9DE3" w14:textId="77777777" w:rsidTr="006C005E">
        <w:tc>
          <w:tcPr>
            <w:tcW w:w="1961" w:type="pct"/>
          </w:tcPr>
          <w:p w14:paraId="6520EDC1" w14:textId="77777777" w:rsidR="00936E11" w:rsidRPr="00AE1D16" w:rsidRDefault="00936E1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ของบริษัท (ขั้นพื้นฐาน)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B4DE360" w14:textId="658FDD71" w:rsidR="00936E11" w:rsidRPr="00AE1D16" w:rsidRDefault="00E93A22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B6180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7" w:type="pct"/>
            <w:gridSpan w:val="2"/>
          </w:tcPr>
          <w:p w14:paraId="3618A0AF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gridSpan w:val="2"/>
            <w:tcBorders>
              <w:bottom w:val="double" w:sz="4" w:space="0" w:color="auto"/>
            </w:tcBorders>
          </w:tcPr>
          <w:p w14:paraId="69D92600" w14:textId="4963C152" w:rsidR="00936E11" w:rsidRPr="00AE1D16" w:rsidRDefault="00E93A22" w:rsidP="00AE1D16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0" w:type="pct"/>
            <w:gridSpan w:val="2"/>
          </w:tcPr>
          <w:p w14:paraId="4A93B254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1F2D22AD" w14:textId="59CC8B8E" w:rsidR="00936E11" w:rsidRPr="00AE1D16" w:rsidRDefault="00E93A22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B61806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0" w:type="pct"/>
            <w:gridSpan w:val="2"/>
          </w:tcPr>
          <w:p w14:paraId="2197F861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gridSpan w:val="3"/>
            <w:tcBorders>
              <w:bottom w:val="double" w:sz="4" w:space="0" w:color="auto"/>
            </w:tcBorders>
          </w:tcPr>
          <w:p w14:paraId="5E20572F" w14:textId="202F2E2C" w:rsidR="00936E11" w:rsidRPr="00AE1D16" w:rsidRDefault="00E93A22" w:rsidP="00AE1D16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936E11" w:rsidRPr="00AE1D16" w14:paraId="5A370F77" w14:textId="77777777" w:rsidTr="006C005E">
        <w:tc>
          <w:tcPr>
            <w:tcW w:w="1961" w:type="pct"/>
          </w:tcPr>
          <w:p w14:paraId="1A5ED1F4" w14:textId="77777777" w:rsidR="00936E11" w:rsidRPr="00AE1D16" w:rsidRDefault="00936E1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2A931DE" w14:textId="7502E609" w:rsidR="00936E11" w:rsidRPr="00AE1D16" w:rsidRDefault="00E93A22" w:rsidP="00AE1D16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08E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00608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7" w:type="pct"/>
            <w:gridSpan w:val="2"/>
          </w:tcPr>
          <w:p w14:paraId="6FEADC46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5" w:type="pct"/>
            <w:gridSpan w:val="2"/>
            <w:tcBorders>
              <w:bottom w:val="double" w:sz="4" w:space="0" w:color="auto"/>
            </w:tcBorders>
          </w:tcPr>
          <w:p w14:paraId="20116656" w14:textId="5E44B2DA" w:rsidR="00936E11" w:rsidRPr="00AE1D16" w:rsidRDefault="00E93A22" w:rsidP="00AE1D16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0" w:type="pct"/>
            <w:gridSpan w:val="2"/>
          </w:tcPr>
          <w:p w14:paraId="568FC34A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6443C3C0" w14:textId="1731417D" w:rsidR="00936E11" w:rsidRPr="00AE1D16" w:rsidRDefault="00E93A22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608E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00608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0" w:type="pct"/>
            <w:gridSpan w:val="2"/>
          </w:tcPr>
          <w:p w14:paraId="16B97CBC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gridSpan w:val="3"/>
            <w:tcBorders>
              <w:bottom w:val="double" w:sz="4" w:space="0" w:color="auto"/>
            </w:tcBorders>
          </w:tcPr>
          <w:p w14:paraId="64F305EC" w14:textId="2EC30BD9" w:rsidR="00936E11" w:rsidRPr="00AE1D16" w:rsidRDefault="00E93A22" w:rsidP="00AE1D16">
            <w:pPr>
              <w:pStyle w:val="BodyText"/>
              <w:tabs>
                <w:tab w:val="decimal" w:pos="69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936E11" w:rsidRPr="00AE1D16" w14:paraId="4782527D" w14:textId="77777777" w:rsidTr="006C005E">
        <w:tc>
          <w:tcPr>
            <w:tcW w:w="1961" w:type="pct"/>
          </w:tcPr>
          <w:p w14:paraId="0D59352E" w14:textId="77777777" w:rsidR="00936E11" w:rsidRPr="00AE1D16" w:rsidRDefault="00936E1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3259DD3C" w14:textId="68B59CF9" w:rsidR="00936E11" w:rsidRPr="00AE1D16" w:rsidRDefault="00E93A22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36E49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088</w:t>
            </w:r>
          </w:p>
        </w:tc>
        <w:tc>
          <w:tcPr>
            <w:tcW w:w="147" w:type="pct"/>
            <w:gridSpan w:val="2"/>
          </w:tcPr>
          <w:p w14:paraId="3C891120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5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162D9A8" w14:textId="22CC391D" w:rsidR="00936E11" w:rsidRPr="00AE1D16" w:rsidRDefault="00E93A22" w:rsidP="00AE1D16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36E1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016</w:t>
            </w:r>
          </w:p>
        </w:tc>
        <w:tc>
          <w:tcPr>
            <w:tcW w:w="130" w:type="pct"/>
            <w:gridSpan w:val="2"/>
          </w:tcPr>
          <w:p w14:paraId="7844E47C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5FE5CF7" w14:textId="1E156C7C" w:rsidR="00936E11" w:rsidRPr="00AE1D16" w:rsidRDefault="00E93A22" w:rsidP="00AE1D16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0608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093</w:t>
            </w:r>
          </w:p>
        </w:tc>
        <w:tc>
          <w:tcPr>
            <w:tcW w:w="130" w:type="pct"/>
            <w:gridSpan w:val="2"/>
          </w:tcPr>
          <w:p w14:paraId="0A412336" w14:textId="77777777" w:rsidR="00936E11" w:rsidRPr="00AE1D16" w:rsidRDefault="00936E11" w:rsidP="00AE1D16">
            <w:pPr>
              <w:pStyle w:val="BodyText"/>
              <w:tabs>
                <w:tab w:val="decimal" w:pos="77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FF079EC" w14:textId="346805AE" w:rsidR="00936E11" w:rsidRPr="00AE1D16" w:rsidRDefault="00E93A22" w:rsidP="00AE1D16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36E1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</w:tr>
    </w:tbl>
    <w:p w14:paraId="64764F69" w14:textId="77777777" w:rsidR="002044C1" w:rsidRPr="00AE1D16" w:rsidRDefault="002044C1" w:rsidP="00AE1D16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5FA8D57" w14:textId="7644C320" w:rsidR="00223BF2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เงินปันผล</w:t>
      </w:r>
    </w:p>
    <w:p w14:paraId="13623602" w14:textId="77777777" w:rsidR="000E2E17" w:rsidRPr="00AE1D16" w:rsidRDefault="000E2E17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3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92"/>
        <w:gridCol w:w="1275"/>
        <w:gridCol w:w="284"/>
        <w:gridCol w:w="1276"/>
      </w:tblGrid>
      <w:tr w:rsidR="00713841" w:rsidRPr="00AE1D16" w14:paraId="4D6D8143" w14:textId="77777777" w:rsidTr="0099654F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39BEB3EF" w14:textId="77777777" w:rsidR="00713841" w:rsidRPr="00AE1D16" w:rsidRDefault="00713841" w:rsidP="00AE1D1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099D0E" w14:textId="77777777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73CDCD6A" w14:textId="156514FB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</w:t>
            </w:r>
            <w:r w:rsidR="00C23C13"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4E5C29" w14:textId="1988A4EE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0E326617" w14:textId="77777777" w:rsidR="00713841" w:rsidRPr="00AE1D16" w:rsidRDefault="00713841" w:rsidP="00AE1D1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347FD" w14:textId="77777777" w:rsidR="00713841" w:rsidRPr="00AE1D16" w:rsidDel="00D43E7A" w:rsidRDefault="00713841" w:rsidP="00AE1D16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13841" w:rsidRPr="00AE1D16" w14:paraId="6298443C" w14:textId="77777777" w:rsidTr="0099654F">
        <w:trPr>
          <w:tblHeader/>
        </w:trPr>
        <w:tc>
          <w:tcPr>
            <w:tcW w:w="3060" w:type="dxa"/>
            <w:shd w:val="clear" w:color="auto" w:fill="auto"/>
          </w:tcPr>
          <w:p w14:paraId="7D04C4B2" w14:textId="77777777" w:rsidR="00713841" w:rsidRPr="00AE1D16" w:rsidRDefault="00713841" w:rsidP="00AE1D1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FAED4E" w14:textId="77777777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476EA0ED" w14:textId="77777777" w:rsidR="00713841" w:rsidRPr="00AE1D16" w:rsidRDefault="00713841" w:rsidP="00AE1D1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208AE5" w14:textId="77777777" w:rsidR="00713841" w:rsidRPr="00AE1D16" w:rsidRDefault="00713841" w:rsidP="00AE1D1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4D7D7B7C" w14:textId="77777777" w:rsidR="00713841" w:rsidRPr="00AE1D16" w:rsidRDefault="00713841" w:rsidP="00AE1D1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1F72D78" w14:textId="77777777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13841" w:rsidRPr="00AE1D16" w14:paraId="3811CE23" w14:textId="77777777" w:rsidTr="0099654F">
        <w:tc>
          <w:tcPr>
            <w:tcW w:w="3060" w:type="dxa"/>
            <w:shd w:val="clear" w:color="auto" w:fill="auto"/>
          </w:tcPr>
          <w:p w14:paraId="067EA45E" w14:textId="1A4E80EA" w:rsidR="00713841" w:rsidRPr="00AE1D16" w:rsidRDefault="00E93A22" w:rsidP="00AE1D16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56" w:type="dxa"/>
            <w:shd w:val="clear" w:color="auto" w:fill="auto"/>
          </w:tcPr>
          <w:p w14:paraId="43745336" w14:textId="77777777" w:rsidR="00713841" w:rsidRPr="00AE1D16" w:rsidRDefault="00713841" w:rsidP="00AE1D1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60A906C5" w14:textId="77777777" w:rsidR="00713841" w:rsidRPr="00AE1D16" w:rsidRDefault="00713841" w:rsidP="00AE1D1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75B0B2" w14:textId="77777777" w:rsidR="00713841" w:rsidRPr="00AE1D16" w:rsidRDefault="00713841" w:rsidP="00AE1D1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108838A" w14:textId="77777777" w:rsidR="00713841" w:rsidRPr="00AE1D16" w:rsidRDefault="00713841" w:rsidP="00AE1D1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AB2E08" w14:textId="77777777" w:rsidR="00713841" w:rsidRPr="00AE1D16" w:rsidRDefault="00713841" w:rsidP="00AE1D16">
            <w:pPr>
              <w:tabs>
                <w:tab w:val="decimal" w:pos="429"/>
                <w:tab w:val="left" w:pos="93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4F2" w:rsidRPr="00AE1D16" w14:paraId="74ADD4BD" w14:textId="77777777" w:rsidTr="0099654F">
        <w:tc>
          <w:tcPr>
            <w:tcW w:w="3060" w:type="dxa"/>
            <w:shd w:val="clear" w:color="auto" w:fill="auto"/>
          </w:tcPr>
          <w:p w14:paraId="1E1DD77A" w14:textId="77777777" w:rsidR="00D054F2" w:rsidRPr="00AE1D16" w:rsidRDefault="00D054F2" w:rsidP="00AE1D1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  <w:shd w:val="clear" w:color="auto" w:fill="auto"/>
          </w:tcPr>
          <w:p w14:paraId="79E03716" w14:textId="32BEEC2A" w:rsidR="00D054F2" w:rsidRPr="00AE1D16" w:rsidRDefault="00E93A22" w:rsidP="00AE1D1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D054F2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054F2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92" w:type="dxa"/>
            <w:shd w:val="clear" w:color="auto" w:fill="auto"/>
          </w:tcPr>
          <w:p w14:paraId="29AE4A0B" w14:textId="24B83B05" w:rsidR="00D054F2" w:rsidRPr="00AE1D16" w:rsidRDefault="00D054F2" w:rsidP="00AE1D1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5B5600" w14:textId="4EA0821F" w:rsidR="00D054F2" w:rsidRPr="00AE1D16" w:rsidRDefault="00E93A22" w:rsidP="00AE1D1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D054F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016</w:t>
            </w:r>
          </w:p>
        </w:tc>
        <w:tc>
          <w:tcPr>
            <w:tcW w:w="284" w:type="dxa"/>
            <w:shd w:val="clear" w:color="auto" w:fill="auto"/>
          </w:tcPr>
          <w:p w14:paraId="30FEF4D9" w14:textId="77777777" w:rsidR="00D054F2" w:rsidRPr="00AE1D16" w:rsidRDefault="00D054F2" w:rsidP="00AE1D1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04012C" w14:textId="1D967C09" w:rsidR="00D054F2" w:rsidRPr="00AE1D16" w:rsidRDefault="00E93A22" w:rsidP="00AE1D16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054F2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  <w:tr w:rsidR="00713841" w:rsidRPr="00AE1D16" w14:paraId="35C1E18C" w14:textId="77777777" w:rsidTr="0099654F">
        <w:tc>
          <w:tcPr>
            <w:tcW w:w="3060" w:type="dxa"/>
            <w:shd w:val="clear" w:color="auto" w:fill="auto"/>
          </w:tcPr>
          <w:p w14:paraId="4BC75C1B" w14:textId="77777777" w:rsidR="00713841" w:rsidRPr="00AE1D16" w:rsidRDefault="00713841" w:rsidP="00AE1D1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3A2564FB" w14:textId="77777777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479FBD9C" w14:textId="77777777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639EE00" w14:textId="77777777" w:rsidR="00713841" w:rsidRPr="00AE1D16" w:rsidRDefault="00713841" w:rsidP="00AE1D1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076C5829" w14:textId="77777777" w:rsidR="00713841" w:rsidRPr="00AE1D16" w:rsidRDefault="00713841" w:rsidP="00AE1D1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627ECE6C" w14:textId="77777777" w:rsidR="00713841" w:rsidRPr="00AE1D16" w:rsidRDefault="00713841" w:rsidP="00AE1D1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D01E2" w:rsidRPr="00AE1D16" w14:paraId="5833A16D" w14:textId="77777777" w:rsidTr="0099654F">
        <w:tc>
          <w:tcPr>
            <w:tcW w:w="3060" w:type="dxa"/>
            <w:shd w:val="clear" w:color="auto" w:fill="auto"/>
          </w:tcPr>
          <w:p w14:paraId="69F6894E" w14:textId="41E73BE5" w:rsidR="003D01E2" w:rsidRPr="00AE1D16" w:rsidRDefault="00E93A22" w:rsidP="00AE1D16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56" w:type="dxa"/>
            <w:shd w:val="clear" w:color="auto" w:fill="auto"/>
          </w:tcPr>
          <w:p w14:paraId="31FE602F" w14:textId="77777777" w:rsidR="003D01E2" w:rsidRPr="00AE1D16" w:rsidRDefault="003D01E2" w:rsidP="00AE1D1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14:paraId="06BCC5AB" w14:textId="77777777" w:rsidR="003D01E2" w:rsidRPr="00AE1D16" w:rsidRDefault="003D01E2" w:rsidP="00AE1D1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2F7D564" w14:textId="77777777" w:rsidR="003D01E2" w:rsidRPr="00AE1D16" w:rsidRDefault="003D01E2" w:rsidP="00AE1D1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8C20D82" w14:textId="77777777" w:rsidR="003D01E2" w:rsidRPr="00AE1D16" w:rsidRDefault="003D01E2" w:rsidP="00AE1D1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8D0632" w14:textId="77777777" w:rsidR="003D01E2" w:rsidRPr="00AE1D16" w:rsidRDefault="003D01E2" w:rsidP="00AE1D1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E11" w:rsidRPr="00AE1D16" w14:paraId="766DB457" w14:textId="77777777" w:rsidTr="00596CA0">
        <w:tc>
          <w:tcPr>
            <w:tcW w:w="3060" w:type="dxa"/>
            <w:shd w:val="clear" w:color="auto" w:fill="auto"/>
          </w:tcPr>
          <w:p w14:paraId="4FC4B6B4" w14:textId="477FE436" w:rsidR="00936E11" w:rsidRPr="00AE1D16" w:rsidRDefault="00936E11" w:rsidP="00AE1D1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56" w:type="dxa"/>
            <w:shd w:val="clear" w:color="auto" w:fill="auto"/>
          </w:tcPr>
          <w:p w14:paraId="48A1E4A4" w14:textId="7638F05E" w:rsidR="00936E11" w:rsidRPr="00AE1D16" w:rsidRDefault="00E93A22" w:rsidP="00AE1D16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6E11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05CD4BD6" w14:textId="64228790" w:rsidR="00936E11" w:rsidRPr="00AE1D16" w:rsidRDefault="00936E11" w:rsidP="00AE1D1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FE30591" w14:textId="77FF3C0D" w:rsidR="00936E11" w:rsidRPr="00AE1D16" w:rsidRDefault="00E93A22" w:rsidP="00AE1D1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36E1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020</w:t>
            </w:r>
          </w:p>
        </w:tc>
        <w:tc>
          <w:tcPr>
            <w:tcW w:w="284" w:type="dxa"/>
            <w:shd w:val="clear" w:color="auto" w:fill="auto"/>
          </w:tcPr>
          <w:p w14:paraId="335967B0" w14:textId="77777777" w:rsidR="00936E11" w:rsidRPr="00AE1D16" w:rsidRDefault="00936E11" w:rsidP="00AE1D1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7EBA6E1" w14:textId="1DFD6B86" w:rsidR="00936E11" w:rsidRPr="00AE1D16" w:rsidRDefault="00E93A22" w:rsidP="00AE1D16">
            <w:pPr>
              <w:spacing w:line="240" w:lineRule="auto"/>
              <w:ind w:left="42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936E1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69AC6D0E" w14:textId="77777777" w:rsidR="001540BD" w:rsidRPr="00AE1D16" w:rsidRDefault="001540BD" w:rsidP="00AE1D16">
      <w:pPr>
        <w:pStyle w:val="NoSpacing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6E0B13E" w14:textId="53C674A4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AE1D16" w:rsidRDefault="00855978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02003C60" w:rsidR="00855978" w:rsidRPr="00AE1D16" w:rsidRDefault="00855978" w:rsidP="00AE1D16">
      <w:pPr>
        <w:pStyle w:val="ListParagraph"/>
        <w:numPr>
          <w:ilvl w:val="1"/>
          <w:numId w:val="19"/>
        </w:numPr>
        <w:tabs>
          <w:tab w:val="left" w:pos="810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AE1D16" w:rsidRDefault="00D4070C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55A2A9FA" w:rsidR="003E0EC0" w:rsidRPr="00AE1D16" w:rsidRDefault="00855978" w:rsidP="00AE1D16">
      <w:pPr>
        <w:spacing w:line="240" w:lineRule="auto"/>
        <w:ind w:left="540" w:right="533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9F87DF" w14:textId="77777777" w:rsidR="00956E82" w:rsidRPr="00AE1D16" w:rsidRDefault="00956E82" w:rsidP="00AE1D16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  <w:sectPr w:rsidR="00956E82" w:rsidRPr="00AE1D16" w:rsidSect="00584F28">
          <w:headerReference w:type="default" r:id="rId3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D054F2" w:rsidRPr="00AE1D16" w14:paraId="13FCE3AF" w14:textId="77777777" w:rsidTr="00DB63BE">
        <w:trPr>
          <w:tblHeader/>
        </w:trPr>
        <w:tc>
          <w:tcPr>
            <w:tcW w:w="4860" w:type="dxa"/>
            <w:vAlign w:val="bottom"/>
          </w:tcPr>
          <w:p w14:paraId="60AC5223" w14:textId="77777777" w:rsidR="00D054F2" w:rsidRPr="00AE1D16" w:rsidRDefault="00D054F2" w:rsidP="00AE1D16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DD8028C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72E69C08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054F2" w:rsidRPr="00AE1D16" w14:paraId="2401279E" w14:textId="77777777" w:rsidTr="00DB63BE">
        <w:trPr>
          <w:tblHeader/>
        </w:trPr>
        <w:tc>
          <w:tcPr>
            <w:tcW w:w="4860" w:type="dxa"/>
            <w:vAlign w:val="bottom"/>
          </w:tcPr>
          <w:p w14:paraId="67B75EF4" w14:textId="77777777" w:rsidR="00D054F2" w:rsidRPr="00AE1D16" w:rsidRDefault="00D054F2" w:rsidP="00AE1D1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C2A131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45AE9384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55E0A11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13B50EB0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054F2" w:rsidRPr="00AE1D16" w14:paraId="0A411BB5" w14:textId="77777777" w:rsidTr="00DB63BE">
        <w:trPr>
          <w:tblHeader/>
        </w:trPr>
        <w:tc>
          <w:tcPr>
            <w:tcW w:w="4860" w:type="dxa"/>
            <w:vAlign w:val="bottom"/>
            <w:hideMark/>
          </w:tcPr>
          <w:p w14:paraId="5B599C48" w14:textId="78229207" w:rsidR="00D054F2" w:rsidRPr="00AE1D16" w:rsidRDefault="00C36297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bottom"/>
            <w:hideMark/>
          </w:tcPr>
          <w:p w14:paraId="17CD65BA" w14:textId="77777777" w:rsidR="00D054F2" w:rsidRPr="00AE1D16" w:rsidRDefault="00D054F2" w:rsidP="00AE1D16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301C9362" w14:textId="0403DC16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534EDE62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00DBB4F2" w14:textId="3FB3B0B5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DB63BE"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B95207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107990" w14:textId="50D6AFD1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35143765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639DEC5D" w14:textId="77777777" w:rsidR="00D054F2" w:rsidRPr="00AE1D16" w:rsidRDefault="00D054F2" w:rsidP="00AE1D1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C81A159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417ACF2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2B52A30C" w14:textId="36F6F6C6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5C2C0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3B4D0CDA" w14:textId="1721A50E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F2DD84" w14:textId="77777777" w:rsidR="00D054F2" w:rsidRPr="00AE1D16" w:rsidRDefault="00D054F2" w:rsidP="00AE1D1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2128CE06" w14:textId="48121C24" w:rsidR="00D054F2" w:rsidRPr="00AE1D16" w:rsidRDefault="00D054F2" w:rsidP="00AE1D1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747114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F22EF3F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054F2" w:rsidRPr="00AE1D16" w14:paraId="03C27255" w14:textId="77777777" w:rsidTr="00DB63BE">
        <w:trPr>
          <w:tblHeader/>
        </w:trPr>
        <w:tc>
          <w:tcPr>
            <w:tcW w:w="4860" w:type="dxa"/>
          </w:tcPr>
          <w:p w14:paraId="7ED09DBB" w14:textId="77777777" w:rsidR="00D054F2" w:rsidRPr="00AE1D16" w:rsidRDefault="00D054F2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4400ADE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47EDAAE8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054F2" w:rsidRPr="00AE1D16" w14:paraId="4C9C0E23" w14:textId="77777777" w:rsidTr="00DB63BE">
        <w:tc>
          <w:tcPr>
            <w:tcW w:w="4860" w:type="dxa"/>
            <w:hideMark/>
          </w:tcPr>
          <w:p w14:paraId="55A8D782" w14:textId="6B086F46" w:rsidR="00D054F2" w:rsidRPr="00AE1D16" w:rsidRDefault="00E93A22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9606BA5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30E757B" w14:textId="77777777" w:rsidR="00D054F2" w:rsidRPr="00AE1D16" w:rsidRDefault="00D054F2" w:rsidP="00AE1D16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CBDAFAD" w14:textId="77777777" w:rsidR="00D054F2" w:rsidRPr="00AE1D16" w:rsidRDefault="00D054F2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40937F9" w14:textId="77777777" w:rsidR="00D054F2" w:rsidRPr="00AE1D16" w:rsidRDefault="00D054F2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B500CE" w14:textId="77777777" w:rsidR="00D054F2" w:rsidRPr="00AE1D16" w:rsidRDefault="00D054F2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AECC543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5880DF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4A349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08EACE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924BF06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10905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83D55D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9D34BD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FD1C56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34FBBD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5C1A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4F2" w:rsidRPr="00AE1D16" w14:paraId="43EDC6ED" w14:textId="77777777" w:rsidTr="00DB63BE">
        <w:tc>
          <w:tcPr>
            <w:tcW w:w="4860" w:type="dxa"/>
            <w:hideMark/>
          </w:tcPr>
          <w:p w14:paraId="19D73380" w14:textId="77777777" w:rsidR="00D054F2" w:rsidRPr="00AE1D16" w:rsidRDefault="00D054F2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FDF86B8" w14:textId="77777777" w:rsidR="00D054F2" w:rsidRPr="00AE1D16" w:rsidRDefault="00D054F2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D403D26" w14:textId="77777777" w:rsidR="00D054F2" w:rsidRPr="00AE1D16" w:rsidRDefault="00D054F2" w:rsidP="00AE1D16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76C1D5" w14:textId="77777777" w:rsidR="00D054F2" w:rsidRPr="00AE1D16" w:rsidRDefault="00D054F2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6AF6D8ED" w14:textId="77777777" w:rsidR="00D054F2" w:rsidRPr="00AE1D16" w:rsidRDefault="00D054F2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ECE00E" w14:textId="77777777" w:rsidR="00D054F2" w:rsidRPr="00AE1D16" w:rsidRDefault="00D054F2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C5C388E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24D4B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8C0872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CBADC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093B4D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34C75A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D07B06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0C58EB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BBEAA4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5630E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55E2E2" w14:textId="77777777" w:rsidR="00D054F2" w:rsidRPr="00AE1D16" w:rsidRDefault="00D054F2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297" w:rsidRPr="00AE1D16" w14:paraId="6E45CEE0" w14:textId="77777777" w:rsidTr="00DB63BE">
        <w:tc>
          <w:tcPr>
            <w:tcW w:w="4860" w:type="dxa"/>
            <w:shd w:val="clear" w:color="auto" w:fill="auto"/>
          </w:tcPr>
          <w:p w14:paraId="75A47329" w14:textId="5E76D2C0" w:rsidR="00C36297" w:rsidRPr="00AE1D16" w:rsidRDefault="00C36297" w:rsidP="00AE1D16">
            <w:pPr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</w:tcPr>
          <w:p w14:paraId="40E2D937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B3ED6B" w14:textId="39F8D7C0" w:rsidR="00C36297" w:rsidRPr="00AE1D16" w:rsidRDefault="00E93A22" w:rsidP="00AE1D1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A804ED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6D1D6E2" w14:textId="58B141DF" w:rsidR="00C36297" w:rsidRPr="00AE1D16" w:rsidRDefault="00C36297" w:rsidP="00AE1D1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D6D53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C7DF19" w14:textId="2097FF0E" w:rsidR="00C36297" w:rsidRPr="00AE1D16" w:rsidRDefault="00C36297" w:rsidP="00AE1D16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682AC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FC9FD" w14:textId="18ABA4B8" w:rsidR="00C36297" w:rsidRPr="00AE1D16" w:rsidRDefault="00E93A22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4D005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ED12E1" w14:textId="5F7A8F71" w:rsidR="00C36297" w:rsidRPr="00AE1D16" w:rsidRDefault="00C36297" w:rsidP="00AE1D16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A0B04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58B04" w14:textId="41EB6CBB" w:rsidR="00C36297" w:rsidRPr="00AE1D16" w:rsidRDefault="00E93A22" w:rsidP="00AE1D1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30E51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9088C" w14:textId="095D7360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9DBDE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C4BAFA" w14:textId="5DA1C2AB" w:rsidR="00C36297" w:rsidRPr="00AE1D16" w:rsidRDefault="00E93A22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C36297" w:rsidRPr="00AE1D16" w14:paraId="4EAE67A0" w14:textId="77777777" w:rsidTr="00DB63BE">
        <w:tc>
          <w:tcPr>
            <w:tcW w:w="4860" w:type="dxa"/>
            <w:shd w:val="clear" w:color="auto" w:fill="auto"/>
          </w:tcPr>
          <w:p w14:paraId="4B1FBA53" w14:textId="6CF181DF" w:rsidR="00C36297" w:rsidRPr="00AE1D16" w:rsidRDefault="00C36297" w:rsidP="00AE1D16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1D1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1B3BE9DB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73905" w14:textId="2D7422D8" w:rsidR="00C36297" w:rsidRPr="00AE1D16" w:rsidRDefault="00C36297" w:rsidP="00AE1D16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2A35314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EB6ED13" w14:textId="7D767782" w:rsidR="00C36297" w:rsidRPr="00AE1D16" w:rsidRDefault="00E93A22" w:rsidP="00AE1D16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36" w:type="dxa"/>
            <w:shd w:val="clear" w:color="auto" w:fill="auto"/>
          </w:tcPr>
          <w:p w14:paraId="0AB1BE55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DF80D8" w14:textId="4F9D7E2F" w:rsidR="00C36297" w:rsidRPr="00AE1D16" w:rsidRDefault="00C36297" w:rsidP="00AE1D16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EC0A1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09203" w14:textId="0749FFE3" w:rsidR="00C36297" w:rsidRPr="00AE1D16" w:rsidRDefault="00E93A22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E7FC3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3853A6" w14:textId="778AC530" w:rsidR="00C36297" w:rsidRPr="00AE1D16" w:rsidRDefault="00C36297" w:rsidP="00AE1D16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DF227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6F9CE7" w14:textId="05454603" w:rsidR="00C36297" w:rsidRPr="00AE1D16" w:rsidRDefault="00E93A22" w:rsidP="00AE1D1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348D8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6E7B22" w14:textId="37444C13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69A25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0472A2" w14:textId="6468B2CE" w:rsidR="00C36297" w:rsidRPr="00AE1D16" w:rsidRDefault="00E93A22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3629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9165CA" w:rsidRPr="00AE1D16" w14:paraId="5F4EB787" w14:textId="77777777" w:rsidTr="00DB63BE">
        <w:tc>
          <w:tcPr>
            <w:tcW w:w="4860" w:type="dxa"/>
            <w:shd w:val="clear" w:color="auto" w:fill="auto"/>
          </w:tcPr>
          <w:p w14:paraId="2BDCCB92" w14:textId="77777777" w:rsidR="009165CA" w:rsidRPr="00AE1D16" w:rsidRDefault="009165CA" w:rsidP="00AE1D16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7A62A6" w14:textId="77777777" w:rsidR="009165CA" w:rsidRPr="00AE1D16" w:rsidRDefault="009165CA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276681" w14:textId="77777777" w:rsidR="009165CA" w:rsidRPr="00AE1D16" w:rsidRDefault="009165CA" w:rsidP="00AE1D16">
            <w:pPr>
              <w:pStyle w:val="acctfourfigures"/>
              <w:tabs>
                <w:tab w:val="left" w:pos="520"/>
                <w:tab w:val="decimal" w:pos="611"/>
                <w:tab w:val="decimal" w:pos="694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C94216E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19D34624" w14:textId="77777777" w:rsidR="009165CA" w:rsidRPr="00AE1D16" w:rsidRDefault="009165CA" w:rsidP="00AE1D16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6A101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1FCB799C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C050BC5" w14:textId="77777777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A163F3" w14:textId="77777777" w:rsidR="009165CA" w:rsidRPr="00AE1D16" w:rsidRDefault="009165CA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8443E1" w14:textId="77777777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72D1070" w14:textId="77777777" w:rsidR="009165CA" w:rsidRPr="00AE1D16" w:rsidRDefault="009165CA" w:rsidP="00AE1D16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DC82B5" w14:textId="77777777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48F5AC9" w14:textId="77777777" w:rsidR="009165CA" w:rsidRPr="00AE1D16" w:rsidRDefault="009165CA" w:rsidP="00AE1D16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9A7C68" w14:textId="77777777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3A35BC6" w14:textId="77777777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04AB67" w14:textId="77777777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7303430" w14:textId="77777777" w:rsidR="009165CA" w:rsidRPr="00AE1D16" w:rsidRDefault="009165CA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65CA" w:rsidRPr="00AE1D16" w14:paraId="050153F4" w14:textId="77777777" w:rsidTr="00DB63BE">
        <w:tc>
          <w:tcPr>
            <w:tcW w:w="4860" w:type="dxa"/>
            <w:shd w:val="clear" w:color="auto" w:fill="auto"/>
            <w:hideMark/>
          </w:tcPr>
          <w:p w14:paraId="69E3A8AE" w14:textId="77777777" w:rsidR="009165CA" w:rsidRPr="00AE1D16" w:rsidRDefault="009165CA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5DCB17F7" w14:textId="77777777" w:rsidR="009165CA" w:rsidRPr="00AE1D16" w:rsidRDefault="009165CA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34921" w14:textId="77777777" w:rsidR="009165CA" w:rsidRPr="00AE1D16" w:rsidRDefault="009165CA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2F94E22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51372B58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86A343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4322870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64E7D" w14:textId="77777777" w:rsidR="009165CA" w:rsidRPr="00AE1D16" w:rsidRDefault="009165CA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3E10A3" w14:textId="77777777" w:rsidR="009165CA" w:rsidRPr="00AE1D16" w:rsidRDefault="009165CA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11278A" w14:textId="77777777" w:rsidR="009165CA" w:rsidRPr="00AE1D16" w:rsidRDefault="009165CA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26A961" w14:textId="77777777" w:rsidR="009165CA" w:rsidRPr="00AE1D16" w:rsidRDefault="009165CA" w:rsidP="00AE1D1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3CDCAE" w14:textId="77777777" w:rsidR="009165CA" w:rsidRPr="00AE1D16" w:rsidRDefault="009165CA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EAF585" w14:textId="77777777" w:rsidR="009165CA" w:rsidRPr="00AE1D16" w:rsidRDefault="009165CA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9E853" w14:textId="77777777" w:rsidR="009165CA" w:rsidRPr="00AE1D16" w:rsidRDefault="009165CA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29F7B" w14:textId="77777777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9CF7BE" w14:textId="77777777" w:rsidR="009165CA" w:rsidRPr="00AE1D16" w:rsidRDefault="009165CA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9077F" w14:textId="77777777" w:rsidR="009165CA" w:rsidRPr="00AE1D16" w:rsidRDefault="009165CA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5CA" w:rsidRPr="00AE1D16" w14:paraId="3A6C5867" w14:textId="77777777" w:rsidTr="00DB63BE">
        <w:tc>
          <w:tcPr>
            <w:tcW w:w="4860" w:type="dxa"/>
            <w:shd w:val="clear" w:color="auto" w:fill="auto"/>
          </w:tcPr>
          <w:p w14:paraId="4C75D9E7" w14:textId="6AF86FF5" w:rsidR="009165CA" w:rsidRPr="00AE1D16" w:rsidRDefault="00736784" w:rsidP="00AE1D16">
            <w:pPr>
              <w:spacing w:line="240" w:lineRule="auto"/>
              <w:ind w:left="167" w:right="-90" w:hanging="18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</w:t>
            </w:r>
            <w:r w:rsidR="009165CA"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035640F" w14:textId="77777777" w:rsidR="009165CA" w:rsidRPr="00AE1D16" w:rsidRDefault="009165CA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C77ED" w14:textId="6C3E82E1" w:rsidR="009165CA" w:rsidRPr="00AE1D16" w:rsidRDefault="009165CA" w:rsidP="00AE1D16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FA1AF31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8CABA73" w14:textId="730FE9B1" w:rsidR="009165CA" w:rsidRPr="00AE1D16" w:rsidRDefault="009165CA" w:rsidP="00AE1D1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5FAAD6" w14:textId="77777777" w:rsidR="009165CA" w:rsidRPr="00AE1D16" w:rsidRDefault="009165CA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29C482" w14:textId="59E0CFE2" w:rsidR="009165CA" w:rsidRPr="00AE1D16" w:rsidRDefault="009165CA" w:rsidP="00AE1D16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DB63BE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4973A" w14:textId="77777777" w:rsidR="009165CA" w:rsidRPr="00AE1D16" w:rsidRDefault="009165CA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0A6A67" w14:textId="69378889" w:rsidR="009165CA" w:rsidRPr="00AE1D16" w:rsidRDefault="009165CA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21E37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921E3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0E58F" w14:textId="77777777" w:rsidR="009165CA" w:rsidRPr="00AE1D16" w:rsidRDefault="009165CA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936741" w14:textId="1A62BE72" w:rsidR="009165CA" w:rsidRPr="00AE1D16" w:rsidRDefault="009165CA" w:rsidP="00AE1D1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D0D51" w14:textId="77777777" w:rsidR="009165CA" w:rsidRPr="00AE1D16" w:rsidRDefault="009165CA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24BB10" w14:textId="12151DDB" w:rsidR="009165CA" w:rsidRPr="00AE1D16" w:rsidRDefault="009165CA" w:rsidP="00AE1D16">
            <w:pPr>
              <w:pStyle w:val="acctfourfigures"/>
              <w:tabs>
                <w:tab w:val="clear" w:pos="765"/>
                <w:tab w:val="decimal" w:pos="-19"/>
              </w:tabs>
              <w:spacing w:line="240" w:lineRule="auto"/>
              <w:ind w:left="-43" w:right="-2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91819" w14:textId="77777777" w:rsidR="009165CA" w:rsidRPr="00AE1D16" w:rsidRDefault="009165CA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8E5545" w14:textId="5FF56F94" w:rsidR="009165CA" w:rsidRPr="00AE1D16" w:rsidRDefault="009165CA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921E37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  <w:r w:rsidR="00921E3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A0EE8" w14:textId="77777777" w:rsidR="009165CA" w:rsidRPr="00AE1D16" w:rsidRDefault="009165CA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CAC820" w14:textId="0A4EA747" w:rsidR="009165CA" w:rsidRPr="00AE1D16" w:rsidRDefault="009165CA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="00921E37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297" w:rsidRPr="00AE1D16" w14:paraId="1C3C73DD" w14:textId="77777777" w:rsidTr="00DB63BE">
        <w:tc>
          <w:tcPr>
            <w:tcW w:w="4860" w:type="dxa"/>
            <w:shd w:val="clear" w:color="auto" w:fill="auto"/>
          </w:tcPr>
          <w:p w14:paraId="71DEA343" w14:textId="75C477D8" w:rsidR="00C36297" w:rsidRPr="00AE1D16" w:rsidRDefault="00C36297" w:rsidP="00AE1D16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1D1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052A3B67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358DD9" w14:textId="0A5BE7FF" w:rsidR="00C36297" w:rsidRPr="00AE1D16" w:rsidRDefault="00C36297" w:rsidP="00AE1D16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18F96D8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C9AD494" w14:textId="3884D249" w:rsidR="00C36297" w:rsidRPr="00AE1D16" w:rsidRDefault="00C36297" w:rsidP="00AE1D16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ADA1220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AF61FBA" w14:textId="100641AE" w:rsidR="00C36297" w:rsidRPr="00AE1D16" w:rsidRDefault="00C36297" w:rsidP="00AE1D16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C1510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0CF45" w14:textId="14D7C415" w:rsidR="00C36297" w:rsidRPr="00AE1D16" w:rsidRDefault="00C36297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C5657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D9445C" w14:textId="402D561F" w:rsidR="00C36297" w:rsidRPr="00AE1D16" w:rsidRDefault="00C36297" w:rsidP="00AE1D1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067E4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E9A4E" w14:textId="333BE768" w:rsidR="00C36297" w:rsidRPr="00AE1D16" w:rsidRDefault="00C36297" w:rsidP="00AE1D1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25B34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1D4EC" w14:textId="6F1CB27C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324578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FB701" w14:textId="78DF9EEE" w:rsidR="00C36297" w:rsidRPr="00AE1D16" w:rsidRDefault="00C36297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297" w:rsidRPr="00AE1D16" w14:paraId="76ABA99B" w14:textId="77777777" w:rsidTr="00DB63BE">
        <w:tc>
          <w:tcPr>
            <w:tcW w:w="4860" w:type="dxa"/>
            <w:shd w:val="clear" w:color="auto" w:fill="auto"/>
            <w:hideMark/>
          </w:tcPr>
          <w:p w14:paraId="1EFE6FB0" w14:textId="77777777" w:rsidR="00C36297" w:rsidRPr="00AE1D16" w:rsidRDefault="00C36297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  <w:shd w:val="clear" w:color="auto" w:fill="auto"/>
          </w:tcPr>
          <w:p w14:paraId="220F87AF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508C2" w14:textId="6ECB90D0" w:rsidR="00C36297" w:rsidRPr="00AE1D16" w:rsidRDefault="00C36297" w:rsidP="00AE1D16">
            <w:pPr>
              <w:pStyle w:val="acctfourfigures"/>
              <w:tabs>
                <w:tab w:val="left" w:pos="615"/>
                <w:tab w:val="decimal" w:pos="694"/>
              </w:tabs>
              <w:spacing w:line="240" w:lineRule="auto"/>
              <w:ind w:left="146" w:right="-562" w:hanging="1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FBDDF8E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223625B3" w14:textId="07164CDA" w:rsidR="00C36297" w:rsidRPr="00AE1D16" w:rsidRDefault="00C36297" w:rsidP="00AE1D1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511913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C3BA799" w14:textId="1EB0DFA0" w:rsidR="00C36297" w:rsidRPr="00AE1D16" w:rsidRDefault="00C36297" w:rsidP="00AE1D16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96D2E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426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E33F6" w14:textId="0A6492F5" w:rsidR="00C36297" w:rsidRPr="00AE1D16" w:rsidRDefault="00C36297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C2B54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B6E983" w14:textId="59BC0711" w:rsidR="00C36297" w:rsidRPr="00AE1D16" w:rsidRDefault="00C36297" w:rsidP="00AE1D16">
            <w:pPr>
              <w:pStyle w:val="acctfourfigures"/>
              <w:tabs>
                <w:tab w:val="decimal" w:pos="33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9490B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3E79E" w14:textId="5644F667" w:rsidR="00C36297" w:rsidRPr="00AE1D16" w:rsidRDefault="00C36297" w:rsidP="00AE1D1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949DB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3058A" w14:textId="3B8CAA79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854B4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264181" w14:textId="667AD2FF" w:rsidR="00C36297" w:rsidRPr="00AE1D16" w:rsidRDefault="00C36297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297" w:rsidRPr="00AE1D16" w14:paraId="6ACB9C7C" w14:textId="77777777" w:rsidTr="00DB63BE">
        <w:tc>
          <w:tcPr>
            <w:tcW w:w="4860" w:type="dxa"/>
            <w:shd w:val="clear" w:color="auto" w:fill="auto"/>
            <w:hideMark/>
          </w:tcPr>
          <w:p w14:paraId="58412D06" w14:textId="2DD95A09" w:rsidR="00C36297" w:rsidRPr="00AE1D16" w:rsidRDefault="00C36297" w:rsidP="00AE1D16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</w:tcPr>
          <w:p w14:paraId="576929BA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2A9A5" w14:textId="67217694" w:rsidR="00C36297" w:rsidRPr="00AE1D16" w:rsidRDefault="00C36297" w:rsidP="00AE1D16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E3206A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276E5A11" w14:textId="78D14E01" w:rsidR="00C36297" w:rsidRPr="00AE1D16" w:rsidRDefault="00C36297" w:rsidP="00AE1D1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212C5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66F67AB" w14:textId="26C6DE31" w:rsidR="00C36297" w:rsidRPr="00AE1D16" w:rsidRDefault="00C36297" w:rsidP="00AE1D16">
            <w:pPr>
              <w:pStyle w:val="acctfourfigures"/>
              <w:tabs>
                <w:tab w:val="clear" w:pos="765"/>
                <w:tab w:val="decimal" w:pos="645"/>
                <w:tab w:val="decimal" w:pos="915"/>
              </w:tabs>
              <w:spacing w:line="240" w:lineRule="auto"/>
              <w:ind w:left="-43" w:right="-6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8E57D" w14:textId="77777777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B8A222" w14:textId="63760405" w:rsidR="00C36297" w:rsidRPr="00AE1D16" w:rsidRDefault="00C36297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0D543" w14:textId="77777777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BC191E" w14:textId="634DA264" w:rsidR="00C36297" w:rsidRPr="00AE1D16" w:rsidRDefault="00C36297" w:rsidP="00AE1D16">
            <w:pPr>
              <w:pStyle w:val="acctfourfigures"/>
              <w:tabs>
                <w:tab w:val="decimal" w:pos="33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C6917" w14:textId="77777777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09A0C" w14:textId="29E246C3" w:rsidR="00C36297" w:rsidRPr="00AE1D16" w:rsidRDefault="00C36297" w:rsidP="00AE1D1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29BB8" w14:textId="77777777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F624C7" w14:textId="59693CF3" w:rsidR="00C36297" w:rsidRPr="00AE1D16" w:rsidRDefault="00C36297" w:rsidP="00AE1D16">
            <w:pPr>
              <w:pStyle w:val="acctfourfigures"/>
              <w:tabs>
                <w:tab w:val="decimal" w:pos="61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DC620" w14:textId="77777777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B898D2" w14:textId="61F6CA71" w:rsidR="00C36297" w:rsidRPr="00AE1D16" w:rsidRDefault="00C36297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D7E76" w:rsidRPr="00AE1D16" w14:paraId="6226E1D1" w14:textId="77777777" w:rsidTr="00DB63BE">
        <w:tc>
          <w:tcPr>
            <w:tcW w:w="4860" w:type="dxa"/>
            <w:shd w:val="clear" w:color="auto" w:fill="auto"/>
          </w:tcPr>
          <w:p w14:paraId="62D67A4D" w14:textId="77777777" w:rsidR="00DB63BE" w:rsidRPr="00AE1D16" w:rsidRDefault="00DB63BE" w:rsidP="00AE1D16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AB0388C" w14:textId="77777777" w:rsidR="00DB63BE" w:rsidRPr="00AE1D16" w:rsidRDefault="00DB63BE" w:rsidP="00AE1D16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EBE088B" w14:textId="591EB91B" w:rsidR="00DB63BE" w:rsidRPr="00AE1D16" w:rsidRDefault="00DB63BE" w:rsidP="00AE1D16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B5A9EA6" w14:textId="77777777" w:rsidR="004D7E76" w:rsidRPr="00AE1D16" w:rsidRDefault="004D7E76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854490" w14:textId="77777777" w:rsidR="004D7E76" w:rsidRPr="00AE1D16" w:rsidRDefault="004D7E76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9A3FE56" w14:textId="77777777" w:rsidR="004D7E76" w:rsidRPr="00AE1D16" w:rsidRDefault="004D7E76" w:rsidP="00AE1D16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36101A9" w14:textId="77777777" w:rsidR="004D7E76" w:rsidRPr="00AE1D16" w:rsidRDefault="004D7E76" w:rsidP="00AE1D16">
            <w:pPr>
              <w:pStyle w:val="acctfourfigures"/>
              <w:tabs>
                <w:tab w:val="decimal" w:pos="607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8970C3" w14:textId="77777777" w:rsidR="004D7E76" w:rsidRPr="00AE1D16" w:rsidRDefault="004D7E76" w:rsidP="00AE1D16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2B79D71" w14:textId="77777777" w:rsidR="004D7E76" w:rsidRPr="00AE1D16" w:rsidRDefault="004D7E76" w:rsidP="00AE1D16">
            <w:pPr>
              <w:pStyle w:val="acctfourfigures"/>
              <w:tabs>
                <w:tab w:val="decimal" w:pos="290"/>
              </w:tabs>
              <w:spacing w:line="240" w:lineRule="auto"/>
              <w:ind w:left="-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1FBF28" w14:textId="77777777" w:rsidR="004D7E76" w:rsidRPr="00AE1D16" w:rsidRDefault="004D7E76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549D4" w14:textId="77777777" w:rsidR="004D7E76" w:rsidRPr="00AE1D16" w:rsidRDefault="004D7E76" w:rsidP="00AE1D16">
            <w:pPr>
              <w:pStyle w:val="acctfourfigures"/>
              <w:tabs>
                <w:tab w:val="clear" w:pos="765"/>
                <w:tab w:val="decimal" w:pos="60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1E443A" w14:textId="77777777" w:rsidR="004D7E76" w:rsidRPr="00AE1D16" w:rsidRDefault="004D7E76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2C225D" w14:textId="77777777" w:rsidR="004D7E76" w:rsidRPr="00AE1D16" w:rsidRDefault="004D7E76" w:rsidP="00AE1D16">
            <w:pPr>
              <w:pStyle w:val="acctfourfigures"/>
              <w:tabs>
                <w:tab w:val="decimal" w:pos="516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2F1397" w14:textId="77777777" w:rsidR="004D7E76" w:rsidRPr="00AE1D16" w:rsidRDefault="004D7E76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0F5E79" w14:textId="77777777" w:rsidR="004D7E76" w:rsidRPr="00AE1D16" w:rsidRDefault="004D7E76" w:rsidP="00AE1D16">
            <w:pPr>
              <w:pStyle w:val="acctfourfigures"/>
              <w:tabs>
                <w:tab w:val="decimal" w:pos="611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A820E6" w14:textId="77777777" w:rsidR="004D7E76" w:rsidRPr="00AE1D16" w:rsidRDefault="004D7E76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02E255" w14:textId="77777777" w:rsidR="004D7E76" w:rsidRPr="00AE1D16" w:rsidRDefault="004D7E76" w:rsidP="00AE1D16">
            <w:pPr>
              <w:pStyle w:val="acctfourfigures"/>
              <w:tabs>
                <w:tab w:val="decimal" w:pos="61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B1BB5C" w14:textId="77777777" w:rsidR="004D7E76" w:rsidRPr="00AE1D16" w:rsidRDefault="004D7E76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6D8226" w14:textId="77777777" w:rsidR="004D7E76" w:rsidRPr="00AE1D16" w:rsidRDefault="004D7E76" w:rsidP="00AE1D16">
            <w:pPr>
              <w:pStyle w:val="acctfourfigures"/>
              <w:tabs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297" w:rsidRPr="00AE1D16" w14:paraId="3643BA1A" w14:textId="77777777" w:rsidTr="00DB63BE">
        <w:tc>
          <w:tcPr>
            <w:tcW w:w="4860" w:type="dxa"/>
            <w:hideMark/>
          </w:tcPr>
          <w:p w14:paraId="1F436EFB" w14:textId="37DF5747" w:rsidR="00C36297" w:rsidRPr="00AE1D16" w:rsidRDefault="00E93A22" w:rsidP="00AE1D16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9054CCD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B604876" w14:textId="77777777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7C8B79A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0A385588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35F9EE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7C1E9CA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32CB6B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B283F6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7D6821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D10AC2F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AA33A8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8C90CB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9B90A5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08B5B4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2F70DD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09C126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36297" w:rsidRPr="00AE1D16" w14:paraId="46CB147A" w14:textId="77777777" w:rsidTr="00DB63BE">
        <w:tc>
          <w:tcPr>
            <w:tcW w:w="4860" w:type="dxa"/>
            <w:hideMark/>
          </w:tcPr>
          <w:p w14:paraId="5F47557B" w14:textId="4ECF3FE6" w:rsidR="00C36297" w:rsidRPr="00AE1D16" w:rsidRDefault="00C36297" w:rsidP="00AE1D16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EA727F3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DB46E10" w14:textId="77777777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DEF6562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341126F6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10745A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3F4C5106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D3316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2DC003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1805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8A24512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0816D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9B23425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771E4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291ABD" w14:textId="77777777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36F25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BB7E9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297" w:rsidRPr="00AE1D16" w14:paraId="42F11495" w14:textId="77777777" w:rsidTr="00DB63BE">
        <w:tc>
          <w:tcPr>
            <w:tcW w:w="4860" w:type="dxa"/>
            <w:hideMark/>
          </w:tcPr>
          <w:p w14:paraId="00EA83FF" w14:textId="6557324D" w:rsidR="00C36297" w:rsidRPr="00AE1D16" w:rsidRDefault="00C36297" w:rsidP="00AE1D16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FD684B6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3AE0101" w14:textId="6FED9D18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693BDB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1CC40D5C" w14:textId="1A7E48C4" w:rsidR="00C36297" w:rsidRPr="00AE1D16" w:rsidRDefault="00C36297" w:rsidP="00AE1D16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8414363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53EF20C7" w14:textId="4EA15BA6" w:rsidR="00C36297" w:rsidRPr="00AE1D16" w:rsidRDefault="00C36297" w:rsidP="00AE1D16">
            <w:pPr>
              <w:pStyle w:val="acctfourfigures"/>
              <w:tabs>
                <w:tab w:val="clear" w:pos="765"/>
                <w:tab w:val="left" w:pos="645"/>
                <w:tab w:val="decimal" w:pos="1005"/>
                <w:tab w:val="decimal" w:pos="1095"/>
              </w:tabs>
              <w:spacing w:line="240" w:lineRule="auto"/>
              <w:ind w:left="465" w:right="-561" w:hanging="4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C95D98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8ACE17" w14:textId="7B8912ED" w:rsidR="00C36297" w:rsidRPr="00AE1D16" w:rsidRDefault="00C36297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9114782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CD22D8D" w14:textId="3A757381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62A6572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4E333F2" w14:textId="4EF16971" w:rsidR="00C36297" w:rsidRPr="00AE1D16" w:rsidRDefault="00C36297" w:rsidP="00AE1D1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B4C78D9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75017C" w14:textId="781B5FE2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C6A48D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71082" w14:textId="6F7321F8" w:rsidR="00C36297" w:rsidRPr="00AE1D16" w:rsidRDefault="00C36297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6297" w:rsidRPr="00AE1D16" w14:paraId="092740ED" w14:textId="77777777" w:rsidTr="00DB63BE">
        <w:tc>
          <w:tcPr>
            <w:tcW w:w="4860" w:type="dxa"/>
            <w:hideMark/>
          </w:tcPr>
          <w:p w14:paraId="5DDA26F9" w14:textId="77777777" w:rsidR="00C36297" w:rsidRPr="00AE1D16" w:rsidRDefault="00C36297" w:rsidP="00AE1D16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151618E5" w14:textId="77777777" w:rsidR="00C36297" w:rsidRPr="00AE1D16" w:rsidRDefault="00C36297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0BC5B507" w14:textId="605370CF" w:rsidR="00C36297" w:rsidRPr="00AE1D16" w:rsidRDefault="00C36297" w:rsidP="00AE1D16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ABE8AFC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hideMark/>
          </w:tcPr>
          <w:p w14:paraId="3AE6BD4A" w14:textId="7C1BA01E" w:rsidR="00C36297" w:rsidRPr="00AE1D16" w:rsidRDefault="00C36297" w:rsidP="00AE1D16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F88E42" w14:textId="77777777" w:rsidR="00C36297" w:rsidRPr="00AE1D16" w:rsidRDefault="00C36297" w:rsidP="00AE1D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  <w:hideMark/>
          </w:tcPr>
          <w:p w14:paraId="1A7653AB" w14:textId="610CED18" w:rsidR="00C36297" w:rsidRPr="00AE1D16" w:rsidRDefault="00C36297" w:rsidP="00AE1D16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8748ADB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FFD531" w14:textId="0F3917B4" w:rsidR="00C36297" w:rsidRPr="00AE1D16" w:rsidRDefault="00C36297" w:rsidP="00AE1D16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6A28647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44062497" w14:textId="702634E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AB683AE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E6875A" w14:textId="0ACAA80A" w:rsidR="00C36297" w:rsidRPr="00AE1D16" w:rsidRDefault="00C36297" w:rsidP="00AE1D16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4E332B4" w14:textId="77777777" w:rsidR="00C36297" w:rsidRPr="00AE1D16" w:rsidRDefault="00C36297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B1D0746" w14:textId="2408866C" w:rsidR="00C36297" w:rsidRPr="00AE1D16" w:rsidRDefault="00C36297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ACC0C7" w14:textId="77777777" w:rsidR="00C36297" w:rsidRPr="00AE1D16" w:rsidRDefault="00C36297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6C5C8C" w14:textId="72A60EA1" w:rsidR="00C36297" w:rsidRPr="00AE1D16" w:rsidRDefault="00C36297" w:rsidP="00AE1D16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3234C21" w14:textId="6C2C64AE" w:rsidR="00D054F2" w:rsidRPr="00AE1D16" w:rsidRDefault="00D054F2" w:rsidP="00AE1D16">
      <w:pPr>
        <w:spacing w:line="240" w:lineRule="auto"/>
        <w:ind w:left="540" w:right="533"/>
        <w:rPr>
          <w:rFonts w:asciiTheme="majorBidi" w:hAnsiTheme="majorBidi" w:cstheme="majorBidi"/>
          <w:sz w:val="22"/>
          <w:szCs w:val="22"/>
        </w:rPr>
      </w:pPr>
    </w:p>
    <w:p w14:paraId="2AAF937B" w14:textId="77777777" w:rsidR="00956E82" w:rsidRPr="00AE1D16" w:rsidRDefault="00956E82" w:rsidP="00AE1D16">
      <w:pPr>
        <w:spacing w:line="240" w:lineRule="auto"/>
        <w:ind w:right="-90"/>
        <w:rPr>
          <w:rFonts w:asciiTheme="majorBidi" w:hAnsiTheme="majorBidi" w:cstheme="majorBidi"/>
          <w:i/>
          <w:iCs/>
          <w:sz w:val="28"/>
          <w:szCs w:val="28"/>
        </w:rPr>
        <w:sectPr w:rsidR="00956E82" w:rsidRPr="00AE1D16" w:rsidSect="00956E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66"/>
        <w:gridCol w:w="1264"/>
        <w:gridCol w:w="108"/>
        <w:gridCol w:w="236"/>
        <w:gridCol w:w="17"/>
        <w:gridCol w:w="846"/>
        <w:gridCol w:w="238"/>
        <w:gridCol w:w="932"/>
        <w:gridCol w:w="270"/>
        <w:gridCol w:w="990"/>
        <w:gridCol w:w="236"/>
        <w:gridCol w:w="1258"/>
      </w:tblGrid>
      <w:tr w:rsidR="00EA29C1" w:rsidRPr="00AE1D16" w14:paraId="0446CF93" w14:textId="77777777" w:rsidTr="00C66851">
        <w:trPr>
          <w:tblHeader/>
        </w:trPr>
        <w:tc>
          <w:tcPr>
            <w:tcW w:w="2610" w:type="dxa"/>
            <w:vAlign w:val="bottom"/>
          </w:tcPr>
          <w:p w14:paraId="77E87E7D" w14:textId="672C546C" w:rsidR="00EA29C1" w:rsidRPr="00AE1D16" w:rsidRDefault="00EA29C1" w:rsidP="00AE1D16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D497853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5" w:type="dxa"/>
            <w:gridSpan w:val="11"/>
          </w:tcPr>
          <w:p w14:paraId="7699C5D1" w14:textId="37A3278D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A29C1" w:rsidRPr="00AE1D16" w14:paraId="1013A40C" w14:textId="77777777" w:rsidTr="00C66851">
        <w:trPr>
          <w:tblHeader/>
        </w:trPr>
        <w:tc>
          <w:tcPr>
            <w:tcW w:w="2610" w:type="dxa"/>
            <w:vAlign w:val="bottom"/>
          </w:tcPr>
          <w:p w14:paraId="2B95FC91" w14:textId="77777777" w:rsidR="00EA29C1" w:rsidRPr="00AE1D16" w:rsidRDefault="00EA29C1" w:rsidP="00AE1D16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  <w:vAlign w:val="bottom"/>
          </w:tcPr>
          <w:p w14:paraId="34070910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72" w:type="dxa"/>
            <w:gridSpan w:val="2"/>
          </w:tcPr>
          <w:p w14:paraId="0CF3821B" w14:textId="3683EA80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4D310BC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87" w:type="dxa"/>
            <w:gridSpan w:val="8"/>
            <w:tcBorders>
              <w:bottom w:val="single" w:sz="4" w:space="0" w:color="auto"/>
            </w:tcBorders>
            <w:vAlign w:val="bottom"/>
            <w:hideMark/>
          </w:tcPr>
          <w:p w14:paraId="6035EEB6" w14:textId="44081F48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A29C1" w:rsidRPr="00AE1D16" w14:paraId="22F81EB2" w14:textId="77777777" w:rsidTr="00C66851">
        <w:trPr>
          <w:tblHeader/>
        </w:trPr>
        <w:tc>
          <w:tcPr>
            <w:tcW w:w="2610" w:type="dxa"/>
            <w:vAlign w:val="bottom"/>
            <w:hideMark/>
          </w:tcPr>
          <w:p w14:paraId="5C89115C" w14:textId="0A66AA67" w:rsidR="00EA29C1" w:rsidRPr="00AE1D16" w:rsidRDefault="00C36297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93A22" w:rsidRPr="00E93A2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6" w:type="dxa"/>
            <w:vAlign w:val="bottom"/>
            <w:hideMark/>
          </w:tcPr>
          <w:p w14:paraId="116BEEAF" w14:textId="77777777" w:rsidR="00EA29C1" w:rsidRPr="00AE1D16" w:rsidRDefault="00EA29C1" w:rsidP="00AE1D16">
            <w:pPr>
              <w:spacing w:line="240" w:lineRule="auto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4" w:type="dxa"/>
            <w:vAlign w:val="bottom"/>
          </w:tcPr>
          <w:p w14:paraId="7C1B7D16" w14:textId="10C101EF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361" w:type="dxa"/>
            <w:gridSpan w:val="3"/>
          </w:tcPr>
          <w:p w14:paraId="459A9D71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6" w:type="dxa"/>
            <w:vAlign w:val="bottom"/>
            <w:hideMark/>
          </w:tcPr>
          <w:p w14:paraId="5796D9FB" w14:textId="01533580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8" w:type="dxa"/>
          </w:tcPr>
          <w:p w14:paraId="51355B88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2" w:type="dxa"/>
            <w:vAlign w:val="bottom"/>
            <w:hideMark/>
          </w:tcPr>
          <w:p w14:paraId="07055916" w14:textId="1E299120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3374AF3" w14:textId="77777777" w:rsidR="00EA29C1" w:rsidRPr="00AE1D16" w:rsidRDefault="00EA29C1" w:rsidP="00AE1D1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2B4341B1" w14:textId="706B1603" w:rsidR="00EA29C1" w:rsidRPr="00AE1D16" w:rsidRDefault="00EA29C1" w:rsidP="00AE1D16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E3BEF0E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58" w:type="dxa"/>
            <w:vAlign w:val="bottom"/>
            <w:hideMark/>
          </w:tcPr>
          <w:p w14:paraId="6C4EB810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A29C1" w:rsidRPr="00AE1D16" w14:paraId="611F33ED" w14:textId="77777777" w:rsidTr="00C66851">
        <w:trPr>
          <w:tblHeader/>
        </w:trPr>
        <w:tc>
          <w:tcPr>
            <w:tcW w:w="2610" w:type="dxa"/>
          </w:tcPr>
          <w:p w14:paraId="23BE6743" w14:textId="77777777" w:rsidR="00EA29C1" w:rsidRPr="00AE1D16" w:rsidRDefault="00EA29C1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66" w:type="dxa"/>
          </w:tcPr>
          <w:p w14:paraId="5A8C2B96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5" w:type="dxa"/>
            <w:gridSpan w:val="11"/>
          </w:tcPr>
          <w:p w14:paraId="4E7106D0" w14:textId="72C12DB5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A29C1" w:rsidRPr="00AE1D16" w14:paraId="09ED537C" w14:textId="77777777" w:rsidTr="00C66851">
        <w:tc>
          <w:tcPr>
            <w:tcW w:w="2610" w:type="dxa"/>
            <w:hideMark/>
          </w:tcPr>
          <w:p w14:paraId="0517E730" w14:textId="205D9837" w:rsidR="00EA29C1" w:rsidRPr="00AE1D16" w:rsidRDefault="00E93A22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66" w:type="dxa"/>
          </w:tcPr>
          <w:p w14:paraId="010CD8FC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</w:tcPr>
          <w:p w14:paraId="42CC0F2B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1" w:type="dxa"/>
            <w:gridSpan w:val="3"/>
          </w:tcPr>
          <w:p w14:paraId="296ECAC0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1A64F155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D8B0B98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4A488529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93F8C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77CCE7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FC9B1B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3D6FE7A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29C1" w:rsidRPr="00AE1D16" w14:paraId="44E5908D" w14:textId="77777777" w:rsidTr="00C66851">
        <w:tc>
          <w:tcPr>
            <w:tcW w:w="2610" w:type="dxa"/>
            <w:hideMark/>
          </w:tcPr>
          <w:p w14:paraId="04755429" w14:textId="77777777" w:rsidR="00C66851" w:rsidRPr="00AE1D16" w:rsidRDefault="00EA29C1" w:rsidP="00AE1D16">
            <w:pPr>
              <w:spacing w:line="240" w:lineRule="auto"/>
              <w:ind w:left="160" w:right="-90" w:hanging="17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</w:t>
            </w:r>
          </w:p>
          <w:p w14:paraId="70A86242" w14:textId="34F2EF02" w:rsidR="00EA29C1" w:rsidRPr="00AE1D16" w:rsidRDefault="00C66851" w:rsidP="00AE1D16">
            <w:pPr>
              <w:spacing w:line="240" w:lineRule="auto"/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 </w:t>
            </w:r>
            <w:r w:rsidR="00EA29C1"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ด้วยราคาทุนตัดจำหน่าย</w:t>
            </w:r>
          </w:p>
        </w:tc>
        <w:tc>
          <w:tcPr>
            <w:tcW w:w="266" w:type="dxa"/>
          </w:tcPr>
          <w:p w14:paraId="06CE703F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7B87C6AC" w14:textId="77777777" w:rsidR="00EA29C1" w:rsidRPr="00AE1D16" w:rsidRDefault="00EA29C1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1" w:type="dxa"/>
            <w:gridSpan w:val="3"/>
            <w:vAlign w:val="bottom"/>
          </w:tcPr>
          <w:p w14:paraId="22DDA9D3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CC8C883" w14:textId="77777777" w:rsidR="00EA29C1" w:rsidRPr="00AE1D16" w:rsidRDefault="00EA29C1" w:rsidP="00AE1D16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DC120A8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50EA96A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64648" w14:textId="77777777" w:rsidR="00EA29C1" w:rsidRPr="00AE1D16" w:rsidRDefault="00EA29C1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434540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C45CED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B2DBE2D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29C1" w:rsidRPr="00AE1D16" w14:paraId="614D1D4A" w14:textId="77777777" w:rsidTr="00C66851">
        <w:tc>
          <w:tcPr>
            <w:tcW w:w="2610" w:type="dxa"/>
            <w:hideMark/>
          </w:tcPr>
          <w:p w14:paraId="35E740A6" w14:textId="77777777" w:rsidR="00EA29C1" w:rsidRPr="00AE1D16" w:rsidRDefault="00EA29C1" w:rsidP="00AE1D1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03A7E877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02071679" w14:textId="36AFB18B" w:rsidR="00EA29C1" w:rsidRPr="00AE1D16" w:rsidRDefault="00EA29C1" w:rsidP="00AE1D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1" w:type="dxa"/>
            <w:gridSpan w:val="3"/>
            <w:vAlign w:val="bottom"/>
          </w:tcPr>
          <w:p w14:paraId="64F5DED2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47720757" w14:textId="4660BC00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C907868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D682BE3" w14:textId="06E8AEA1" w:rsidR="00EA29C1" w:rsidRPr="00AE1D16" w:rsidRDefault="00EA29C1" w:rsidP="00AE1D16">
            <w:pPr>
              <w:pStyle w:val="acctfourfigures"/>
              <w:tabs>
                <w:tab w:val="left" w:pos="44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999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06871EB" w14:textId="77777777" w:rsidR="00EA29C1" w:rsidRPr="00AE1D16" w:rsidRDefault="00EA29C1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E6FEAB" w14:textId="491AEBC6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C4A5BD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6416FF4D" w14:textId="732A5783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29C1" w:rsidRPr="00AE1D16" w14:paraId="1A597787" w14:textId="77777777" w:rsidTr="00C66851">
        <w:tc>
          <w:tcPr>
            <w:tcW w:w="2610" w:type="dxa"/>
          </w:tcPr>
          <w:p w14:paraId="6669846F" w14:textId="77777777" w:rsidR="00EA29C1" w:rsidRPr="00AE1D16" w:rsidRDefault="00EA29C1" w:rsidP="00AE1D16">
            <w:pPr>
              <w:spacing w:line="240" w:lineRule="auto"/>
              <w:ind w:left="161" w:right="-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90A8D62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4BE26B80" w14:textId="77777777" w:rsidR="00EA29C1" w:rsidRPr="00AE1D16" w:rsidRDefault="00EA29C1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1" w:type="dxa"/>
            <w:gridSpan w:val="3"/>
            <w:vAlign w:val="bottom"/>
          </w:tcPr>
          <w:p w14:paraId="4842E0E5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6" w:type="dxa"/>
            <w:vAlign w:val="bottom"/>
          </w:tcPr>
          <w:p w14:paraId="48BA9166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3868D896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2" w:type="dxa"/>
            <w:vAlign w:val="bottom"/>
          </w:tcPr>
          <w:p w14:paraId="2949C6DD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5ED3FF" w14:textId="77777777" w:rsidR="00EA29C1" w:rsidRPr="00AE1D16" w:rsidRDefault="00EA29C1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F78A97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8CC275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500CE928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EA29C1" w:rsidRPr="00AE1D16" w14:paraId="2A0758C3" w14:textId="77777777" w:rsidTr="00C66851">
        <w:tc>
          <w:tcPr>
            <w:tcW w:w="2610" w:type="dxa"/>
            <w:hideMark/>
          </w:tcPr>
          <w:p w14:paraId="754B4145" w14:textId="766D6D39" w:rsidR="00EA29C1" w:rsidRPr="00AE1D16" w:rsidRDefault="00E93A22" w:rsidP="00AE1D16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66" w:type="dxa"/>
          </w:tcPr>
          <w:p w14:paraId="6313DBFD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2EF6D125" w14:textId="77777777" w:rsidR="00EA29C1" w:rsidRPr="00AE1D16" w:rsidRDefault="00EA29C1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1" w:type="dxa"/>
            <w:gridSpan w:val="3"/>
            <w:vAlign w:val="bottom"/>
          </w:tcPr>
          <w:p w14:paraId="4DC23AAD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F51EE91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53A03D8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DB26722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2B7252" w14:textId="77777777" w:rsidR="00EA29C1" w:rsidRPr="00AE1D16" w:rsidRDefault="00EA29C1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CD8E01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CD8A84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547AEBE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66851" w:rsidRPr="00AE1D16" w14:paraId="71355E78" w14:textId="77777777" w:rsidTr="00C66851">
        <w:tc>
          <w:tcPr>
            <w:tcW w:w="2610" w:type="dxa"/>
            <w:hideMark/>
          </w:tcPr>
          <w:p w14:paraId="78C87596" w14:textId="77777777" w:rsidR="00C66851" w:rsidRPr="00AE1D16" w:rsidRDefault="00C66851" w:rsidP="00AE1D16">
            <w:pPr>
              <w:spacing w:line="240" w:lineRule="auto"/>
              <w:ind w:left="160" w:right="-90" w:hanging="174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</w:t>
            </w:r>
          </w:p>
          <w:p w14:paraId="76E4EAFB" w14:textId="3D53E464" w:rsidR="00C66851" w:rsidRPr="00AE1D16" w:rsidRDefault="00C66851" w:rsidP="00AE1D1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  </w:t>
            </w: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ด้วยราคาทุนตัดจำหน่าย</w:t>
            </w:r>
          </w:p>
        </w:tc>
        <w:tc>
          <w:tcPr>
            <w:tcW w:w="266" w:type="dxa"/>
          </w:tcPr>
          <w:p w14:paraId="47179D96" w14:textId="77777777" w:rsidR="00C66851" w:rsidRPr="00AE1D16" w:rsidRDefault="00C6685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4FE095B5" w14:textId="77777777" w:rsidR="00C66851" w:rsidRPr="00AE1D16" w:rsidRDefault="00C66851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1" w:type="dxa"/>
            <w:gridSpan w:val="3"/>
            <w:vAlign w:val="bottom"/>
          </w:tcPr>
          <w:p w14:paraId="75DC229B" w14:textId="77777777" w:rsidR="00C66851" w:rsidRPr="00AE1D16" w:rsidRDefault="00C6685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9289D0E" w14:textId="77777777" w:rsidR="00C66851" w:rsidRPr="00AE1D16" w:rsidRDefault="00C6685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61DE898" w14:textId="77777777" w:rsidR="00C66851" w:rsidRPr="00AE1D16" w:rsidRDefault="00C6685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470E624" w14:textId="77777777" w:rsidR="00C66851" w:rsidRPr="00AE1D16" w:rsidRDefault="00C6685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399B29" w14:textId="77777777" w:rsidR="00C66851" w:rsidRPr="00AE1D16" w:rsidRDefault="00C66851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027AEB" w14:textId="77777777" w:rsidR="00C66851" w:rsidRPr="00AE1D16" w:rsidRDefault="00C6685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324922" w14:textId="77777777" w:rsidR="00C66851" w:rsidRPr="00AE1D16" w:rsidRDefault="00C6685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D2C8D4C" w14:textId="77777777" w:rsidR="00C66851" w:rsidRPr="00AE1D16" w:rsidRDefault="00C6685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29C1" w:rsidRPr="00AE1D16" w14:paraId="28823BFF" w14:textId="77777777" w:rsidTr="00C66851">
        <w:tc>
          <w:tcPr>
            <w:tcW w:w="2610" w:type="dxa"/>
            <w:hideMark/>
          </w:tcPr>
          <w:p w14:paraId="277614D6" w14:textId="77777777" w:rsidR="00EA29C1" w:rsidRPr="00AE1D16" w:rsidRDefault="00EA29C1" w:rsidP="00AE1D16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66" w:type="dxa"/>
          </w:tcPr>
          <w:p w14:paraId="780A174D" w14:textId="77777777" w:rsidR="00EA29C1" w:rsidRPr="00AE1D16" w:rsidRDefault="00EA29C1" w:rsidP="00AE1D16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4" w:type="dxa"/>
            <w:vAlign w:val="bottom"/>
          </w:tcPr>
          <w:p w14:paraId="2ACBCF8F" w14:textId="5946DD4F" w:rsidR="00EA29C1" w:rsidRPr="00AE1D16" w:rsidRDefault="00EA29C1" w:rsidP="00AE1D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5A4B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A4B4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1" w:type="dxa"/>
            <w:gridSpan w:val="3"/>
            <w:vAlign w:val="bottom"/>
          </w:tcPr>
          <w:p w14:paraId="67E65AB8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vAlign w:val="bottom"/>
            <w:hideMark/>
          </w:tcPr>
          <w:p w14:paraId="0B332069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436F0E46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vAlign w:val="bottom"/>
            <w:hideMark/>
          </w:tcPr>
          <w:p w14:paraId="16835AC4" w14:textId="153CF5E2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996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83DC1AE" w14:textId="77777777" w:rsidR="00EA29C1" w:rsidRPr="00AE1D16" w:rsidRDefault="00EA29C1" w:rsidP="00AE1D16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043C1E0F" w14:textId="77777777" w:rsidR="00EA29C1" w:rsidRPr="00AE1D16" w:rsidRDefault="00EA29C1" w:rsidP="00AE1D16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59E3DE" w14:textId="77777777" w:rsidR="00EA29C1" w:rsidRPr="00AE1D16" w:rsidRDefault="00EA29C1" w:rsidP="00AE1D16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40877AE3" w14:textId="51184304" w:rsidR="00EA29C1" w:rsidRPr="00AE1D16" w:rsidRDefault="00EA29C1" w:rsidP="00AE1D16">
            <w:pPr>
              <w:pStyle w:val="acctfourfigures"/>
              <w:tabs>
                <w:tab w:val="left" w:pos="430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757DFC39" w14:textId="77777777" w:rsidR="001E3AF9" w:rsidRPr="00AE1D16" w:rsidRDefault="001E3AF9" w:rsidP="00AE1D16">
      <w:pPr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1568D9A" w14:textId="30D95967" w:rsidR="00852525" w:rsidRPr="00AE1D16" w:rsidRDefault="00852525" w:rsidP="00AE1D16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208345F5" w14:textId="77777777" w:rsidR="00852525" w:rsidRPr="00AE1D16" w:rsidRDefault="00852525" w:rsidP="00AE1D1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6E64B45" w14:textId="77777777" w:rsidR="00A66159" w:rsidRPr="00AE1D16" w:rsidRDefault="00852525" w:rsidP="00AE1D16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  <w:r w:rsidRPr="00AE1D16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4823BC7" w14:textId="77777777" w:rsidR="00A66159" w:rsidRPr="00AE1D16" w:rsidRDefault="00A66159" w:rsidP="00AE1D16">
      <w:pPr>
        <w:pStyle w:val="block"/>
        <w:spacing w:after="0" w:line="240" w:lineRule="auto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CFDC3C5" w14:textId="04AC34B9" w:rsidR="00852525" w:rsidRPr="00AE1D16" w:rsidRDefault="00852525" w:rsidP="00AE1D16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AE1D16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157239D0" w14:textId="77777777" w:rsidR="00CC1A71" w:rsidRPr="00AE1D16" w:rsidRDefault="00CC1A71" w:rsidP="00AE1D16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Cs w:val="22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CC1A71" w:rsidRPr="00AE1D16" w14:paraId="1AB05F49" w14:textId="77777777" w:rsidTr="00CC1A71">
        <w:tc>
          <w:tcPr>
            <w:tcW w:w="3870" w:type="dxa"/>
            <w:hideMark/>
          </w:tcPr>
          <w:p w14:paraId="795F9320" w14:textId="77777777" w:rsidR="00CC1A71" w:rsidRPr="00AE1D16" w:rsidRDefault="00CC1A71" w:rsidP="00AE1D16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629C2124" w14:textId="77777777" w:rsidR="00CC1A71" w:rsidRPr="00AE1D16" w:rsidRDefault="00CC1A71" w:rsidP="00AE1D16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C1A71" w:rsidRPr="00AE1D16" w14:paraId="05D2DEF9" w14:textId="77777777" w:rsidTr="00CC1A71">
        <w:tc>
          <w:tcPr>
            <w:tcW w:w="3870" w:type="dxa"/>
            <w:hideMark/>
          </w:tcPr>
          <w:p w14:paraId="7B443AFF" w14:textId="77777777" w:rsidR="00CC1A71" w:rsidRPr="00AE1D16" w:rsidRDefault="00CC1A71" w:rsidP="00AE1D16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039853C8" w14:textId="587EC2C9" w:rsidR="00CC1A71" w:rsidRPr="00AE1D16" w:rsidRDefault="00CC1A71" w:rsidP="00AE1D16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="003E1A5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="003E1A5F" w:rsidRPr="00AE1D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CC1A71" w:rsidRPr="00AE1D16" w14:paraId="4E5D6B4D" w14:textId="77777777" w:rsidTr="00CC1A71">
        <w:tc>
          <w:tcPr>
            <w:tcW w:w="3870" w:type="dxa"/>
            <w:hideMark/>
          </w:tcPr>
          <w:p w14:paraId="05C0BC98" w14:textId="77777777" w:rsidR="00CC1A71" w:rsidRPr="00AE1D16" w:rsidRDefault="00CC1A71" w:rsidP="00AE1D16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E0FC74B" w14:textId="77777777" w:rsidR="00CC1A71" w:rsidRPr="00AE1D16" w:rsidRDefault="00CC1A71" w:rsidP="00AE1D16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E4C2180" w14:textId="7E14EC95" w:rsidR="00852525" w:rsidRPr="00AE1D16" w:rsidRDefault="00852525" w:rsidP="00AE1D16">
      <w:pPr>
        <w:pStyle w:val="block"/>
        <w:spacing w:after="0" w:line="240" w:lineRule="auto"/>
        <w:ind w:right="-7" w:hanging="27"/>
        <w:jc w:val="both"/>
        <w:rPr>
          <w:rFonts w:asciiTheme="majorBidi" w:hAnsiTheme="majorBidi" w:cstheme="majorBidi"/>
          <w:szCs w:val="22"/>
          <w:lang w:bidi="th-TH"/>
        </w:rPr>
      </w:pPr>
    </w:p>
    <w:p w14:paraId="6ECA4A3C" w14:textId="6ED496CD" w:rsidR="00852525" w:rsidRPr="00AE1D16" w:rsidRDefault="00852525" w:rsidP="00AE1D16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18ECCD1" w14:textId="77777777" w:rsidR="00852525" w:rsidRPr="00AE1D16" w:rsidRDefault="00852525" w:rsidP="00AE1D16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852525" w:rsidRPr="00AE1D16" w14:paraId="1EEDD196" w14:textId="77777777" w:rsidTr="00852525">
        <w:tc>
          <w:tcPr>
            <w:tcW w:w="3852" w:type="dxa"/>
            <w:hideMark/>
          </w:tcPr>
          <w:p w14:paraId="3E5452DB" w14:textId="77777777" w:rsidR="00852525" w:rsidRPr="00AE1D16" w:rsidRDefault="00852525" w:rsidP="00AE1D16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43FB68BC" w14:textId="77777777" w:rsidR="00852525" w:rsidRPr="00AE1D16" w:rsidRDefault="00852525" w:rsidP="00AE1D16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852525" w:rsidRPr="00AE1D16" w14:paraId="5C6D039C" w14:textId="77777777" w:rsidTr="00852525">
        <w:tc>
          <w:tcPr>
            <w:tcW w:w="3852" w:type="dxa"/>
            <w:hideMark/>
          </w:tcPr>
          <w:p w14:paraId="248E2071" w14:textId="77777777" w:rsidR="00852525" w:rsidRPr="00AE1D16" w:rsidRDefault="00852525" w:rsidP="00AE1D16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71" w:type="dxa"/>
            <w:hideMark/>
          </w:tcPr>
          <w:p w14:paraId="7B7F4452" w14:textId="77777777" w:rsidR="00852525" w:rsidRPr="00AE1D16" w:rsidRDefault="00852525" w:rsidP="00AE1D16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3E1A5F" w:rsidRPr="00AE1D16" w14:paraId="12C231B8" w14:textId="77777777" w:rsidTr="00852525">
        <w:tc>
          <w:tcPr>
            <w:tcW w:w="3852" w:type="dxa"/>
          </w:tcPr>
          <w:p w14:paraId="1A9F16C8" w14:textId="4AEC6B66" w:rsidR="003E1A5F" w:rsidRPr="00AE1D16" w:rsidRDefault="003E1A5F" w:rsidP="00AE1D16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6439A6D5" w14:textId="7563568C" w:rsidR="003E1A5F" w:rsidRPr="00AE1D16" w:rsidRDefault="003E1A5F" w:rsidP="00AE1D16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59E038FD" w14:textId="2C4B99E5" w:rsidR="006E05E5" w:rsidRPr="00AE1D16" w:rsidRDefault="006E05E5" w:rsidP="00AE1D16">
      <w:pPr>
        <w:pStyle w:val="ListParagraph"/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รายการเคลื่อนไหวของตราสารทุนที่อยู่ในความต้องการของตลาด</w:t>
      </w:r>
    </w:p>
    <w:p w14:paraId="48F4862B" w14:textId="77777777" w:rsidR="006E05E5" w:rsidRPr="00AE1D16" w:rsidRDefault="006E05E5" w:rsidP="00AE1D16">
      <w:pPr>
        <w:pStyle w:val="ListParagraph"/>
        <w:spacing w:line="240" w:lineRule="auto"/>
        <w:ind w:left="4928" w:right="533"/>
        <w:rPr>
          <w:rFonts w:asciiTheme="majorBidi" w:hAnsiTheme="majorBidi" w:cstheme="majorBidi"/>
          <w:i/>
          <w:iCs/>
          <w:sz w:val="22"/>
        </w:rPr>
      </w:pP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46"/>
        <w:gridCol w:w="834"/>
        <w:gridCol w:w="240"/>
        <w:gridCol w:w="840"/>
        <w:gridCol w:w="236"/>
        <w:gridCol w:w="1077"/>
        <w:gridCol w:w="236"/>
        <w:gridCol w:w="1119"/>
      </w:tblGrid>
      <w:tr w:rsidR="006E05E5" w:rsidRPr="00AE1D16" w14:paraId="744E75D7" w14:textId="77777777" w:rsidTr="00F2171E">
        <w:trPr>
          <w:tblHeader/>
        </w:trPr>
        <w:tc>
          <w:tcPr>
            <w:tcW w:w="3420" w:type="dxa"/>
          </w:tcPr>
          <w:p w14:paraId="67CC0BBE" w14:textId="77777777" w:rsidR="006E05E5" w:rsidRPr="00AE1D16" w:rsidRDefault="006E05E5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8" w:type="dxa"/>
            <w:gridSpan w:val="9"/>
            <w:hideMark/>
          </w:tcPr>
          <w:p w14:paraId="19EB55FC" w14:textId="34D3A888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  <w:r w:rsidR="00863DAF" w:rsidRPr="00AE1D1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A203C8" w:rsidRPr="00AE1D1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lang w:eastAsia="en-GB"/>
              </w:rPr>
              <w:t>/</w:t>
            </w:r>
            <w:r w:rsidR="00A203C8" w:rsidRPr="00AE1D16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งบการเงินเฉพาะกิจการ</w:t>
            </w:r>
          </w:p>
        </w:tc>
      </w:tr>
      <w:tr w:rsidR="006E05E5" w:rsidRPr="00AE1D16" w14:paraId="612B4E34" w14:textId="77777777" w:rsidTr="00F2171E">
        <w:trPr>
          <w:tblHeader/>
        </w:trPr>
        <w:tc>
          <w:tcPr>
            <w:tcW w:w="3420" w:type="dxa"/>
            <w:vAlign w:val="bottom"/>
            <w:hideMark/>
          </w:tcPr>
          <w:p w14:paraId="010BBC62" w14:textId="3DDBD4A2" w:rsidR="006E05E5" w:rsidRPr="00AE1D16" w:rsidRDefault="006E05E5" w:rsidP="00AE1D16">
            <w:pPr>
              <w:spacing w:line="240" w:lineRule="auto"/>
              <w:ind w:left="159" w:hanging="159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</w:t>
            </w:r>
            <w:r w:rsidR="005D3DA1"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ที่อยู่ในความต้องการของตลาด</w:t>
            </w:r>
          </w:p>
        </w:tc>
        <w:tc>
          <w:tcPr>
            <w:tcW w:w="990" w:type="dxa"/>
            <w:vAlign w:val="bottom"/>
            <w:hideMark/>
          </w:tcPr>
          <w:p w14:paraId="3A46B812" w14:textId="77777777" w:rsidR="006E05E5" w:rsidRPr="00AE1D16" w:rsidRDefault="006E05E5" w:rsidP="00AE1D16">
            <w:pPr>
              <w:tabs>
                <w:tab w:val="clear" w:pos="907"/>
              </w:tabs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ณ วันต้นปี</w:t>
            </w:r>
          </w:p>
        </w:tc>
        <w:tc>
          <w:tcPr>
            <w:tcW w:w="246" w:type="dxa"/>
            <w:vAlign w:val="bottom"/>
          </w:tcPr>
          <w:p w14:paraId="4610546B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34" w:type="dxa"/>
            <w:vAlign w:val="bottom"/>
            <w:hideMark/>
          </w:tcPr>
          <w:p w14:paraId="7B8375EB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7D4FAB88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0" w:type="dxa"/>
            <w:vAlign w:val="bottom"/>
            <w:hideMark/>
          </w:tcPr>
          <w:p w14:paraId="747487A6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584E643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6827507" w14:textId="77777777" w:rsidR="006E05E5" w:rsidRPr="00AE1D16" w:rsidRDefault="006E05E5" w:rsidP="00AE1D1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15D05B79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551E0D5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วันสิ้นปี </w:t>
            </w:r>
          </w:p>
        </w:tc>
      </w:tr>
      <w:tr w:rsidR="006E05E5" w:rsidRPr="00AE1D16" w14:paraId="26DCE864" w14:textId="77777777" w:rsidTr="00F2171E">
        <w:trPr>
          <w:tblHeader/>
        </w:trPr>
        <w:tc>
          <w:tcPr>
            <w:tcW w:w="3420" w:type="dxa"/>
          </w:tcPr>
          <w:p w14:paraId="5564006C" w14:textId="77777777" w:rsidR="006E05E5" w:rsidRPr="00AE1D16" w:rsidRDefault="006E05E5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818" w:type="dxa"/>
            <w:gridSpan w:val="9"/>
            <w:vAlign w:val="bottom"/>
            <w:hideMark/>
          </w:tcPr>
          <w:p w14:paraId="78711FC6" w14:textId="77777777" w:rsidR="006E05E5" w:rsidRPr="00AE1D16" w:rsidRDefault="006E05E5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E05E5" w:rsidRPr="00AE1D16" w14:paraId="4E1C4EAB" w14:textId="77777777" w:rsidTr="00F2171E">
        <w:tc>
          <w:tcPr>
            <w:tcW w:w="3420" w:type="dxa"/>
            <w:hideMark/>
          </w:tcPr>
          <w:p w14:paraId="734FD231" w14:textId="09FC8AA9" w:rsidR="006E05E5" w:rsidRPr="00AE1D16" w:rsidRDefault="00E93A22" w:rsidP="00AE1D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83F8408" w14:textId="77777777" w:rsidR="006E05E5" w:rsidRPr="00AE1D16" w:rsidRDefault="006E05E5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17B905D8" w14:textId="77777777" w:rsidR="006E05E5" w:rsidRPr="00AE1D16" w:rsidRDefault="006E05E5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3021E844" w14:textId="77777777" w:rsidR="006E05E5" w:rsidRPr="00AE1D16" w:rsidRDefault="006E05E5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D84668" w14:textId="77777777" w:rsidR="006E05E5" w:rsidRPr="00AE1D16" w:rsidRDefault="006E05E5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4711C51E" w14:textId="77777777" w:rsidR="006E05E5" w:rsidRPr="00AE1D16" w:rsidRDefault="006E05E5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3F8BA" w14:textId="77777777" w:rsidR="006E05E5" w:rsidRPr="00AE1D16" w:rsidRDefault="006E05E5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29AF77" w14:textId="77777777" w:rsidR="006E05E5" w:rsidRPr="00AE1D16" w:rsidRDefault="006E05E5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D5567" w14:textId="77777777" w:rsidR="006E05E5" w:rsidRPr="00AE1D16" w:rsidRDefault="006E05E5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A021CEB" w14:textId="77777777" w:rsidR="006E05E5" w:rsidRPr="00AE1D16" w:rsidRDefault="006E05E5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500F" w:rsidRPr="00AE1D16" w14:paraId="377C9114" w14:textId="77777777" w:rsidTr="00F2171E">
        <w:tc>
          <w:tcPr>
            <w:tcW w:w="3420" w:type="dxa"/>
            <w:hideMark/>
          </w:tcPr>
          <w:p w14:paraId="2F02D428" w14:textId="4592E64B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1A91DACD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8839CE6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1C2706C3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3B2D33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1941C683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693FEC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FC5FA47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1F62D0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541EAA6A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500F" w:rsidRPr="00AE1D16" w14:paraId="19970AA6" w14:textId="77777777" w:rsidTr="00F2171E">
        <w:tc>
          <w:tcPr>
            <w:tcW w:w="3420" w:type="dxa"/>
          </w:tcPr>
          <w:p w14:paraId="531BB37B" w14:textId="2F99B040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90" w:type="dxa"/>
          </w:tcPr>
          <w:p w14:paraId="68C16028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5D92BCA4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615BBECF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7B4063C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</w:tcPr>
          <w:p w14:paraId="705FE903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7B014A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BED4E9F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EE0253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6ADC1ED0" w14:textId="77777777" w:rsidR="002F500F" w:rsidRPr="00AE1D16" w:rsidRDefault="002F500F" w:rsidP="00AE1D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500F" w:rsidRPr="00AE1D16" w14:paraId="141879F4" w14:textId="77777777" w:rsidTr="00F2171E">
        <w:tc>
          <w:tcPr>
            <w:tcW w:w="3420" w:type="dxa"/>
            <w:hideMark/>
          </w:tcPr>
          <w:p w14:paraId="40D68DAC" w14:textId="6CBE0ADB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205DE6C" w14:textId="5CFE39D2" w:rsidR="002F500F" w:rsidRPr="00AE1D16" w:rsidRDefault="00E93A22" w:rsidP="00AE1D16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43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2F500F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246" w:type="dxa"/>
            <w:vAlign w:val="bottom"/>
          </w:tcPr>
          <w:p w14:paraId="36328E08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4" w:type="dxa"/>
            <w:vAlign w:val="bottom"/>
          </w:tcPr>
          <w:p w14:paraId="4C7F969C" w14:textId="7C0B6FA0" w:rsidR="002F500F" w:rsidRPr="00AE1D16" w:rsidRDefault="002F500F" w:rsidP="00AE1D16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43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40" w:type="dxa"/>
            <w:vAlign w:val="bottom"/>
          </w:tcPr>
          <w:p w14:paraId="55C1B703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396CDDA" w14:textId="0134498D" w:rsidR="002F500F" w:rsidRPr="00AE1D16" w:rsidRDefault="002F500F" w:rsidP="00AE1D16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43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B63DCEA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1EEA1A" w14:textId="7E15A29F" w:rsidR="002F500F" w:rsidRPr="00AE1D16" w:rsidRDefault="002F500F" w:rsidP="00AE1D16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43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A07D345" w14:textId="77777777" w:rsidR="002F500F" w:rsidRPr="00AE1D16" w:rsidRDefault="002F500F" w:rsidP="00AE1D1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940C028" w14:textId="42E238C4" w:rsidR="002F500F" w:rsidRPr="00AE1D16" w:rsidRDefault="002F500F" w:rsidP="00AE1D16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43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32DA178" w14:textId="77777777" w:rsidR="00D4070C" w:rsidRPr="00AE1D16" w:rsidRDefault="00D4070C" w:rsidP="00AE1D16">
      <w:pPr>
        <w:pStyle w:val="ListParagraph"/>
        <w:spacing w:line="240" w:lineRule="auto"/>
        <w:ind w:left="1022" w:right="533"/>
        <w:rPr>
          <w:rFonts w:asciiTheme="majorBidi" w:hAnsiTheme="majorBidi" w:cstheme="majorBidi"/>
          <w:i/>
          <w:iCs/>
          <w:sz w:val="22"/>
        </w:rPr>
      </w:pPr>
    </w:p>
    <w:p w14:paraId="3D7194E4" w14:textId="7832059F" w:rsidR="00845323" w:rsidRPr="00AE1D16" w:rsidRDefault="00845323" w:rsidP="00AE1D16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A7934D5" w14:textId="77777777" w:rsidR="00FA49A0" w:rsidRPr="00AE1D16" w:rsidRDefault="00FA49A0" w:rsidP="00AE1D16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ECB50D9" w14:textId="1049D2DD" w:rsidR="00845323" w:rsidRPr="00AE1D16" w:rsidRDefault="00845323" w:rsidP="00AE1D16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AE1D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7B2B19CF" w14:textId="77777777" w:rsidR="00C366B4" w:rsidRPr="00AE1D16" w:rsidRDefault="00C366B4" w:rsidP="00AE1D16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8E97244" w14:textId="284ADCB1" w:rsidR="00845323" w:rsidRPr="00AE1D16" w:rsidRDefault="00845323" w:rsidP="00AE1D16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ED187F2" w14:textId="77777777" w:rsidR="00845323" w:rsidRPr="00AE1D16" w:rsidRDefault="00845323" w:rsidP="00AE1D16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275948AD" w14:textId="4AA1C267" w:rsidR="00845323" w:rsidRPr="00AE1D16" w:rsidRDefault="00845323" w:rsidP="00AE1D16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745CEB2" w14:textId="77777777" w:rsidR="00845323" w:rsidRPr="00AE1D16" w:rsidRDefault="00845323" w:rsidP="00AE1D16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3C173ED5" w14:textId="756E59D3" w:rsidR="00845323" w:rsidRPr="00AE1D16" w:rsidRDefault="00845323" w:rsidP="00AE1D16">
      <w:pPr>
        <w:spacing w:line="240" w:lineRule="auto"/>
        <w:ind w:left="540" w:right="-7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2578E5B2" w14:textId="77777777" w:rsidR="002F500F" w:rsidRPr="00AE1D16" w:rsidRDefault="002F500F" w:rsidP="00AE1D16">
      <w:pPr>
        <w:spacing w:line="240" w:lineRule="auto"/>
        <w:ind w:left="540" w:right="-7"/>
        <w:rPr>
          <w:rFonts w:asciiTheme="majorBidi" w:hAnsiTheme="majorBidi" w:cstheme="majorBidi"/>
          <w:sz w:val="22"/>
          <w:szCs w:val="22"/>
        </w:rPr>
      </w:pPr>
    </w:p>
    <w:p w14:paraId="20CBB90C" w14:textId="77777777" w:rsidR="009A3319" w:rsidRPr="00AE1D16" w:rsidRDefault="009A3319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</w:p>
    <w:p w14:paraId="47274CA5" w14:textId="77777777" w:rsidR="009A3319" w:rsidRPr="00AE1D16" w:rsidRDefault="009A3319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</w:p>
    <w:p w14:paraId="1F2CCDC1" w14:textId="77777777" w:rsidR="009A3319" w:rsidRPr="00AE1D16" w:rsidRDefault="009A3319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</w:p>
    <w:p w14:paraId="2B02A0C2" w14:textId="77777777" w:rsidR="009A3319" w:rsidRPr="00AE1D16" w:rsidRDefault="009A3319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</w:p>
    <w:p w14:paraId="40851A83" w14:textId="5782CC09" w:rsidR="00845323" w:rsidRPr="00AE1D16" w:rsidRDefault="00845323" w:rsidP="00AE1D16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AE1D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4AA0A6AC" w14:textId="1026F4EC" w:rsidR="00845323" w:rsidRPr="00AE1D16" w:rsidRDefault="00845323" w:rsidP="00AE1D16">
      <w:pPr>
        <w:spacing w:line="240" w:lineRule="auto"/>
        <w:ind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2584CC18" w14:textId="181BBDA5" w:rsidR="00845323" w:rsidRPr="00AE1D16" w:rsidRDefault="00845323" w:rsidP="00AE1D16">
      <w:pPr>
        <w:spacing w:line="240" w:lineRule="auto"/>
        <w:ind w:left="1080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18EAC72" w14:textId="30F90C8C" w:rsidR="00845323" w:rsidRPr="00AE1D16" w:rsidRDefault="00845323" w:rsidP="00AE1D16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D632E99" w14:textId="4E533C3C" w:rsidR="00845323" w:rsidRPr="00AE1D16" w:rsidRDefault="00845323" w:rsidP="00AE1D16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</w:rPr>
        <w:t>(</w:t>
      </w:r>
      <w:r w:rsidR="003E1A5F" w:rsidRPr="00AE1D16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>)</w:t>
      </w:r>
      <w:r w:rsidR="00C66851"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6474FAC" w14:textId="77777777" w:rsidR="00845323" w:rsidRPr="00AE1D16" w:rsidRDefault="00845323" w:rsidP="00AE1D16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49A9FEDB" w14:textId="44F74E01" w:rsidR="00845323" w:rsidRPr="00AE1D16" w:rsidRDefault="00845323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8E5618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19A30555" w14:textId="77777777" w:rsidR="00845323" w:rsidRPr="00AE1D16" w:rsidRDefault="00845323" w:rsidP="00AE1D16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2"/>
          <w:szCs w:val="22"/>
        </w:rPr>
      </w:pPr>
    </w:p>
    <w:p w14:paraId="1E104554" w14:textId="68D436F0" w:rsidR="00845323" w:rsidRPr="00AE1D16" w:rsidRDefault="00845323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Pr="00AE1D16">
        <w:rPr>
          <w:rFonts w:asciiTheme="majorBidi" w:hAnsiTheme="majorBidi" w:cstheme="majorBidi"/>
          <w:sz w:val="28"/>
          <w:szCs w:val="28"/>
        </w:rPr>
        <w:t xml:space="preserve">   </w:t>
      </w:r>
      <w:r w:rsidRPr="00AE1D16">
        <w:rPr>
          <w:rFonts w:asciiTheme="majorBidi" w:hAnsiTheme="majorBidi" w:cstheme="majorBidi"/>
          <w:sz w:val="28"/>
          <w:szCs w:val="28"/>
          <w:cs/>
        </w:rPr>
        <w:t>แต่ละรายก่อนที่กลุ่มบริษัทจะเสนอระยะเวลาและเงื่อนไขทางการค้า วงเงินยอดขายจะกำหนดไว้สำหรับลูกค้าแต่ละรา</w:t>
      </w:r>
      <w:r w:rsidR="00B8699D" w:rsidRPr="00AE1D16">
        <w:rPr>
          <w:rFonts w:asciiTheme="majorBidi" w:hAnsiTheme="majorBidi" w:cstheme="majorBidi"/>
          <w:sz w:val="28"/>
          <w:szCs w:val="28"/>
          <w:cs/>
        </w:rPr>
        <w:t>ย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1406AE0" w14:textId="77777777" w:rsidR="00845323" w:rsidRPr="00AE1D16" w:rsidRDefault="00845323" w:rsidP="00AE1D16">
      <w:pPr>
        <w:tabs>
          <w:tab w:val="left" w:pos="540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2"/>
          <w:szCs w:val="22"/>
        </w:rPr>
      </w:pPr>
    </w:p>
    <w:p w14:paraId="4F50F887" w14:textId="1AA50277" w:rsidR="00845323" w:rsidRPr="00AE1D16" w:rsidRDefault="009A3319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120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845323"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กลุ่มบริษัทมีการติดตามยอดคงค้างของลูกหนี้การค้าอย่างสม่ำเสมอ </w:t>
      </w:r>
      <w:bookmarkStart w:id="20" w:name="_Hlk59433075"/>
      <w:r w:rsidR="00845323" w:rsidRPr="00AE1D16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0"/>
      <w:r w:rsidR="00B8699D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5323" w:rsidRPr="00AE1D16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377E00B" w14:textId="77777777" w:rsidR="009A3319" w:rsidRPr="00AE1D16" w:rsidRDefault="009A3319" w:rsidP="00AE1D16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i/>
          <w:iCs/>
          <w:sz w:val="22"/>
          <w:szCs w:val="22"/>
        </w:rPr>
      </w:pPr>
    </w:p>
    <w:p w14:paraId="3B71D028" w14:textId="3BD95002" w:rsidR="00B52A39" w:rsidRPr="00AE1D16" w:rsidRDefault="00B52A39" w:rsidP="00AE1D16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</w:rPr>
        <w:t>(</w:t>
      </w:r>
      <w:r w:rsidR="003E1A5F" w:rsidRPr="00AE1D16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</w:rPr>
        <w:t>)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AE1D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และอนุพันธ์ </w:t>
      </w:r>
    </w:p>
    <w:p w14:paraId="6AA43CBF" w14:textId="77777777" w:rsidR="00711F91" w:rsidRPr="00AE1D16" w:rsidRDefault="00711F91" w:rsidP="00AE1D16">
      <w:pPr>
        <w:pStyle w:val="block"/>
        <w:tabs>
          <w:tab w:val="left" w:pos="1530"/>
        </w:tabs>
        <w:spacing w:after="0" w:line="240" w:lineRule="auto"/>
        <w:ind w:left="990" w:right="-7"/>
        <w:jc w:val="both"/>
        <w:rPr>
          <w:rFonts w:asciiTheme="majorBidi" w:hAnsiTheme="majorBidi" w:cstheme="majorBidi"/>
          <w:szCs w:val="22"/>
          <w:lang w:bidi="th-TH"/>
        </w:rPr>
      </w:pPr>
    </w:p>
    <w:p w14:paraId="184B4FB9" w14:textId="76D9A154" w:rsidR="00B52A39" w:rsidRPr="00AE1D16" w:rsidRDefault="00B52A39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</w:t>
      </w:r>
      <w:r w:rsidR="00C6685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C3A2361" w14:textId="0334EF45" w:rsidR="00754C06" w:rsidRPr="00AE1D16" w:rsidRDefault="00754C06" w:rsidP="00AE1D16">
      <w:pPr>
        <w:spacing w:line="240" w:lineRule="auto"/>
        <w:jc w:val="left"/>
        <w:rPr>
          <w:rFonts w:asciiTheme="majorBidi" w:eastAsia="Calibri" w:hAnsiTheme="majorBidi" w:cstheme="majorBidi"/>
          <w:sz w:val="22"/>
          <w:szCs w:val="22"/>
          <w:lang w:val="en-GB" w:bidi="ar-SA"/>
        </w:rPr>
      </w:pPr>
    </w:p>
    <w:p w14:paraId="167A8C70" w14:textId="1305A76A" w:rsidR="00B52A39" w:rsidRPr="00AE1D16" w:rsidRDefault="00B52A39" w:rsidP="00AE1D16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</w:rPr>
        <w:t>(</w:t>
      </w:r>
      <w:r w:rsidR="003E1A5F" w:rsidRPr="00AE1D16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>)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6851" w:rsidRPr="00AE1D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  <w:r w:rsidRPr="00AE1D1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5D4054E2" w14:textId="77777777" w:rsidR="00754C06" w:rsidRPr="00AE1D16" w:rsidRDefault="00754C06" w:rsidP="00AE1D16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Cs w:val="22"/>
        </w:rPr>
      </w:pPr>
    </w:p>
    <w:p w14:paraId="76AF0902" w14:textId="54858398" w:rsidR="00B97276" w:rsidRPr="00AE1D16" w:rsidRDefault="00B52A39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แห่ง </w:t>
      </w:r>
      <w:r w:rsidRPr="00AE1D16">
        <w:rPr>
          <w:rFonts w:asciiTheme="majorBidi" w:hAnsiTheme="majorBidi" w:cstheme="majorBidi"/>
          <w:sz w:val="28"/>
          <w:szCs w:val="28"/>
        </w:rPr>
        <w:t>(</w:t>
      </w:r>
      <w:r w:rsidRPr="00AE1D16">
        <w:rPr>
          <w:rFonts w:asciiTheme="majorBidi" w:hAnsiTheme="majorBidi" w:cstheme="majorBidi"/>
          <w:sz w:val="28"/>
          <w:szCs w:val="28"/>
          <w:cs/>
        </w:rPr>
        <w:t>ดูหมายเหตุ ข้อ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6</w:t>
      </w:r>
      <w:r w:rsidRPr="00AE1D16">
        <w:rPr>
          <w:rFonts w:asciiTheme="majorBidi" w:hAnsiTheme="majorBidi" w:cstheme="majorBidi"/>
          <w:sz w:val="28"/>
          <w:szCs w:val="28"/>
        </w:rPr>
        <w:t>)</w:t>
      </w:r>
    </w:p>
    <w:p w14:paraId="2F90F05E" w14:textId="7F6924ED" w:rsidR="0038285A" w:rsidRPr="00AE1D16" w:rsidRDefault="0038285A" w:rsidP="00AE1D16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2"/>
          <w:szCs w:val="22"/>
        </w:rPr>
      </w:pPr>
    </w:p>
    <w:p w14:paraId="7FBA82B8" w14:textId="3135B8F7" w:rsidR="009A3319" w:rsidRPr="00AE1D16" w:rsidRDefault="009A3319" w:rsidP="00AE1D16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2"/>
          <w:szCs w:val="22"/>
        </w:rPr>
      </w:pPr>
    </w:p>
    <w:p w14:paraId="7505B9C3" w14:textId="77B46C77" w:rsidR="009A3319" w:rsidRPr="00AE1D16" w:rsidRDefault="009A3319" w:rsidP="00AE1D16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2"/>
          <w:szCs w:val="22"/>
        </w:rPr>
      </w:pPr>
    </w:p>
    <w:p w14:paraId="5FB21088" w14:textId="4D31229F" w:rsidR="009A3319" w:rsidRPr="00AE1D16" w:rsidRDefault="009A3319" w:rsidP="00AE1D16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2"/>
          <w:szCs w:val="22"/>
        </w:rPr>
      </w:pPr>
    </w:p>
    <w:p w14:paraId="710A1935" w14:textId="77777777" w:rsidR="009A3319" w:rsidRPr="00AE1D16" w:rsidRDefault="009A3319" w:rsidP="00AE1D16">
      <w:pPr>
        <w:tabs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22"/>
          <w:szCs w:val="22"/>
        </w:rPr>
      </w:pPr>
    </w:p>
    <w:p w14:paraId="185C28A3" w14:textId="2F4BF137" w:rsidR="00B52A39" w:rsidRPr="00AE1D16" w:rsidRDefault="00B52A39" w:rsidP="00AE1D16">
      <w:pPr>
        <w:spacing w:line="240" w:lineRule="auto"/>
        <w:ind w:left="1080" w:right="533" w:hanging="540"/>
        <w:rPr>
          <w:rFonts w:asciiTheme="majorBidi" w:hAnsiTheme="majorBidi" w:cstheme="majorBidi"/>
          <w:b/>
          <w:bCs/>
          <w:color w:val="0000FF"/>
          <w:sz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3E1A5F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C66851" w:rsidRPr="00AE1D1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  <w:r w:rsidRPr="00AE1D16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78070AE6" w14:textId="77777777" w:rsidR="00754C06" w:rsidRPr="00AE1D16" w:rsidRDefault="00754C06" w:rsidP="00AE1D16">
      <w:pPr>
        <w:spacing w:line="240" w:lineRule="auto"/>
        <w:ind w:left="540"/>
        <w:rPr>
          <w:rFonts w:asciiTheme="majorBidi" w:hAnsiTheme="majorBidi" w:cstheme="majorBidi"/>
          <w:b/>
          <w:bCs/>
          <w:sz w:val="22"/>
          <w:szCs w:val="22"/>
        </w:rPr>
      </w:pPr>
    </w:p>
    <w:p w14:paraId="05EDC0C6" w14:textId="2857EC9C" w:rsidR="0038285A" w:rsidRPr="00AE1D16" w:rsidRDefault="00B52A39" w:rsidP="00AE1D16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501CDCF6" w14:textId="77777777" w:rsidR="0038285A" w:rsidRPr="00AE1D16" w:rsidRDefault="0038285A" w:rsidP="00AE1D16">
      <w:pPr>
        <w:spacing w:line="240" w:lineRule="auto"/>
        <w:ind w:left="900"/>
        <w:rPr>
          <w:rFonts w:asciiTheme="majorBidi" w:hAnsiTheme="majorBidi" w:cstheme="majorBidi"/>
          <w:sz w:val="22"/>
          <w:szCs w:val="22"/>
          <w:cs/>
        </w:rPr>
      </w:pPr>
    </w:p>
    <w:p w14:paraId="4700D42C" w14:textId="6F71304F" w:rsidR="004C52E5" w:rsidRPr="00AE1D16" w:rsidRDefault="00B52A39" w:rsidP="00AE1D16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</w:t>
      </w:r>
      <w:r w:rsidR="00956D8D" w:rsidRPr="00AE1D16">
        <w:rPr>
          <w:rFonts w:asciiTheme="majorBidi" w:hAnsiTheme="majorBidi" w:cstheme="majorBidi"/>
          <w:sz w:val="28"/>
          <w:szCs w:val="28"/>
          <w:cs/>
        </w:rPr>
        <w:t>สัญญา</w:t>
      </w:r>
    </w:p>
    <w:p w14:paraId="3C3DF0A0" w14:textId="77777777" w:rsidR="00F33F80" w:rsidRPr="00AE1D16" w:rsidRDefault="00F33F80" w:rsidP="00AE1D1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873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0"/>
        <w:gridCol w:w="270"/>
        <w:gridCol w:w="990"/>
        <w:gridCol w:w="270"/>
        <w:gridCol w:w="900"/>
        <w:gridCol w:w="262"/>
        <w:gridCol w:w="917"/>
      </w:tblGrid>
      <w:tr w:rsidR="00CC48BB" w:rsidRPr="00AE1D16" w14:paraId="646D0058" w14:textId="77777777" w:rsidTr="0022146B">
        <w:tc>
          <w:tcPr>
            <w:tcW w:w="2880" w:type="dxa"/>
            <w:shd w:val="clear" w:color="auto" w:fill="auto"/>
            <w:vAlign w:val="bottom"/>
          </w:tcPr>
          <w:p w14:paraId="7262FE41" w14:textId="5B14C61B" w:rsidR="00CC48BB" w:rsidRPr="00AE1D16" w:rsidRDefault="00CC48BB" w:rsidP="00AE1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59" w:type="dxa"/>
            <w:gridSpan w:val="9"/>
            <w:shd w:val="clear" w:color="auto" w:fill="auto"/>
            <w:vAlign w:val="bottom"/>
          </w:tcPr>
          <w:p w14:paraId="087FFB5A" w14:textId="046EF926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48BB" w:rsidRPr="00AE1D16" w14:paraId="7DFC49A9" w14:textId="4674D17B" w:rsidTr="0022146B">
        <w:tc>
          <w:tcPr>
            <w:tcW w:w="2880" w:type="dxa"/>
            <w:shd w:val="clear" w:color="auto" w:fill="auto"/>
          </w:tcPr>
          <w:p w14:paraId="44B3218F" w14:textId="7708AF2C" w:rsidR="00CC48BB" w:rsidRPr="00AE1D16" w:rsidRDefault="00CC48BB" w:rsidP="00AE1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31C5B8" w14:textId="77777777" w:rsidR="00CC48BB" w:rsidRPr="00AE1D16" w:rsidRDefault="00CC48BB" w:rsidP="00AE1D16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1B52E0" w14:textId="655AF9E5" w:rsidR="00CC48BB" w:rsidRPr="00AE1D16" w:rsidRDefault="00CC48BB" w:rsidP="00AE1D16">
            <w:pPr>
              <w:spacing w:line="240" w:lineRule="auto"/>
              <w:ind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9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0A95426A" w14:textId="1F6D74EC" w:rsidR="00CC48BB" w:rsidRPr="00AE1D16" w:rsidRDefault="00CC48BB" w:rsidP="00AE1D1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C48BB" w:rsidRPr="00AE1D16" w14:paraId="37504263" w14:textId="77777777" w:rsidTr="0022146B">
        <w:tc>
          <w:tcPr>
            <w:tcW w:w="2880" w:type="dxa"/>
            <w:shd w:val="clear" w:color="auto" w:fill="auto"/>
            <w:vAlign w:val="bottom"/>
            <w:hideMark/>
          </w:tcPr>
          <w:p w14:paraId="52A2E6FB" w14:textId="49713EA1" w:rsidR="00CC48BB" w:rsidRPr="00AE1D16" w:rsidRDefault="00CC48BB" w:rsidP="00AE1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E841E7F" w14:textId="77777777" w:rsidR="00CC48BB" w:rsidRPr="00AE1D16" w:rsidRDefault="00CC48BB" w:rsidP="00AE1D1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  <w:p w14:paraId="3D92DCE2" w14:textId="77777777" w:rsidR="00CC48BB" w:rsidRPr="00AE1D16" w:rsidRDefault="00CC48BB" w:rsidP="00AE1D1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46308F69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79AA24" w14:textId="7C709F64" w:rsidR="00F2171E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  <w:r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E93A22" w:rsidRPr="00E93A2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4FFA89A8" w14:textId="1E1A4945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597FDC0E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929DFC0" w14:textId="65195C28" w:rsidR="00CC48BB" w:rsidRPr="00AE1D16" w:rsidRDefault="00CC48BB" w:rsidP="00AE1D1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  <w:r w:rsidR="00E93A22" w:rsidRPr="00E93A2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 xml:space="preserve">แต่ไม่เกิน </w:t>
            </w:r>
            <w:r w:rsidR="00E93A22" w:rsidRPr="00E93A22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</w:tcPr>
          <w:p w14:paraId="660E4D35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457D39" w14:textId="77777777" w:rsidR="00F2171E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5AC2C0E3" w14:textId="7D7963EB" w:rsidR="00CC48BB" w:rsidRPr="00AE1D16" w:rsidRDefault="00E93A22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3A22">
              <w:rPr>
                <w:rFonts w:ascii="Angsana New" w:hAnsi="Angsana New" w:hint="cs"/>
                <w:sz w:val="24"/>
                <w:szCs w:val="24"/>
              </w:rPr>
              <w:t>5</w:t>
            </w:r>
            <w:r w:rsidR="00CC48BB"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C48BB" w:rsidRPr="00AE1D16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6799A58" w14:textId="34D49772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  <w:hideMark/>
          </w:tcPr>
          <w:p w14:paraId="593DEA3E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CC48BB" w:rsidRPr="00AE1D16" w14:paraId="54DACF40" w14:textId="77777777" w:rsidTr="0022146B">
        <w:tc>
          <w:tcPr>
            <w:tcW w:w="2880" w:type="dxa"/>
            <w:shd w:val="clear" w:color="auto" w:fill="auto"/>
          </w:tcPr>
          <w:p w14:paraId="1D0F9F17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859" w:type="dxa"/>
            <w:gridSpan w:val="9"/>
            <w:shd w:val="clear" w:color="auto" w:fill="auto"/>
          </w:tcPr>
          <w:p w14:paraId="7B570800" w14:textId="37EA90A9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2146B" w:rsidRPr="00AE1D16" w14:paraId="360FC6E9" w14:textId="77777777" w:rsidTr="0022146B">
        <w:tc>
          <w:tcPr>
            <w:tcW w:w="2880" w:type="dxa"/>
            <w:shd w:val="clear" w:color="auto" w:fill="auto"/>
          </w:tcPr>
          <w:p w14:paraId="02311DA8" w14:textId="6E1AD5FA" w:rsidR="0022146B" w:rsidRPr="00AE1D16" w:rsidRDefault="00E93A22" w:rsidP="00AE1D1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93A2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5859" w:type="dxa"/>
            <w:gridSpan w:val="9"/>
            <w:shd w:val="clear" w:color="auto" w:fill="auto"/>
          </w:tcPr>
          <w:p w14:paraId="314B6FE1" w14:textId="77777777" w:rsidR="0022146B" w:rsidRPr="00AE1D16" w:rsidRDefault="0022146B" w:rsidP="00AE1D1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CC48BB" w:rsidRPr="00AE1D16" w14:paraId="02328A1A" w14:textId="77777777" w:rsidTr="0022146B">
        <w:tc>
          <w:tcPr>
            <w:tcW w:w="2880" w:type="dxa"/>
            <w:shd w:val="clear" w:color="auto" w:fill="auto"/>
            <w:hideMark/>
          </w:tcPr>
          <w:p w14:paraId="694DAFC7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E1D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45D43DA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00E4E0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5947AE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61FC40B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B087B3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B891BE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26BA3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E52D697" w14:textId="6D4DCD85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49A2B625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C48BB" w:rsidRPr="00AE1D16" w14:paraId="6A12CDC5" w14:textId="77777777" w:rsidTr="0022146B">
        <w:tc>
          <w:tcPr>
            <w:tcW w:w="2880" w:type="dxa"/>
            <w:shd w:val="clear" w:color="auto" w:fill="auto"/>
          </w:tcPr>
          <w:p w14:paraId="2E44E420" w14:textId="6234853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23F05C9E" w14:textId="4E1D669C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71DEDB1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348667" w14:textId="7BA776FE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414F4DC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0274C9" w14:textId="46BEBC2B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E5274D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D68508" w14:textId="3DCE8E30" w:rsidR="00CC48BB" w:rsidRPr="00AE1D16" w:rsidRDefault="00C428C6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472D32" w14:textId="0F78440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659D9966" w14:textId="50725500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00</w:t>
            </w:r>
          </w:p>
        </w:tc>
      </w:tr>
      <w:tr w:rsidR="00CC48BB" w:rsidRPr="00AE1D16" w14:paraId="1981AFC4" w14:textId="77777777" w:rsidTr="0022146B">
        <w:tc>
          <w:tcPr>
            <w:tcW w:w="2880" w:type="dxa"/>
            <w:hideMark/>
          </w:tcPr>
          <w:p w14:paraId="6D6D2E92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10A08197" w14:textId="5462BDFA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806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" w:type="dxa"/>
          </w:tcPr>
          <w:p w14:paraId="78983CB8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5E47E6" w14:textId="1D4B865B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806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" w:type="dxa"/>
          </w:tcPr>
          <w:p w14:paraId="52F8E924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14F8D3" w14:textId="77777777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B0968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083AFB" w14:textId="5EFD7DC3" w:rsidR="00CC48BB" w:rsidRPr="00AE1D16" w:rsidRDefault="00C428C6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699A7BF5" w14:textId="27BA3822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69266E1" w14:textId="19D04083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806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37</w:t>
            </w:r>
          </w:p>
        </w:tc>
      </w:tr>
      <w:tr w:rsidR="00CC48BB" w:rsidRPr="00AE1D16" w14:paraId="38BACA56" w14:textId="77777777" w:rsidTr="0022146B">
        <w:tc>
          <w:tcPr>
            <w:tcW w:w="2880" w:type="dxa"/>
          </w:tcPr>
          <w:p w14:paraId="1853B15B" w14:textId="59120264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DC7A2DC" w14:textId="4248C417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993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4EBFB19B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D5F6D" w14:textId="2DD34589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sz w:val="24"/>
                <w:szCs w:val="24"/>
              </w:rPr>
              <w:t>993</w:t>
            </w:r>
            <w:r w:rsidR="00CC48BB" w:rsidRPr="00AE1D16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3B12A374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155E39" w14:textId="0E67494A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514D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D6028A" w14:textId="3F8EA930" w:rsidR="00CC48BB" w:rsidRPr="00AE1D16" w:rsidRDefault="00C428C6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FCC9CAE" w14:textId="0CCB85BB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7A38F3C" w14:textId="14680E1B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sz w:val="24"/>
                <w:szCs w:val="24"/>
              </w:rPr>
              <w:t>993</w:t>
            </w:r>
            <w:r w:rsidR="00CC48BB" w:rsidRPr="00AE1D16">
              <w:rPr>
                <w:rFonts w:ascii="Angsana New" w:hAnsi="Angsana New" w:hint="cs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sz w:val="24"/>
                <w:szCs w:val="24"/>
              </w:rPr>
              <w:t>44</w:t>
            </w:r>
          </w:p>
        </w:tc>
      </w:tr>
      <w:tr w:rsidR="00CC48BB" w:rsidRPr="00AE1D16" w14:paraId="27B034A1" w14:textId="77777777" w:rsidTr="0022146B">
        <w:tc>
          <w:tcPr>
            <w:tcW w:w="2880" w:type="dxa"/>
          </w:tcPr>
          <w:p w14:paraId="435395F9" w14:textId="741ED4E9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78AD54F5" w14:textId="2599F2C9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607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bottom"/>
          </w:tcPr>
          <w:p w14:paraId="2CA1439A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AB2384" w14:textId="1417BB22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607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bottom"/>
          </w:tcPr>
          <w:p w14:paraId="5D7E5E1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ED4C3C" w14:textId="77777777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A268D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07CFDF" w14:textId="4ACD42F6" w:rsidR="00CC48BB" w:rsidRPr="00AE1D16" w:rsidRDefault="00C428C6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vAlign w:val="bottom"/>
          </w:tcPr>
          <w:p w14:paraId="5192817F" w14:textId="0B2C5D66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7C7ECDF5" w14:textId="688F84FE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607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50</w:t>
            </w:r>
          </w:p>
        </w:tc>
      </w:tr>
      <w:tr w:rsidR="00CC48BB" w:rsidRPr="00AE1D16" w14:paraId="31AADE0C" w14:textId="3DC39010" w:rsidTr="0022146B">
        <w:tc>
          <w:tcPr>
            <w:tcW w:w="2880" w:type="dxa"/>
            <w:hideMark/>
          </w:tcPr>
          <w:p w14:paraId="0DE1CB7D" w14:textId="6B93FE23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2A48378E" w14:textId="0C3386E4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17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778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70" w:type="dxa"/>
          </w:tcPr>
          <w:p w14:paraId="2F87FE74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398701" w14:textId="45439251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70" w:type="dxa"/>
          </w:tcPr>
          <w:p w14:paraId="2CFCE33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A4A09E" w14:textId="09261CF6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138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0" w:type="dxa"/>
          </w:tcPr>
          <w:p w14:paraId="3A36F083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312191" w14:textId="38E6084B" w:rsidR="00CC48BB" w:rsidRPr="00AE1D16" w:rsidRDefault="00E93A22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3A22">
              <w:rPr>
                <w:rFonts w:ascii="Angsana New" w:hAnsi="Angsana New"/>
                <w:sz w:val="24"/>
                <w:szCs w:val="24"/>
              </w:rPr>
              <w:t>5</w:t>
            </w:r>
            <w:r w:rsidR="00C428C6" w:rsidRPr="00AE1D16">
              <w:rPr>
                <w:rFonts w:ascii="Angsana New" w:hAnsi="Angsana New"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sz w:val="24"/>
                <w:szCs w:val="24"/>
              </w:rPr>
              <w:t>302</w:t>
            </w:r>
            <w:r w:rsidR="00C428C6" w:rsidRPr="00AE1D16">
              <w:rPr>
                <w:rFonts w:ascii="Angsana New" w:hAnsi="Angsana New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62" w:type="dxa"/>
          </w:tcPr>
          <w:p w14:paraId="52B2DB16" w14:textId="06BE723C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12285E00" w14:textId="7CB957F0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861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96</w:t>
            </w:r>
          </w:p>
        </w:tc>
      </w:tr>
      <w:tr w:rsidR="00CC48BB" w:rsidRPr="00AE1D16" w14:paraId="252A6F79" w14:textId="77777777" w:rsidTr="0022146B">
        <w:tc>
          <w:tcPr>
            <w:tcW w:w="2880" w:type="dxa"/>
            <w:hideMark/>
          </w:tcPr>
          <w:p w14:paraId="0315471B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559AFE" w14:textId="6E32C258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888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" w:type="dxa"/>
            <w:vAlign w:val="bottom"/>
          </w:tcPr>
          <w:p w14:paraId="0927E75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E359CF" w14:textId="14832375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81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70" w:type="dxa"/>
            <w:vAlign w:val="bottom"/>
          </w:tcPr>
          <w:p w14:paraId="5EF94C8A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FA2B04" w14:textId="6F409481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227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" w:type="dxa"/>
          </w:tcPr>
          <w:p w14:paraId="1CE3081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DA63A6" w14:textId="7C6F6553" w:rsidR="00CC48BB" w:rsidRPr="00AE1D16" w:rsidRDefault="00E93A22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="00DA7A5A" w:rsidRPr="00AE1D1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2" w:type="dxa"/>
            <w:vAlign w:val="bottom"/>
          </w:tcPr>
          <w:p w14:paraId="44510CF9" w14:textId="1EE1933E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FB3F0D2" w14:textId="67D362EA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220</w:t>
            </w:r>
            <w:r w:rsidR="00C428C6" w:rsidRPr="00AE1D16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</w:p>
        </w:tc>
      </w:tr>
      <w:tr w:rsidR="00CC48BB" w:rsidRPr="00AE1D16" w14:paraId="2B95AD1F" w14:textId="77777777" w:rsidTr="0022146B">
        <w:tc>
          <w:tcPr>
            <w:tcW w:w="2880" w:type="dxa"/>
            <w:hideMark/>
          </w:tcPr>
          <w:p w14:paraId="68033DDC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91702" w14:textId="1C8FB240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994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" w:type="dxa"/>
          </w:tcPr>
          <w:p w14:paraId="5DA48BC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257C3" w14:textId="287BED3A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994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14:paraId="653D95DA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AA703" w14:textId="49E8ACD4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C07BD9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EB67D8" w14:textId="3C50DE91" w:rsidR="00CC48BB" w:rsidRPr="00AE1D16" w:rsidRDefault="00C428C6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5BD5D742" w14:textId="2B2DC500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E6AD8" w14:textId="0CE5D6AD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994</w:t>
            </w:r>
            <w:r w:rsidR="00CC48BB" w:rsidRPr="00AE1D16">
              <w:rPr>
                <w:rFonts w:ascii="Angsana New" w:hAnsi="Angsana New" w:hint="cs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color w:val="000000"/>
                <w:sz w:val="24"/>
                <w:szCs w:val="24"/>
              </w:rPr>
              <w:t>50</w:t>
            </w:r>
          </w:p>
        </w:tc>
      </w:tr>
      <w:tr w:rsidR="00CC48BB" w:rsidRPr="00AE1D16" w14:paraId="39E7C5EE" w14:textId="77777777" w:rsidTr="0022146B">
        <w:tc>
          <w:tcPr>
            <w:tcW w:w="2880" w:type="dxa"/>
          </w:tcPr>
          <w:p w14:paraId="281F5122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85B25" w14:textId="4D035CC8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24</w:t>
            </w:r>
            <w:r w:rsidR="00CC48BB" w:rsidRPr="00AE1D1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826</w:t>
            </w:r>
            <w:r w:rsidR="00CC48BB" w:rsidRPr="00AE1D1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84D7375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32140" w14:textId="6C243766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10</w:t>
            </w:r>
            <w:r w:rsidR="00CC48BB" w:rsidRPr="00AE1D16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663</w:t>
            </w:r>
            <w:r w:rsidR="00C428C6" w:rsidRPr="00AE1D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" w:type="dxa"/>
          </w:tcPr>
          <w:p w14:paraId="162F749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94EC7" w14:textId="55460969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 w:rsidR="00C428C6" w:rsidRPr="00AE1D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365</w:t>
            </w:r>
            <w:r w:rsidR="00C428C6" w:rsidRPr="00AE1D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02F9792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F49F0F" w14:textId="4F34B8CE" w:rsidR="00CC48BB" w:rsidRPr="00AE1D16" w:rsidRDefault="00E93A22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3A22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C428C6" w:rsidRPr="00AE1D1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b/>
                <w:bCs/>
                <w:sz w:val="24"/>
                <w:szCs w:val="24"/>
              </w:rPr>
              <w:t>213</w:t>
            </w:r>
            <w:r w:rsidR="00C428C6" w:rsidRPr="00AE1D16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62" w:type="dxa"/>
          </w:tcPr>
          <w:p w14:paraId="556FF46B" w14:textId="02FB90F4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08129" w14:textId="2C51B377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2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  <w:r w:rsidR="00C428C6" w:rsidRPr="00AE1D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242</w:t>
            </w:r>
            <w:r w:rsidR="00C428C6" w:rsidRPr="00AE1D1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</w:t>
            </w:r>
          </w:p>
        </w:tc>
      </w:tr>
      <w:tr w:rsidR="00C4491E" w:rsidRPr="00AE1D16" w14:paraId="77A9225C" w14:textId="77777777" w:rsidTr="0022146B">
        <w:tc>
          <w:tcPr>
            <w:tcW w:w="2880" w:type="dxa"/>
          </w:tcPr>
          <w:p w14:paraId="26169602" w14:textId="77777777" w:rsidR="00C4491E" w:rsidRPr="00AE1D16" w:rsidRDefault="00C4491E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B858F96" w14:textId="77777777" w:rsidR="00C4491E" w:rsidRPr="00AE1D16" w:rsidRDefault="00C4491E" w:rsidP="00AE1D16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DE2448F" w14:textId="77777777" w:rsidR="00C4491E" w:rsidRPr="00AE1D16" w:rsidRDefault="00C4491E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C6CFE56" w14:textId="77777777" w:rsidR="00C4491E" w:rsidRPr="00AE1D16" w:rsidRDefault="00C4491E" w:rsidP="00AE1D16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6601A9" w14:textId="77777777" w:rsidR="00C4491E" w:rsidRPr="00AE1D16" w:rsidRDefault="00C4491E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405A70C2" w14:textId="77777777" w:rsidR="00C4491E" w:rsidRPr="00AE1D16" w:rsidRDefault="00C4491E" w:rsidP="00AE1D16">
            <w:pPr>
              <w:tabs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8A49D70" w14:textId="77777777" w:rsidR="00C4491E" w:rsidRPr="00AE1D16" w:rsidRDefault="00C4491E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E38BF29" w14:textId="77777777" w:rsidR="00C4491E" w:rsidRPr="00AE1D16" w:rsidRDefault="00C4491E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320A49D5" w14:textId="77777777" w:rsidR="00C4491E" w:rsidRPr="00AE1D16" w:rsidRDefault="00C4491E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double" w:sz="4" w:space="0" w:color="auto"/>
              <w:left w:val="nil"/>
              <w:right w:val="nil"/>
            </w:tcBorders>
          </w:tcPr>
          <w:p w14:paraId="4FBF4439" w14:textId="77777777" w:rsidR="00C4491E" w:rsidRPr="00AE1D16" w:rsidRDefault="00C4491E" w:rsidP="00AE1D16">
            <w:pPr>
              <w:tabs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C48BB" w:rsidRPr="00AE1D16" w14:paraId="44767F02" w14:textId="77777777" w:rsidTr="0022146B">
        <w:tc>
          <w:tcPr>
            <w:tcW w:w="2880" w:type="dxa"/>
            <w:shd w:val="clear" w:color="auto" w:fill="auto"/>
            <w:vAlign w:val="bottom"/>
            <w:hideMark/>
          </w:tcPr>
          <w:p w14:paraId="7DAC58BF" w14:textId="5A9819E6" w:rsidR="00CC48BB" w:rsidRPr="00AE1D16" w:rsidRDefault="00E93A22" w:rsidP="00AE1D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93A2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E93A2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98F678" w14:textId="6CC8104F" w:rsidR="00CC48BB" w:rsidRPr="00AE1D16" w:rsidRDefault="00CC48BB" w:rsidP="00AE1D1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3437DA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4F935E" w14:textId="122D3E9F" w:rsidR="00CC48BB" w:rsidRPr="00AE1D16" w:rsidRDefault="00CC48BB" w:rsidP="00AE1D1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D549A8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77509B" w14:textId="2B7A697A" w:rsidR="00CC48BB" w:rsidRPr="00AE1D16" w:rsidRDefault="00CC48BB" w:rsidP="00AE1D1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01FC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839AB8" w14:textId="354B7954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3D34222" w14:textId="77777777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A9D0286" w14:textId="56C3EC42" w:rsidR="00CC48BB" w:rsidRPr="00AE1D16" w:rsidRDefault="00CC48BB" w:rsidP="00AE1D16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48BB" w:rsidRPr="00AE1D16" w14:paraId="4D04E3CF" w14:textId="77777777" w:rsidTr="0022146B">
        <w:tc>
          <w:tcPr>
            <w:tcW w:w="2880" w:type="dxa"/>
            <w:shd w:val="clear" w:color="auto" w:fill="auto"/>
            <w:hideMark/>
          </w:tcPr>
          <w:p w14:paraId="360F53DB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E1D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510D9F8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86B7A9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40D3EB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0EAC3A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4F1D5FB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ADEC4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230E437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8AFD1BF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7C0E55F7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C48BB" w:rsidRPr="00AE1D16" w14:paraId="7220E00E" w14:textId="77777777" w:rsidTr="0022146B">
        <w:tc>
          <w:tcPr>
            <w:tcW w:w="2880" w:type="dxa"/>
            <w:shd w:val="clear" w:color="auto" w:fill="auto"/>
          </w:tcPr>
          <w:p w14:paraId="4FA4586F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6EE18B2A" w14:textId="35F42C75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A4B93A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362C05D" w14:textId="6BBA14F5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48BB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CC48BB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4E7A5E8A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789BB29" w14:textId="6D1AD05A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DDE45F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8EC723" w14:textId="2F923CAC" w:rsidR="00CC48BB" w:rsidRPr="00AE1D16" w:rsidRDefault="00D46013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07A4D27" w14:textId="77777777" w:rsidR="00CC48BB" w:rsidRPr="00AE1D16" w:rsidRDefault="00CC48BB" w:rsidP="00AE1D16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0EEE96EE" w14:textId="3F7C6E61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48BB" w:rsidRPr="00AE1D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CC48BB" w:rsidRPr="00AE1D1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CC48BB" w:rsidRPr="00AE1D16" w14:paraId="5BF813EF" w14:textId="77777777" w:rsidTr="0022146B">
        <w:tc>
          <w:tcPr>
            <w:tcW w:w="2880" w:type="dxa"/>
            <w:hideMark/>
          </w:tcPr>
          <w:p w14:paraId="724070BE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  <w:r w:rsidRPr="00AE1D16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D322C60" w14:textId="1407FD5E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78DD2262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7CFCB1" w14:textId="5C0F18A6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3F6EC25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CDF2C1" w14:textId="06B9F1FB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E68924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27F84E" w14:textId="2C6B686F" w:rsidR="00CC48BB" w:rsidRPr="00AE1D16" w:rsidRDefault="00D46013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3C6DAB18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6497AC7" w14:textId="4C871802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216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</w:tr>
      <w:tr w:rsidR="00CC48BB" w:rsidRPr="00AE1D16" w14:paraId="01CD2398" w14:textId="77777777" w:rsidTr="0022146B">
        <w:tc>
          <w:tcPr>
            <w:tcW w:w="2880" w:type="dxa"/>
          </w:tcPr>
          <w:p w14:paraId="5721AA63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1928DC1" w14:textId="132F99D3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70" w:type="dxa"/>
          </w:tcPr>
          <w:p w14:paraId="2E54ED45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F46D6" w14:textId="42E8B8AA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70" w:type="dxa"/>
          </w:tcPr>
          <w:p w14:paraId="49ED404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C6E684" w14:textId="507AE21C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8614D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D97EFA" w14:textId="757F36EF" w:rsidR="00CC48BB" w:rsidRPr="00AE1D16" w:rsidRDefault="00D46013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EE909A0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D22F992" w14:textId="17321C86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</w:t>
            </w:r>
          </w:p>
        </w:tc>
      </w:tr>
      <w:tr w:rsidR="00CC48BB" w:rsidRPr="00AE1D16" w14:paraId="1C0120AE" w14:textId="77777777" w:rsidTr="0022146B">
        <w:tc>
          <w:tcPr>
            <w:tcW w:w="2880" w:type="dxa"/>
          </w:tcPr>
          <w:p w14:paraId="35DB319F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50B6B78" w14:textId="32EA6C6E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bottom"/>
          </w:tcPr>
          <w:p w14:paraId="1226A8BF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246C2B" w14:textId="701C6D0E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bottom"/>
          </w:tcPr>
          <w:p w14:paraId="4056A415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E19A36" w14:textId="0308087A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E5E8A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1A2841" w14:textId="77118098" w:rsidR="00CC48BB" w:rsidRPr="00AE1D16" w:rsidRDefault="00D46013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  <w:vAlign w:val="bottom"/>
          </w:tcPr>
          <w:p w14:paraId="18870F32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105EB2E1" w14:textId="00D5AC80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</w:tr>
      <w:tr w:rsidR="00CC48BB" w:rsidRPr="00AE1D16" w14:paraId="3555DB5D" w14:textId="77777777" w:rsidTr="0022146B">
        <w:tc>
          <w:tcPr>
            <w:tcW w:w="2880" w:type="dxa"/>
            <w:hideMark/>
          </w:tcPr>
          <w:p w14:paraId="724F7CDD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6E761954" w14:textId="185CFA13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43B68CD9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638DF" w14:textId="4D4B5636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1A00AD43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3AC8C" w14:textId="5518C3F7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FF3C18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13844" w14:textId="4BBB9A0B" w:rsidR="00CC48BB" w:rsidRPr="00AE1D16" w:rsidRDefault="00D46013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3DC8507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8C47F56" w14:textId="3B1427DD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</w:tr>
      <w:tr w:rsidR="00CC48BB" w:rsidRPr="00AE1D16" w14:paraId="0897B267" w14:textId="77777777" w:rsidTr="0022146B">
        <w:tc>
          <w:tcPr>
            <w:tcW w:w="2880" w:type="dxa"/>
            <w:hideMark/>
          </w:tcPr>
          <w:p w14:paraId="39CD3F73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207EF41" w14:textId="2B81B8F9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70" w:type="dxa"/>
            <w:vAlign w:val="bottom"/>
          </w:tcPr>
          <w:p w14:paraId="5572473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23B299" w14:textId="6B73426D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</w:t>
            </w:r>
            <w:r w:rsidR="00D460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70" w:type="dxa"/>
            <w:vAlign w:val="bottom"/>
          </w:tcPr>
          <w:p w14:paraId="20875D58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14B092" w14:textId="79DE4FF8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D460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70" w:type="dxa"/>
          </w:tcPr>
          <w:p w14:paraId="28C67BFA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8EDC5E" w14:textId="23A3B644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</w:t>
            </w:r>
            <w:r w:rsidR="00D460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2" w:type="dxa"/>
            <w:vAlign w:val="bottom"/>
          </w:tcPr>
          <w:p w14:paraId="40A8E4FB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A653B11" w14:textId="018ACA28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  <w:r w:rsidR="00D46013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</w:p>
        </w:tc>
      </w:tr>
      <w:tr w:rsidR="00CC48BB" w:rsidRPr="00AE1D16" w14:paraId="1CEC2882" w14:textId="77777777" w:rsidTr="0022146B">
        <w:tc>
          <w:tcPr>
            <w:tcW w:w="2880" w:type="dxa"/>
            <w:hideMark/>
          </w:tcPr>
          <w:p w14:paraId="3EA3C7E0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AE1D16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7A788" w14:textId="651DC87D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993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0" w:type="dxa"/>
          </w:tcPr>
          <w:p w14:paraId="6E22C6FF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9267D" w14:textId="3036BB31" w:rsidR="00CC48BB" w:rsidRPr="00AE1D16" w:rsidRDefault="00CC48B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865B0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E2E26" w14:textId="651E497B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994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14:paraId="071D3A28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4CB58D" w14:textId="4500D36B" w:rsidR="00CC48BB" w:rsidRPr="00AE1D16" w:rsidRDefault="00D46013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24DD8B5C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8178B" w14:textId="50E7E7F9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994</w:t>
            </w:r>
            <w:r w:rsidR="00CC48BB" w:rsidRPr="00AE1D1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</w:p>
        </w:tc>
      </w:tr>
      <w:tr w:rsidR="00CC48BB" w:rsidRPr="00AE1D16" w14:paraId="09D2BCA9" w14:textId="77777777" w:rsidTr="0022146B">
        <w:tc>
          <w:tcPr>
            <w:tcW w:w="2880" w:type="dxa"/>
          </w:tcPr>
          <w:p w14:paraId="2ADAC41E" w14:textId="77777777" w:rsidR="00CC48BB" w:rsidRPr="00AE1D16" w:rsidRDefault="00CC48BB" w:rsidP="00AE1D16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A271EA" w14:textId="478C0C92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="00CC48B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540</w:t>
            </w:r>
            <w:r w:rsidR="00CC48B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</w:t>
            </w:r>
          </w:p>
        </w:tc>
        <w:tc>
          <w:tcPr>
            <w:tcW w:w="270" w:type="dxa"/>
          </w:tcPr>
          <w:p w14:paraId="63F8EEA1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E78169" w14:textId="1BED9FC3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CC48B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121</w:t>
            </w:r>
            <w:r w:rsidR="00CC48B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4F5C7AB3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DC11E6" w14:textId="6CA97B96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CC48B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141</w:t>
            </w:r>
            <w:r w:rsidR="00CC48BB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70" w:type="dxa"/>
          </w:tcPr>
          <w:p w14:paraId="7AA77B78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389F69" w14:textId="04382A42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512</w:t>
            </w:r>
            <w:r w:rsidR="00D46013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2" w:type="dxa"/>
          </w:tcPr>
          <w:p w14:paraId="45483984" w14:textId="77777777" w:rsidR="00CC48BB" w:rsidRPr="00AE1D16" w:rsidRDefault="00CC48B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34388" w14:textId="3ED643D2" w:rsidR="00CC48B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="00D46013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775</w:t>
            </w:r>
            <w:r w:rsidR="00D46013" w:rsidRPr="00AE1D1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48</w:t>
            </w:r>
          </w:p>
        </w:tc>
      </w:tr>
    </w:tbl>
    <w:p w14:paraId="2908F287" w14:textId="5F3D027B" w:rsidR="00CC48BB" w:rsidRPr="00AE1D16" w:rsidRDefault="00CC48BB" w:rsidP="00AE1D16"/>
    <w:p w14:paraId="42951435" w14:textId="6C3501D4" w:rsidR="0022146B" w:rsidRPr="00AE1D16" w:rsidRDefault="0022146B" w:rsidP="00AE1D16"/>
    <w:p w14:paraId="48941448" w14:textId="63B7FA97" w:rsidR="0022146B" w:rsidRDefault="0022146B" w:rsidP="00AE1D16"/>
    <w:p w14:paraId="24156247" w14:textId="77777777" w:rsidR="00F23071" w:rsidRPr="00AE1D16" w:rsidRDefault="00F23071" w:rsidP="00AE1D16"/>
    <w:p w14:paraId="3008B30D" w14:textId="77777777" w:rsidR="0022146B" w:rsidRPr="00AE1D16" w:rsidRDefault="0022146B" w:rsidP="00AE1D16"/>
    <w:tbl>
      <w:tblPr>
        <w:tblStyle w:val="TableGrid"/>
        <w:tblW w:w="8731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41"/>
        <w:gridCol w:w="6"/>
        <w:gridCol w:w="1115"/>
        <w:gridCol w:w="240"/>
        <w:gridCol w:w="1153"/>
        <w:gridCol w:w="236"/>
        <w:gridCol w:w="970"/>
      </w:tblGrid>
      <w:tr w:rsidR="00D86771" w:rsidRPr="00AE1D16" w14:paraId="2301B659" w14:textId="77777777" w:rsidTr="0022146B">
        <w:tc>
          <w:tcPr>
            <w:tcW w:w="3690" w:type="dxa"/>
            <w:shd w:val="clear" w:color="auto" w:fill="auto"/>
            <w:vAlign w:val="bottom"/>
          </w:tcPr>
          <w:p w14:paraId="35D0725E" w14:textId="77777777" w:rsidR="00D86771" w:rsidRPr="00AE1D16" w:rsidRDefault="00D86771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1" w:type="dxa"/>
            <w:gridSpan w:val="8"/>
            <w:shd w:val="clear" w:color="auto" w:fill="auto"/>
            <w:vAlign w:val="bottom"/>
          </w:tcPr>
          <w:p w14:paraId="18C0441C" w14:textId="2B67898F" w:rsidR="00D86771" w:rsidRPr="00AE1D16" w:rsidRDefault="00D86771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756069"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A5929" w:rsidRPr="00AE1D16" w14:paraId="203CE981" w14:textId="6B3A1A2B" w:rsidTr="0022146B">
        <w:tc>
          <w:tcPr>
            <w:tcW w:w="3690" w:type="dxa"/>
            <w:shd w:val="clear" w:color="auto" w:fill="auto"/>
          </w:tcPr>
          <w:p w14:paraId="13BD3573" w14:textId="77777777" w:rsidR="004A5929" w:rsidRPr="00AE1D16" w:rsidRDefault="004A5929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7" w:type="dxa"/>
            <w:gridSpan w:val="3"/>
            <w:shd w:val="clear" w:color="auto" w:fill="auto"/>
            <w:vAlign w:val="bottom"/>
          </w:tcPr>
          <w:p w14:paraId="5CB82A55" w14:textId="4FB068F3" w:rsidR="004A5929" w:rsidRPr="00AE1D16" w:rsidRDefault="004A5929" w:rsidP="00AE1D16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14" w:type="dxa"/>
            <w:gridSpan w:val="5"/>
            <w:tcBorders>
              <w:left w:val="nil"/>
            </w:tcBorders>
            <w:shd w:val="clear" w:color="auto" w:fill="auto"/>
            <w:vAlign w:val="bottom"/>
          </w:tcPr>
          <w:p w14:paraId="2F0AE2ED" w14:textId="77777777" w:rsidR="004A5929" w:rsidRPr="00AE1D16" w:rsidRDefault="004A5929" w:rsidP="00AE1D1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86771" w:rsidRPr="00AE1D16" w14:paraId="66BE666B" w14:textId="77777777" w:rsidTr="0022146B">
        <w:tc>
          <w:tcPr>
            <w:tcW w:w="3690" w:type="dxa"/>
            <w:shd w:val="clear" w:color="auto" w:fill="auto"/>
            <w:vAlign w:val="bottom"/>
            <w:hideMark/>
          </w:tcPr>
          <w:p w14:paraId="5BD6BF8C" w14:textId="5531FC63" w:rsidR="00D86771" w:rsidRPr="00AE1D16" w:rsidRDefault="00D86771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87F34DA" w14:textId="77777777" w:rsidR="00D86771" w:rsidRPr="00AE1D16" w:rsidRDefault="00D86771" w:rsidP="00AE1D1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31B649E" w14:textId="77777777" w:rsidR="00D86771" w:rsidRPr="00AE1D16" w:rsidRDefault="00D86771" w:rsidP="00AE1D1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41" w:type="dxa"/>
            <w:shd w:val="clear" w:color="auto" w:fill="auto"/>
          </w:tcPr>
          <w:p w14:paraId="6CEFB792" w14:textId="77777777" w:rsidR="00D86771" w:rsidRPr="00AE1D16" w:rsidRDefault="00D8677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bottom"/>
            <w:hideMark/>
          </w:tcPr>
          <w:p w14:paraId="43624264" w14:textId="562E485E" w:rsidR="00D86771" w:rsidRPr="00AE1D16" w:rsidRDefault="00D86771" w:rsidP="00AE1D16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40" w:type="dxa"/>
            <w:shd w:val="clear" w:color="auto" w:fill="auto"/>
          </w:tcPr>
          <w:p w14:paraId="2B99D4F7" w14:textId="77777777" w:rsidR="00D86771" w:rsidRPr="00AE1D16" w:rsidRDefault="00D8677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78BCB04" w14:textId="5CAB2528" w:rsidR="00D86771" w:rsidRPr="00AE1D16" w:rsidRDefault="00D86771" w:rsidP="00AE1D1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F836A3" w14:textId="77777777" w:rsidR="00D86771" w:rsidRPr="00AE1D16" w:rsidRDefault="00D8677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  <w:hideMark/>
          </w:tcPr>
          <w:p w14:paraId="4554F16B" w14:textId="77777777" w:rsidR="00D86771" w:rsidRPr="00AE1D16" w:rsidRDefault="00D86771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6771" w:rsidRPr="00AE1D16" w14:paraId="2136C104" w14:textId="77777777" w:rsidTr="0022146B">
        <w:tc>
          <w:tcPr>
            <w:tcW w:w="3690" w:type="dxa"/>
            <w:shd w:val="clear" w:color="auto" w:fill="auto"/>
          </w:tcPr>
          <w:p w14:paraId="316BFAD4" w14:textId="77777777" w:rsidR="00D86771" w:rsidRPr="00AE1D16" w:rsidRDefault="00D86771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1" w:type="dxa"/>
            <w:gridSpan w:val="8"/>
            <w:shd w:val="clear" w:color="auto" w:fill="auto"/>
          </w:tcPr>
          <w:p w14:paraId="16825655" w14:textId="77777777" w:rsidR="00D86771" w:rsidRPr="00AE1D16" w:rsidRDefault="00D8677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146B" w:rsidRPr="00AE1D16" w14:paraId="6E6F78F2" w14:textId="77777777" w:rsidTr="0022146B">
        <w:tc>
          <w:tcPr>
            <w:tcW w:w="3690" w:type="dxa"/>
            <w:shd w:val="clear" w:color="auto" w:fill="auto"/>
          </w:tcPr>
          <w:p w14:paraId="0E734D09" w14:textId="6E1EE4D4" w:rsidR="0022146B" w:rsidRPr="00AE1D16" w:rsidRDefault="00E93A22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041" w:type="dxa"/>
            <w:gridSpan w:val="8"/>
            <w:shd w:val="clear" w:color="auto" w:fill="auto"/>
          </w:tcPr>
          <w:p w14:paraId="785EF87B" w14:textId="77777777" w:rsidR="0022146B" w:rsidRPr="00AE1D16" w:rsidRDefault="0022146B" w:rsidP="00AE1D1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86771" w:rsidRPr="00AE1D16" w14:paraId="434A617D" w14:textId="77777777" w:rsidTr="0022146B">
        <w:tc>
          <w:tcPr>
            <w:tcW w:w="3690" w:type="dxa"/>
            <w:shd w:val="clear" w:color="auto" w:fill="auto"/>
            <w:hideMark/>
          </w:tcPr>
          <w:p w14:paraId="4C976A87" w14:textId="77777777" w:rsidR="00D86771" w:rsidRPr="00AE1D16" w:rsidRDefault="00D86771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7DEA019" w14:textId="77777777" w:rsidR="00D86771" w:rsidRPr="00AE1D16" w:rsidRDefault="00D86771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2B0BDDD" w14:textId="77777777" w:rsidR="00D86771" w:rsidRPr="00AE1D16" w:rsidRDefault="00D86771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shd w:val="clear" w:color="auto" w:fill="auto"/>
          </w:tcPr>
          <w:p w14:paraId="3170BEDF" w14:textId="77777777" w:rsidR="00D86771" w:rsidRPr="00AE1D16" w:rsidRDefault="00D86771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D5746F4" w14:textId="77777777" w:rsidR="00D86771" w:rsidRPr="00AE1D16" w:rsidRDefault="00D86771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849E598" w14:textId="77777777" w:rsidR="00D86771" w:rsidRPr="00AE1D16" w:rsidRDefault="00D86771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F9C1B9" w14:textId="77777777" w:rsidR="00D86771" w:rsidRPr="00AE1D16" w:rsidRDefault="00D86771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989B750" w14:textId="77777777" w:rsidR="00D86771" w:rsidRPr="00AE1D16" w:rsidRDefault="00D86771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6771" w:rsidRPr="00AE1D16" w14:paraId="284EF0AF" w14:textId="77777777" w:rsidTr="0022146B">
        <w:tc>
          <w:tcPr>
            <w:tcW w:w="3690" w:type="dxa"/>
          </w:tcPr>
          <w:p w14:paraId="3F264B42" w14:textId="77777777" w:rsidR="00D86771" w:rsidRPr="00AE1D16" w:rsidRDefault="00D86771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3B22091B" w14:textId="43101F17" w:rsidR="00D8677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41" w:type="dxa"/>
          </w:tcPr>
          <w:p w14:paraId="23C41A64" w14:textId="77777777" w:rsidR="00D86771" w:rsidRPr="00AE1D16" w:rsidRDefault="00D86771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3535300B" w14:textId="0A7D06B8" w:rsidR="00D8677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40" w:type="dxa"/>
          </w:tcPr>
          <w:p w14:paraId="5480D4EF" w14:textId="77777777" w:rsidR="00D86771" w:rsidRPr="00AE1D16" w:rsidRDefault="00D86771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D75C4D7" w14:textId="77777777" w:rsidR="00D86771" w:rsidRPr="00AE1D16" w:rsidRDefault="00D86771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0D5B26" w14:textId="77777777" w:rsidR="00D86771" w:rsidRPr="00AE1D16" w:rsidRDefault="00D86771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4D6EA223" w14:textId="77ECB17E" w:rsidR="00D86771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</w:p>
        </w:tc>
      </w:tr>
      <w:tr w:rsidR="00756069" w:rsidRPr="00AE1D16" w14:paraId="3289E857" w14:textId="77777777" w:rsidTr="0022146B">
        <w:tc>
          <w:tcPr>
            <w:tcW w:w="3690" w:type="dxa"/>
          </w:tcPr>
          <w:p w14:paraId="7774267D" w14:textId="77777777" w:rsidR="00756069" w:rsidRPr="00AE1D16" w:rsidRDefault="00756069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80" w:type="dxa"/>
          </w:tcPr>
          <w:p w14:paraId="3DF57D1A" w14:textId="1352DA9C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1" w:type="dxa"/>
          </w:tcPr>
          <w:p w14:paraId="0DCD134F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0F6A6E68" w14:textId="0F1655BD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40" w:type="dxa"/>
          </w:tcPr>
          <w:p w14:paraId="011A41CF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75B5440" w14:textId="4684EBE0" w:rsidR="00756069" w:rsidRPr="00AE1D16" w:rsidRDefault="0075606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BC01FB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8A4BA40" w14:textId="77433610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</w:tr>
      <w:tr w:rsidR="00756069" w:rsidRPr="00AE1D16" w14:paraId="5E10592F" w14:textId="77777777" w:rsidTr="0022146B">
        <w:tc>
          <w:tcPr>
            <w:tcW w:w="3690" w:type="dxa"/>
            <w:hideMark/>
          </w:tcPr>
          <w:p w14:paraId="6FA32932" w14:textId="77777777" w:rsidR="00756069" w:rsidRPr="00AE1D16" w:rsidRDefault="00756069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17049F7" w14:textId="10AA8B19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41" w:type="dxa"/>
          </w:tcPr>
          <w:p w14:paraId="2BD26AAA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4252BEBE" w14:textId="613B85E6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40" w:type="dxa"/>
          </w:tcPr>
          <w:p w14:paraId="7B6C67B2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08D30E5B" w14:textId="77777777" w:rsidR="00756069" w:rsidRPr="00AE1D16" w:rsidRDefault="0075606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DA61BF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BE4A811" w14:textId="0835AC3A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</w:tr>
      <w:tr w:rsidR="00756069" w:rsidRPr="00AE1D16" w14:paraId="6235578D" w14:textId="77777777" w:rsidTr="0022146B">
        <w:tc>
          <w:tcPr>
            <w:tcW w:w="3690" w:type="dxa"/>
            <w:hideMark/>
          </w:tcPr>
          <w:p w14:paraId="266B8EC6" w14:textId="77777777" w:rsidR="00756069" w:rsidRPr="00AE1D16" w:rsidRDefault="00756069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750F7BB" w14:textId="009523CB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41" w:type="dxa"/>
            <w:vAlign w:val="bottom"/>
          </w:tcPr>
          <w:p w14:paraId="483C8472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vAlign w:val="bottom"/>
          </w:tcPr>
          <w:p w14:paraId="54B1D624" w14:textId="5DFF257C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40" w:type="dxa"/>
            <w:vAlign w:val="bottom"/>
          </w:tcPr>
          <w:p w14:paraId="4570FCEB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1AA3950C" w14:textId="50029FCA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36" w:type="dxa"/>
            <w:vAlign w:val="bottom"/>
          </w:tcPr>
          <w:p w14:paraId="1099A064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0AAC430" w14:textId="450A5C84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</w:p>
        </w:tc>
      </w:tr>
      <w:tr w:rsidR="00756069" w:rsidRPr="00AE1D16" w14:paraId="05930C53" w14:textId="77777777" w:rsidTr="0022146B">
        <w:tc>
          <w:tcPr>
            <w:tcW w:w="3690" w:type="dxa"/>
            <w:hideMark/>
          </w:tcPr>
          <w:p w14:paraId="336CAEA4" w14:textId="77777777" w:rsidR="00756069" w:rsidRPr="00AE1D16" w:rsidRDefault="00756069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48B10" w14:textId="24011DF0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994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1" w:type="dxa"/>
          </w:tcPr>
          <w:p w14:paraId="7107DB92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F6C7E" w14:textId="738BE3F7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994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40" w:type="dxa"/>
          </w:tcPr>
          <w:p w14:paraId="147212BD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5A4E3" w14:textId="0FEEF38D" w:rsidR="00756069" w:rsidRPr="00AE1D16" w:rsidRDefault="0075606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D39C90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A2324" w14:textId="2B5B1F1E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994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</w:tr>
      <w:tr w:rsidR="00756069" w:rsidRPr="00AE1D16" w14:paraId="5EF4C2B8" w14:textId="77777777" w:rsidTr="0022146B">
        <w:tc>
          <w:tcPr>
            <w:tcW w:w="3690" w:type="dxa"/>
          </w:tcPr>
          <w:p w14:paraId="754C835F" w14:textId="77777777" w:rsidR="00756069" w:rsidRPr="00AE1D16" w:rsidRDefault="00756069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CEB2" w14:textId="731FE869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756069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269</w:t>
            </w:r>
            <w:r w:rsidR="00756069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241" w:type="dxa"/>
          </w:tcPr>
          <w:p w14:paraId="50FE4DD1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C2BE2" w14:textId="3FE4DD64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925E3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266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240" w:type="dxa"/>
          </w:tcPr>
          <w:p w14:paraId="532C5897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F6A60" w14:textId="05368F6A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756069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6CB0D6B0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91AC4" w14:textId="6C1E211C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2925E3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270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</w:t>
            </w:r>
          </w:p>
        </w:tc>
      </w:tr>
      <w:tr w:rsidR="00756069" w:rsidRPr="00AE1D16" w14:paraId="692A7383" w14:textId="77777777" w:rsidTr="0022146B">
        <w:tc>
          <w:tcPr>
            <w:tcW w:w="3690" w:type="dxa"/>
            <w:shd w:val="clear" w:color="auto" w:fill="auto"/>
            <w:vAlign w:val="bottom"/>
          </w:tcPr>
          <w:p w14:paraId="778CF1D7" w14:textId="3C5CBD97" w:rsidR="00756069" w:rsidRPr="00AE1D16" w:rsidRDefault="00250B88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E1D16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041" w:type="dxa"/>
            <w:gridSpan w:val="8"/>
            <w:shd w:val="clear" w:color="auto" w:fill="auto"/>
            <w:vAlign w:val="bottom"/>
          </w:tcPr>
          <w:p w14:paraId="7526B63F" w14:textId="1E947DB6" w:rsidR="00756069" w:rsidRPr="00AE1D16" w:rsidRDefault="00756069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56069" w:rsidRPr="00AE1D16" w14:paraId="58541E52" w14:textId="77777777" w:rsidTr="0022146B">
        <w:tc>
          <w:tcPr>
            <w:tcW w:w="3690" w:type="dxa"/>
            <w:shd w:val="clear" w:color="auto" w:fill="auto"/>
          </w:tcPr>
          <w:p w14:paraId="1C9E66B2" w14:textId="4546DB41" w:rsidR="00756069" w:rsidRPr="00AE1D16" w:rsidRDefault="00E93A22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041" w:type="dxa"/>
            <w:gridSpan w:val="8"/>
            <w:shd w:val="clear" w:color="auto" w:fill="auto"/>
            <w:vAlign w:val="bottom"/>
          </w:tcPr>
          <w:p w14:paraId="03D6890B" w14:textId="41A78236" w:rsidR="00756069" w:rsidRPr="00AE1D16" w:rsidRDefault="00756069" w:rsidP="00AE1D16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56069" w:rsidRPr="00AE1D16" w14:paraId="54429052" w14:textId="77777777" w:rsidTr="0022146B">
        <w:tc>
          <w:tcPr>
            <w:tcW w:w="3690" w:type="dxa"/>
            <w:shd w:val="clear" w:color="auto" w:fill="auto"/>
            <w:hideMark/>
          </w:tcPr>
          <w:p w14:paraId="6FF64168" w14:textId="77777777" w:rsidR="00756069" w:rsidRPr="00AE1D16" w:rsidRDefault="00756069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53834A2" w14:textId="77777777" w:rsidR="00756069" w:rsidRPr="00AE1D16" w:rsidRDefault="00756069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847FC72" w14:textId="77777777" w:rsidR="00756069" w:rsidRPr="00AE1D16" w:rsidRDefault="00756069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shd w:val="clear" w:color="auto" w:fill="auto"/>
          </w:tcPr>
          <w:p w14:paraId="2CAC9A33" w14:textId="77777777" w:rsidR="00756069" w:rsidRPr="00AE1D16" w:rsidRDefault="00756069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4A468DF" w14:textId="77777777" w:rsidR="00756069" w:rsidRPr="00AE1D16" w:rsidRDefault="00756069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625824C0" w14:textId="77777777" w:rsidR="00756069" w:rsidRPr="00AE1D16" w:rsidRDefault="00756069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86CFC3" w14:textId="77777777" w:rsidR="00756069" w:rsidRPr="00AE1D16" w:rsidRDefault="00756069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0DD48E6" w14:textId="77777777" w:rsidR="00756069" w:rsidRPr="00AE1D16" w:rsidRDefault="00756069" w:rsidP="00AE1D1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069" w:rsidRPr="00AE1D16" w14:paraId="7EE3E26D" w14:textId="77777777" w:rsidTr="0022146B">
        <w:tc>
          <w:tcPr>
            <w:tcW w:w="3690" w:type="dxa"/>
          </w:tcPr>
          <w:p w14:paraId="18A781CB" w14:textId="77777777" w:rsidR="00756069" w:rsidRPr="00AE1D16" w:rsidRDefault="00756069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6D2B00B7" w14:textId="4BDD77A0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1" w:type="dxa"/>
          </w:tcPr>
          <w:p w14:paraId="25C7609F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6CD27C37" w14:textId="48125D61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0" w:type="dxa"/>
          </w:tcPr>
          <w:p w14:paraId="61F43C9E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71C6764D" w14:textId="77777777" w:rsidR="00756069" w:rsidRPr="00AE1D16" w:rsidRDefault="00756069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B5604E" w14:textId="77777777" w:rsidR="00756069" w:rsidRPr="00AE1D16" w:rsidRDefault="00756069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7A3C85BF" w14:textId="0C52F23E" w:rsidR="00756069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756069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</w:tr>
      <w:tr w:rsidR="004E597B" w:rsidRPr="00AE1D16" w14:paraId="7F6E2061" w14:textId="77777777" w:rsidTr="0022146B">
        <w:tc>
          <w:tcPr>
            <w:tcW w:w="3690" w:type="dxa"/>
          </w:tcPr>
          <w:p w14:paraId="3A738798" w14:textId="195F549F" w:rsidR="004E597B" w:rsidRPr="00AE1D16" w:rsidRDefault="00DA7A5A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080" w:type="dxa"/>
          </w:tcPr>
          <w:p w14:paraId="7D2597C0" w14:textId="2FC9DFAE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1" w:type="dxa"/>
          </w:tcPr>
          <w:p w14:paraId="263B902C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56169F5B" w14:textId="2C0BBC5C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40" w:type="dxa"/>
          </w:tcPr>
          <w:p w14:paraId="3CEC48D1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4FB23CD6" w14:textId="31A87DF4" w:rsidR="004E597B" w:rsidRPr="00AE1D16" w:rsidRDefault="004E597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D4BF74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3C17339" w14:textId="66472511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</w:tr>
      <w:tr w:rsidR="004E597B" w:rsidRPr="00AE1D16" w14:paraId="6384F912" w14:textId="77777777" w:rsidTr="0022146B">
        <w:tc>
          <w:tcPr>
            <w:tcW w:w="3690" w:type="dxa"/>
          </w:tcPr>
          <w:p w14:paraId="07725B20" w14:textId="0874392A" w:rsidR="004E597B" w:rsidRPr="00AE1D16" w:rsidRDefault="004E597B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91E80EA" w14:textId="66539BFB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41" w:type="dxa"/>
            <w:vAlign w:val="bottom"/>
          </w:tcPr>
          <w:p w14:paraId="324463E1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04B88489" w14:textId="1B772E10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C12E6C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F1EB6FB" w14:textId="3C392930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401613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E9B8A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081ED9A" w14:textId="0EAD71B9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  <w:r w:rsidR="00401613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</w:p>
        </w:tc>
      </w:tr>
      <w:tr w:rsidR="004E597B" w:rsidRPr="00AE1D16" w14:paraId="6A270E0E" w14:textId="77777777" w:rsidTr="0022146B">
        <w:tc>
          <w:tcPr>
            <w:tcW w:w="3690" w:type="dxa"/>
            <w:hideMark/>
          </w:tcPr>
          <w:p w14:paraId="2E3066DA" w14:textId="77777777" w:rsidR="004E597B" w:rsidRPr="00AE1D16" w:rsidRDefault="004E597B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679DD" w14:textId="3FFBDB2F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993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41" w:type="dxa"/>
          </w:tcPr>
          <w:p w14:paraId="51DDBD65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7A8AD" w14:textId="77777777" w:rsidR="004E597B" w:rsidRPr="00AE1D16" w:rsidRDefault="004E597B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ACEDEA6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04C11" w14:textId="1C3A21D4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994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76B2DFC5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F803A" w14:textId="5F4F4E10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994</w:t>
            </w:r>
            <w:r w:rsidR="004E597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</w:tr>
      <w:tr w:rsidR="004E597B" w:rsidRPr="00AE1D16" w14:paraId="16904C92" w14:textId="77777777" w:rsidTr="0022146B">
        <w:tc>
          <w:tcPr>
            <w:tcW w:w="3690" w:type="dxa"/>
          </w:tcPr>
          <w:p w14:paraId="775318E2" w14:textId="77777777" w:rsidR="004E597B" w:rsidRPr="00AE1D16" w:rsidRDefault="004E597B" w:rsidP="00AE1D1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E8239" w14:textId="2DF7516B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244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1" w:type="dxa"/>
          </w:tcPr>
          <w:p w14:paraId="5E06A2BE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E2B4A" w14:textId="4B8A03CC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239</w:t>
            </w:r>
            <w:r w:rsidR="00401613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40" w:type="dxa"/>
          </w:tcPr>
          <w:p w14:paraId="31EF8EAD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13FB0" w14:textId="1CFB8C3A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006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38352FA9" w14:textId="77777777" w:rsidR="004E597B" w:rsidRPr="00AE1D16" w:rsidRDefault="004E597B" w:rsidP="00AE1D1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2F5F" w14:textId="6191BBB8" w:rsidR="004E597B" w:rsidRPr="00AE1D16" w:rsidRDefault="00E93A22" w:rsidP="00AE1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4E597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245</w:t>
            </w:r>
            <w:r w:rsidR="00401613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</w:tbl>
    <w:p w14:paraId="6A06ACF0" w14:textId="5B046444" w:rsidR="006156CC" w:rsidRPr="00AE1D16" w:rsidRDefault="006156CC" w:rsidP="00AE1D16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236060E" w14:textId="2C6A3B61" w:rsidR="001543B9" w:rsidRPr="00AE1D16" w:rsidRDefault="001543B9" w:rsidP="00AE1D16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</w:p>
    <w:p w14:paraId="4E3400CD" w14:textId="13441E2C" w:rsidR="004973D3" w:rsidRPr="00AE1D16" w:rsidRDefault="004973D3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5C41002B" w14:textId="77777777" w:rsidR="00C66851" w:rsidRPr="00AE1D16" w:rsidRDefault="00C66851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33BC90F2" w14:textId="0182C571" w:rsidR="001543B9" w:rsidRPr="00AE1D16" w:rsidRDefault="001543B9" w:rsidP="00AE1D16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86086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AE1D16">
        <w:rPr>
          <w:rFonts w:asciiTheme="majorBidi" w:hAnsiTheme="majorBidi" w:cstheme="majorBidi"/>
          <w:i/>
          <w:iCs/>
          <w:sz w:val="40"/>
          <w:szCs w:val="28"/>
        </w:rPr>
        <w:t xml:space="preserve"> </w:t>
      </w:r>
      <w:r w:rsidR="00C66851" w:rsidRPr="00AE1D16">
        <w:rPr>
          <w:rFonts w:asciiTheme="majorBidi" w:hAnsiTheme="majorBidi" w:cstheme="majorBidi"/>
          <w:i/>
          <w:iCs/>
          <w:sz w:val="40"/>
          <w:szCs w:val="28"/>
        </w:rPr>
        <w:tab/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5AF4BC6F" w14:textId="77777777" w:rsidR="00754C06" w:rsidRPr="00AE1D16" w:rsidRDefault="00754C06" w:rsidP="00AE1D16">
      <w:pPr>
        <w:spacing w:line="240" w:lineRule="auto"/>
        <w:ind w:left="360"/>
        <w:rPr>
          <w:rFonts w:asciiTheme="majorBidi" w:hAnsiTheme="majorBidi" w:cstheme="majorBidi"/>
          <w:i/>
          <w:iCs/>
          <w:sz w:val="22"/>
          <w:szCs w:val="22"/>
        </w:rPr>
      </w:pPr>
    </w:p>
    <w:p w14:paraId="641174A5" w14:textId="286637D7" w:rsidR="001543B9" w:rsidRPr="00AE1D16" w:rsidRDefault="001543B9" w:rsidP="00AE1D16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1862444A" w14:textId="77777777" w:rsidR="009846FF" w:rsidRPr="00AE1D16" w:rsidRDefault="009846FF" w:rsidP="00AE1D16">
      <w:pPr>
        <w:tabs>
          <w:tab w:val="left" w:pos="117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D8445A" w14:textId="0F3CE8AC" w:rsidR="001543B9" w:rsidRPr="00AE1D16" w:rsidRDefault="001543B9" w:rsidP="00AE1D16">
      <w:pPr>
        <w:spacing w:line="240" w:lineRule="auto"/>
        <w:ind w:left="1710" w:right="533" w:hanging="63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</w:rPr>
        <w:t>(</w:t>
      </w:r>
      <w:r w:rsidR="00786086" w:rsidRPr="00AE1D16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) </w:t>
      </w:r>
      <w:r w:rsidR="00C66851" w:rsidRPr="00AE1D16">
        <w:rPr>
          <w:rFonts w:asciiTheme="majorBidi" w:hAnsiTheme="majorBidi" w:cstheme="majorBidi"/>
          <w:sz w:val="28"/>
          <w:szCs w:val="28"/>
        </w:rPr>
        <w:tab/>
      </w:r>
      <w:r w:rsidRPr="00AE1D16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CE5B77A" w14:textId="076563BD" w:rsidR="001543B9" w:rsidRPr="00AE1D16" w:rsidRDefault="001543B9" w:rsidP="00AE1D16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  <w:lang w:val="en-GB"/>
        </w:rPr>
      </w:pPr>
    </w:p>
    <w:p w14:paraId="194E8F6B" w14:textId="0CC0D7AD" w:rsidR="001543B9" w:rsidRPr="00AE1D16" w:rsidRDefault="001543B9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</w:t>
      </w:r>
      <w:r w:rsidR="00784268" w:rsidRPr="00AE1D16">
        <w:rPr>
          <w:rFonts w:asciiTheme="majorBidi" w:hAnsiTheme="majorBidi" w:cstheme="majorBidi" w:hint="cs"/>
          <w:sz w:val="28"/>
          <w:szCs w:val="28"/>
          <w:cs/>
        </w:rPr>
        <w:t xml:space="preserve"> สัญญาก่อสร้าง และ</w:t>
      </w:r>
      <w:r w:rsidR="00784268" w:rsidRPr="00AE1D16">
        <w:rPr>
          <w:rFonts w:asciiTheme="majorBidi" w:hAnsiTheme="majorBidi" w:cstheme="majorBidi"/>
          <w:sz w:val="28"/>
          <w:szCs w:val="28"/>
          <w:cs/>
        </w:rPr>
        <w:t>สัญญาซ่อมบำรุง</w:t>
      </w:r>
      <w:r w:rsidRPr="00AE1D16">
        <w:rPr>
          <w:rFonts w:asciiTheme="majorBidi" w:hAnsiTheme="majorBidi" w:cstheme="majorBidi"/>
          <w:sz w:val="28"/>
          <w:szCs w:val="28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0EAAF18" w14:textId="4240042D" w:rsidR="001543B9" w:rsidRPr="00AE1D16" w:rsidRDefault="001543B9" w:rsidP="00AE1D16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836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184"/>
        <w:gridCol w:w="899"/>
        <w:gridCol w:w="184"/>
        <w:gridCol w:w="896"/>
        <w:gridCol w:w="184"/>
        <w:gridCol w:w="892"/>
        <w:gridCol w:w="180"/>
        <w:gridCol w:w="806"/>
      </w:tblGrid>
      <w:tr w:rsidR="0022146B" w:rsidRPr="00AE1D16" w14:paraId="16ECFD15" w14:textId="77777777" w:rsidTr="00EF29F3">
        <w:trPr>
          <w:cantSplit/>
          <w:tblHeader/>
        </w:trPr>
        <w:tc>
          <w:tcPr>
            <w:tcW w:w="3060" w:type="dxa"/>
            <w:vAlign w:val="bottom"/>
          </w:tcPr>
          <w:p w14:paraId="2C2CDEC1" w14:textId="77777777" w:rsidR="0022146B" w:rsidRPr="00AE1D16" w:rsidRDefault="0022146B" w:rsidP="00AE1D16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305" w:type="dxa"/>
            <w:gridSpan w:val="9"/>
          </w:tcPr>
          <w:p w14:paraId="023A7025" w14:textId="560072F9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E1D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2146B" w:rsidRPr="00AE1D16" w14:paraId="71E4B7CF" w14:textId="77777777" w:rsidTr="00B6241B">
        <w:trPr>
          <w:cantSplit/>
          <w:tblHeader/>
        </w:trPr>
        <w:tc>
          <w:tcPr>
            <w:tcW w:w="3060" w:type="dxa"/>
            <w:vAlign w:val="bottom"/>
          </w:tcPr>
          <w:p w14:paraId="53A48348" w14:textId="77777777" w:rsidR="0022146B" w:rsidRPr="00AE1D16" w:rsidRDefault="0022146B" w:rsidP="00AE1D16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243" w:type="dxa"/>
            <w:gridSpan w:val="5"/>
          </w:tcPr>
          <w:p w14:paraId="0E53D191" w14:textId="0C2E7A6E" w:rsidR="0022146B" w:rsidRPr="00AE1D16" w:rsidRDefault="00E93A22" w:rsidP="00AE1D16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" w:type="dxa"/>
          </w:tcPr>
          <w:p w14:paraId="409B5C6D" w14:textId="77777777" w:rsidR="0022146B" w:rsidRPr="00AE1D16" w:rsidRDefault="0022146B" w:rsidP="00AE1D16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8" w:type="dxa"/>
            <w:gridSpan w:val="3"/>
          </w:tcPr>
          <w:p w14:paraId="25A2CED0" w14:textId="2FFC7A77" w:rsidR="0022146B" w:rsidRPr="00AE1D16" w:rsidRDefault="00E93A22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2146B" w:rsidRPr="00AE1D16" w14:paraId="749ED033" w14:textId="77777777" w:rsidTr="0022146B">
        <w:trPr>
          <w:cantSplit/>
          <w:tblHeader/>
        </w:trPr>
        <w:tc>
          <w:tcPr>
            <w:tcW w:w="3060" w:type="dxa"/>
            <w:vAlign w:val="bottom"/>
          </w:tcPr>
          <w:p w14:paraId="02915843" w14:textId="77777777" w:rsidR="0022146B" w:rsidRPr="00D27D0B" w:rsidRDefault="0022146B" w:rsidP="00AE1D16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D27D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2F67C6C8" w14:textId="3274308A" w:rsidR="0022146B" w:rsidRPr="00AE1D16" w:rsidRDefault="0022146B" w:rsidP="007D2FCE">
            <w:pPr>
              <w:pStyle w:val="acctfourfigures"/>
              <w:tabs>
                <w:tab w:val="left" w:pos="72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7D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E93A22" w:rsidRPr="00D27D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D27D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D27D0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</w:tcPr>
          <w:p w14:paraId="6EE654ED" w14:textId="77777777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3B41A9B8" w14:textId="1E459809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4" w:type="dxa"/>
          </w:tcPr>
          <w:p w14:paraId="6118C11F" w14:textId="77777777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CB5C804" w14:textId="77777777" w:rsidR="0022146B" w:rsidRPr="00AE1D16" w:rsidRDefault="0022146B" w:rsidP="00AE1D16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</w:t>
            </w:r>
          </w:p>
          <w:p w14:paraId="13195A30" w14:textId="4E2A6D74" w:rsidR="0022146B" w:rsidRPr="00AE1D16" w:rsidRDefault="0022146B" w:rsidP="00AE1D16">
            <w:pPr>
              <w:pStyle w:val="BodyText"/>
              <w:spacing w:after="0" w:line="240" w:lineRule="auto"/>
              <w:ind w:left="-7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สวีเดน</w:t>
            </w:r>
          </w:p>
        </w:tc>
        <w:tc>
          <w:tcPr>
            <w:tcW w:w="184" w:type="dxa"/>
          </w:tcPr>
          <w:p w14:paraId="7F55074B" w14:textId="77777777" w:rsidR="0022146B" w:rsidRPr="00AE1D16" w:rsidRDefault="0022146B" w:rsidP="00AE1D16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22F88A1" w14:textId="77777777" w:rsidR="0022146B" w:rsidRPr="00AE1D16" w:rsidRDefault="0022146B" w:rsidP="00AE1D16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330FA2" w14:textId="77777777" w:rsidR="0022146B" w:rsidRPr="00AE1D16" w:rsidRDefault="0022146B" w:rsidP="00AE1D16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05CF61" w14:textId="2622A189" w:rsidR="0022146B" w:rsidRPr="00AE1D16" w:rsidRDefault="0022146B" w:rsidP="00AE1D16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4" w:type="dxa"/>
          </w:tcPr>
          <w:p w14:paraId="0EE6F871" w14:textId="53462BA9" w:rsidR="0022146B" w:rsidRPr="00AE1D16" w:rsidRDefault="0022146B" w:rsidP="00AE1D16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239DD345" w14:textId="77777777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</w:t>
            </w:r>
          </w:p>
          <w:p w14:paraId="4DD5CF35" w14:textId="78BEB1C4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80" w:type="dxa"/>
          </w:tcPr>
          <w:p w14:paraId="1E7AFB06" w14:textId="77777777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6EFCD5B1" w14:textId="77777777" w:rsidR="0022146B" w:rsidRPr="00AE1D16" w:rsidRDefault="0022146B" w:rsidP="00AE1D16">
            <w:pPr>
              <w:pStyle w:val="BodyText"/>
              <w:spacing w:after="0"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เงินเยนญี่ปุ่น</w:t>
            </w:r>
          </w:p>
        </w:tc>
      </w:tr>
      <w:tr w:rsidR="0022146B" w:rsidRPr="00AE1D16" w14:paraId="573EE416" w14:textId="77777777" w:rsidTr="001B038E">
        <w:trPr>
          <w:cantSplit/>
        </w:trPr>
        <w:tc>
          <w:tcPr>
            <w:tcW w:w="3060" w:type="dxa"/>
          </w:tcPr>
          <w:p w14:paraId="596DEB08" w14:textId="77777777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05" w:type="dxa"/>
            <w:gridSpan w:val="9"/>
          </w:tcPr>
          <w:p w14:paraId="65DFD6C3" w14:textId="4B869AD8" w:rsidR="0022146B" w:rsidRPr="00AE1D16" w:rsidRDefault="0022146B" w:rsidP="00AE1D1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2146B" w:rsidRPr="00AE1D16" w14:paraId="1C997E01" w14:textId="77777777" w:rsidTr="0022146B">
        <w:trPr>
          <w:cantSplit/>
        </w:trPr>
        <w:tc>
          <w:tcPr>
            <w:tcW w:w="3060" w:type="dxa"/>
            <w:hideMark/>
          </w:tcPr>
          <w:p w14:paraId="3CA8EBA8" w14:textId="77777777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76558E9" w14:textId="3030DC0F" w:rsidR="0022146B" w:rsidRPr="00AE1D16" w:rsidRDefault="00E93A22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84" w:type="dxa"/>
            <w:vAlign w:val="bottom"/>
          </w:tcPr>
          <w:p w14:paraId="4610A40F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BA9335F" w14:textId="3739BC7B" w:rsidR="0022146B" w:rsidRPr="00AE1D16" w:rsidRDefault="0022146B" w:rsidP="00AE1D16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761E618F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C1F852D" w14:textId="7DA3086F" w:rsidR="0022146B" w:rsidRPr="00AE1D16" w:rsidRDefault="0022146B" w:rsidP="00AE1D16">
            <w:pPr>
              <w:tabs>
                <w:tab w:val="decimal" w:pos="5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2F93DE0" w14:textId="6BD24149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hideMark/>
          </w:tcPr>
          <w:p w14:paraId="3EC7A7EC" w14:textId="0E7C3F35" w:rsidR="0022146B" w:rsidRPr="00AE1D16" w:rsidRDefault="00E93A22" w:rsidP="00AE1D16">
            <w:pPr>
              <w:tabs>
                <w:tab w:val="decimal" w:pos="456"/>
              </w:tabs>
              <w:spacing w:line="240" w:lineRule="auto"/>
              <w:ind w:left="-84" w:right="-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0C81D1A5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hideMark/>
          </w:tcPr>
          <w:p w14:paraId="6B54504D" w14:textId="29720442" w:rsidR="0022146B" w:rsidRPr="00AE1D16" w:rsidRDefault="0022146B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2146B" w:rsidRPr="00AE1D16" w14:paraId="4DC694F6" w14:textId="77777777" w:rsidTr="0022146B">
        <w:trPr>
          <w:cantSplit/>
        </w:trPr>
        <w:tc>
          <w:tcPr>
            <w:tcW w:w="3060" w:type="dxa"/>
          </w:tcPr>
          <w:p w14:paraId="05A85767" w14:textId="5422389E" w:rsidR="00C92735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="00C927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สถาบันการเงินระยะสั้น</w:t>
            </w:r>
          </w:p>
          <w:p w14:paraId="3CF6BB92" w14:textId="0E07C92E" w:rsidR="0022146B" w:rsidRPr="00AE1D16" w:rsidRDefault="00C92735" w:rsidP="00C92735">
            <w:pPr>
              <w:spacing w:line="240" w:lineRule="auto"/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2146B"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080" w:type="dxa"/>
          </w:tcPr>
          <w:p w14:paraId="1557FFB2" w14:textId="77777777" w:rsidR="00C92735" w:rsidRDefault="00C92735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869FE9" w14:textId="27036458" w:rsidR="0022146B" w:rsidRPr="00AE1D16" w:rsidRDefault="00E93A22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652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4" w:type="dxa"/>
            <w:vAlign w:val="bottom"/>
          </w:tcPr>
          <w:p w14:paraId="27B19F9D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EDCE101" w14:textId="77777777" w:rsidR="00C92735" w:rsidRDefault="00C92735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4CA2481" w14:textId="6BF91D10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C2956E2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84ED176" w14:textId="77777777" w:rsidR="00C92735" w:rsidRDefault="00C92735" w:rsidP="00AE1D16">
            <w:pPr>
              <w:tabs>
                <w:tab w:val="decimal" w:pos="5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54EB2089" w14:textId="0AB0B650" w:rsidR="0022146B" w:rsidRPr="00AE1D16" w:rsidRDefault="0022146B" w:rsidP="00AE1D16">
            <w:pPr>
              <w:tabs>
                <w:tab w:val="decimal" w:pos="5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4753AA07" w14:textId="604512B2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51E0BAF6" w14:textId="77777777" w:rsidR="00C92735" w:rsidRDefault="00C92735" w:rsidP="00AE1D16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FAEA24F" w14:textId="42C670C3" w:rsidR="0022146B" w:rsidRPr="00AE1D16" w:rsidRDefault="0022146B" w:rsidP="00AE1D16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5B3C0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568542C0" w14:textId="77777777" w:rsidR="00C92735" w:rsidRDefault="00C92735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F1D9AC1" w14:textId="35714C34" w:rsidR="0022146B" w:rsidRPr="00AE1D16" w:rsidRDefault="0022146B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2146B" w:rsidRPr="00AE1D16" w14:paraId="0CE0E7B2" w14:textId="77777777" w:rsidTr="0022146B">
        <w:trPr>
          <w:cantSplit/>
        </w:trPr>
        <w:tc>
          <w:tcPr>
            <w:tcW w:w="3060" w:type="dxa"/>
            <w:hideMark/>
          </w:tcPr>
          <w:p w14:paraId="4783B2B9" w14:textId="77777777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26C2C30" w14:textId="5F635F45" w:rsidR="0022146B" w:rsidRPr="00AE1D16" w:rsidRDefault="00E93A22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84" w:type="dxa"/>
            <w:vAlign w:val="bottom"/>
          </w:tcPr>
          <w:p w14:paraId="2AE80422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4F74798" w14:textId="5629FA12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33F59F5B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1AF43C4" w14:textId="56E8918E" w:rsidR="0022146B" w:rsidRPr="00AE1D16" w:rsidRDefault="0022146B" w:rsidP="00AE1D16">
            <w:pPr>
              <w:tabs>
                <w:tab w:val="decimal" w:pos="5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CCD4F37" w14:textId="5B4C1ADC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hideMark/>
          </w:tcPr>
          <w:p w14:paraId="3B64AF79" w14:textId="0E77AB41" w:rsidR="0022146B" w:rsidRPr="00AE1D16" w:rsidRDefault="00E93A22" w:rsidP="00AE1D16">
            <w:pPr>
              <w:tabs>
                <w:tab w:val="decimal" w:pos="456"/>
              </w:tabs>
              <w:spacing w:line="240" w:lineRule="auto"/>
              <w:ind w:left="-84" w:right="-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bottom"/>
          </w:tcPr>
          <w:p w14:paraId="20AC7B2B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hideMark/>
          </w:tcPr>
          <w:p w14:paraId="13FDDBAB" w14:textId="74A2EAD6" w:rsidR="0022146B" w:rsidRPr="00AE1D16" w:rsidRDefault="0022146B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2146B" w:rsidRPr="00AE1D16" w14:paraId="32D4D7E4" w14:textId="77777777" w:rsidTr="0022146B">
        <w:trPr>
          <w:cantSplit/>
        </w:trPr>
        <w:tc>
          <w:tcPr>
            <w:tcW w:w="3060" w:type="dxa"/>
          </w:tcPr>
          <w:p w14:paraId="305714ED" w14:textId="0340C35E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17CA97C0" w14:textId="66938FD7" w:rsidR="0022146B" w:rsidRPr="00AE1D16" w:rsidRDefault="0022146B" w:rsidP="00AE1D16">
            <w:pPr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22C5772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477A974" w14:textId="201EB154" w:rsidR="0022146B" w:rsidRPr="00AE1D16" w:rsidRDefault="00E93A22" w:rsidP="00AE1D16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84" w:type="dxa"/>
          </w:tcPr>
          <w:p w14:paraId="3DAC94EB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0D9C3AE" w14:textId="3A99B837" w:rsidR="0022146B" w:rsidRPr="00AE1D16" w:rsidRDefault="0022146B" w:rsidP="00AE1D16">
            <w:pPr>
              <w:tabs>
                <w:tab w:val="decimal" w:pos="5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D34A88D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</w:tcPr>
          <w:p w14:paraId="483307DB" w14:textId="76FEAA33" w:rsidR="0022146B" w:rsidRPr="00AE1D16" w:rsidRDefault="0022146B" w:rsidP="00AE1D16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C14635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59AF3D70" w14:textId="22D45280" w:rsidR="0022146B" w:rsidRPr="00AE1D16" w:rsidRDefault="0022146B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2146B" w:rsidRPr="00AE1D16" w14:paraId="452D21B6" w14:textId="77777777" w:rsidTr="0022146B">
        <w:trPr>
          <w:cantSplit/>
        </w:trPr>
        <w:tc>
          <w:tcPr>
            <w:tcW w:w="3060" w:type="dxa"/>
            <w:hideMark/>
          </w:tcPr>
          <w:p w14:paraId="2B255076" w14:textId="77777777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518C8C91" w14:textId="0269D279" w:rsidR="0022146B" w:rsidRPr="00AE1D16" w:rsidRDefault="0022146B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17F97E61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6D9282FA" w14:textId="1D16714E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22E98975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7AF4B7FA" w14:textId="00D0C564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081DDE4A" w14:textId="0BC76184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2" w:type="dxa"/>
            <w:vAlign w:val="bottom"/>
            <w:hideMark/>
          </w:tcPr>
          <w:p w14:paraId="7CE583B0" w14:textId="094EA127" w:rsidR="0022146B" w:rsidRPr="00AE1D16" w:rsidRDefault="0022146B" w:rsidP="00AE1D16">
            <w:pPr>
              <w:tabs>
                <w:tab w:val="decimal" w:pos="456"/>
              </w:tabs>
              <w:spacing w:line="240" w:lineRule="auto"/>
              <w:ind w:left="-84" w:right="-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BF9E9BB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  <w:hideMark/>
          </w:tcPr>
          <w:p w14:paraId="0D8868E7" w14:textId="3CD22E34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2146B" w:rsidRPr="00AE1D16" w14:paraId="6BE8ABF7" w14:textId="77777777" w:rsidTr="0022146B">
        <w:trPr>
          <w:cantSplit/>
        </w:trPr>
        <w:tc>
          <w:tcPr>
            <w:tcW w:w="3060" w:type="dxa"/>
            <w:hideMark/>
          </w:tcPr>
          <w:p w14:paraId="6F731B01" w14:textId="5FE692D0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C9273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2DDFF80A" w14:textId="5EBA86A7" w:rsidR="0022146B" w:rsidRPr="00AE1D16" w:rsidRDefault="0022146B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043B6915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5211DA1" w14:textId="285E2D90" w:rsidR="0022146B" w:rsidRPr="00AE1D16" w:rsidRDefault="0022146B" w:rsidP="00AE1D16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7DF85D44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</w:tcPr>
          <w:p w14:paraId="368E15E6" w14:textId="4BB969D6" w:rsidR="0022146B" w:rsidRPr="00AE1D16" w:rsidRDefault="0022146B" w:rsidP="00AE1D16">
            <w:pPr>
              <w:tabs>
                <w:tab w:val="decimal" w:pos="5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52BFA61F" w14:textId="1942E669" w:rsidR="0022146B" w:rsidRPr="00AE1D16" w:rsidRDefault="0022146B" w:rsidP="00AE1D16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  <w:hideMark/>
          </w:tcPr>
          <w:p w14:paraId="1D54E455" w14:textId="0DDA6183" w:rsidR="0022146B" w:rsidRPr="00AE1D16" w:rsidRDefault="0022146B" w:rsidP="00AE1D16">
            <w:pPr>
              <w:tabs>
                <w:tab w:val="decimal" w:pos="456"/>
              </w:tabs>
              <w:spacing w:line="240" w:lineRule="auto"/>
              <w:ind w:left="-84" w:right="-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CC84806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  <w:hideMark/>
          </w:tcPr>
          <w:p w14:paraId="0A800266" w14:textId="781645CA" w:rsidR="0022146B" w:rsidRPr="00AE1D16" w:rsidRDefault="0022146B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2146B" w:rsidRPr="00AE1D16" w14:paraId="62147FFD" w14:textId="77777777" w:rsidTr="0022146B">
        <w:trPr>
          <w:cantSplit/>
        </w:trPr>
        <w:tc>
          <w:tcPr>
            <w:tcW w:w="3060" w:type="dxa"/>
          </w:tcPr>
          <w:p w14:paraId="046B0A47" w14:textId="3B530EE9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เงินกู้ยืมระยะยาวจากสถานบันการเงิน</w:t>
            </w:r>
          </w:p>
        </w:tc>
        <w:tc>
          <w:tcPr>
            <w:tcW w:w="1080" w:type="dxa"/>
            <w:vAlign w:val="bottom"/>
          </w:tcPr>
          <w:p w14:paraId="1975FE37" w14:textId="2C9C5916" w:rsidR="0022146B" w:rsidRPr="00AE1D16" w:rsidRDefault="0022146B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732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5EA65534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C24D7B4" w14:textId="05E18ADB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07D9B3E6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654E1649" w14:textId="528EBFE3" w:rsidR="0022146B" w:rsidRPr="00AE1D16" w:rsidRDefault="0022146B" w:rsidP="00AE1D16">
            <w:pPr>
              <w:tabs>
                <w:tab w:val="decimal" w:pos="5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9C4AF56" w14:textId="03EAE489" w:rsidR="0022146B" w:rsidRPr="00AE1D16" w:rsidRDefault="0022146B" w:rsidP="00AE1D16">
            <w:pPr>
              <w:tabs>
                <w:tab w:val="decimal" w:pos="6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59871962" w14:textId="21F2215C" w:rsidR="0022146B" w:rsidRPr="00AE1D16" w:rsidRDefault="0022146B" w:rsidP="00AE1D16">
            <w:pPr>
              <w:tabs>
                <w:tab w:val="decimal" w:pos="5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E5A5B6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3B12FA2E" w14:textId="60F681EA" w:rsidR="0022146B" w:rsidRPr="00AE1D16" w:rsidRDefault="0022146B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2146B" w:rsidRPr="00AE1D16" w14:paraId="2290E362" w14:textId="77777777" w:rsidTr="0022146B">
        <w:trPr>
          <w:cantSplit/>
        </w:trPr>
        <w:tc>
          <w:tcPr>
            <w:tcW w:w="3060" w:type="dxa"/>
            <w:hideMark/>
          </w:tcPr>
          <w:p w14:paraId="581A0350" w14:textId="77777777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DF325" w14:textId="2B7F71B9" w:rsidR="0022146B" w:rsidRPr="00AE1D16" w:rsidRDefault="0022146B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055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4165BF8A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26229AA3" w14:textId="2038E73A" w:rsidR="0022146B" w:rsidRPr="00AE1D16" w:rsidRDefault="0022146B" w:rsidP="00AE1D16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165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</w:tcPr>
          <w:p w14:paraId="6C50C6F2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1A3BEA10" w14:textId="14FBC57B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6542474E" w14:textId="7FB9E966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65D45" w14:textId="4B304EE8" w:rsidR="0022146B" w:rsidRPr="00AE1D16" w:rsidRDefault="00E93A22" w:rsidP="00AE1D16">
            <w:pPr>
              <w:tabs>
                <w:tab w:val="decimal" w:pos="456"/>
              </w:tabs>
              <w:spacing w:line="240" w:lineRule="auto"/>
              <w:ind w:left="-84" w:right="-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</w:t>
            </w:r>
            <w:r w:rsidR="0022146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bottom"/>
          </w:tcPr>
          <w:p w14:paraId="0124E30E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275265" w14:textId="7FA87AEA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2146B" w:rsidRPr="00AE1D16" w14:paraId="1EFFDF42" w14:textId="77777777" w:rsidTr="0022146B">
        <w:trPr>
          <w:cantSplit/>
        </w:trPr>
        <w:tc>
          <w:tcPr>
            <w:tcW w:w="3060" w:type="dxa"/>
            <w:hideMark/>
          </w:tcPr>
          <w:p w14:paraId="2B6FDAD4" w14:textId="3F72057E" w:rsidR="0022146B" w:rsidRPr="00AE1D16" w:rsidRDefault="0022146B" w:rsidP="00AE1D16">
            <w:pPr>
              <w:ind w:left="191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(ขาย)</w:t>
            </w:r>
            <w:r w:rsidRPr="00AE1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เงินตราต่างประเทศล่วงหน้า 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7D2AC1A4" w14:textId="39CA7B81" w:rsidR="0022146B" w:rsidRPr="00AE1D16" w:rsidRDefault="00E93A22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" w:type="dxa"/>
            <w:vAlign w:val="bottom"/>
          </w:tcPr>
          <w:p w14:paraId="6C53AD7B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E81117E" w14:textId="77777777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0320016" w14:textId="42CC7088" w:rsidR="0022146B" w:rsidRPr="00AE1D16" w:rsidRDefault="00E93A22" w:rsidP="00AE1D16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413</w:t>
            </w:r>
            <w:r w:rsidR="0022146B"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84" w:type="dxa"/>
          </w:tcPr>
          <w:p w14:paraId="31A5F1B9" w14:textId="77777777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</w:tcPr>
          <w:p w14:paraId="7F10078B" w14:textId="77777777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BA30EB1" w14:textId="38891C50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062EAEAA" w14:textId="078F32F8" w:rsidR="0022146B" w:rsidRPr="00AE1D16" w:rsidRDefault="0022146B" w:rsidP="00AE1D16">
            <w:pPr>
              <w:pStyle w:val="acctfourfigures"/>
              <w:tabs>
                <w:tab w:val="decimal" w:pos="533"/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892" w:type="dxa"/>
            <w:vAlign w:val="bottom"/>
            <w:hideMark/>
          </w:tcPr>
          <w:p w14:paraId="47EF7059" w14:textId="2C0E47F5" w:rsidR="0022146B" w:rsidRPr="00AE1D16" w:rsidRDefault="0022146B" w:rsidP="00AE1D16">
            <w:pPr>
              <w:tabs>
                <w:tab w:val="decimal" w:pos="456"/>
              </w:tabs>
              <w:spacing w:line="240" w:lineRule="auto"/>
              <w:ind w:left="-84" w:right="-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</w:t>
            </w: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7B5CFD6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  <w:hideMark/>
          </w:tcPr>
          <w:p w14:paraId="24F325DA" w14:textId="6CD16AF0" w:rsidR="0022146B" w:rsidRPr="00AE1D16" w:rsidRDefault="0022146B" w:rsidP="00AE1D16">
            <w:pPr>
              <w:tabs>
                <w:tab w:val="decimal" w:pos="4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2146B" w:rsidRPr="00AE1D16" w14:paraId="19B693E5" w14:textId="77777777" w:rsidTr="0022146B">
        <w:trPr>
          <w:cantSplit/>
        </w:trPr>
        <w:tc>
          <w:tcPr>
            <w:tcW w:w="3060" w:type="dxa"/>
            <w:hideMark/>
          </w:tcPr>
          <w:p w14:paraId="034149D0" w14:textId="77777777" w:rsidR="0022146B" w:rsidRPr="00AE1D16" w:rsidRDefault="0022146B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96B74" w14:textId="3C8F06C3" w:rsidR="0022146B" w:rsidRPr="00AE1D16" w:rsidRDefault="0022146B" w:rsidP="00AE1D16">
            <w:pPr>
              <w:tabs>
                <w:tab w:val="decimal" w:pos="57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043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365C3881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A7818" w14:textId="6F04F592" w:rsidR="0022146B" w:rsidRPr="00AE1D16" w:rsidRDefault="00E93A22" w:rsidP="00AE1D16">
            <w:pPr>
              <w:tabs>
                <w:tab w:val="decimal" w:pos="460"/>
              </w:tabs>
              <w:spacing w:line="240" w:lineRule="auto"/>
              <w:ind w:left="-79" w:right="-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247</w:t>
            </w:r>
            <w:r w:rsidR="0022146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184" w:type="dxa"/>
          </w:tcPr>
          <w:p w14:paraId="18F0EABB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926F3" w14:textId="32A662C7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" w:type="dxa"/>
            <w:vAlign w:val="bottom"/>
          </w:tcPr>
          <w:p w14:paraId="48277C2B" w14:textId="0CEE34B8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D346D4" w14:textId="4399AE83" w:rsidR="0022146B" w:rsidRPr="00AE1D16" w:rsidRDefault="00E93A22" w:rsidP="00AE1D16">
            <w:pPr>
              <w:tabs>
                <w:tab w:val="decimal" w:pos="456"/>
              </w:tabs>
              <w:spacing w:line="240" w:lineRule="auto"/>
              <w:ind w:left="-84" w:right="-8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22146B"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0" w:type="dxa"/>
            <w:vAlign w:val="bottom"/>
          </w:tcPr>
          <w:p w14:paraId="1D50F840" w14:textId="77777777" w:rsidR="0022146B" w:rsidRPr="00AE1D16" w:rsidRDefault="0022146B" w:rsidP="00AE1D16">
            <w:pPr>
              <w:pStyle w:val="acctfourfigures"/>
              <w:tabs>
                <w:tab w:val="decimal" w:pos="7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5082CC" w14:textId="56ED983F" w:rsidR="0022146B" w:rsidRPr="00AE1D16" w:rsidRDefault="0022146B" w:rsidP="00AE1D16">
            <w:pPr>
              <w:tabs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</w:t>
            </w:r>
            <w:r w:rsidRPr="00AE1D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30C6BA69" w14:textId="36E6B3F7" w:rsidR="00C366B4" w:rsidRPr="00AE1D16" w:rsidRDefault="00C366B4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4B92ECE3" w14:textId="5E96985B" w:rsidR="00C66851" w:rsidRPr="00AE1D16" w:rsidRDefault="00C66851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525FB75F" w14:textId="3D0A88F6" w:rsidR="00C66851" w:rsidRPr="00AE1D16" w:rsidRDefault="00C66851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583509DA" w14:textId="05C7CACA" w:rsidR="00C66851" w:rsidRPr="00AE1D16" w:rsidRDefault="00C66851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5CBB4BA6" w14:textId="1851F5DA" w:rsidR="00C66851" w:rsidRPr="00AE1D16" w:rsidRDefault="00C66851" w:rsidP="00AE1D16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2"/>
          <w:szCs w:val="22"/>
        </w:rPr>
      </w:pPr>
    </w:p>
    <w:p w14:paraId="001C523B" w14:textId="77777777" w:rsidR="00C41EB4" w:rsidRPr="00AE1D16" w:rsidRDefault="00C41EB4" w:rsidP="00AE1D16">
      <w:pPr>
        <w:spacing w:line="240" w:lineRule="auto"/>
        <w:ind w:left="171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/>
          <w:i/>
          <w:iCs/>
          <w:sz w:val="28"/>
          <w:szCs w:val="28"/>
          <w:cs/>
        </w:rPr>
        <w:t>สัญญาซื้อขายเงินตราต่างประเทศล่วงหน้า</w:t>
      </w:r>
    </w:p>
    <w:p w14:paraId="598B549C" w14:textId="77777777" w:rsidR="00C41EB4" w:rsidRPr="00AE1D16" w:rsidRDefault="00C41EB4" w:rsidP="00AE1D16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5139C0D6" w14:textId="5AA84D43" w:rsidR="00C41EB4" w:rsidRPr="00AE1D16" w:rsidRDefault="00C41EB4" w:rsidP="00AE1D16">
      <w:pPr>
        <w:spacing w:line="240" w:lineRule="auto"/>
        <w:ind w:left="1710"/>
        <w:rPr>
          <w:rFonts w:asciiTheme="majorBidi" w:hAnsiTheme="majorBidi"/>
          <w:i/>
          <w:iCs/>
          <w:sz w:val="28"/>
          <w:szCs w:val="28"/>
        </w:rPr>
      </w:pPr>
      <w:r w:rsidRPr="00AE1D1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/>
          <w:sz w:val="28"/>
          <w:szCs w:val="28"/>
        </w:rPr>
        <w:t>30</w:t>
      </w:r>
      <w:r w:rsidRPr="00AE1D16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E93A22" w:rsidRPr="00E93A22">
        <w:rPr>
          <w:rFonts w:asciiTheme="majorBidi" w:hAnsiTheme="majorBidi"/>
          <w:sz w:val="28"/>
          <w:szCs w:val="28"/>
        </w:rPr>
        <w:t>2565</w:t>
      </w:r>
      <w:r w:rsidRPr="00AE1D16">
        <w:rPr>
          <w:rFonts w:asciiTheme="majorBidi" w:hAnsiTheme="majorBidi"/>
          <w:sz w:val="28"/>
          <w:szCs w:val="28"/>
          <w:cs/>
        </w:rPr>
        <w:t xml:space="preserve"> กลุ่มบริษัทได้ทำสัญญาซื้อขายเงินตราต่างประเทศล่วงหน้าหลายสัญญากับสถาบันการเงิน</w:t>
      </w:r>
      <w:r w:rsidR="007336DF" w:rsidRPr="00AE1D16">
        <w:rPr>
          <w:rFonts w:asciiTheme="majorBidi" w:hAnsiTheme="majorBidi"/>
          <w:sz w:val="28"/>
          <w:szCs w:val="28"/>
          <w:cs/>
        </w:rPr>
        <w:t>หลายแห่ง</w:t>
      </w:r>
      <w:r w:rsidRPr="00AE1D16">
        <w:rPr>
          <w:rFonts w:asciiTheme="majorBidi" w:hAnsiTheme="majorBidi"/>
          <w:sz w:val="28"/>
          <w:szCs w:val="28"/>
          <w:cs/>
        </w:rPr>
        <w:t xml:space="preserve"> โดยทำสัญญาซื้อสกุลเงินเหรียญสหรัฐอเมริกาจำนวน </w:t>
      </w:r>
      <w:r w:rsidR="00E93A22" w:rsidRPr="00E93A22">
        <w:rPr>
          <w:rFonts w:asciiTheme="majorBidi" w:hAnsiTheme="majorBidi"/>
          <w:sz w:val="28"/>
          <w:szCs w:val="28"/>
        </w:rPr>
        <w:t>1</w:t>
      </w:r>
      <w:r w:rsidRPr="00AE1D16">
        <w:rPr>
          <w:rFonts w:asciiTheme="majorBidi" w:hAnsiTheme="majorBidi"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sz w:val="28"/>
          <w:szCs w:val="28"/>
        </w:rPr>
        <w:t>54</w:t>
      </w:r>
      <w:r w:rsidRPr="00AE1D16">
        <w:rPr>
          <w:rFonts w:asciiTheme="majorBidi" w:hAnsiTheme="majorBidi"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E93A22" w:rsidRPr="00E93A22">
        <w:rPr>
          <w:rFonts w:asciiTheme="majorBidi" w:hAnsiTheme="majorBidi"/>
          <w:sz w:val="28"/>
          <w:szCs w:val="28"/>
        </w:rPr>
        <w:t>57</w:t>
      </w:r>
      <w:r w:rsidRPr="00AE1D16">
        <w:rPr>
          <w:rFonts w:asciiTheme="majorBidi" w:hAnsiTheme="majorBidi"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sz w:val="28"/>
          <w:szCs w:val="28"/>
        </w:rPr>
        <w:t>62</w:t>
      </w:r>
      <w:r w:rsidRPr="00AE1D16">
        <w:rPr>
          <w:rFonts w:asciiTheme="majorBidi" w:hAnsiTheme="majorBidi"/>
          <w:sz w:val="28"/>
          <w:szCs w:val="28"/>
          <w:cs/>
        </w:rPr>
        <w:t xml:space="preserve"> ล้านบาท และสัญญาขายสกุลเงินเหรียญสหรัฐอเมริกาจำนวน </w:t>
      </w:r>
      <w:r w:rsidR="00E93A22" w:rsidRPr="00E93A22">
        <w:rPr>
          <w:rFonts w:asciiTheme="majorBidi" w:hAnsiTheme="majorBidi"/>
          <w:sz w:val="28"/>
          <w:szCs w:val="28"/>
        </w:rPr>
        <w:t>1</w:t>
      </w:r>
      <w:r w:rsidRPr="00AE1D16">
        <w:rPr>
          <w:rFonts w:asciiTheme="majorBidi" w:hAnsiTheme="majorBidi"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sz w:val="28"/>
          <w:szCs w:val="28"/>
        </w:rPr>
        <w:t>84</w:t>
      </w:r>
      <w:r w:rsidRPr="00AE1D16">
        <w:rPr>
          <w:rFonts w:asciiTheme="majorBidi" w:hAnsiTheme="majorBidi"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E93A22" w:rsidRPr="00E93A22">
        <w:rPr>
          <w:rFonts w:asciiTheme="majorBidi" w:hAnsiTheme="majorBidi"/>
          <w:sz w:val="28"/>
          <w:szCs w:val="28"/>
        </w:rPr>
        <w:t>69</w:t>
      </w:r>
      <w:r w:rsidRPr="00AE1D16">
        <w:rPr>
          <w:rFonts w:asciiTheme="majorBidi" w:hAnsiTheme="majorBidi"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sz w:val="28"/>
          <w:szCs w:val="28"/>
        </w:rPr>
        <w:t>66</w:t>
      </w:r>
      <w:r w:rsidRPr="00AE1D16">
        <w:rPr>
          <w:rFonts w:asciiTheme="majorBidi" w:hAnsiTheme="majorBidi"/>
          <w:sz w:val="28"/>
          <w:szCs w:val="28"/>
          <w:cs/>
        </w:rPr>
        <w:t xml:space="preserve"> ล้านบาท และสกุลเงินเหรียญ</w:t>
      </w:r>
      <w:r w:rsidR="00C66851" w:rsidRPr="00AE1D16">
        <w:rPr>
          <w:rFonts w:asciiTheme="majorBidi" w:hAnsiTheme="majorBidi"/>
          <w:sz w:val="28"/>
          <w:szCs w:val="28"/>
        </w:rPr>
        <w:br/>
      </w:r>
      <w:r w:rsidRPr="00AE1D16">
        <w:rPr>
          <w:rFonts w:asciiTheme="majorBidi" w:hAnsiTheme="majorBidi"/>
          <w:sz w:val="28"/>
          <w:szCs w:val="28"/>
          <w:cs/>
        </w:rPr>
        <w:t xml:space="preserve">โครนาสวีเดนจำนวน </w:t>
      </w:r>
      <w:r w:rsidR="00E93A22" w:rsidRPr="00E93A22">
        <w:rPr>
          <w:rFonts w:asciiTheme="majorBidi" w:hAnsiTheme="majorBidi"/>
          <w:sz w:val="28"/>
          <w:szCs w:val="28"/>
        </w:rPr>
        <w:t>123</w:t>
      </w:r>
      <w:r w:rsidRPr="00AE1D16">
        <w:rPr>
          <w:rFonts w:asciiTheme="majorBidi" w:hAnsiTheme="majorBidi"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sz w:val="28"/>
          <w:szCs w:val="28"/>
        </w:rPr>
        <w:t>31</w:t>
      </w:r>
      <w:r w:rsidRPr="00AE1D16">
        <w:rPr>
          <w:rFonts w:asciiTheme="majorBidi" w:hAnsiTheme="majorBidi"/>
          <w:sz w:val="28"/>
          <w:szCs w:val="28"/>
          <w:cs/>
        </w:rPr>
        <w:t xml:space="preserve"> ล้านเหรียญโครนาสวีเดน ด้วยสกุลเงินบาทจำนวนเงิน </w:t>
      </w:r>
      <w:r w:rsidR="00E93A22" w:rsidRPr="00E93A22">
        <w:rPr>
          <w:rFonts w:asciiTheme="majorBidi" w:hAnsiTheme="majorBidi"/>
          <w:sz w:val="28"/>
          <w:szCs w:val="28"/>
        </w:rPr>
        <w:t>413</w:t>
      </w:r>
      <w:r w:rsidRPr="00AE1D16">
        <w:rPr>
          <w:rFonts w:asciiTheme="majorBidi" w:hAnsiTheme="majorBidi"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sz w:val="28"/>
          <w:szCs w:val="28"/>
        </w:rPr>
        <w:t>58</w:t>
      </w:r>
      <w:r w:rsidRPr="00AE1D16">
        <w:rPr>
          <w:rFonts w:asciiTheme="majorBidi" w:hAnsiTheme="majorBidi"/>
          <w:sz w:val="28"/>
          <w:szCs w:val="28"/>
          <w:cs/>
        </w:rPr>
        <w:t xml:space="preserve"> ล้านบาท 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>(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 xml:space="preserve">: ซื้อสกุลเงินเหรียญสหรัฐอเมริกาจำนวน 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1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53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52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12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 xml:space="preserve"> ล้านบาท และขายสกุลเงินเหรียญสหรัฐอเมริกาจำนวน 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0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16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 xml:space="preserve"> ล้านเหรียญสหรัฐอเมริกา ด้วยสกุลเงินบาทจำนวนเงิน 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5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>.</w:t>
      </w:r>
      <w:r w:rsidR="00E93A22" w:rsidRPr="00E93A22">
        <w:rPr>
          <w:rFonts w:asciiTheme="majorBidi" w:hAnsiTheme="majorBidi"/>
          <w:i/>
          <w:iCs/>
          <w:sz w:val="28"/>
          <w:szCs w:val="28"/>
        </w:rPr>
        <w:t>34</w:t>
      </w:r>
      <w:r w:rsidRPr="00AE1D16">
        <w:rPr>
          <w:rFonts w:asciiTheme="majorBidi" w:hAnsiTheme="majorBidi"/>
          <w:i/>
          <w:iCs/>
          <w:sz w:val="28"/>
          <w:szCs w:val="28"/>
          <w:cs/>
        </w:rPr>
        <w:t xml:space="preserve"> ล้านบาท)</w:t>
      </w:r>
    </w:p>
    <w:p w14:paraId="5ECD3866" w14:textId="77777777" w:rsidR="00C66851" w:rsidRPr="00AE1D16" w:rsidRDefault="00C66851" w:rsidP="00AE1D16">
      <w:pPr>
        <w:spacing w:line="240" w:lineRule="auto"/>
        <w:ind w:left="1710"/>
        <w:rPr>
          <w:rFonts w:asciiTheme="majorBidi" w:hAnsiTheme="majorBidi"/>
          <w:sz w:val="22"/>
          <w:szCs w:val="22"/>
        </w:rPr>
      </w:pPr>
    </w:p>
    <w:p w14:paraId="470114C9" w14:textId="02213F1F" w:rsidR="001543B9" w:rsidRPr="00AE1D16" w:rsidRDefault="001543B9" w:rsidP="00AE1D16">
      <w:pPr>
        <w:spacing w:line="240" w:lineRule="auto"/>
        <w:ind w:left="171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53840697" w14:textId="432D620A" w:rsidR="001543B9" w:rsidRPr="00AE1D16" w:rsidRDefault="001543B9" w:rsidP="00AE1D16">
      <w:pPr>
        <w:spacing w:line="240" w:lineRule="auto"/>
        <w:ind w:left="540"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AA41B88" w14:textId="095C7EF5" w:rsidR="004A5929" w:rsidRPr="00AE1D16" w:rsidRDefault="001543B9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D74F28" w:rsidRPr="00AE1D16">
        <w:rPr>
          <w:rFonts w:asciiTheme="majorBidi" w:hAnsiTheme="majorBidi" w:cstheme="majorBidi"/>
          <w:sz w:val="28"/>
          <w:szCs w:val="28"/>
        </w:rPr>
        <w:br/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ส่งผลกระทบ</w:t>
      </w:r>
      <w:r w:rsidR="00367AFB" w:rsidRPr="00AE1D16">
        <w:rPr>
          <w:rFonts w:asciiTheme="majorBidi" w:hAnsiTheme="majorBidi" w:cstheme="majorBidi"/>
          <w:sz w:val="28"/>
          <w:szCs w:val="28"/>
          <w:cs/>
        </w:rPr>
        <w:t>อย่างมีสาระสำคัญ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2C451886" w14:textId="11EA81BE" w:rsidR="0038081D" w:rsidRPr="00AE1D16" w:rsidRDefault="0038081D" w:rsidP="00AE1D16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170"/>
        <w:gridCol w:w="270"/>
        <w:gridCol w:w="1170"/>
      </w:tblGrid>
      <w:tr w:rsidR="004A5929" w:rsidRPr="00AE1D16" w14:paraId="58B3F605" w14:textId="77777777" w:rsidTr="0022146B">
        <w:trPr>
          <w:tblHeader/>
        </w:trPr>
        <w:tc>
          <w:tcPr>
            <w:tcW w:w="4050" w:type="dxa"/>
          </w:tcPr>
          <w:p w14:paraId="734CDC0E" w14:textId="1B60EF50" w:rsidR="004A5929" w:rsidRPr="00AE1D16" w:rsidRDefault="004A5929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66A30789" w14:textId="522AD205" w:rsidR="004A5929" w:rsidRPr="00AE1D16" w:rsidRDefault="004A5929" w:rsidP="00AE1D16">
            <w:pPr>
              <w:pStyle w:val="acctmergecolhdg"/>
              <w:ind w:left="-79" w:right="-36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อัตราการ</w:t>
            </w:r>
          </w:p>
        </w:tc>
        <w:tc>
          <w:tcPr>
            <w:tcW w:w="270" w:type="dxa"/>
          </w:tcPr>
          <w:p w14:paraId="1764F5C1" w14:textId="77777777" w:rsidR="004A5929" w:rsidRPr="00AE1D16" w:rsidRDefault="004A592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610" w:type="dxa"/>
            <w:gridSpan w:val="3"/>
            <w:hideMark/>
          </w:tcPr>
          <w:p w14:paraId="17349E92" w14:textId="77777777" w:rsidR="004A5929" w:rsidRPr="00AE1D16" w:rsidRDefault="004A5929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4A5929" w:rsidRPr="00AE1D16" w14:paraId="7955EEEB" w14:textId="77777777" w:rsidTr="0022146B">
        <w:trPr>
          <w:trHeight w:val="103"/>
          <w:tblHeader/>
        </w:trPr>
        <w:tc>
          <w:tcPr>
            <w:tcW w:w="4050" w:type="dxa"/>
            <w:shd w:val="clear" w:color="auto" w:fill="auto"/>
          </w:tcPr>
          <w:p w14:paraId="0AF1F363" w14:textId="193FA36B" w:rsidR="004A5929" w:rsidRPr="00AE1D16" w:rsidRDefault="004A592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7F12E112" w14:textId="7845BF2D" w:rsidR="004A5929" w:rsidRPr="00AE1D16" w:rsidRDefault="004A592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eastAsia="en-GB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270" w:type="dxa"/>
          </w:tcPr>
          <w:p w14:paraId="12517404" w14:textId="77777777" w:rsidR="004A5929" w:rsidRPr="00AE1D16" w:rsidRDefault="004A592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170" w:type="dxa"/>
            <w:hideMark/>
          </w:tcPr>
          <w:p w14:paraId="59DC7653" w14:textId="19BC7AF6" w:rsidR="004A5929" w:rsidRPr="00AE1D16" w:rsidRDefault="004A5929" w:rsidP="00AE1D1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การแข็งค่า</w:t>
            </w:r>
          </w:p>
        </w:tc>
        <w:tc>
          <w:tcPr>
            <w:tcW w:w="270" w:type="dxa"/>
          </w:tcPr>
          <w:p w14:paraId="79B422D1" w14:textId="77777777" w:rsidR="004A5929" w:rsidRPr="00AE1D16" w:rsidRDefault="004A5929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0EA8B5DF" w14:textId="5EC665ED" w:rsidR="004A5929" w:rsidRPr="00AE1D16" w:rsidRDefault="004A5929" w:rsidP="00AE1D16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AE1D1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การอ่อนค่า</w:t>
            </w:r>
          </w:p>
        </w:tc>
      </w:tr>
      <w:tr w:rsidR="004A5929" w:rsidRPr="00AE1D16" w14:paraId="1684C838" w14:textId="77777777" w:rsidTr="0022146B">
        <w:trPr>
          <w:tblHeader/>
        </w:trPr>
        <w:tc>
          <w:tcPr>
            <w:tcW w:w="4050" w:type="dxa"/>
          </w:tcPr>
          <w:p w14:paraId="70BBB570" w14:textId="77777777" w:rsidR="004A5929" w:rsidRPr="00AE1D16" w:rsidRDefault="004A5929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2C847E" w14:textId="19068F3A" w:rsidR="004A5929" w:rsidRPr="00AE1D16" w:rsidRDefault="004A592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ร้อยละ)</w:t>
            </w:r>
          </w:p>
        </w:tc>
        <w:tc>
          <w:tcPr>
            <w:tcW w:w="270" w:type="dxa"/>
          </w:tcPr>
          <w:p w14:paraId="02E3CAE4" w14:textId="77777777" w:rsidR="004A5929" w:rsidRPr="00AE1D16" w:rsidRDefault="004A592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77EB3CB4" w14:textId="77777777" w:rsidR="004A5929" w:rsidRPr="00AE1D16" w:rsidRDefault="004A5929" w:rsidP="00AE1D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863A13" w:rsidRPr="00AE1D16" w14:paraId="27EA1EC2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F01DC70" w14:textId="757C7B79" w:rsidR="00863A13" w:rsidRPr="00AE1D16" w:rsidRDefault="00E93A22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572BB90" w14:textId="77777777" w:rsidR="00863A13" w:rsidRPr="00AE1D16" w:rsidRDefault="00863A13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D9234FE" w14:textId="77777777" w:rsidR="00863A13" w:rsidRPr="00AE1D16" w:rsidRDefault="00863A13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D07B829" w14:textId="6A92D491" w:rsidR="00863A13" w:rsidRPr="00AE1D16" w:rsidRDefault="00863A13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30C619" w14:textId="77777777" w:rsidR="00863A13" w:rsidRPr="00AE1D16" w:rsidRDefault="00863A13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62C98AD" w14:textId="7C41276F" w:rsidR="00863A13" w:rsidRPr="00AE1D16" w:rsidRDefault="00863A13" w:rsidP="00AE1D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A13" w:rsidRPr="00AE1D16" w14:paraId="2BD448F7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1854FD32" w14:textId="29526B8D" w:rsidR="00863A13" w:rsidRPr="00AE1D16" w:rsidRDefault="00863A13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F821C24" w14:textId="74346ACE" w:rsidR="00863A13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1</w:t>
            </w:r>
          </w:p>
        </w:tc>
        <w:tc>
          <w:tcPr>
            <w:tcW w:w="270" w:type="dxa"/>
          </w:tcPr>
          <w:p w14:paraId="0D7E54AB" w14:textId="77777777" w:rsidR="00863A13" w:rsidRPr="00AE1D16" w:rsidRDefault="00863A13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282D174" w14:textId="083BECD7" w:rsidR="00863A13" w:rsidRPr="00AE1D16" w:rsidRDefault="006B6430" w:rsidP="00AE1D16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30A8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009D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FAA24DC" w14:textId="77777777" w:rsidR="00863A13" w:rsidRPr="00AE1D16" w:rsidRDefault="00863A13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2D54DDF8" w14:textId="55BA4FAB" w:rsidR="00863A13" w:rsidRPr="00AE1D16" w:rsidRDefault="00E93A22" w:rsidP="00AE1D16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30A8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009D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863A13" w:rsidRPr="00AE1D16" w14:paraId="5D1CDD02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095C1C0F" w14:textId="59F4D81D" w:rsidR="00863A13" w:rsidRPr="00AE1D16" w:rsidRDefault="00863A13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เงินเหรียญโครนาสวีเดน</w:t>
            </w:r>
          </w:p>
        </w:tc>
        <w:tc>
          <w:tcPr>
            <w:tcW w:w="1170" w:type="dxa"/>
          </w:tcPr>
          <w:p w14:paraId="2DAD133D" w14:textId="00BB62D1" w:rsidR="00863A13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10</w:t>
            </w:r>
          </w:p>
        </w:tc>
        <w:tc>
          <w:tcPr>
            <w:tcW w:w="270" w:type="dxa"/>
          </w:tcPr>
          <w:p w14:paraId="63C7CFF1" w14:textId="77777777" w:rsidR="00863A13" w:rsidRPr="00AE1D16" w:rsidRDefault="00863A13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3814704" w14:textId="6DBFEB11" w:rsidR="00863A13" w:rsidRPr="00AE1D16" w:rsidRDefault="00F2009D" w:rsidP="00AE1D16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30A8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118E1E9A" w14:textId="77777777" w:rsidR="00863A13" w:rsidRPr="00AE1D16" w:rsidRDefault="00863A13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1438ABA0" w14:textId="1D5B208A" w:rsidR="00863A13" w:rsidRPr="00AE1D16" w:rsidRDefault="00F2009D" w:rsidP="00AE1D16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</w:t>
            </w:r>
            <w:r w:rsidR="00930A8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72)</w:t>
            </w:r>
          </w:p>
        </w:tc>
      </w:tr>
      <w:tr w:rsidR="00863A13" w:rsidRPr="00AE1D16" w14:paraId="3E9F513F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74691D1F" w14:textId="77777777" w:rsidR="00863A13" w:rsidRPr="00AE1D16" w:rsidRDefault="00863A13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8F1609" w14:textId="77777777" w:rsidR="00863A13" w:rsidRPr="00AE1D16" w:rsidRDefault="00863A13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2F4D4724" w14:textId="77777777" w:rsidR="00863A13" w:rsidRPr="00AE1D16" w:rsidRDefault="00863A13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42AEEAE6" w14:textId="77777777" w:rsidR="00863A13" w:rsidRPr="00AE1D16" w:rsidRDefault="00863A13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B764395" w14:textId="77777777" w:rsidR="00863A13" w:rsidRPr="00AE1D16" w:rsidRDefault="00863A13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</w:tc>
        <w:tc>
          <w:tcPr>
            <w:tcW w:w="1170" w:type="dxa"/>
          </w:tcPr>
          <w:p w14:paraId="130B96A7" w14:textId="77777777" w:rsidR="00863A13" w:rsidRPr="00AE1D16" w:rsidRDefault="00863A13" w:rsidP="00AE1D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63A13" w:rsidRPr="00AE1D16" w14:paraId="2D223564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0DD96A34" w14:textId="5259C3A5" w:rsidR="00863A13" w:rsidRPr="00AE1D16" w:rsidRDefault="00E93A22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8CBF713" w14:textId="77777777" w:rsidR="00863A13" w:rsidRPr="00AE1D16" w:rsidRDefault="00863A13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3D277DB" w14:textId="77777777" w:rsidR="00863A13" w:rsidRPr="00AE1D16" w:rsidRDefault="00863A13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C4CF23C" w14:textId="77777777" w:rsidR="00863A13" w:rsidRPr="00AE1D16" w:rsidRDefault="00863A13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F5D45E" w14:textId="77777777" w:rsidR="00863A13" w:rsidRPr="00AE1D16" w:rsidRDefault="00863A13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17E0FBA2" w14:textId="77777777" w:rsidR="00863A13" w:rsidRPr="00AE1D16" w:rsidRDefault="00863A13" w:rsidP="00AE1D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A13" w:rsidRPr="00AE1D16" w14:paraId="4B3DDB34" w14:textId="77777777" w:rsidTr="0022146B">
        <w:trPr>
          <w:cantSplit/>
        </w:trPr>
        <w:tc>
          <w:tcPr>
            <w:tcW w:w="4050" w:type="dxa"/>
            <w:shd w:val="clear" w:color="auto" w:fill="auto"/>
          </w:tcPr>
          <w:p w14:paraId="13A1F52B" w14:textId="661883CC" w:rsidR="00863A13" w:rsidRPr="00AE1D16" w:rsidRDefault="00863A13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7473BAD" w14:textId="476FC697" w:rsidR="00863A13" w:rsidRPr="00AE1D16" w:rsidRDefault="00E93A22" w:rsidP="00AE1D16">
            <w:pPr>
              <w:pStyle w:val="acctfourfigures"/>
              <w:tabs>
                <w:tab w:val="clear" w:pos="765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E93A2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10</w:t>
            </w:r>
          </w:p>
        </w:tc>
        <w:tc>
          <w:tcPr>
            <w:tcW w:w="270" w:type="dxa"/>
          </w:tcPr>
          <w:p w14:paraId="12C93983" w14:textId="77777777" w:rsidR="00863A13" w:rsidRPr="00AE1D16" w:rsidRDefault="00863A13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CB00C03" w14:textId="1ECCC239" w:rsidR="00863A13" w:rsidRPr="00AE1D16" w:rsidRDefault="00F2009D" w:rsidP="00AE1D16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30A8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</w:tcPr>
          <w:p w14:paraId="18C9BC7D" w14:textId="77777777" w:rsidR="00863A13" w:rsidRPr="00AE1D16" w:rsidRDefault="00863A13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0E50C262" w14:textId="4725C121" w:rsidR="00863A13" w:rsidRPr="00AE1D16" w:rsidRDefault="006B6430" w:rsidP="007472F6">
            <w:pPr>
              <w:tabs>
                <w:tab w:val="decimal" w:pos="641"/>
              </w:tabs>
              <w:spacing w:line="240" w:lineRule="auto"/>
              <w:ind w:left="-79"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009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30A88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2009D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A2A4959" w14:textId="77777777" w:rsidR="004A5929" w:rsidRPr="00AE1D16" w:rsidRDefault="004A5929" w:rsidP="00AE1D16">
      <w:pPr>
        <w:spacing w:line="240" w:lineRule="auto"/>
        <w:ind w:right="533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86F30C6" w14:textId="60F8C5FF" w:rsidR="001543B9" w:rsidRPr="00AE1D16" w:rsidRDefault="001543B9" w:rsidP="00AE1D16">
      <w:pPr>
        <w:spacing w:line="240" w:lineRule="auto"/>
        <w:ind w:left="1710" w:right="533" w:hanging="63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</w:rPr>
        <w:t>(</w:t>
      </w:r>
      <w:r w:rsidR="00756069" w:rsidRPr="00AE1D16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</w:rPr>
        <w:t xml:space="preserve">) </w:t>
      </w:r>
      <w:r w:rsidRPr="00AE1D16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ความเสี่ยงด้านอัตราดอกเบี้ย</w:t>
      </w:r>
      <w:r w:rsidRPr="00AE1D16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</w:p>
    <w:p w14:paraId="64178BE3" w14:textId="77777777" w:rsidR="0038081D" w:rsidRPr="00AE1D16" w:rsidRDefault="0038081D" w:rsidP="00AE1D16">
      <w:pPr>
        <w:pStyle w:val="block"/>
        <w:spacing w:after="0" w:line="240" w:lineRule="auto"/>
        <w:ind w:left="1710" w:right="-7" w:hanging="630"/>
        <w:jc w:val="both"/>
        <w:rPr>
          <w:rFonts w:asciiTheme="majorBidi" w:hAnsiTheme="majorBidi" w:cstheme="majorBidi"/>
          <w:szCs w:val="22"/>
        </w:rPr>
      </w:pPr>
    </w:p>
    <w:p w14:paraId="18995C53" w14:textId="26348AFD" w:rsidR="004456CF" w:rsidRPr="00AE1D16" w:rsidRDefault="001543B9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="00E93A22" w:rsidRPr="00E93A22">
        <w:rPr>
          <w:rFonts w:asciiTheme="majorBidi" w:hAnsiTheme="majorBidi" w:cstheme="majorBidi"/>
          <w:sz w:val="28"/>
          <w:szCs w:val="28"/>
        </w:rPr>
        <w:t>21</w:t>
      </w:r>
      <w:r w:rsidR="00FB4104" w:rsidRPr="00AE1D16">
        <w:rPr>
          <w:rFonts w:asciiTheme="majorBidi" w:hAnsiTheme="majorBidi" w:cstheme="majorBidi"/>
          <w:sz w:val="28"/>
          <w:szCs w:val="28"/>
        </w:rPr>
        <w:t xml:space="preserve">) </w:t>
      </w:r>
      <w:r w:rsidR="00380EE5" w:rsidRPr="00AE1D16">
        <w:rPr>
          <w:rFonts w:asciiTheme="majorBidi" w:hAnsiTheme="majorBidi" w:cstheme="majorBidi"/>
          <w:sz w:val="28"/>
          <w:szCs w:val="28"/>
          <w:cs/>
        </w:rPr>
        <w:t>ส่วนใหญ่มีอัตราดอกเบี้ยผันแปรทำให้กลุ่มบริษัทมีความเสี่ยงด้านอัตราดอกเบี้ย</w:t>
      </w:r>
      <w:r w:rsidR="00031ECF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56CF" w:rsidRPr="00AE1D16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773C97" w:rsidRPr="00AE1D16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456CF" w:rsidRPr="00AE1D16">
        <w:rPr>
          <w:rFonts w:asciiTheme="majorBidi" w:hAnsiTheme="majorBidi" w:cstheme="majorBidi"/>
          <w:sz w:val="28"/>
          <w:szCs w:val="28"/>
          <w:cs/>
        </w:rPr>
        <w:t>การใช้สัญญาแลกเปลี่ยนอัตราดอกเบี้ยเป็นหลัก เพื่อจัดกา</w:t>
      </w:r>
      <w:r w:rsidR="00773C97" w:rsidRPr="00AE1D16">
        <w:rPr>
          <w:rFonts w:asciiTheme="majorBidi" w:hAnsiTheme="majorBidi" w:cstheme="majorBidi" w:hint="cs"/>
          <w:sz w:val="28"/>
          <w:szCs w:val="28"/>
          <w:cs/>
        </w:rPr>
        <w:t>ร</w:t>
      </w:r>
      <w:r w:rsidR="004456CF" w:rsidRPr="00AE1D16">
        <w:rPr>
          <w:rFonts w:asciiTheme="majorBidi" w:hAnsiTheme="majorBidi" w:cstheme="majorBidi"/>
          <w:sz w:val="28"/>
          <w:szCs w:val="28"/>
          <w:cs/>
        </w:rPr>
        <w:t>ความผันผวนในอัตราดอกเบี้ยสำหรับเงินกู้ยืมบางรายการ</w:t>
      </w:r>
    </w:p>
    <w:p w14:paraId="1E59D6E6" w14:textId="7795FDDC" w:rsidR="004456CF" w:rsidRPr="00AE1D16" w:rsidRDefault="004456CF" w:rsidP="00AE1D16">
      <w:pPr>
        <w:tabs>
          <w:tab w:val="left" w:pos="63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258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00"/>
        <w:gridCol w:w="275"/>
        <w:gridCol w:w="895"/>
        <w:gridCol w:w="275"/>
        <w:gridCol w:w="917"/>
        <w:gridCol w:w="273"/>
        <w:gridCol w:w="853"/>
      </w:tblGrid>
      <w:tr w:rsidR="004456CF" w:rsidRPr="00AE1D16" w14:paraId="1403119B" w14:textId="77777777" w:rsidTr="00C66851">
        <w:trPr>
          <w:tblHeader/>
        </w:trPr>
        <w:tc>
          <w:tcPr>
            <w:tcW w:w="3870" w:type="dxa"/>
            <w:hideMark/>
          </w:tcPr>
          <w:p w14:paraId="1A0C67B6" w14:textId="77777777" w:rsidR="004456CF" w:rsidRPr="00AE1D16" w:rsidRDefault="004456CF" w:rsidP="00AE1D16">
            <w:pPr>
              <w:pStyle w:val="block"/>
              <w:spacing w:after="0" w:line="240" w:lineRule="auto"/>
              <w:ind w:left="150" w:hanging="1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070" w:type="dxa"/>
            <w:gridSpan w:val="3"/>
          </w:tcPr>
          <w:p w14:paraId="528441CA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5" w:type="dxa"/>
          </w:tcPr>
          <w:p w14:paraId="36DCCA4F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43" w:type="dxa"/>
            <w:gridSpan w:val="3"/>
          </w:tcPr>
          <w:p w14:paraId="168F56D6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56CF" w:rsidRPr="00AE1D16" w14:paraId="27C1824D" w14:textId="77777777" w:rsidTr="00C66851">
        <w:trPr>
          <w:tblHeader/>
        </w:trPr>
        <w:tc>
          <w:tcPr>
            <w:tcW w:w="3870" w:type="dxa"/>
            <w:hideMark/>
          </w:tcPr>
          <w:p w14:paraId="54C7342F" w14:textId="5B509A27" w:rsidR="004456CF" w:rsidRPr="00AE1D16" w:rsidRDefault="004456CF" w:rsidP="00F2307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กันยายน </w:t>
            </w:r>
          </w:p>
        </w:tc>
        <w:tc>
          <w:tcPr>
            <w:tcW w:w="900" w:type="dxa"/>
            <w:hideMark/>
          </w:tcPr>
          <w:p w14:paraId="7929D6D9" w14:textId="7A053EEE" w:rsidR="004456CF" w:rsidRPr="00AE1D16" w:rsidRDefault="00E93A22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5" w:type="dxa"/>
          </w:tcPr>
          <w:p w14:paraId="552432A0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5" w:type="dxa"/>
            <w:hideMark/>
          </w:tcPr>
          <w:p w14:paraId="68B6FE43" w14:textId="259488AE" w:rsidR="004456CF" w:rsidRPr="00AE1D16" w:rsidRDefault="00E93A22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5" w:type="dxa"/>
          </w:tcPr>
          <w:p w14:paraId="4F453DE2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7" w:type="dxa"/>
            <w:hideMark/>
          </w:tcPr>
          <w:p w14:paraId="2E63F65F" w14:textId="5E066C52" w:rsidR="004456CF" w:rsidRPr="00AE1D16" w:rsidRDefault="00E93A22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3" w:type="dxa"/>
          </w:tcPr>
          <w:p w14:paraId="4BEF6A3C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hideMark/>
          </w:tcPr>
          <w:p w14:paraId="3ACB63D4" w14:textId="5519BFD2" w:rsidR="004456CF" w:rsidRPr="00AE1D16" w:rsidRDefault="00E93A22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4456CF" w:rsidRPr="00AE1D16" w14:paraId="44BB7BF5" w14:textId="77777777" w:rsidTr="00C66851">
        <w:trPr>
          <w:tblHeader/>
        </w:trPr>
        <w:tc>
          <w:tcPr>
            <w:tcW w:w="3870" w:type="dxa"/>
          </w:tcPr>
          <w:p w14:paraId="45B085FC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88" w:type="dxa"/>
            <w:gridSpan w:val="7"/>
            <w:hideMark/>
          </w:tcPr>
          <w:p w14:paraId="2010EF5D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456CF" w:rsidRPr="00AE1D16" w14:paraId="63408F98" w14:textId="77777777" w:rsidTr="00C66851">
        <w:tc>
          <w:tcPr>
            <w:tcW w:w="3870" w:type="dxa"/>
            <w:hideMark/>
          </w:tcPr>
          <w:p w14:paraId="678F302E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  <w:vAlign w:val="bottom"/>
          </w:tcPr>
          <w:p w14:paraId="7B384E2B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A1BB252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394C071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0CA781ED" w14:textId="77777777" w:rsidR="004456CF" w:rsidRPr="00AE1D16" w:rsidRDefault="004456CF" w:rsidP="00AE1D16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1301088" w14:textId="77777777" w:rsidR="004456CF" w:rsidRPr="00AE1D16" w:rsidRDefault="004456CF" w:rsidP="00AE1D16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BF6E40E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vAlign w:val="bottom"/>
          </w:tcPr>
          <w:p w14:paraId="4997E532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456CF" w:rsidRPr="00AE1D16" w14:paraId="5796CEC3" w14:textId="77777777" w:rsidTr="00C66851">
        <w:tc>
          <w:tcPr>
            <w:tcW w:w="3870" w:type="dxa"/>
            <w:hideMark/>
          </w:tcPr>
          <w:p w14:paraId="5D6607EF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B5728" w14:textId="743C2F0A" w:rsidR="004456CF" w:rsidRPr="00AE1D16" w:rsidRDefault="002D1278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983CC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803</w:t>
            </w:r>
            <w:r w:rsidR="00983CC1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1B5B72A0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9167B" w14:textId="68C328EC" w:rsidR="004456CF" w:rsidRPr="00AE1D16" w:rsidRDefault="002D1278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</w:tcPr>
          <w:p w14:paraId="74F0228E" w14:textId="77777777" w:rsidR="004456CF" w:rsidRPr="00AE1D16" w:rsidRDefault="004456CF" w:rsidP="00AE1D16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A926E" w14:textId="2832763D" w:rsidR="004456CF" w:rsidRPr="00AE1D16" w:rsidRDefault="002D1278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3" w:type="dxa"/>
            <w:vAlign w:val="center"/>
          </w:tcPr>
          <w:p w14:paraId="02804EB8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8AAA2" w14:textId="4B9AC647" w:rsidR="004456CF" w:rsidRPr="00AE1D16" w:rsidRDefault="00017344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83CC1" w:rsidRPr="00AE1D16" w14:paraId="11D2E6DF" w14:textId="77777777" w:rsidTr="00C66851">
        <w:tc>
          <w:tcPr>
            <w:tcW w:w="3870" w:type="dxa"/>
          </w:tcPr>
          <w:p w14:paraId="6068A065" w14:textId="7640F498" w:rsidR="00983CC1" w:rsidRPr="00AE1D16" w:rsidRDefault="007336DF" w:rsidP="00AE1D16">
            <w:pPr>
              <w:pStyle w:val="block"/>
              <w:spacing w:after="0" w:line="240" w:lineRule="auto"/>
              <w:ind w:left="0"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DE297F" w14:textId="3A2930E0" w:rsidR="002D1278" w:rsidRPr="00AE1D16" w:rsidRDefault="002D1278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983CC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803</w:t>
            </w:r>
            <w:r w:rsidR="00983CC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6DEAA8B4" w14:textId="77777777" w:rsidR="00983CC1" w:rsidRPr="00AE1D16" w:rsidRDefault="00983CC1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5E56EABD" w14:textId="64DE05F3" w:rsidR="00983CC1" w:rsidRPr="00AE1D16" w:rsidRDefault="002D1278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</w:tcPr>
          <w:p w14:paraId="47783D7C" w14:textId="77777777" w:rsidR="00983CC1" w:rsidRPr="00AE1D16" w:rsidRDefault="00983CC1" w:rsidP="00AE1D16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vAlign w:val="bottom"/>
          </w:tcPr>
          <w:p w14:paraId="6ADB9C4E" w14:textId="09B05548" w:rsidR="00983CC1" w:rsidRPr="00AE1D16" w:rsidRDefault="00B0377E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3" w:type="dxa"/>
            <w:vAlign w:val="center"/>
          </w:tcPr>
          <w:p w14:paraId="06084983" w14:textId="77777777" w:rsidR="00983CC1" w:rsidRPr="00AE1D16" w:rsidRDefault="00983CC1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vAlign w:val="bottom"/>
          </w:tcPr>
          <w:p w14:paraId="06F8CCBB" w14:textId="440D419C" w:rsidR="00983CC1" w:rsidRPr="00AE1D16" w:rsidRDefault="00017344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456CF" w:rsidRPr="00AE1D16" w14:paraId="12908583" w14:textId="77777777" w:rsidTr="00C66851">
        <w:tc>
          <w:tcPr>
            <w:tcW w:w="3870" w:type="dxa"/>
            <w:hideMark/>
          </w:tcPr>
          <w:p w14:paraId="073F1109" w14:textId="77777777" w:rsidR="004456CF" w:rsidRPr="00AE1D16" w:rsidRDefault="004456CF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A9B" w14:textId="23E544BC" w:rsidR="004456CF" w:rsidRPr="00AE1D16" w:rsidRDefault="00E93A22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D1278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 w:rsidR="002D1278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5" w:type="dxa"/>
            <w:vAlign w:val="center"/>
          </w:tcPr>
          <w:p w14:paraId="76A3E8F5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CF83E" w14:textId="18A398BC" w:rsidR="004456CF" w:rsidRPr="00AE1D16" w:rsidRDefault="002D1278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1D3C121B" w14:textId="77777777" w:rsidR="004456CF" w:rsidRPr="00AE1D16" w:rsidRDefault="004456CF" w:rsidP="00AE1D16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F5666" w14:textId="39584B38" w:rsidR="004456CF" w:rsidRPr="00AE1D16" w:rsidRDefault="00017344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9F25090" w14:textId="77777777" w:rsidR="004456CF" w:rsidRPr="00AE1D16" w:rsidRDefault="004456CF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95F0E" w14:textId="0B4A7F96" w:rsidR="004456CF" w:rsidRPr="00AE1D16" w:rsidRDefault="00017344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0377E" w:rsidRPr="00AE1D16" w14:paraId="6F31C448" w14:textId="77777777" w:rsidTr="00C66851">
        <w:tc>
          <w:tcPr>
            <w:tcW w:w="3870" w:type="dxa"/>
          </w:tcPr>
          <w:p w14:paraId="4D5EBBDF" w14:textId="77777777" w:rsidR="00B0377E" w:rsidRPr="00AE1D16" w:rsidRDefault="00B0377E" w:rsidP="00AE1D1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A2637" w14:textId="338A3CA0" w:rsidR="00B0377E" w:rsidRPr="00AE1D16" w:rsidRDefault="00B0377E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344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  <w:vAlign w:val="center"/>
          </w:tcPr>
          <w:p w14:paraId="0B78DB68" w14:textId="77777777" w:rsidR="00B0377E" w:rsidRPr="00AE1D16" w:rsidRDefault="00B0377E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5ECF0" w14:textId="77787699" w:rsidR="00B0377E" w:rsidRPr="00AE1D16" w:rsidRDefault="00B0377E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5" w:type="dxa"/>
          </w:tcPr>
          <w:p w14:paraId="4ADF89F4" w14:textId="77777777" w:rsidR="00B0377E" w:rsidRPr="00AE1D16" w:rsidRDefault="00B0377E" w:rsidP="00AE1D16">
            <w:pPr>
              <w:pStyle w:val="block"/>
              <w:tabs>
                <w:tab w:val="decimal" w:pos="1600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C3C84" w14:textId="0595FD7A" w:rsidR="00B0377E" w:rsidRPr="00AE1D16" w:rsidRDefault="00B0377E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3" w:type="dxa"/>
            <w:vAlign w:val="center"/>
          </w:tcPr>
          <w:p w14:paraId="5C6A7CDA" w14:textId="77777777" w:rsidR="00B0377E" w:rsidRPr="00AE1D16" w:rsidRDefault="00B0377E" w:rsidP="00AE1D16">
            <w:pPr>
              <w:pStyle w:val="block"/>
              <w:tabs>
                <w:tab w:val="decimal" w:pos="1154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49C6C" w14:textId="0BB56C03" w:rsidR="00B0377E" w:rsidRPr="00AE1D16" w:rsidRDefault="00B0377E" w:rsidP="00AE1D1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AF58E81" w14:textId="0DF22669" w:rsidR="00956E82" w:rsidRPr="00AE1D16" w:rsidRDefault="00956E82" w:rsidP="00AE1D16">
      <w:pPr>
        <w:spacing w:line="240" w:lineRule="auto"/>
        <w:jc w:val="left"/>
        <w:rPr>
          <w:rFonts w:asciiTheme="majorBidi" w:hAnsiTheme="majorBidi"/>
          <w:i/>
          <w:iCs/>
          <w:sz w:val="22"/>
          <w:szCs w:val="22"/>
          <w:cs/>
        </w:rPr>
      </w:pPr>
    </w:p>
    <w:p w14:paraId="67224CC6" w14:textId="2C283556" w:rsidR="00187C04" w:rsidRPr="00AE1D16" w:rsidRDefault="00187C04" w:rsidP="00AE1D16">
      <w:pPr>
        <w:spacing w:line="240" w:lineRule="auto"/>
        <w:ind w:left="171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29E83DDE" w14:textId="77777777" w:rsidR="00187C04" w:rsidRPr="00AE1D16" w:rsidRDefault="00187C04" w:rsidP="00AE1D16">
      <w:pPr>
        <w:tabs>
          <w:tab w:val="left" w:pos="1080"/>
          <w:tab w:val="left" w:pos="1170"/>
        </w:tabs>
        <w:spacing w:line="240" w:lineRule="auto"/>
        <w:ind w:left="1170" w:right="-27"/>
        <w:rPr>
          <w:rFonts w:asciiTheme="majorBidi" w:hAnsiTheme="majorBidi" w:cstheme="majorBidi"/>
          <w:sz w:val="22"/>
          <w:szCs w:val="22"/>
        </w:rPr>
      </w:pPr>
    </w:p>
    <w:p w14:paraId="3650F8A3" w14:textId="05A8DAA3" w:rsidR="004456CF" w:rsidRPr="00AE1D16" w:rsidRDefault="00B0377E" w:rsidP="00AE1D16">
      <w:pPr>
        <w:spacing w:line="240" w:lineRule="auto"/>
        <w:ind w:left="1710"/>
        <w:rPr>
          <w:rFonts w:asciiTheme="majorBidi" w:hAnsi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</w:t>
      </w:r>
      <w:r w:rsidRPr="00AE1D16">
        <w:rPr>
          <w:rFonts w:asciiTheme="majorBidi" w:hAnsiTheme="majorBidi"/>
          <w:sz w:val="28"/>
          <w:szCs w:val="28"/>
          <w:cs/>
        </w:rPr>
        <w:t xml:space="preserve">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E93A22" w:rsidRPr="00E93A22">
        <w:rPr>
          <w:rFonts w:asciiTheme="majorBidi" w:hAnsiTheme="majorBidi"/>
          <w:sz w:val="28"/>
          <w:szCs w:val="28"/>
        </w:rPr>
        <w:t>100</w:t>
      </w:r>
      <w:r w:rsidRPr="00AE1D16">
        <w:rPr>
          <w:rFonts w:asciiTheme="majorBidi" w:hAnsi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 โดยที่เงื่อนไขของสัญญาทั้งหมดที่สำคัญมีความสอดคล้องกันอย่างมาก (</w:t>
      </w:r>
      <w:r w:rsidRPr="00AE1D16">
        <w:rPr>
          <w:rFonts w:asciiTheme="majorBidi" w:hAnsiTheme="majorBidi" w:cstheme="majorBidi"/>
          <w:sz w:val="28"/>
          <w:szCs w:val="28"/>
        </w:rPr>
        <w:t xml:space="preserve">critical terms matching) </w:t>
      </w:r>
      <w:r w:rsidRPr="00AE1D16">
        <w:rPr>
          <w:rFonts w:asciiTheme="majorBidi" w:hAnsiTheme="majorBidi"/>
          <w:sz w:val="28"/>
          <w:szCs w:val="28"/>
          <w:cs/>
        </w:rPr>
        <w:t>จึงถือว่ามีความสัมพันธ์เชิงเศรษฐกิจต่อกันตลอดทั้งปี</w:t>
      </w:r>
    </w:p>
    <w:p w14:paraId="2D19B0B5" w14:textId="77777777" w:rsidR="00B0377E" w:rsidRPr="00AE1D16" w:rsidRDefault="00B0377E" w:rsidP="00AE1D16">
      <w:pPr>
        <w:spacing w:line="240" w:lineRule="auto"/>
        <w:ind w:left="1710"/>
        <w:rPr>
          <w:rFonts w:asciiTheme="majorBidi" w:hAnsiTheme="majorBidi" w:cstheme="majorBidi"/>
          <w:sz w:val="22"/>
          <w:szCs w:val="22"/>
        </w:rPr>
      </w:pPr>
    </w:p>
    <w:p w14:paraId="5B5F680B" w14:textId="77777777" w:rsidR="004456CF" w:rsidRPr="00AE1D16" w:rsidRDefault="004456CF" w:rsidP="00AE1D16">
      <w:pPr>
        <w:spacing w:line="240" w:lineRule="auto"/>
        <w:ind w:left="1710"/>
        <w:rPr>
          <w:rFonts w:asciiTheme="majorBidi" w:hAnsiTheme="majorBidi" w:cstheme="majorBidi"/>
          <w:b/>
          <w:bCs/>
          <w:color w:val="0000FF"/>
          <w:sz w:val="20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AE1D16">
        <w:rPr>
          <w:rFonts w:asciiTheme="majorBidi" w:hAnsiTheme="majorBidi" w:cstheme="majorBidi"/>
          <w:b/>
          <w:bCs/>
          <w:color w:val="0000FF"/>
          <w:sz w:val="20"/>
          <w:cs/>
        </w:rPr>
        <w:t xml:space="preserve"> </w:t>
      </w:r>
    </w:p>
    <w:p w14:paraId="7B7C7767" w14:textId="77777777" w:rsidR="00CF48A9" w:rsidRPr="00AE1D16" w:rsidRDefault="00CF48A9" w:rsidP="00AE1D16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p w14:paraId="76275E3C" w14:textId="355A130A" w:rsidR="004456CF" w:rsidRPr="00AE1D16" w:rsidRDefault="004456CF" w:rsidP="00AE1D16">
      <w:pPr>
        <w:spacing w:line="240" w:lineRule="auto"/>
        <w:ind w:left="171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%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โดยตั้งอยู่บนข้อสมมติที่ว่าตัวแปรอื่นมีค่าคงที่ </w:t>
      </w:r>
    </w:p>
    <w:p w14:paraId="2FA08F3F" w14:textId="77777777" w:rsidR="004456CF" w:rsidRPr="00AE1D16" w:rsidRDefault="004456CF" w:rsidP="00AE1D16">
      <w:pPr>
        <w:tabs>
          <w:tab w:val="left" w:pos="1080"/>
          <w:tab w:val="left" w:pos="1170"/>
        </w:tabs>
        <w:spacing w:line="240" w:lineRule="auto"/>
        <w:ind w:left="1170"/>
        <w:rPr>
          <w:rFonts w:asciiTheme="majorBidi" w:hAnsiTheme="majorBidi" w:cstheme="majorBidi"/>
          <w:sz w:val="22"/>
          <w:szCs w:val="22"/>
        </w:rPr>
      </w:pPr>
    </w:p>
    <w:tbl>
      <w:tblPr>
        <w:tblW w:w="8100" w:type="dxa"/>
        <w:tblInd w:w="16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180"/>
        <w:gridCol w:w="990"/>
        <w:gridCol w:w="180"/>
        <w:gridCol w:w="990"/>
        <w:gridCol w:w="180"/>
        <w:gridCol w:w="990"/>
      </w:tblGrid>
      <w:tr w:rsidR="004456CF" w:rsidRPr="00AE1D16" w14:paraId="4BA39AC4" w14:textId="77777777" w:rsidTr="0022146B">
        <w:trPr>
          <w:tblHeader/>
        </w:trPr>
        <w:tc>
          <w:tcPr>
            <w:tcW w:w="3600" w:type="dxa"/>
          </w:tcPr>
          <w:p w14:paraId="0A5FFBCA" w14:textId="77777777" w:rsidR="004456CF" w:rsidRPr="00AE1D16" w:rsidRDefault="004456CF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1F4B1EF2" w14:textId="77777777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FEEE3FC" w14:textId="77777777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2AAD0B9F" w14:textId="77777777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456CF" w:rsidRPr="00AE1D16" w14:paraId="1D4B09BB" w14:textId="77777777" w:rsidTr="0022146B">
        <w:trPr>
          <w:tblHeader/>
        </w:trPr>
        <w:tc>
          <w:tcPr>
            <w:tcW w:w="3600" w:type="dxa"/>
            <w:vAlign w:val="bottom"/>
            <w:hideMark/>
          </w:tcPr>
          <w:p w14:paraId="5E754065" w14:textId="77777777" w:rsidR="004456CF" w:rsidRPr="00AE1D16" w:rsidRDefault="004456CF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533451CF" w14:textId="202600D3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9335A5A" w14:textId="77777777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21DF49A" w14:textId="59DD1148" w:rsidR="004456CF" w:rsidRPr="00AE1D16" w:rsidRDefault="004456CF" w:rsidP="00AE1D16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23DA3D8" w14:textId="77777777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C35E87" w14:textId="681A984E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F0E1857" w14:textId="77777777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AC89D66" w14:textId="64418894" w:rsidR="004456CF" w:rsidRPr="00AE1D16" w:rsidRDefault="004456CF" w:rsidP="00AE1D16">
            <w:pPr>
              <w:pStyle w:val="Pa38"/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E93A22" w:rsidRPr="00E93A22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AE1D1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4456CF" w:rsidRPr="00AE1D16" w14:paraId="2CC0229D" w14:textId="77777777" w:rsidTr="0022146B">
        <w:trPr>
          <w:tblHeader/>
        </w:trPr>
        <w:tc>
          <w:tcPr>
            <w:tcW w:w="3600" w:type="dxa"/>
          </w:tcPr>
          <w:p w14:paraId="62C0FCD6" w14:textId="77777777" w:rsidR="004456CF" w:rsidRPr="00AE1D16" w:rsidRDefault="004456CF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hideMark/>
          </w:tcPr>
          <w:p w14:paraId="20B07689" w14:textId="77777777" w:rsidR="004456CF" w:rsidRPr="00AE1D16" w:rsidRDefault="004456CF" w:rsidP="00AE1D16">
            <w:pPr>
              <w:pStyle w:val="NoSpacing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56CF" w:rsidRPr="00AE1D16" w14:paraId="252FE7DE" w14:textId="77777777" w:rsidTr="0022146B">
        <w:tc>
          <w:tcPr>
            <w:tcW w:w="3600" w:type="dxa"/>
          </w:tcPr>
          <w:p w14:paraId="61FCA764" w14:textId="13DC26FA" w:rsidR="004456CF" w:rsidRPr="00AE1D16" w:rsidRDefault="00E93A2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34AE96AC" w14:textId="77777777" w:rsidR="004456CF" w:rsidRPr="00AE1D16" w:rsidRDefault="004456CF" w:rsidP="00AE1D16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D71B2E" w14:textId="77777777" w:rsidR="004456CF" w:rsidRPr="00AE1D16" w:rsidRDefault="004456CF" w:rsidP="00AE1D16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A6D41" w14:textId="77777777" w:rsidR="004456CF" w:rsidRPr="00AE1D16" w:rsidRDefault="004456CF" w:rsidP="00AE1D16">
            <w:pPr>
              <w:pStyle w:val="NoSpacing"/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7E43A2" w14:textId="77777777" w:rsidR="004456CF" w:rsidRPr="00AE1D16" w:rsidRDefault="004456CF" w:rsidP="00AE1D16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F582B5" w14:textId="77777777" w:rsidR="004456CF" w:rsidRPr="00AE1D16" w:rsidRDefault="004456CF" w:rsidP="00AE1D16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A41FF7" w14:textId="77777777" w:rsidR="004456CF" w:rsidRPr="00AE1D16" w:rsidRDefault="004456CF" w:rsidP="00AE1D16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6B01C5" w14:textId="77777777" w:rsidR="004456CF" w:rsidRPr="00AE1D16" w:rsidRDefault="004456CF" w:rsidP="00AE1D16">
            <w:pPr>
              <w:pStyle w:val="NoSpacing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0CF" w:rsidRPr="00AE1D16" w14:paraId="131E1CDE" w14:textId="77777777" w:rsidTr="0022146B">
        <w:tc>
          <w:tcPr>
            <w:tcW w:w="3600" w:type="dxa"/>
            <w:hideMark/>
          </w:tcPr>
          <w:p w14:paraId="39DEE885" w14:textId="77777777" w:rsidR="00D740CF" w:rsidRPr="00AE1D16" w:rsidRDefault="00D740CF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378B0AFC" w14:textId="0E05E5CA" w:rsidR="00D740CF" w:rsidRPr="00AE1D16" w:rsidRDefault="00D740CF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B51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8B51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C314920" w14:textId="77777777" w:rsidR="00D740CF" w:rsidRPr="00AE1D16" w:rsidRDefault="00D740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F39D3" w14:textId="58328910" w:rsidR="00D740CF" w:rsidRPr="00AE1D16" w:rsidRDefault="008B5190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D740C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80" w:type="dxa"/>
          </w:tcPr>
          <w:p w14:paraId="5DEA2E64" w14:textId="77777777" w:rsidR="00D740CF" w:rsidRPr="00AE1D16" w:rsidRDefault="00D740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028AE4" w14:textId="3F0DD7BD" w:rsidR="00D740CF" w:rsidRPr="00AE1D16" w:rsidRDefault="00D740CF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897417F" w14:textId="77777777" w:rsidR="00D740CF" w:rsidRPr="00AE1D16" w:rsidRDefault="00D740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B85192" w14:textId="364D2128" w:rsidR="00D740CF" w:rsidRPr="00AE1D16" w:rsidRDefault="00E93A22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D740CF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4456CF" w:rsidRPr="00AE1D16" w14:paraId="55203E8F" w14:textId="77777777" w:rsidTr="0022146B">
        <w:tc>
          <w:tcPr>
            <w:tcW w:w="3600" w:type="dxa"/>
          </w:tcPr>
          <w:p w14:paraId="0546276D" w14:textId="77777777" w:rsidR="004456CF" w:rsidRPr="00AE1D16" w:rsidRDefault="004456CF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6F632B9B" w14:textId="6F4F8262" w:rsidR="004456CF" w:rsidRPr="00AE1D16" w:rsidRDefault="00E93A22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C34BD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80" w:type="dxa"/>
          </w:tcPr>
          <w:p w14:paraId="4A8CBD30" w14:textId="77777777" w:rsidR="004456CF" w:rsidRPr="00AE1D16" w:rsidRDefault="004456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42B93A" w14:textId="25706309" w:rsidR="004456CF" w:rsidRPr="00AE1D16" w:rsidRDefault="006B6430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="00C34BD9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EC890EE" w14:textId="77777777" w:rsidR="004456CF" w:rsidRPr="00AE1D16" w:rsidRDefault="004456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6CD067" w14:textId="24E6C13E" w:rsidR="004456CF" w:rsidRPr="00AE1D16" w:rsidRDefault="00C34BD9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83E65F" w14:textId="77777777" w:rsidR="004456CF" w:rsidRPr="00AE1D16" w:rsidRDefault="004456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299405" w14:textId="43903CB8" w:rsidR="004456CF" w:rsidRPr="00AE1D16" w:rsidRDefault="00C34BD9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A5CD8" w:rsidRPr="00AE1D16" w14:paraId="6359D621" w14:textId="77777777" w:rsidTr="0022146B">
        <w:tc>
          <w:tcPr>
            <w:tcW w:w="3600" w:type="dxa"/>
          </w:tcPr>
          <w:p w14:paraId="0A26A6B8" w14:textId="77777777" w:rsidR="000A5CD8" w:rsidRPr="00AE1D16" w:rsidRDefault="000A5CD8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90" w:type="dxa"/>
          </w:tcPr>
          <w:p w14:paraId="07D68A95" w14:textId="77777777" w:rsidR="000A5CD8" w:rsidRPr="00AE1D16" w:rsidRDefault="000A5CD8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8F3046" w14:textId="77777777" w:rsidR="000A5CD8" w:rsidRPr="00AE1D16" w:rsidRDefault="000A5CD8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C3BC579" w14:textId="77777777" w:rsidR="000A5CD8" w:rsidRPr="00AE1D16" w:rsidRDefault="000A5CD8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1376D8" w14:textId="77777777" w:rsidR="000A5CD8" w:rsidRPr="00AE1D16" w:rsidRDefault="000A5CD8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61C305AC" w14:textId="77777777" w:rsidR="000A5CD8" w:rsidRPr="00AE1D16" w:rsidRDefault="000A5CD8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BD8316" w14:textId="77777777" w:rsidR="000A5CD8" w:rsidRPr="00AE1D16" w:rsidRDefault="000A5CD8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2E5A902D" w14:textId="77777777" w:rsidR="000A5CD8" w:rsidRPr="00AE1D16" w:rsidRDefault="000A5CD8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AF35CF" w:rsidRPr="00AE1D16" w14:paraId="159CE59F" w14:textId="77777777" w:rsidTr="0022146B">
        <w:tc>
          <w:tcPr>
            <w:tcW w:w="3600" w:type="dxa"/>
          </w:tcPr>
          <w:p w14:paraId="50655691" w14:textId="67AEF634" w:rsidR="00AF35CF" w:rsidRPr="00AE1D16" w:rsidRDefault="00E93A2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5AB6CD45" w14:textId="77777777" w:rsidR="00AF35CF" w:rsidRPr="00AE1D16" w:rsidRDefault="00AF35CF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EDACAE" w14:textId="77777777" w:rsidR="00AF35CF" w:rsidRPr="00AE1D16" w:rsidRDefault="00AF35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06562C" w14:textId="77777777" w:rsidR="00AF35CF" w:rsidRPr="00AE1D16" w:rsidRDefault="00AF35CF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2489FC" w14:textId="77777777" w:rsidR="00AF35CF" w:rsidRPr="00AE1D16" w:rsidRDefault="00AF35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CE64A2" w14:textId="77777777" w:rsidR="00AF35CF" w:rsidRPr="00AE1D16" w:rsidRDefault="00AF35CF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8F77DC1" w14:textId="77777777" w:rsidR="00AF35CF" w:rsidRPr="00AE1D16" w:rsidRDefault="00AF35CF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A04C52" w14:textId="77777777" w:rsidR="00AF35CF" w:rsidRPr="00AE1D16" w:rsidRDefault="00AF35CF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0876" w:rsidRPr="00AE1D16" w14:paraId="06FFC326" w14:textId="77777777" w:rsidTr="0022146B">
        <w:tc>
          <w:tcPr>
            <w:tcW w:w="3600" w:type="dxa"/>
          </w:tcPr>
          <w:p w14:paraId="50223EEB" w14:textId="07A1BED3" w:rsidR="00BB0876" w:rsidRPr="00AE1D16" w:rsidRDefault="00BB0876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</w:tcPr>
          <w:p w14:paraId="4CD495F0" w14:textId="224DB6F7" w:rsidR="00BB0876" w:rsidRPr="00AE1D16" w:rsidRDefault="00BB0876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288E67E" w14:textId="77777777" w:rsidR="00BB0876" w:rsidRPr="00AE1D16" w:rsidRDefault="00BB0876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FF1C22" w14:textId="7AA0EB05" w:rsidR="00BB0876" w:rsidRPr="00AE1D16" w:rsidRDefault="00E93A22" w:rsidP="00AE1D16">
            <w:pPr>
              <w:pStyle w:val="block"/>
              <w:tabs>
                <w:tab w:val="decimal" w:pos="5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BB0876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5DE70C35" w14:textId="77777777" w:rsidR="00BB0876" w:rsidRPr="00AE1D16" w:rsidRDefault="00BB0876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C2E84" w14:textId="23BCB3D4" w:rsidR="00BB0876" w:rsidRPr="00AE1D16" w:rsidRDefault="00BB0876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212896" w14:textId="77777777" w:rsidR="00BB0876" w:rsidRPr="00AE1D16" w:rsidRDefault="00BB0876" w:rsidP="00AE1D16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EE9E4" w14:textId="00E830A1" w:rsidR="00BB0876" w:rsidRPr="00AE1D16" w:rsidRDefault="00BB0876" w:rsidP="00AE1D16">
            <w:pPr>
              <w:pStyle w:val="block"/>
              <w:tabs>
                <w:tab w:val="decimal" w:pos="64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7B538A7" w14:textId="33ADA2E7" w:rsidR="006B6430" w:rsidRPr="00AE1D16" w:rsidRDefault="006B6430" w:rsidP="00AE1D16">
      <w:pPr>
        <w:pStyle w:val="ListParagraph"/>
        <w:spacing w:line="240" w:lineRule="auto"/>
        <w:ind w:left="1022"/>
        <w:rPr>
          <w:rFonts w:asciiTheme="majorBidi" w:hAnsiTheme="majorBidi" w:cstheme="majorBidi"/>
          <w:i/>
          <w:iCs/>
          <w:sz w:val="22"/>
        </w:rPr>
      </w:pPr>
    </w:p>
    <w:p w14:paraId="274F3E94" w14:textId="26207242" w:rsidR="00C66851" w:rsidRPr="00AE1D16" w:rsidRDefault="00C66851" w:rsidP="00AE1D16">
      <w:pPr>
        <w:pStyle w:val="ListParagraph"/>
        <w:spacing w:line="240" w:lineRule="auto"/>
        <w:ind w:left="1022"/>
        <w:rPr>
          <w:rFonts w:asciiTheme="majorBidi" w:hAnsiTheme="majorBidi" w:cstheme="majorBidi"/>
          <w:i/>
          <w:iCs/>
          <w:sz w:val="22"/>
        </w:rPr>
      </w:pPr>
    </w:p>
    <w:p w14:paraId="15513DCD" w14:textId="1A430220" w:rsidR="00AE6751" w:rsidRPr="00AE1D16" w:rsidRDefault="00AE6751" w:rsidP="00AE1D16">
      <w:pPr>
        <w:pStyle w:val="ListParagraph"/>
        <w:numPr>
          <w:ilvl w:val="1"/>
          <w:numId w:val="20"/>
        </w:numPr>
        <w:tabs>
          <w:tab w:val="clear" w:pos="1022"/>
        </w:tabs>
        <w:spacing w:line="240" w:lineRule="auto"/>
        <w:ind w:left="54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28DA17A3" w14:textId="77777777" w:rsidR="00AE6751" w:rsidRPr="00AE1D16" w:rsidRDefault="00AE6751" w:rsidP="00AE1D16">
      <w:pPr>
        <w:spacing w:line="240" w:lineRule="auto"/>
        <w:ind w:left="518"/>
        <w:rPr>
          <w:rFonts w:asciiTheme="majorBidi" w:hAnsiTheme="majorBidi" w:cstheme="majorBidi"/>
          <w:i/>
          <w:iCs/>
          <w:sz w:val="22"/>
          <w:szCs w:val="22"/>
        </w:rPr>
      </w:pPr>
    </w:p>
    <w:p w14:paraId="5D10B1EE" w14:textId="6FE4E0D4" w:rsidR="00AE6751" w:rsidRPr="00AE1D16" w:rsidRDefault="00AE6751" w:rsidP="00AE1D16">
      <w:pPr>
        <w:spacing w:line="240" w:lineRule="auto"/>
        <w:ind w:left="1080" w:right="533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73C97" w:rsidRPr="00AE1D16"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การป้องกันความเสี่ยงในกระแสเงินสด</w:t>
      </w:r>
    </w:p>
    <w:p w14:paraId="794AEA12" w14:textId="77777777" w:rsidR="00AE6751" w:rsidRPr="00AE1D16" w:rsidRDefault="00AE6751" w:rsidP="00AE1D16">
      <w:pPr>
        <w:pStyle w:val="ListParagraph"/>
        <w:spacing w:line="240" w:lineRule="auto"/>
        <w:ind w:left="1022" w:hanging="482"/>
        <w:rPr>
          <w:rFonts w:asciiTheme="majorBidi" w:hAnsiTheme="majorBidi" w:cstheme="majorBidi"/>
          <w:i/>
          <w:iCs/>
          <w:sz w:val="22"/>
        </w:rPr>
      </w:pPr>
    </w:p>
    <w:p w14:paraId="0391E9B3" w14:textId="6BCFC483" w:rsidR="00AE6751" w:rsidRPr="00AE1D16" w:rsidRDefault="00AE6751" w:rsidP="00AE1D16">
      <w:pPr>
        <w:spacing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CB2D352" w14:textId="798D26D9" w:rsidR="00C366B4" w:rsidRPr="00AE1D16" w:rsidRDefault="00C366B4" w:rsidP="00AE1D16">
      <w:pPr>
        <w:spacing w:line="240" w:lineRule="auto"/>
        <w:ind w:left="810"/>
        <w:rPr>
          <w:rFonts w:asciiTheme="majorBidi" w:hAnsiTheme="majorBidi" w:cstheme="majorBidi"/>
          <w:sz w:val="22"/>
          <w:szCs w:val="22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900"/>
        <w:gridCol w:w="270"/>
        <w:gridCol w:w="1710"/>
        <w:gridCol w:w="270"/>
        <w:gridCol w:w="1710"/>
      </w:tblGrid>
      <w:tr w:rsidR="00CF48A9" w:rsidRPr="00AE1D16" w14:paraId="725CD44B" w14:textId="77777777" w:rsidTr="00C66851">
        <w:trPr>
          <w:tblHeader/>
        </w:trPr>
        <w:tc>
          <w:tcPr>
            <w:tcW w:w="3870" w:type="dxa"/>
          </w:tcPr>
          <w:p w14:paraId="33F6DCDA" w14:textId="65E4AD56" w:rsidR="00CF48A9" w:rsidRPr="00AE1D16" w:rsidRDefault="00CF48A9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900" w:type="dxa"/>
          </w:tcPr>
          <w:p w14:paraId="20836978" w14:textId="77777777" w:rsidR="00CF48A9" w:rsidRPr="00AE1D16" w:rsidRDefault="00CF48A9" w:rsidP="00AE1D1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6C71E500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690" w:type="dxa"/>
            <w:gridSpan w:val="3"/>
            <w:hideMark/>
          </w:tcPr>
          <w:p w14:paraId="686B2AFB" w14:textId="77777777" w:rsidR="00CF48A9" w:rsidRPr="00AE1D16" w:rsidRDefault="00CF48A9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CF48A9" w:rsidRPr="00AE1D16" w14:paraId="7FE845DE" w14:textId="77777777" w:rsidTr="00C66851">
        <w:trPr>
          <w:trHeight w:val="103"/>
          <w:tblHeader/>
        </w:trPr>
        <w:tc>
          <w:tcPr>
            <w:tcW w:w="3870" w:type="dxa"/>
            <w:shd w:val="clear" w:color="auto" w:fill="auto"/>
          </w:tcPr>
          <w:p w14:paraId="7BC2F80B" w14:textId="77777777" w:rsidR="00CF48A9" w:rsidRPr="00AE1D16" w:rsidRDefault="00CF48A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1B036D8" w14:textId="77777777" w:rsidR="00CF48A9" w:rsidRPr="00AE1D16" w:rsidRDefault="00CF48A9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E493DC6" w14:textId="21D61A82" w:rsidR="00CF48A9" w:rsidRPr="00AE1D16" w:rsidRDefault="00CF48A9" w:rsidP="00AE1D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AE1D1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กันยายน</w:t>
            </w:r>
            <w:r w:rsidR="008B519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2565</w:t>
            </w:r>
          </w:p>
        </w:tc>
        <w:tc>
          <w:tcPr>
            <w:tcW w:w="900" w:type="dxa"/>
          </w:tcPr>
          <w:p w14:paraId="0AD3D0F1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7B035256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710" w:type="dxa"/>
            <w:hideMark/>
          </w:tcPr>
          <w:p w14:paraId="497AB490" w14:textId="4B5047A3" w:rsidR="00CF48A9" w:rsidRPr="00AE1D16" w:rsidRDefault="00CF48A9" w:rsidP="00AE1D16">
            <w:pPr>
              <w:pStyle w:val="acctmergecolhdg"/>
              <w:spacing w:line="240" w:lineRule="atLeast"/>
              <w:ind w:left="-79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AE1D16">
              <w:rPr>
                <w:rFonts w:asciiTheme="majorBidi" w:hAnsiTheme="majorBidi"/>
                <w:b w:val="0"/>
                <w:sz w:val="28"/>
                <w:szCs w:val="28"/>
                <w:cs/>
                <w:lang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70" w:type="dxa"/>
          </w:tcPr>
          <w:p w14:paraId="036DD3F4" w14:textId="77777777" w:rsidR="00CF48A9" w:rsidRPr="00AE1D16" w:rsidRDefault="00CF48A9" w:rsidP="00AE1D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  <w:hideMark/>
          </w:tcPr>
          <w:p w14:paraId="3D1721AE" w14:textId="77777777" w:rsidR="00D95D3B" w:rsidRPr="00AE1D16" w:rsidRDefault="00CF48A9" w:rsidP="00AE1D16">
            <w:pPr>
              <w:pStyle w:val="acctmergecolhdg"/>
              <w:ind w:left="-122" w:right="-36"/>
              <w:rPr>
                <w:rFonts w:asciiTheme="majorBidi" w:hAnsiTheme="majorBidi"/>
                <w:b w:val="0"/>
                <w:sz w:val="28"/>
                <w:szCs w:val="28"/>
                <w:lang w:val="en-US" w:eastAsia="en-GB" w:bidi="th-TH"/>
              </w:rPr>
            </w:pPr>
            <w:r w:rsidRPr="00AE1D16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ต้นทุนในการได้มา</w:t>
            </w:r>
          </w:p>
          <w:p w14:paraId="11F151B9" w14:textId="76F200D7" w:rsidR="00CF48A9" w:rsidRPr="00AE1D16" w:rsidRDefault="00CF48A9" w:rsidP="00AE1D16">
            <w:pPr>
              <w:pStyle w:val="acctmergecolhdg"/>
              <w:ind w:left="-122" w:right="-36"/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</w:pPr>
            <w:r w:rsidRPr="00AE1D16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ซึ่งการป้องกัน</w:t>
            </w:r>
          </w:p>
          <w:p w14:paraId="2768F0BD" w14:textId="71D8CFDD" w:rsidR="00CF48A9" w:rsidRPr="00AE1D16" w:rsidRDefault="00CF48A9" w:rsidP="00AE1D16">
            <w:pPr>
              <w:pStyle w:val="acctmergecolhdg"/>
              <w:spacing w:line="240" w:lineRule="atLeast"/>
              <w:ind w:left="-122" w:right="-36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AE1D16">
              <w:rPr>
                <w:rFonts w:asciiTheme="majorBidi" w:hAnsiTheme="majorBidi"/>
                <w:b w:val="0"/>
                <w:sz w:val="28"/>
                <w:szCs w:val="28"/>
                <w:cs/>
                <w:lang w:val="en-US" w:eastAsia="en-GB" w:bidi="th-TH"/>
              </w:rPr>
              <w:t>ความเสี่ยง</w:t>
            </w:r>
          </w:p>
        </w:tc>
      </w:tr>
      <w:tr w:rsidR="00CF48A9" w:rsidRPr="00AE1D16" w14:paraId="61C4A9C2" w14:textId="77777777" w:rsidTr="00C66851">
        <w:trPr>
          <w:tblHeader/>
        </w:trPr>
        <w:tc>
          <w:tcPr>
            <w:tcW w:w="3870" w:type="dxa"/>
          </w:tcPr>
          <w:p w14:paraId="0CCD533B" w14:textId="77777777" w:rsidR="00CF48A9" w:rsidRPr="00AE1D16" w:rsidRDefault="00CF48A9" w:rsidP="00AE1D16">
            <w:pPr>
              <w:tabs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</w:tcPr>
          <w:p w14:paraId="3BFEC265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7746CDE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088141C4" w14:textId="77777777" w:rsidR="00CF48A9" w:rsidRPr="00AE1D16" w:rsidRDefault="00CF48A9" w:rsidP="00AE1D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F48A9" w:rsidRPr="00AE1D16" w14:paraId="1EA02C16" w14:textId="77777777" w:rsidTr="00C66851">
        <w:trPr>
          <w:cantSplit/>
        </w:trPr>
        <w:tc>
          <w:tcPr>
            <w:tcW w:w="3870" w:type="dxa"/>
            <w:shd w:val="clear" w:color="auto" w:fill="auto"/>
          </w:tcPr>
          <w:p w14:paraId="09E85E0C" w14:textId="78A33D1C" w:rsidR="00CF48A9" w:rsidRPr="00AE1D16" w:rsidRDefault="00CF48A9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ความเสี่ยงด้านอัตราดอกเบี้ย</w:t>
            </w:r>
          </w:p>
        </w:tc>
        <w:tc>
          <w:tcPr>
            <w:tcW w:w="900" w:type="dxa"/>
          </w:tcPr>
          <w:p w14:paraId="326CBB7E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618F0B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9B94A4D" w14:textId="3EA44963" w:rsidR="00CF48A9" w:rsidRPr="00AE1D16" w:rsidRDefault="00CF48A9" w:rsidP="00AE1D1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643362" w14:textId="77777777" w:rsidR="00CF48A9" w:rsidRPr="00AE1D16" w:rsidRDefault="00CF48A9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3313EE0D" w14:textId="2A43CBEF" w:rsidR="00CF48A9" w:rsidRPr="00AE1D16" w:rsidRDefault="00CF48A9" w:rsidP="00AE1D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48A9" w:rsidRPr="00AE1D16" w14:paraId="2A0022A1" w14:textId="77777777" w:rsidTr="00C66851">
        <w:trPr>
          <w:cantSplit/>
        </w:trPr>
        <w:tc>
          <w:tcPr>
            <w:tcW w:w="3870" w:type="dxa"/>
            <w:shd w:val="clear" w:color="auto" w:fill="auto"/>
          </w:tcPr>
          <w:p w14:paraId="587CF14B" w14:textId="39D567D5" w:rsidR="00CF48A9" w:rsidRPr="00AE1D16" w:rsidRDefault="00CF48A9" w:rsidP="00AE1D16">
            <w:pPr>
              <w:tabs>
                <w:tab w:val="left" w:pos="2643"/>
              </w:tabs>
              <w:ind w:left="180" w:right="-126" w:hanging="180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เครื่องมือที่มีอัตราดอกเบี้ยผันแปร</w:t>
            </w:r>
          </w:p>
        </w:tc>
        <w:tc>
          <w:tcPr>
            <w:tcW w:w="900" w:type="dxa"/>
          </w:tcPr>
          <w:p w14:paraId="4C41A18A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CDEF611" w14:textId="77777777" w:rsidR="00CF48A9" w:rsidRPr="00AE1D16" w:rsidRDefault="00CF48A9" w:rsidP="00AE1D16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60928FDD" w14:textId="6B312F9A" w:rsidR="00CF48A9" w:rsidRPr="00AE1D16" w:rsidRDefault="00E93A22" w:rsidP="00AE1D1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2C1FD0"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71A5F922" w14:textId="77777777" w:rsidR="00CF48A9" w:rsidRPr="00AE1D16" w:rsidRDefault="00CF48A9" w:rsidP="00AE1D1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10" w:type="dxa"/>
          </w:tcPr>
          <w:p w14:paraId="0753841E" w14:textId="3F4F4E1F" w:rsidR="00CF48A9" w:rsidRPr="00AE1D16" w:rsidRDefault="002C1FD0" w:rsidP="00AE1D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FB2332B" w14:textId="7F7ADF5D" w:rsidR="00773C97" w:rsidRPr="00AE1D16" w:rsidRDefault="00773C97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8D17A66" w14:textId="780F136F" w:rsidR="00CF48A9" w:rsidRPr="00AE1D16" w:rsidRDefault="00CF48A9" w:rsidP="00AE1D16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AE1D16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E93A22" w:rsidRPr="00E93A22">
        <w:rPr>
          <w:rFonts w:asciiTheme="majorBidi" w:hAnsiTheme="majorBidi" w:hint="cs"/>
          <w:sz w:val="28"/>
          <w:szCs w:val="28"/>
        </w:rPr>
        <w:t>30</w:t>
      </w:r>
      <w:r w:rsidRPr="00AE1D16">
        <w:rPr>
          <w:rFonts w:asciiTheme="majorBidi" w:hAnsiTheme="majorBidi" w:hint="cs"/>
          <w:sz w:val="28"/>
          <w:szCs w:val="28"/>
        </w:rPr>
        <w:t xml:space="preserve"> </w:t>
      </w:r>
      <w:r w:rsidRPr="00AE1D16">
        <w:rPr>
          <w:rFonts w:asciiTheme="majorBidi" w:hAnsiTheme="majorBidi" w:hint="cs"/>
          <w:sz w:val="28"/>
          <w:szCs w:val="28"/>
          <w:cs/>
        </w:rPr>
        <w:t xml:space="preserve">กันยายน </w:t>
      </w:r>
      <w:r w:rsidR="00E93A22" w:rsidRPr="00E93A22">
        <w:rPr>
          <w:rFonts w:asciiTheme="majorBidi" w:hAnsiTheme="majorBidi" w:hint="cs"/>
          <w:sz w:val="28"/>
          <w:szCs w:val="28"/>
        </w:rPr>
        <w:t>2565</w:t>
      </w:r>
      <w:r w:rsidRPr="00AE1D16">
        <w:rPr>
          <w:rFonts w:asciiTheme="majorBidi" w:hAnsiTheme="majorBidi" w:hint="cs"/>
          <w:sz w:val="28"/>
          <w:szCs w:val="28"/>
          <w:cs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</w:t>
      </w:r>
      <w:r w:rsidR="00D95D3B" w:rsidRPr="00AE1D16">
        <w:rPr>
          <w:rFonts w:asciiTheme="majorBidi" w:hAnsiTheme="majorBidi" w:hint="cs"/>
          <w:sz w:val="28"/>
          <w:szCs w:val="28"/>
          <w:cs/>
        </w:rPr>
        <w:t>น</w:t>
      </w:r>
      <w:r w:rsidRPr="00AE1D16">
        <w:rPr>
          <w:rFonts w:asciiTheme="majorBidi" w:hAnsiTheme="majorBidi" w:hint="cs"/>
          <w:sz w:val="28"/>
          <w:szCs w:val="28"/>
          <w:cs/>
        </w:rPr>
        <w:t>อัตราดอกเบี้ย</w:t>
      </w:r>
    </w:p>
    <w:p w14:paraId="738F3275" w14:textId="08E05BD4" w:rsidR="00CF48A9" w:rsidRPr="00AE1D16" w:rsidRDefault="00CF48A9" w:rsidP="00AE1D16">
      <w:pPr>
        <w:spacing w:line="240" w:lineRule="auto"/>
        <w:jc w:val="left"/>
        <w:rPr>
          <w:rFonts w:asciiTheme="majorBidi" w:hAnsiTheme="majorBidi"/>
          <w:sz w:val="22"/>
          <w:szCs w:val="22"/>
          <w:cs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450"/>
        <w:gridCol w:w="1710"/>
      </w:tblGrid>
      <w:tr w:rsidR="00212E85" w:rsidRPr="00AE1D16" w14:paraId="5DB9D127" w14:textId="77777777" w:rsidTr="008B5190">
        <w:trPr>
          <w:trHeight w:val="74"/>
        </w:trPr>
        <w:tc>
          <w:tcPr>
            <w:tcW w:w="6570" w:type="dxa"/>
          </w:tcPr>
          <w:p w14:paraId="1EE78AF5" w14:textId="5A35869B" w:rsidR="00212E85" w:rsidRPr="00AE1D16" w:rsidRDefault="00212E85" w:rsidP="00E3467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33CA92DA" w14:textId="77777777" w:rsidR="00212E85" w:rsidRPr="00AE1D16" w:rsidRDefault="00212E85" w:rsidP="00E3467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</w:tcPr>
          <w:p w14:paraId="7D70715C" w14:textId="77777777" w:rsidR="00212E85" w:rsidRPr="00AE1D16" w:rsidRDefault="00212E85" w:rsidP="00E3467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12E85" w:rsidRPr="00AE1D16" w14:paraId="310F1B48" w14:textId="77777777" w:rsidTr="008B5190">
        <w:trPr>
          <w:trHeight w:val="74"/>
        </w:trPr>
        <w:tc>
          <w:tcPr>
            <w:tcW w:w="6570" w:type="dxa"/>
          </w:tcPr>
          <w:p w14:paraId="49CD6416" w14:textId="56825895" w:rsidR="00212E85" w:rsidRPr="00AE1D16" w:rsidRDefault="008B5190" w:rsidP="00E3467C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2565</w:t>
            </w:r>
          </w:p>
        </w:tc>
        <w:tc>
          <w:tcPr>
            <w:tcW w:w="450" w:type="dxa"/>
          </w:tcPr>
          <w:p w14:paraId="67858EF5" w14:textId="77777777" w:rsidR="00212E85" w:rsidRPr="00AE1D16" w:rsidRDefault="00212E85" w:rsidP="00E3467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</w:tcPr>
          <w:p w14:paraId="09CA4D96" w14:textId="551904EF" w:rsidR="00212E85" w:rsidRPr="00AE1D16" w:rsidRDefault="00212E85" w:rsidP="00E3467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การครบกำหนด</w:t>
            </w:r>
          </w:p>
        </w:tc>
      </w:tr>
      <w:tr w:rsidR="00212E85" w:rsidRPr="00AE1D16" w14:paraId="08C48226" w14:textId="77777777" w:rsidTr="008B5190">
        <w:trPr>
          <w:trHeight w:val="74"/>
        </w:trPr>
        <w:tc>
          <w:tcPr>
            <w:tcW w:w="6570" w:type="dxa"/>
          </w:tcPr>
          <w:p w14:paraId="5166B063" w14:textId="77777777" w:rsidR="00212E85" w:rsidRPr="00AE1D16" w:rsidRDefault="00212E85" w:rsidP="00212E8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6B89A665" w14:textId="77777777" w:rsidR="00212E85" w:rsidRPr="00AE1D16" w:rsidRDefault="00212E85" w:rsidP="00212E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</w:tcPr>
          <w:p w14:paraId="1AC16821" w14:textId="072FC844" w:rsidR="00212E85" w:rsidRPr="00AE1D16" w:rsidRDefault="00212E85" w:rsidP="00212E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มากกว่า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212E85" w:rsidRPr="00AE1D16" w14:paraId="31221DDE" w14:textId="77777777" w:rsidTr="008B5190">
        <w:trPr>
          <w:trHeight w:val="74"/>
        </w:trPr>
        <w:tc>
          <w:tcPr>
            <w:tcW w:w="6570" w:type="dxa"/>
          </w:tcPr>
          <w:p w14:paraId="3C99B363" w14:textId="77777777" w:rsidR="00212E85" w:rsidRPr="00AE1D16" w:rsidRDefault="00212E85" w:rsidP="00212E8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50" w:type="dxa"/>
          </w:tcPr>
          <w:p w14:paraId="6F83BE38" w14:textId="77777777" w:rsidR="00212E85" w:rsidRPr="00AE1D16" w:rsidRDefault="00212E85" w:rsidP="00212E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</w:tcPr>
          <w:p w14:paraId="2C2561B5" w14:textId="77777777" w:rsidR="00212E85" w:rsidRPr="00AE1D16" w:rsidRDefault="00212E85" w:rsidP="00212E8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212E85" w:rsidRPr="00AE1D16" w14:paraId="7073A75A" w14:textId="77777777" w:rsidTr="008B5190">
        <w:tc>
          <w:tcPr>
            <w:tcW w:w="6570" w:type="dxa"/>
          </w:tcPr>
          <w:p w14:paraId="656FA802" w14:textId="0F23FE3E" w:rsidR="00212E85" w:rsidRPr="00AE1D16" w:rsidRDefault="00212E85" w:rsidP="00212E85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450" w:type="dxa"/>
          </w:tcPr>
          <w:p w14:paraId="078D3B28" w14:textId="77777777" w:rsidR="00212E85" w:rsidRPr="00AE1D16" w:rsidRDefault="00212E85" w:rsidP="00212E8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0232C9F" w14:textId="4847EF60" w:rsidR="00212E85" w:rsidRPr="00AE1D16" w:rsidRDefault="00212E85" w:rsidP="00212E8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12E85" w:rsidRPr="00AE1D16" w14:paraId="21657E5B" w14:textId="77777777" w:rsidTr="008B5190">
        <w:tc>
          <w:tcPr>
            <w:tcW w:w="6570" w:type="dxa"/>
          </w:tcPr>
          <w:p w14:paraId="1FE80E80" w14:textId="30D0BFC8" w:rsidR="00212E85" w:rsidRPr="00AE1D16" w:rsidRDefault="00212E85" w:rsidP="00212E85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450" w:type="dxa"/>
          </w:tcPr>
          <w:p w14:paraId="24810012" w14:textId="77777777" w:rsidR="00212E85" w:rsidRPr="00AE1D16" w:rsidRDefault="00212E85" w:rsidP="00212E8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3EC7587" w14:textId="0AB71BB5" w:rsidR="00212E85" w:rsidRPr="00AE1D16" w:rsidRDefault="00212E85" w:rsidP="00212E8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12E85" w:rsidRPr="00AE1D16" w14:paraId="7F897056" w14:textId="77777777" w:rsidTr="008B5190">
        <w:tc>
          <w:tcPr>
            <w:tcW w:w="6570" w:type="dxa"/>
          </w:tcPr>
          <w:p w14:paraId="4DAD3962" w14:textId="43FA3AE2" w:rsidR="00212E85" w:rsidRPr="00AE1D16" w:rsidRDefault="00212E85" w:rsidP="00212E85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ความเสี่ยงสุทธิ 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  <w:tc>
          <w:tcPr>
            <w:tcW w:w="450" w:type="dxa"/>
          </w:tcPr>
          <w:p w14:paraId="097F33A8" w14:textId="77777777" w:rsidR="00212E85" w:rsidRPr="00AE1D16" w:rsidRDefault="00212E85" w:rsidP="00212E8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FED5958" w14:textId="55533421" w:rsidR="00212E85" w:rsidRPr="00AE1D16" w:rsidRDefault="00212E85" w:rsidP="008B519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</w:tr>
      <w:tr w:rsidR="00212E85" w:rsidRPr="00AE1D16" w14:paraId="2E979522" w14:textId="77777777" w:rsidTr="008B5190">
        <w:tc>
          <w:tcPr>
            <w:tcW w:w="6570" w:type="dxa"/>
          </w:tcPr>
          <w:p w14:paraId="56A79EAF" w14:textId="4A7ACCCB" w:rsidR="00212E85" w:rsidRPr="00AE1D16" w:rsidRDefault="00212E85" w:rsidP="00212E85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อัตราดอกเบี้ยคงที่เฉลี่ย 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50" w:type="dxa"/>
          </w:tcPr>
          <w:p w14:paraId="777F7AC2" w14:textId="77777777" w:rsidR="00212E85" w:rsidRPr="00AE1D16" w:rsidRDefault="00212E85" w:rsidP="00212E85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09566D9" w14:textId="5012206F" w:rsidR="00212E85" w:rsidRPr="00AE1D16" w:rsidRDefault="00212E85" w:rsidP="008B519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</w:tbl>
    <w:p w14:paraId="7A6ED37D" w14:textId="77777777" w:rsidR="00C66851" w:rsidRPr="00AE1D16" w:rsidRDefault="00C66851" w:rsidP="00AE1D16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  <w:r w:rsidRPr="00AE1D16">
        <w:rPr>
          <w:rFonts w:asciiTheme="majorBidi" w:hAnsiTheme="majorBidi"/>
          <w:sz w:val="28"/>
          <w:szCs w:val="28"/>
          <w:cs/>
        </w:rPr>
        <w:br w:type="page"/>
      </w:r>
    </w:p>
    <w:p w14:paraId="24D698B3" w14:textId="24D780A4" w:rsidR="00CF48A9" w:rsidRPr="00AE1D16" w:rsidRDefault="00CF48A9" w:rsidP="00AE1D16">
      <w:pPr>
        <w:spacing w:line="240" w:lineRule="auto"/>
        <w:ind w:left="1080"/>
        <w:rPr>
          <w:rFonts w:asciiTheme="majorBidi" w:hAnsiTheme="majorBidi"/>
          <w:sz w:val="28"/>
          <w:szCs w:val="28"/>
        </w:rPr>
      </w:pPr>
      <w:r w:rsidRPr="00AE1D16">
        <w:rPr>
          <w:rFonts w:asciiTheme="majorBidi" w:hAnsiTheme="majorBidi"/>
          <w:sz w:val="28"/>
          <w:szCs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3E6B9FA4" w14:textId="09734178" w:rsidR="00CF48A9" w:rsidRPr="00AE1D16" w:rsidRDefault="00CF48A9" w:rsidP="00AE1D16">
      <w:pPr>
        <w:spacing w:line="240" w:lineRule="auto"/>
        <w:ind w:left="990" w:right="-27"/>
        <w:rPr>
          <w:rFonts w:asciiTheme="majorBidi" w:hAnsiTheme="majorBidi"/>
          <w:sz w:val="22"/>
          <w:szCs w:val="22"/>
        </w:rPr>
      </w:pPr>
    </w:p>
    <w:tbl>
      <w:tblPr>
        <w:tblStyle w:val="TableGrid"/>
        <w:tblW w:w="863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269"/>
        <w:gridCol w:w="1800"/>
      </w:tblGrid>
      <w:tr w:rsidR="006C005E" w:rsidRPr="00AE1D16" w14:paraId="0A8767F5" w14:textId="77777777" w:rsidTr="0022146B">
        <w:trPr>
          <w:trHeight w:val="74"/>
        </w:trPr>
        <w:tc>
          <w:tcPr>
            <w:tcW w:w="6570" w:type="dxa"/>
          </w:tcPr>
          <w:p w14:paraId="78F0532D" w14:textId="790E7273" w:rsidR="006C005E" w:rsidRPr="00AE1D16" w:rsidRDefault="006C005E" w:rsidP="00AE1D1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36B3CD6D" w14:textId="77777777" w:rsidR="006C005E" w:rsidRPr="00AE1D16" w:rsidRDefault="006C005E" w:rsidP="00AE1D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6A3190A8" w14:textId="77777777" w:rsidR="006C005E" w:rsidRPr="00AE1D16" w:rsidRDefault="006C005E" w:rsidP="00AE1D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C005E" w:rsidRPr="00AE1D16" w14:paraId="4765C3E3" w14:textId="77777777" w:rsidTr="0022146B">
        <w:trPr>
          <w:trHeight w:val="74"/>
        </w:trPr>
        <w:tc>
          <w:tcPr>
            <w:tcW w:w="6570" w:type="dxa"/>
          </w:tcPr>
          <w:p w14:paraId="07ABDD33" w14:textId="77777777" w:rsidR="006C005E" w:rsidRPr="00AE1D16" w:rsidRDefault="006C005E" w:rsidP="00AE1D1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751B408" w14:textId="77777777" w:rsidR="006C005E" w:rsidRPr="00AE1D16" w:rsidRDefault="006C005E" w:rsidP="00AE1D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44749430" w14:textId="77777777" w:rsidR="006C005E" w:rsidRPr="00AE1D16" w:rsidRDefault="006C005E" w:rsidP="00AE1D1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25C33" w:rsidRPr="00AE1D16" w14:paraId="64E36D2C" w14:textId="77777777" w:rsidTr="0022146B">
        <w:trPr>
          <w:trHeight w:val="74"/>
        </w:trPr>
        <w:tc>
          <w:tcPr>
            <w:tcW w:w="6570" w:type="dxa"/>
          </w:tcPr>
          <w:p w14:paraId="2CBE66E0" w14:textId="39E73C05" w:rsidR="00B25C33" w:rsidRPr="00AE1D16" w:rsidRDefault="00B25C33" w:rsidP="00B25C3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สำรองการป้องกันความเสี่ยง</w:t>
            </w:r>
          </w:p>
        </w:tc>
        <w:tc>
          <w:tcPr>
            <w:tcW w:w="269" w:type="dxa"/>
          </w:tcPr>
          <w:p w14:paraId="1F7D5AFC" w14:textId="77777777" w:rsidR="00B25C33" w:rsidRPr="00AE1D16" w:rsidRDefault="00B25C33" w:rsidP="00B25C3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271828D6" w14:textId="77777777" w:rsidR="00B25C33" w:rsidRPr="00AE1D16" w:rsidRDefault="00B25C33" w:rsidP="00B25C3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B25C33" w:rsidRPr="00AE1D16" w14:paraId="25B83894" w14:textId="77777777" w:rsidTr="0022146B">
        <w:tc>
          <w:tcPr>
            <w:tcW w:w="6570" w:type="dxa"/>
          </w:tcPr>
          <w:p w14:paraId="2618BC20" w14:textId="4237C96E" w:rsidR="00B25C33" w:rsidRPr="00AE1D16" w:rsidRDefault="00B25C33" w:rsidP="00B25C33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9" w:type="dxa"/>
          </w:tcPr>
          <w:p w14:paraId="1DF5D73E" w14:textId="77777777" w:rsidR="00B25C33" w:rsidRPr="00AE1D16" w:rsidRDefault="00B25C33" w:rsidP="00B25C3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B4F212A" w14:textId="78402529" w:rsidR="00B25C33" w:rsidRPr="00AE1D16" w:rsidRDefault="00B25C33" w:rsidP="00B25C3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25C33" w:rsidRPr="00AE1D16" w14:paraId="5ECE3D73" w14:textId="77777777" w:rsidTr="0022146B">
        <w:tc>
          <w:tcPr>
            <w:tcW w:w="6570" w:type="dxa"/>
          </w:tcPr>
          <w:p w14:paraId="771FB981" w14:textId="2484995F" w:rsidR="00B25C33" w:rsidRPr="00AE1D16" w:rsidRDefault="00B25C33" w:rsidP="00B25C33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เพิ่มขึ้นจากการซื้อบริษัทย่อย</w:t>
            </w:r>
          </w:p>
        </w:tc>
        <w:tc>
          <w:tcPr>
            <w:tcW w:w="269" w:type="dxa"/>
          </w:tcPr>
          <w:p w14:paraId="171C9096" w14:textId="77777777" w:rsidR="00B25C33" w:rsidRPr="00AE1D16" w:rsidRDefault="00B25C33" w:rsidP="00B25C3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DE394BF" w14:textId="713BE708" w:rsidR="00B25C33" w:rsidRPr="00AE1D16" w:rsidRDefault="00B25C33" w:rsidP="00B25C3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25C33" w:rsidRPr="00AE1D16" w14:paraId="2B81B050" w14:textId="77777777" w:rsidTr="0022146B">
        <w:tc>
          <w:tcPr>
            <w:tcW w:w="6570" w:type="dxa"/>
          </w:tcPr>
          <w:p w14:paraId="66532173" w14:textId="77777777" w:rsidR="00B25C33" w:rsidRPr="00AE1D16" w:rsidRDefault="00B25C33" w:rsidP="00B25C33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E371E02" w14:textId="77777777" w:rsidR="00B25C33" w:rsidRPr="00AE1D16" w:rsidRDefault="00B25C33" w:rsidP="00B25C3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386F56A" w14:textId="369659D1" w:rsidR="00B25C33" w:rsidRPr="00AE1D16" w:rsidRDefault="00B25C33" w:rsidP="00B25C3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349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B25C33" w:rsidRPr="00AE1D16" w14:paraId="06BC5128" w14:textId="77777777" w:rsidTr="0022146B">
        <w:tc>
          <w:tcPr>
            <w:tcW w:w="6570" w:type="dxa"/>
          </w:tcPr>
          <w:p w14:paraId="2955A782" w14:textId="77777777" w:rsidR="00B25C33" w:rsidRPr="00AE1D16" w:rsidRDefault="00B25C33" w:rsidP="00B25C33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607F3C7" w14:textId="77777777" w:rsidR="00B25C33" w:rsidRPr="00AE1D16" w:rsidRDefault="00B25C33" w:rsidP="00B25C3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A1FF310" w14:textId="48DD6D75" w:rsidR="00B25C33" w:rsidRPr="00AE1D16" w:rsidRDefault="00B25C33" w:rsidP="00B25C3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</w:tr>
      <w:tr w:rsidR="00B25C33" w:rsidRPr="00AE1D16" w14:paraId="4EEFFEA0" w14:textId="77777777" w:rsidTr="0022146B">
        <w:tc>
          <w:tcPr>
            <w:tcW w:w="6570" w:type="dxa"/>
          </w:tcPr>
          <w:p w14:paraId="0DCD5280" w14:textId="77777777" w:rsidR="00B25C33" w:rsidRPr="00AE1D16" w:rsidRDefault="00B25C33" w:rsidP="00B25C33">
            <w:pPr>
              <w:pStyle w:val="block"/>
              <w:spacing w:after="0" w:line="240" w:lineRule="atLeast"/>
              <w:ind w:left="0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การเปลี่ยนแปลงของภาษีในสำรองระหว่างปี</w:t>
            </w:r>
          </w:p>
        </w:tc>
        <w:tc>
          <w:tcPr>
            <w:tcW w:w="269" w:type="dxa"/>
          </w:tcPr>
          <w:p w14:paraId="18E2A370" w14:textId="77777777" w:rsidR="00B25C33" w:rsidRPr="00AE1D16" w:rsidRDefault="00B25C33" w:rsidP="00B25C3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A4B63C" w14:textId="75D3C2EC" w:rsidR="00B25C33" w:rsidRPr="00AE1D16" w:rsidRDefault="00B25C33" w:rsidP="00B25C3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Pr="00AE1D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B25C33" w:rsidRPr="00AE1D16" w14:paraId="0755620E" w14:textId="77777777" w:rsidTr="0022146B">
        <w:tc>
          <w:tcPr>
            <w:tcW w:w="6570" w:type="dxa"/>
          </w:tcPr>
          <w:p w14:paraId="6808305E" w14:textId="414D2117" w:rsidR="00B25C33" w:rsidRPr="00AE1D16" w:rsidRDefault="00B25C33" w:rsidP="00B25C33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69" w:type="dxa"/>
          </w:tcPr>
          <w:p w14:paraId="1D3463BC" w14:textId="77777777" w:rsidR="00B25C33" w:rsidRPr="00AE1D16" w:rsidRDefault="00B25C33" w:rsidP="00B25C3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DE2F81D" w14:textId="38506098" w:rsidR="00B25C33" w:rsidRPr="00AE1D16" w:rsidRDefault="00B25C33" w:rsidP="00B25C33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</w:t>
            </w:r>
          </w:p>
        </w:tc>
      </w:tr>
    </w:tbl>
    <w:p w14:paraId="56AE07B8" w14:textId="77777777" w:rsidR="006C005E" w:rsidRPr="00AE1D16" w:rsidRDefault="006C005E" w:rsidP="00AE1D16">
      <w:pPr>
        <w:spacing w:line="240" w:lineRule="auto"/>
        <w:ind w:left="990" w:right="-27"/>
        <w:rPr>
          <w:rFonts w:asciiTheme="majorBidi" w:hAnsiTheme="majorBidi"/>
          <w:sz w:val="28"/>
          <w:szCs w:val="28"/>
        </w:rPr>
      </w:pPr>
    </w:p>
    <w:p w14:paraId="26B4032A" w14:textId="45B40474" w:rsidR="00E73AED" w:rsidRPr="00AE1D16" w:rsidRDefault="00E73AED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การบริหารจัดการทุน</w:t>
      </w:r>
    </w:p>
    <w:p w14:paraId="1E2EF736" w14:textId="0ACE87E5" w:rsidR="00E73AED" w:rsidRPr="00AE1D16" w:rsidRDefault="00E73AED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EEDFEFB" w14:textId="2392AD57" w:rsidR="00E73AED" w:rsidRPr="00AE1D16" w:rsidRDefault="00E73AED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1E05164" w14:textId="72E567A2" w:rsidR="00956E82" w:rsidRPr="00AE1D16" w:rsidRDefault="00956E82" w:rsidP="00AE1D16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45D5E420" w14:textId="46A9F9C8" w:rsidR="003B14EA" w:rsidRPr="00AE1D16" w:rsidRDefault="003B14EA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AE1D16" w:rsidRDefault="00793A45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58"/>
        <w:gridCol w:w="276"/>
        <w:gridCol w:w="1095"/>
        <w:gridCol w:w="264"/>
        <w:gridCol w:w="15"/>
        <w:gridCol w:w="986"/>
        <w:gridCol w:w="244"/>
        <w:gridCol w:w="1075"/>
        <w:gridCol w:w="9"/>
      </w:tblGrid>
      <w:tr w:rsidR="009F7FFB" w:rsidRPr="00AE1D16" w14:paraId="0F5686E3" w14:textId="77777777" w:rsidTr="0022146B">
        <w:trPr>
          <w:gridAfter w:val="1"/>
          <w:wAfter w:w="5" w:type="pct"/>
          <w:tblHeader/>
        </w:trPr>
        <w:tc>
          <w:tcPr>
            <w:tcW w:w="2285" w:type="pct"/>
          </w:tcPr>
          <w:p w14:paraId="670AB5C4" w14:textId="77777777" w:rsidR="009F7FFB" w:rsidRPr="00AE1D16" w:rsidRDefault="009F7FFB" w:rsidP="00AE1D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</w:tcPr>
          <w:p w14:paraId="20EC0C2D" w14:textId="77777777" w:rsidR="009F7FFB" w:rsidRPr="00AE1D16" w:rsidRDefault="009F7FF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  <w:gridSpan w:val="2"/>
          </w:tcPr>
          <w:p w14:paraId="1A9BEA60" w14:textId="77777777" w:rsidR="009F7FFB" w:rsidRPr="00AE1D16" w:rsidRDefault="009F7FF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pct"/>
            <w:gridSpan w:val="3"/>
          </w:tcPr>
          <w:p w14:paraId="6A7B180C" w14:textId="77777777" w:rsidR="009F7FFB" w:rsidRPr="00AE1D16" w:rsidRDefault="009F7FFB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007BC2" w:rsidRPr="00AE1D16" w14:paraId="0FE3319A" w14:textId="77777777" w:rsidTr="0022146B">
        <w:trPr>
          <w:gridAfter w:val="1"/>
          <w:wAfter w:w="6" w:type="pct"/>
          <w:tblHeader/>
        </w:trPr>
        <w:tc>
          <w:tcPr>
            <w:tcW w:w="2285" w:type="pct"/>
          </w:tcPr>
          <w:p w14:paraId="058175FB" w14:textId="77777777" w:rsidR="00007BC2" w:rsidRPr="00AE1D16" w:rsidRDefault="00007BC2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297C48C" w14:textId="6FF7B580" w:rsidR="00007BC2" w:rsidRPr="00AE1D16" w:rsidRDefault="00E93A22" w:rsidP="00AE1D16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</w:tcPr>
          <w:p w14:paraId="235C08B3" w14:textId="77777777" w:rsidR="00007BC2" w:rsidRPr="00AE1D16" w:rsidRDefault="00007BC2" w:rsidP="00AE1D16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CC68CB4" w14:textId="102F908F" w:rsidR="00007BC2" w:rsidRPr="00AE1D16" w:rsidRDefault="00E93A22" w:rsidP="00AE1D16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" w:type="pct"/>
            <w:gridSpan w:val="2"/>
          </w:tcPr>
          <w:p w14:paraId="0810886C" w14:textId="77777777" w:rsidR="00007BC2" w:rsidRPr="00AE1D16" w:rsidRDefault="00007BC2" w:rsidP="00AE1D1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14:paraId="7D4E3F18" w14:textId="4C13BD1F" w:rsidR="00007BC2" w:rsidRPr="00AE1D16" w:rsidRDefault="00E93A22" w:rsidP="00AE1D16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" w:type="pct"/>
          </w:tcPr>
          <w:p w14:paraId="3DD76DD6" w14:textId="77777777" w:rsidR="00007BC2" w:rsidRPr="00AE1D16" w:rsidRDefault="00007BC2" w:rsidP="00AE1D16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C9D76CC" w14:textId="58ECAF06" w:rsidR="00007BC2" w:rsidRPr="00AE1D16" w:rsidRDefault="00E93A22" w:rsidP="00AE1D16">
            <w:pPr>
              <w:pStyle w:val="BodyText"/>
              <w:spacing w:after="0" w:line="240" w:lineRule="auto"/>
              <w:ind w:left="-8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07BC2" w:rsidRPr="00AE1D16" w14:paraId="5ECAB372" w14:textId="77777777" w:rsidTr="0022146B">
        <w:trPr>
          <w:gridAfter w:val="1"/>
          <w:wAfter w:w="5" w:type="pct"/>
          <w:tblHeader/>
        </w:trPr>
        <w:tc>
          <w:tcPr>
            <w:tcW w:w="2285" w:type="pct"/>
          </w:tcPr>
          <w:p w14:paraId="19F28AFC" w14:textId="77777777" w:rsidR="00007BC2" w:rsidRPr="00AE1D16" w:rsidRDefault="00007BC2" w:rsidP="00AE1D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9" w:type="pct"/>
            <w:gridSpan w:val="8"/>
          </w:tcPr>
          <w:p w14:paraId="08CA9534" w14:textId="77777777" w:rsidR="00007BC2" w:rsidRPr="00AE1D16" w:rsidRDefault="00007BC2" w:rsidP="00AE1D16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07BC2" w:rsidRPr="00AE1D16" w14:paraId="1D520510" w14:textId="77777777" w:rsidTr="0022146B">
        <w:tc>
          <w:tcPr>
            <w:tcW w:w="2857" w:type="pct"/>
            <w:gridSpan w:val="2"/>
          </w:tcPr>
          <w:p w14:paraId="096CEE61" w14:textId="27E30E89" w:rsidR="00007BC2" w:rsidRPr="00AE1D16" w:rsidRDefault="00007BC2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9" w:type="pct"/>
          </w:tcPr>
          <w:p w14:paraId="3301BEC7" w14:textId="77777777" w:rsidR="00007BC2" w:rsidRPr="00AE1D16" w:rsidRDefault="00007BC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500B354" w14:textId="77777777" w:rsidR="00007BC2" w:rsidRPr="00AE1D16" w:rsidRDefault="00007BC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6EC91F4" w14:textId="77777777" w:rsidR="00007BC2" w:rsidRPr="00AE1D16" w:rsidRDefault="00007BC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</w:tcPr>
          <w:p w14:paraId="1CA821D2" w14:textId="77777777" w:rsidR="00007BC2" w:rsidRPr="00AE1D16" w:rsidRDefault="00007BC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79264981" w14:textId="77777777" w:rsidR="00007BC2" w:rsidRPr="00AE1D16" w:rsidRDefault="00007BC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4CDEE05C" w14:textId="77777777" w:rsidR="00007BC2" w:rsidRPr="00AE1D16" w:rsidRDefault="00007BC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0ACB" w:rsidRPr="00AE1D16" w14:paraId="530AC0C2" w14:textId="77777777" w:rsidTr="0022146B">
        <w:tc>
          <w:tcPr>
            <w:tcW w:w="2285" w:type="pct"/>
          </w:tcPr>
          <w:p w14:paraId="0B9D904F" w14:textId="72D2C122" w:rsidR="008A0ACB" w:rsidRPr="00AE1D16" w:rsidRDefault="008A0ACB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สัญญาจ้างเพื่องานอสังหาริมทรัพย์พัฒนาเพื่อขาย</w:t>
            </w:r>
          </w:p>
        </w:tc>
        <w:tc>
          <w:tcPr>
            <w:tcW w:w="571" w:type="pct"/>
          </w:tcPr>
          <w:p w14:paraId="36B5D2E8" w14:textId="7873A29D" w:rsidR="008A0ACB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="00091B02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9" w:type="pct"/>
          </w:tcPr>
          <w:p w14:paraId="7868EE90" w14:textId="77777777" w:rsidR="008A0ACB" w:rsidRPr="00AE1D16" w:rsidRDefault="008A0ACB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6C94F3CF" w14:textId="6461F696" w:rsidR="008A0ACB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="008A0ACB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3" w:type="pct"/>
          </w:tcPr>
          <w:p w14:paraId="295A42D0" w14:textId="77777777" w:rsidR="008A0ACB" w:rsidRPr="00AE1D16" w:rsidRDefault="008A0AC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</w:tcPr>
          <w:p w14:paraId="06C1EDB9" w14:textId="5013FC59" w:rsidR="008A0ACB" w:rsidRPr="00AE1D16" w:rsidRDefault="008A0AC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8C9829C" w14:textId="77777777" w:rsidR="008A0ACB" w:rsidRPr="00AE1D16" w:rsidRDefault="008A0AC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45A4818C" w14:textId="145ED371" w:rsidR="008A0ACB" w:rsidRPr="00AE1D16" w:rsidRDefault="008A0AC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1B02" w:rsidRPr="00AE1D16" w14:paraId="7AFF68C8" w14:textId="77777777" w:rsidTr="0022146B">
        <w:tc>
          <w:tcPr>
            <w:tcW w:w="2285" w:type="pct"/>
          </w:tcPr>
          <w:p w14:paraId="193E3B65" w14:textId="116FD53F" w:rsidR="00091B02" w:rsidRPr="00AE1D16" w:rsidRDefault="009C2CC0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71" w:type="pct"/>
          </w:tcPr>
          <w:p w14:paraId="037952F5" w14:textId="584268A1" w:rsidR="00091B02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9C2CC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9" w:type="pct"/>
          </w:tcPr>
          <w:p w14:paraId="60703C7F" w14:textId="77777777" w:rsidR="00091B02" w:rsidRPr="00AE1D16" w:rsidRDefault="00091B0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CCDB684" w14:textId="6283E02C" w:rsidR="00091B02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9C2CC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3" w:type="pct"/>
          </w:tcPr>
          <w:p w14:paraId="0ADFD2C1" w14:textId="77777777" w:rsidR="00091B02" w:rsidRPr="00AE1D16" w:rsidRDefault="00091B0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</w:tcPr>
          <w:p w14:paraId="47A4DFB3" w14:textId="1163FFE9" w:rsidR="00091B02" w:rsidRPr="00AE1D16" w:rsidRDefault="00773C97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1B26A89A" w14:textId="77777777" w:rsidR="00091B02" w:rsidRPr="00AE1D16" w:rsidRDefault="00091B02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351ED5DE" w14:textId="445D46BD" w:rsidR="00091B02" w:rsidRPr="00AE1D16" w:rsidRDefault="00773C97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0ACB" w:rsidRPr="00AE1D16" w14:paraId="19108F3F" w14:textId="77777777" w:rsidTr="0022146B">
        <w:tc>
          <w:tcPr>
            <w:tcW w:w="2285" w:type="pct"/>
          </w:tcPr>
          <w:p w14:paraId="377A61E2" w14:textId="5A3D0946" w:rsidR="008A0ACB" w:rsidRPr="00AE1D16" w:rsidRDefault="009C2CC0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สัญญาจ้างเพื่อพัฒนางานอสังหาริมทรัพย์เพื่อการลงทุน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D09E068" w14:textId="65C51365" w:rsidR="008A0ACB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9C2CC0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49" w:type="pct"/>
          </w:tcPr>
          <w:p w14:paraId="2EF2F6A9" w14:textId="77777777" w:rsidR="008A0ACB" w:rsidRPr="00AE1D16" w:rsidRDefault="008A0ACB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9ED750E" w14:textId="5D3AD97A" w:rsidR="008A0ACB" w:rsidRPr="00AE1D16" w:rsidRDefault="009C2CC0" w:rsidP="00212E85">
            <w:pPr>
              <w:pStyle w:val="BodyText"/>
              <w:tabs>
                <w:tab w:val="decimal" w:pos="630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5B074BF" w14:textId="77777777" w:rsidR="008A0ACB" w:rsidRPr="00AE1D16" w:rsidRDefault="008A0AC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14:paraId="3D7BBB59" w14:textId="29C4D127" w:rsidR="008A0ACB" w:rsidRPr="00AE1D16" w:rsidRDefault="008A0AC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4ECF17C1" w14:textId="77777777" w:rsidR="008A0ACB" w:rsidRPr="00AE1D16" w:rsidRDefault="008A0AC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79CF1975" w14:textId="1BC36E9D" w:rsidR="008A0ACB" w:rsidRPr="00AE1D16" w:rsidRDefault="008A0AC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A0ACB" w:rsidRPr="00AE1D16" w14:paraId="7DDE397A" w14:textId="77777777" w:rsidTr="0022146B">
        <w:tc>
          <w:tcPr>
            <w:tcW w:w="2285" w:type="pct"/>
          </w:tcPr>
          <w:p w14:paraId="12771D11" w14:textId="55BCAC7B" w:rsidR="008A0ACB" w:rsidRPr="00AE1D16" w:rsidRDefault="008A0ACB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EA2DAB5" w14:textId="350A656B" w:rsidR="008A0ACB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  <w:r w:rsidR="009C2CC0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49" w:type="pct"/>
          </w:tcPr>
          <w:p w14:paraId="48AD412C" w14:textId="77777777" w:rsidR="008A0ACB" w:rsidRPr="00AE1D16" w:rsidRDefault="008A0ACB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9AA12B8" w14:textId="32563815" w:rsidR="008A0ACB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  <w:r w:rsidR="008A0ACB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3" w:type="pct"/>
          </w:tcPr>
          <w:p w14:paraId="4C9CFF99" w14:textId="77777777" w:rsidR="008A0ACB" w:rsidRPr="00AE1D16" w:rsidRDefault="008A0AC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0679DB" w14:textId="7E989171" w:rsidR="008A0ACB" w:rsidRPr="00AE1D16" w:rsidRDefault="008A0AC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</w:tcPr>
          <w:p w14:paraId="197DA845" w14:textId="77777777" w:rsidR="008A0ACB" w:rsidRPr="00AE1D16" w:rsidRDefault="008A0ACB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AD0D27" w14:textId="28E50090" w:rsidR="008A0ACB" w:rsidRPr="00AE1D16" w:rsidRDefault="008A0ACB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E568F" w:rsidRPr="00AE1D16" w14:paraId="3C24B1DF" w14:textId="77777777" w:rsidTr="0022146B">
        <w:tc>
          <w:tcPr>
            <w:tcW w:w="2285" w:type="pct"/>
          </w:tcPr>
          <w:p w14:paraId="0ADED6B8" w14:textId="77777777" w:rsidR="00CE568F" w:rsidRPr="00AE1D16" w:rsidRDefault="00CE568F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2BE71A62" w14:textId="77777777" w:rsidR="00C66851" w:rsidRPr="00AE1D16" w:rsidRDefault="00C668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041A7242" w14:textId="77777777" w:rsidR="00C66851" w:rsidRPr="00AE1D16" w:rsidRDefault="00C668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17C4C6AC" w14:textId="77777777" w:rsidR="00C66851" w:rsidRPr="00AE1D16" w:rsidRDefault="00C668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58A0F099" w14:textId="77777777" w:rsidR="00C66851" w:rsidRPr="00AE1D16" w:rsidRDefault="00C668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420BB1C1" w14:textId="73066D6D" w:rsidR="00C66851" w:rsidRPr="00AE1D16" w:rsidRDefault="00C668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5AF0B16" w14:textId="77777777" w:rsidR="00CE568F" w:rsidRPr="00AE1D16" w:rsidRDefault="00CE568F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3749255B" w14:textId="77777777" w:rsidR="00CE568F" w:rsidRPr="00AE1D16" w:rsidRDefault="00CE568F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C2AF026" w14:textId="77777777" w:rsidR="00CE568F" w:rsidRPr="00AE1D16" w:rsidRDefault="00CE568F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664B9E58" w14:textId="77777777" w:rsidR="00CE568F" w:rsidRPr="00AE1D16" w:rsidRDefault="00CE568F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double" w:sz="4" w:space="0" w:color="auto"/>
            </w:tcBorders>
          </w:tcPr>
          <w:p w14:paraId="7E068D2D" w14:textId="77777777" w:rsidR="00CE568F" w:rsidRPr="00AE1D16" w:rsidRDefault="00CE568F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" w:type="pct"/>
          </w:tcPr>
          <w:p w14:paraId="5C62F72D" w14:textId="77777777" w:rsidR="00CE568F" w:rsidRPr="00AE1D16" w:rsidRDefault="00CE568F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5BB14EB1" w14:textId="77777777" w:rsidR="00CE568F" w:rsidRPr="00AE1D16" w:rsidRDefault="00CE568F" w:rsidP="00AE1D1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A26A51" w:rsidRPr="00AE1D16" w14:paraId="020A221B" w14:textId="77777777" w:rsidTr="0022146B">
        <w:tc>
          <w:tcPr>
            <w:tcW w:w="2857" w:type="pct"/>
            <w:gridSpan w:val="2"/>
          </w:tcPr>
          <w:p w14:paraId="3BE790A5" w14:textId="10B4491F" w:rsidR="00A26A51" w:rsidRPr="00AE1D16" w:rsidRDefault="00A26A51" w:rsidP="00AE1D16">
            <w:pPr>
              <w:pStyle w:val="NoSpacing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</w:t>
            </w:r>
            <w:r w:rsidRPr="00AE1D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นอื่น ๆ </w:t>
            </w:r>
          </w:p>
        </w:tc>
        <w:tc>
          <w:tcPr>
            <w:tcW w:w="149" w:type="pct"/>
          </w:tcPr>
          <w:p w14:paraId="3DA4E92D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923803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67BD508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</w:tcPr>
          <w:p w14:paraId="67A87D2E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5D72F6B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6B42F050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A51" w:rsidRPr="00AE1D16" w14:paraId="2C91070F" w14:textId="77777777" w:rsidTr="0022146B">
        <w:tc>
          <w:tcPr>
            <w:tcW w:w="2285" w:type="pct"/>
          </w:tcPr>
          <w:p w14:paraId="59CB0ECB" w14:textId="44A924D0" w:rsidR="00A26A51" w:rsidRPr="008F3E2C" w:rsidRDefault="00A26A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A1038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</w:t>
            </w:r>
            <w:r w:rsidR="008F3E2C" w:rsidRPr="002A1038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และบริการ</w:t>
            </w:r>
            <w:r w:rsidRPr="002A1038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ระยะสั้น</w:t>
            </w:r>
          </w:p>
        </w:tc>
        <w:tc>
          <w:tcPr>
            <w:tcW w:w="571" w:type="pct"/>
          </w:tcPr>
          <w:p w14:paraId="5E03694C" w14:textId="6D28C104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63AD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9" w:type="pct"/>
          </w:tcPr>
          <w:p w14:paraId="43EB7A80" w14:textId="77777777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BC75DF0" w14:textId="2D5B938B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63AD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3" w:type="pct"/>
          </w:tcPr>
          <w:p w14:paraId="6A6B8711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</w:tcPr>
          <w:p w14:paraId="3A2990EF" w14:textId="6C143202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67AA0108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7FF6726F" w14:textId="7B855508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6A51" w:rsidRPr="00AE1D16" w14:paraId="4DE15A64" w14:textId="77777777" w:rsidTr="0022146B">
        <w:tc>
          <w:tcPr>
            <w:tcW w:w="2285" w:type="pct"/>
          </w:tcPr>
          <w:p w14:paraId="52C8924E" w14:textId="60817066" w:rsidR="00A26A51" w:rsidRPr="00AE1D16" w:rsidRDefault="00A26A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571" w:type="pct"/>
          </w:tcPr>
          <w:p w14:paraId="73A19B97" w14:textId="6B849AB6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="00A26A5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49" w:type="pct"/>
          </w:tcPr>
          <w:p w14:paraId="19DAE738" w14:textId="77777777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DE51074" w14:textId="41C1AB92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26A5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3" w:type="pct"/>
          </w:tcPr>
          <w:p w14:paraId="57B52C6C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</w:tcPr>
          <w:p w14:paraId="5C7615DB" w14:textId="6ABB6B49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A26A5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2" w:type="pct"/>
          </w:tcPr>
          <w:p w14:paraId="39315E9B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3607374D" w14:textId="5CE3A70A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6A51" w:rsidRPr="00AE1D16" w14:paraId="17C1A7DE" w14:textId="77777777" w:rsidTr="0022146B">
        <w:tc>
          <w:tcPr>
            <w:tcW w:w="2285" w:type="pct"/>
          </w:tcPr>
          <w:p w14:paraId="0F42D9B2" w14:textId="248C1DE0" w:rsidR="00A26A51" w:rsidRPr="00AE1D16" w:rsidRDefault="00A26A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571" w:type="pct"/>
          </w:tcPr>
          <w:p w14:paraId="12A6348B" w14:textId="029F9584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6A5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9" w:type="pct"/>
          </w:tcPr>
          <w:p w14:paraId="0D3A78CA" w14:textId="77777777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17388B04" w14:textId="51852997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63AD1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43" w:type="pct"/>
          </w:tcPr>
          <w:p w14:paraId="6F39E3AE" w14:textId="5204B929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" w:type="pct"/>
            <w:gridSpan w:val="2"/>
          </w:tcPr>
          <w:p w14:paraId="1AE07224" w14:textId="370DD693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F878028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7C4C5765" w14:textId="28ED8E4F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6A51" w:rsidRPr="00AE1D16" w14:paraId="6B3F943A" w14:textId="77777777" w:rsidTr="0022146B">
        <w:trPr>
          <w:trHeight w:val="280"/>
        </w:trPr>
        <w:tc>
          <w:tcPr>
            <w:tcW w:w="2285" w:type="pct"/>
          </w:tcPr>
          <w:p w14:paraId="2DBD1ACA" w14:textId="120FDF44" w:rsidR="00A26A51" w:rsidRPr="00AE1D16" w:rsidRDefault="00A26A51" w:rsidP="00AE1D16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AE1D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AB979B2" w14:textId="3E14F54D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883</w:t>
            </w:r>
            <w:r w:rsidR="00426D7E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49" w:type="pct"/>
          </w:tcPr>
          <w:p w14:paraId="487E71FD" w14:textId="77777777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5E7C5F6" w14:textId="15E0FC49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A26A5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43" w:type="pct"/>
          </w:tcPr>
          <w:p w14:paraId="17A23A0C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99A35E" w14:textId="7DF49CA8" w:rsidR="00A26A51" w:rsidRPr="00AE1D16" w:rsidRDefault="00E93A22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 w:rsidR="00A26A51"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32" w:type="pct"/>
          </w:tcPr>
          <w:p w14:paraId="321D3227" w14:textId="77777777" w:rsidR="00A26A51" w:rsidRPr="00AE1D16" w:rsidRDefault="00A26A51" w:rsidP="00AE1D16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19D650" w14:textId="77BCE1E0" w:rsidR="00A26A51" w:rsidRPr="00AE1D16" w:rsidRDefault="00A26A51" w:rsidP="00AE1D16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4DF35A80" w14:textId="77777777" w:rsidR="000472AA" w:rsidRPr="00AE1D16" w:rsidRDefault="000472AA" w:rsidP="00AE1D16">
      <w:pPr>
        <w:pStyle w:val="NoSpacing"/>
        <w:spacing w:line="240" w:lineRule="auto"/>
        <w:rPr>
          <w:rFonts w:asciiTheme="majorBidi" w:hAnsiTheme="majorBidi" w:cstheme="majorBidi"/>
          <w:sz w:val="22"/>
        </w:rPr>
      </w:pPr>
    </w:p>
    <w:p w14:paraId="10577BD4" w14:textId="2135B5A4" w:rsidR="00972BBE" w:rsidRPr="00AE1D16" w:rsidRDefault="00972BBE" w:rsidP="00AE1D16">
      <w:pPr>
        <w:spacing w:line="240" w:lineRule="auto"/>
        <w:ind w:left="540" w:right="-43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โดยมีระยะเวลาปริมาณ และราคาตามที่ได้ระบุไว้ในคำสั่งซื้อ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544E9A" w:rsidRPr="00AE1D1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4C143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="008E62BE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22</w:t>
      </w:r>
      <w:r w:rsidR="00AC2E88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</w:t>
      </w:r>
      <w:r w:rsidR="00C92735" w:rsidRPr="00AE1D16">
        <w:rPr>
          <w:rFonts w:asciiTheme="majorBidi" w:hAnsiTheme="majorBidi" w:cstheme="majorBidi"/>
          <w:sz w:val="28"/>
          <w:szCs w:val="28"/>
          <w:cs/>
        </w:rPr>
        <w:t>เหรียญสหรัฐอเมริกา</w:t>
      </w:r>
      <w:r w:rsidR="00C92735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2D2C50" w:rsidRPr="00AE1D16">
        <w:rPr>
          <w:rFonts w:asciiTheme="majorBidi" w:hAnsiTheme="majorBidi" w:cstheme="majorBidi"/>
          <w:sz w:val="28"/>
          <w:szCs w:val="28"/>
          <w:cs/>
        </w:rPr>
        <w:t>และมีปริมาณคงเหลือ</w:t>
      </w:r>
      <w:r w:rsidR="000F4F47" w:rsidRPr="00AE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="008E62BE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575</w:t>
      </w:r>
      <w:r w:rsidR="008E62BE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47</w:t>
      </w:r>
      <w:r w:rsidR="008E62BE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2D2C50" w:rsidRPr="00AE1D16">
        <w:rPr>
          <w:rFonts w:asciiTheme="majorBidi" w:hAnsiTheme="majorBidi" w:cstheme="majorBidi"/>
          <w:sz w:val="28"/>
          <w:szCs w:val="28"/>
          <w:cs/>
        </w:rPr>
        <w:t xml:space="preserve">ตัน 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007BC2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29</w:t>
      </w:r>
      <w:r w:rsidR="00AA39F7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A39F7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</w:t>
      </w:r>
      <w:r w:rsidR="00C92735" w:rsidRPr="00C92735">
        <w:rPr>
          <w:rFonts w:asciiTheme="majorBidi" w:hAnsiTheme="majorBidi"/>
          <w:i/>
          <w:iCs/>
          <w:sz w:val="28"/>
          <w:szCs w:val="28"/>
          <w:cs/>
        </w:rPr>
        <w:t xml:space="preserve">เหรียญสหรัฐอเมริกา </w:t>
      </w:r>
      <w:r w:rsidR="00AA39F7"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33</w:t>
      </w:r>
      <w:r w:rsidR="007E2316" w:rsidRPr="00AE1D1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14</w:t>
      </w:r>
      <w:r w:rsidR="00007BC2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A39F7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A772D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A772D" w:rsidRPr="00AE1D1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และมีปริมาณคงเหลือ 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7A772D" w:rsidRPr="00AE1D1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i/>
          <w:iCs/>
          <w:sz w:val="28"/>
          <w:szCs w:val="28"/>
        </w:rPr>
        <w:t>850</w:t>
      </w:r>
      <w:r w:rsidR="007A772D" w:rsidRPr="00AE1D1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A772D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ตัน</w:t>
      </w:r>
      <w:r w:rsidRPr="00AE1D1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B5A2CB3" w14:textId="124F8CDD" w:rsidR="00773C97" w:rsidRPr="00AE1D16" w:rsidRDefault="00773C97" w:rsidP="00AE1D16">
      <w:pPr>
        <w:spacing w:line="240" w:lineRule="auto"/>
        <w:jc w:val="left"/>
        <w:rPr>
          <w:rFonts w:asciiTheme="majorBidi" w:hAnsiTheme="majorBidi" w:cstheme="majorBidi"/>
          <w:i/>
          <w:iCs/>
          <w:sz w:val="22"/>
          <w:szCs w:val="22"/>
        </w:rPr>
      </w:pPr>
    </w:p>
    <w:p w14:paraId="441738A0" w14:textId="5CA69607" w:rsidR="00465CD8" w:rsidRPr="00AE1D16" w:rsidRDefault="00465CD8" w:rsidP="00AE1D16">
      <w:pPr>
        <w:spacing w:line="240" w:lineRule="auto"/>
        <w:ind w:left="540" w:right="533"/>
        <w:rPr>
          <w:rFonts w:asciiTheme="majorBidi" w:hAnsiTheme="majorBidi" w:cstheme="majorBidi"/>
          <w:b/>
          <w:bCs/>
          <w:sz w:val="28"/>
          <w:szCs w:val="28"/>
        </w:rPr>
      </w:pPr>
      <w:r w:rsidRPr="00AE1D16">
        <w:rPr>
          <w:rFonts w:asciiTheme="majorBidi" w:hAnsiTheme="majorBidi" w:cstheme="majorBidi"/>
          <w:b/>
          <w:bCs/>
          <w:sz w:val="28"/>
          <w:szCs w:val="28"/>
          <w:cs/>
        </w:rPr>
        <w:t>สัญญาสำคัญที่ทำกับบุคคลหรือกิจการที่ไม่เกี่ยวข้องกัน มีดังต่อไปนี้</w:t>
      </w:r>
    </w:p>
    <w:p w14:paraId="1DDE1972" w14:textId="6C82E06F" w:rsidR="00CA518E" w:rsidRPr="00AE1D16" w:rsidRDefault="00CA518E" w:rsidP="00AE1D16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3E9011A" w14:textId="3CBEA91B" w:rsidR="00CA518E" w:rsidRPr="00AE1D16" w:rsidRDefault="00CA518E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</w:t>
      </w:r>
    </w:p>
    <w:p w14:paraId="796A366A" w14:textId="7AB676E4" w:rsidR="00CA518E" w:rsidRPr="00AE1D16" w:rsidRDefault="00CA518E" w:rsidP="00AE1D16">
      <w:pPr>
        <w:tabs>
          <w:tab w:val="left" w:pos="540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44FC08BB" w14:textId="49DADA1D" w:rsidR="00CA518E" w:rsidRPr="00AE1D16" w:rsidRDefault="00CA518E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บริษัทย่อยได้ทำสัญญาเช่าพื้นที่เพื่อประกอบกิจการสำนักงานให้เช่า โดยสัญญามีระยะเวลา </w:t>
      </w:r>
      <w:r w:rsidR="00E93A22" w:rsidRPr="00E93A22">
        <w:rPr>
          <w:rFonts w:asciiTheme="majorBidi" w:hAnsiTheme="majorBidi" w:cstheme="majorBidi"/>
          <w:sz w:val="28"/>
          <w:szCs w:val="28"/>
        </w:rPr>
        <w:t>26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2566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27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2592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โดยบริษัทย่อยดังกล่าวจะต้องป</w:t>
      </w:r>
      <w:r w:rsidR="00B45C42" w:rsidRPr="00AE1D16">
        <w:rPr>
          <w:rFonts w:asciiTheme="majorBidi" w:hAnsiTheme="majorBidi" w:cstheme="majorBidi"/>
          <w:sz w:val="28"/>
          <w:szCs w:val="28"/>
          <w:cs/>
        </w:rPr>
        <w:t>ฏิ</w:t>
      </w:r>
      <w:r w:rsidRPr="00AE1D16">
        <w:rPr>
          <w:rFonts w:asciiTheme="majorBidi" w:hAnsiTheme="majorBidi" w:cstheme="majorBidi"/>
          <w:sz w:val="28"/>
          <w:szCs w:val="28"/>
          <w:cs/>
        </w:rPr>
        <w:t>บัติตามข้อกำหนดและเงื่อนไขที่ระบุไว้ในสัญญา</w:t>
      </w:r>
    </w:p>
    <w:p w14:paraId="409A3B31" w14:textId="77DDA967" w:rsidR="001E106B" w:rsidRPr="00AE1D16" w:rsidRDefault="001E106B" w:rsidP="00AE1D1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4C77BBF" w14:textId="20975E99" w:rsidR="001E106B" w:rsidRPr="00AE1D16" w:rsidRDefault="001E106B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สัญญาซื้อขายไฟฟ้า</w:t>
      </w:r>
    </w:p>
    <w:p w14:paraId="5BCB5496" w14:textId="77777777" w:rsidR="001E106B" w:rsidRPr="00AE1D16" w:rsidRDefault="001E106B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8F6F2BF" w14:textId="33318CB0" w:rsidR="001E106B" w:rsidRPr="00AE1D16" w:rsidRDefault="001E106B" w:rsidP="00AE1D16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บริษัทย่อยสองแห่งได้ทําสัญญาซื้อขายไฟฟ้ากับกฟผ. เพื่อผลิตและนําส่งไฟฟ้าตามอัตราที่กําหนดในสัญญา สัญญามีระยะเวลา </w:t>
      </w:r>
      <w:r w:rsidR="00E93A22" w:rsidRPr="00E93A22">
        <w:rPr>
          <w:rFonts w:asciiTheme="majorBidi" w:hAnsiTheme="majorBidi" w:cstheme="majorBidi"/>
          <w:sz w:val="28"/>
          <w:szCs w:val="28"/>
        </w:rPr>
        <w:t>25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ปี ทั้งนี้บริษัทย่อยต้องยื่นหลักประกันในรูปของหนังสือค้ำประกันจากธนาคารเป็นจํานวนเงิน </w:t>
      </w:r>
      <w:r w:rsidR="00E93A22" w:rsidRPr="00E93A22">
        <w:rPr>
          <w:rFonts w:asciiTheme="majorBidi" w:hAnsiTheme="majorBidi" w:cstheme="majorBidi"/>
          <w:sz w:val="28"/>
          <w:szCs w:val="28"/>
        </w:rPr>
        <w:t>680</w:t>
      </w:r>
      <w:r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40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เพื่อใช้เป็นหลักประกันการยกเลิกสัญญาก่อนครบกําหนด และบริษัทย่อยจะได้รับคืนหลักประกันดังกล่าวเมื่อครบอายุตามสัญญาแล้ว บริษัทย่อยได้เริ่มจําหน่ายไฟฟ้าให้กฟผ. ตั้งแต่เดือนมีนาคมและธันวาคม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2559</w:t>
      </w:r>
    </w:p>
    <w:p w14:paraId="54CB45B4" w14:textId="77777777" w:rsidR="001E106B" w:rsidRPr="00AE1D16" w:rsidRDefault="001E106B" w:rsidP="00AE1D16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153DECB3" w14:textId="27737287" w:rsidR="001E106B" w:rsidRPr="00AE1D16" w:rsidRDefault="001E106B" w:rsidP="00AE1D16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บริษัทย่อยสองแห่งได้ทําสัญญาซื้อขายไฟฟ้าและไอน้ำกับบริษัทเอกชนหลายแห่ง โดยสัญญาแต่ละฉบับมีระยะเวลาตั้งแต่</w:t>
      </w:r>
      <w:r w:rsidR="0022146B" w:rsidRPr="00AE1D16">
        <w:rPr>
          <w:rFonts w:asciiTheme="majorBidi" w:hAnsiTheme="majorBidi" w:cstheme="majorBidi"/>
          <w:sz w:val="28"/>
          <w:szCs w:val="28"/>
        </w:rPr>
        <w:br/>
      </w:r>
      <w:r w:rsidR="00E93A22" w:rsidRPr="00E93A22">
        <w:rPr>
          <w:rFonts w:asciiTheme="majorBidi" w:hAnsiTheme="majorBidi" w:cstheme="majorBidi"/>
          <w:sz w:val="28"/>
          <w:szCs w:val="28"/>
        </w:rPr>
        <w:t>3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E93A22" w:rsidRPr="00E93A22">
        <w:rPr>
          <w:rFonts w:asciiTheme="majorBidi" w:hAnsiTheme="majorBidi" w:cstheme="majorBidi"/>
          <w:sz w:val="28"/>
          <w:szCs w:val="28"/>
        </w:rPr>
        <w:t>25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ปี นับจากวันที่สัญญามีผลบังคับใช้</w:t>
      </w:r>
    </w:p>
    <w:p w14:paraId="03AE4E7F" w14:textId="77777777" w:rsidR="001E106B" w:rsidRPr="00AE1D16" w:rsidRDefault="001E106B" w:rsidP="00AE1D16">
      <w:pPr>
        <w:pStyle w:val="ListParagraph"/>
        <w:widowControl w:val="0"/>
        <w:spacing w:line="240" w:lineRule="auto"/>
        <w:ind w:left="0"/>
        <w:contextualSpacing/>
        <w:rPr>
          <w:rFonts w:asciiTheme="majorBidi" w:hAnsiTheme="majorBidi" w:cstheme="majorBidi"/>
          <w:b/>
          <w:sz w:val="22"/>
        </w:rPr>
      </w:pPr>
    </w:p>
    <w:p w14:paraId="70012FAA" w14:textId="20B4A464" w:rsidR="001E106B" w:rsidRPr="00AE1D16" w:rsidRDefault="001E106B" w:rsidP="00AE1D16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บริษัทย่อยสองแห่งได้ทําสัญญาซื้อขายก๊าชกับบริษัท ปตท. จำกัด (มหาชน) 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 w:rsidR="00E93A22" w:rsidRPr="00E93A22">
        <w:rPr>
          <w:rFonts w:asciiTheme="majorBidi" w:hAnsiTheme="majorBidi" w:cstheme="majorBidi"/>
          <w:sz w:val="28"/>
          <w:szCs w:val="28"/>
        </w:rPr>
        <w:t>25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FD0F3F4" w14:textId="77777777" w:rsidR="001136ED" w:rsidRPr="00AE1D16" w:rsidRDefault="001136ED" w:rsidP="00AE1D16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2"/>
        </w:rPr>
      </w:pPr>
    </w:p>
    <w:p w14:paraId="3F0D3214" w14:textId="77777777" w:rsidR="00C66851" w:rsidRPr="00AE1D16" w:rsidRDefault="00C66851" w:rsidP="00AE1D16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88E708F" w14:textId="3F27B06B" w:rsidR="001E106B" w:rsidRPr="00AE1D16" w:rsidRDefault="001E106B" w:rsidP="00AE1D16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บริษัทย่อยสองแห่งได้ทําสัญญารับบริการจัดหาอุปกรณ์อะไหล่และบริการซ่อมบํารุงกังหันก๊าซ และเครื่องกําเนิดไฟฟ้าโดยครอบคลุมถึงการตรวจสอบใหญ่กับผู้ให้บริการรายหนึ่ง สัญญาดังกล่าวมีระยะเวลา </w:t>
      </w:r>
      <w:r w:rsidR="00E93A22" w:rsidRPr="00E93A22">
        <w:rPr>
          <w:rFonts w:asciiTheme="majorBidi" w:hAnsiTheme="majorBidi" w:cstheme="majorBidi"/>
          <w:sz w:val="28"/>
          <w:szCs w:val="28"/>
        </w:rPr>
        <w:t>8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ปี ซึ่งจะสิ้นสุดในไตรมาสที่สามของปี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2567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โดยมีค่าบริการเป็นไปตามที่ระบุไว้ในสัญญา</w:t>
      </w:r>
    </w:p>
    <w:p w14:paraId="2749F93B" w14:textId="77777777" w:rsidR="002E7075" w:rsidRPr="00AE1D16" w:rsidRDefault="002E7075" w:rsidP="00AE1D16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0"/>
          <w:szCs w:val="20"/>
        </w:rPr>
      </w:pPr>
    </w:p>
    <w:p w14:paraId="731E1388" w14:textId="6CAB707D" w:rsidR="001E106B" w:rsidRPr="00AE1D16" w:rsidRDefault="001E106B" w:rsidP="00AE1D16">
      <w:pPr>
        <w:pStyle w:val="ListParagraph"/>
        <w:widowControl w:val="0"/>
        <w:spacing w:line="240" w:lineRule="auto"/>
        <w:ind w:left="547"/>
        <w:contextualSpacing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บริษัทย่อยสองแห่งได้ทําสัญญาซื้อไฟฟ้าสํารองกับการไฟฟ้านครหลวง (กฟน.) เพื่อซื้อไฟฟ้าสํารองตามปริมาณและราคาที่กําหนดไว้ในสัญญา</w:t>
      </w:r>
    </w:p>
    <w:p w14:paraId="63E04F6D" w14:textId="77777777" w:rsidR="001E106B" w:rsidRPr="00AE1D16" w:rsidRDefault="001E106B" w:rsidP="00AE1D16">
      <w:pPr>
        <w:pStyle w:val="ListParagraph"/>
        <w:widowControl w:val="0"/>
        <w:spacing w:line="240" w:lineRule="auto"/>
        <w:ind w:left="540"/>
        <w:contextualSpacing/>
        <w:rPr>
          <w:rFonts w:asciiTheme="majorBidi" w:hAnsiTheme="majorBidi" w:cstheme="majorBidi"/>
          <w:sz w:val="20"/>
          <w:szCs w:val="20"/>
        </w:rPr>
      </w:pPr>
    </w:p>
    <w:p w14:paraId="2F53EEBA" w14:textId="6F45F911" w:rsidR="001E106B" w:rsidRPr="00AE1D16" w:rsidRDefault="001E106B" w:rsidP="00AE1D16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8"/>
          <w:szCs w:val="28"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บริษัทย่อย</w:t>
      </w:r>
      <w:r w:rsidRPr="00AE1D16">
        <w:rPr>
          <w:rFonts w:asciiTheme="majorBidi" w:hAnsiTheme="majorBidi" w:cstheme="majorBidi"/>
          <w:sz w:val="28"/>
          <w:szCs w:val="28"/>
          <w:cs/>
        </w:rPr>
        <w:t>สองแห่ง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ได้ทําสัญญาซื้อขายน้ำที่ผ่านการบําบัดแล้วกับการนิคมอุตสาหกรรมแห่งประเทศไทย สําหรับโครงการโรงไฟฟ้า</w:t>
      </w:r>
      <w:r w:rsidRPr="00AE1D16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ของบริษัทย่อย ตามปริมาณและราคาที่กําหนดไว้ในสัญญา เป็นระยะเวลา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</w:t>
      </w:r>
      <w:r w:rsidRPr="00AE1D16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ปี โดยสัญญาดังกล่าวจะสิ้นสุดในเดือนมีนาคมและสิงหาคม </w:t>
      </w:r>
      <w:r w:rsidR="00E93A22" w:rsidRPr="00E93A22">
        <w:rPr>
          <w:rFonts w:asciiTheme="majorBidi" w:hAnsiTheme="majorBidi" w:cstheme="majorBidi"/>
          <w:spacing w:val="-4"/>
          <w:sz w:val="28"/>
          <w:szCs w:val="28"/>
        </w:rPr>
        <w:t>2584</w:t>
      </w:r>
    </w:p>
    <w:p w14:paraId="7DF3E577" w14:textId="77777777" w:rsidR="001136ED" w:rsidRPr="00AE1D16" w:rsidRDefault="001136ED" w:rsidP="00AE1D16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spacing w:val="-4"/>
          <w:sz w:val="20"/>
          <w:szCs w:val="20"/>
        </w:rPr>
      </w:pPr>
    </w:p>
    <w:p w14:paraId="251154AC" w14:textId="1E913595" w:rsidR="006310B4" w:rsidRPr="00AE1D16" w:rsidRDefault="006310B4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1136ED" w:rsidRPr="00AE1D16">
        <w:rPr>
          <w:rFonts w:asciiTheme="majorBidi" w:hAnsiTheme="majorBidi" w:cstheme="majorBidi"/>
          <w:i/>
          <w:iCs/>
          <w:sz w:val="28"/>
          <w:szCs w:val="28"/>
          <w:cs/>
        </w:rPr>
        <w:t>ออกแบบและ</w:t>
      </w:r>
      <w:r w:rsidRPr="00AE1D16">
        <w:rPr>
          <w:rFonts w:asciiTheme="majorBidi" w:hAnsiTheme="majorBidi" w:cstheme="majorBidi"/>
          <w:i/>
          <w:iCs/>
          <w:sz w:val="28"/>
          <w:szCs w:val="28"/>
          <w:cs/>
        </w:rPr>
        <w:t>ก่อสร้าง</w:t>
      </w:r>
    </w:p>
    <w:p w14:paraId="43C160BB" w14:textId="77777777" w:rsidR="00773C97" w:rsidRPr="00AE1D16" w:rsidRDefault="00773C97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0D632B89" w14:textId="01DBEABB" w:rsidR="001136ED" w:rsidRPr="00AE1D16" w:rsidRDefault="001136ED" w:rsidP="00AE1D16">
      <w:pPr>
        <w:pStyle w:val="ListParagraph"/>
        <w:widowControl w:val="0"/>
        <w:tabs>
          <w:tab w:val="left" w:pos="540"/>
        </w:tabs>
        <w:spacing w:line="240" w:lineRule="auto"/>
        <w:ind w:left="540"/>
        <w:contextualSpacing/>
        <w:rPr>
          <w:rFonts w:asciiTheme="majorBidi" w:hAnsiTheme="majorBidi" w:cstheme="majorBidi"/>
          <w:b/>
          <w:sz w:val="28"/>
          <w:szCs w:val="28"/>
          <w:cs/>
        </w:rPr>
      </w:pPr>
      <w:r w:rsidRPr="00AE1D16">
        <w:rPr>
          <w:rFonts w:asciiTheme="majorBidi" w:hAnsiTheme="majorBidi" w:cstheme="majorBidi"/>
          <w:b/>
          <w:sz w:val="28"/>
          <w:szCs w:val="28"/>
          <w:cs/>
        </w:rPr>
        <w:t>บริษัทย่อยได้ทำ</w:t>
      </w:r>
      <w:r w:rsidRPr="008F3E2C">
        <w:rPr>
          <w:rFonts w:asciiTheme="majorBidi" w:hAnsiTheme="majorBidi" w:cstheme="majorBidi"/>
          <w:b/>
          <w:sz w:val="28"/>
          <w:szCs w:val="28"/>
          <w:cs/>
        </w:rPr>
        <w:t>สัญญาออกแบบและก่อสร้าง</w:t>
      </w:r>
      <w:r w:rsidR="008F3E2C" w:rsidRPr="008F3E2C">
        <w:rPr>
          <w:rFonts w:asciiTheme="majorBidi" w:hAnsiTheme="majorBidi" w:cstheme="majorBidi" w:hint="cs"/>
          <w:b/>
          <w:sz w:val="28"/>
          <w:szCs w:val="28"/>
          <w:cs/>
        </w:rPr>
        <w:t>ระบบ</w:t>
      </w:r>
      <w:r w:rsidRPr="008F3E2C">
        <w:rPr>
          <w:rFonts w:asciiTheme="majorBidi" w:hAnsiTheme="majorBidi" w:cstheme="majorBidi"/>
          <w:b/>
          <w:sz w:val="28"/>
          <w:szCs w:val="28"/>
          <w:cs/>
        </w:rPr>
        <w:t>ผลิตกระแสไฟฟ้าจากพลังงานแสงอาทิตย์</w:t>
      </w:r>
      <w:r w:rsidR="008F3E2C" w:rsidRPr="008F3E2C">
        <w:rPr>
          <w:rFonts w:asciiTheme="majorBidi" w:hAnsiTheme="majorBidi" w:cstheme="majorBidi" w:hint="cs"/>
          <w:b/>
          <w:sz w:val="28"/>
          <w:szCs w:val="28"/>
          <w:cs/>
        </w:rPr>
        <w:t>บนหลังคา</w:t>
      </w:r>
      <w:r w:rsidRPr="008F3E2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7F3C7D" w:rsidRPr="008F3E2C">
        <w:rPr>
          <w:rFonts w:asciiTheme="majorBidi" w:hAnsiTheme="majorBidi" w:cstheme="majorBidi"/>
          <w:b/>
          <w:sz w:val="28"/>
          <w:szCs w:val="28"/>
          <w:cs/>
        </w:rPr>
        <w:t>มีกำหนด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ระยะเวลาก่อสร้าง 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1</w:t>
      </w:r>
      <w:r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ปี มูลค่า</w:t>
      </w:r>
      <w:r w:rsidR="007F3C7D" w:rsidRPr="00AE1D16">
        <w:rPr>
          <w:rFonts w:asciiTheme="majorBidi" w:hAnsiTheme="majorBidi" w:cstheme="majorBidi"/>
          <w:b/>
          <w:sz w:val="28"/>
          <w:szCs w:val="28"/>
          <w:cs/>
        </w:rPr>
        <w:t>โครงการ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 xml:space="preserve">รวม 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52</w:t>
      </w:r>
      <w:r w:rsidRPr="00AE1D16">
        <w:rPr>
          <w:rFonts w:asciiTheme="majorBidi" w:hAnsiTheme="majorBidi" w:cstheme="majorBidi"/>
          <w:bCs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bCs/>
          <w:sz w:val="28"/>
          <w:szCs w:val="28"/>
        </w:rPr>
        <w:t>69</w:t>
      </w:r>
      <w:r w:rsidRPr="00AE1D1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AE1D1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b/>
          <w:sz w:val="28"/>
          <w:szCs w:val="28"/>
          <w:cs/>
        </w:rPr>
        <w:t>โดย</w:t>
      </w:r>
      <w:r w:rsidRPr="00AE1D16">
        <w:rPr>
          <w:rFonts w:asciiTheme="majorBidi" w:hAnsiTheme="majorBidi" w:cstheme="majorBidi"/>
          <w:sz w:val="28"/>
          <w:szCs w:val="28"/>
          <w:cs/>
        </w:rPr>
        <w:t>บริษัทย่อยดังกล่าวจะต้องปฏิบัติตามข้อกำหนดและเงื่อนไขที่ระบุไว้ในสัญญา</w:t>
      </w:r>
    </w:p>
    <w:p w14:paraId="38B24345" w14:textId="77777777" w:rsidR="001136ED" w:rsidRPr="00AE1D16" w:rsidRDefault="001136ED" w:rsidP="00AE1D16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9E2B6DD" w14:textId="7C4175D1" w:rsidR="001E106B" w:rsidRPr="00AE1D16" w:rsidRDefault="001E106B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คดีความฟ้องร้อง</w:t>
      </w:r>
    </w:p>
    <w:p w14:paraId="698E28EE" w14:textId="77777777" w:rsidR="001E106B" w:rsidRPr="00AE1D16" w:rsidRDefault="001E106B" w:rsidP="00AE1D16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DC51AD7" w14:textId="54F71D5A" w:rsidR="001E106B" w:rsidRPr="00AE1D16" w:rsidRDefault="001E106B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25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2561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</w:t>
      </w:r>
      <w:r w:rsidRPr="00AE1D16">
        <w:rPr>
          <w:rFonts w:asciiTheme="majorBidi" w:hAnsiTheme="majorBidi" w:cstheme="majorBidi"/>
          <w:sz w:val="28"/>
          <w:szCs w:val="28"/>
          <w:cs/>
        </w:rPr>
        <w:br/>
        <w:t xml:space="preserve">ประกันหลักประกันสัญญา พร้อมค่าธรรมเนียมหนังสือ ค้ำประกัน และให้ชําระค่าความเสียหายจากการเสียโอกาส ต่อมาเมื่อวันที่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7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2562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 เรียกร้องค่าเสียหายกลับ</w:t>
      </w:r>
      <w:r w:rsidRPr="00AE1D16">
        <w:rPr>
          <w:rFonts w:asciiTheme="majorBidi" w:hAnsiTheme="majorBidi" w:cstheme="majorBidi"/>
          <w:sz w:val="28"/>
          <w:szCs w:val="28"/>
        </w:rPr>
        <w:t xml:space="preserve">    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ทั้งจํานวนที่เกิดขึ้นพร้อมดอกเบี้ย ในปี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2563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อนุญาโตตุลาการได้กําหนดประเด็นข้อพิพาทและ กระบวนการพิจารณา</w:t>
      </w:r>
      <w:r w:rsidRPr="00AE1D16">
        <w:rPr>
          <w:rFonts w:asciiTheme="majorBidi" w:hAnsiTheme="majorBidi" w:cstheme="majorBidi"/>
          <w:sz w:val="28"/>
          <w:szCs w:val="28"/>
        </w:rPr>
        <w:t xml:space="preserve">       </w:t>
      </w:r>
      <w:r w:rsidRPr="00AE1D16">
        <w:rPr>
          <w:rFonts w:asciiTheme="majorBidi" w:hAnsiTheme="majorBidi" w:cstheme="majorBidi"/>
          <w:sz w:val="28"/>
          <w:szCs w:val="28"/>
          <w:cs/>
        </w:rPr>
        <w:t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</w:t>
      </w:r>
      <w:r w:rsidR="00F71F51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F71F51" w:rsidRPr="00AE1D16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="00E93A22" w:rsidRPr="00E93A22">
        <w:rPr>
          <w:rFonts w:asciiTheme="majorBidi" w:hAnsiTheme="majorBidi"/>
          <w:sz w:val="28"/>
          <w:szCs w:val="28"/>
        </w:rPr>
        <w:t>10</w:t>
      </w:r>
      <w:r w:rsidR="00F71F51" w:rsidRPr="00AE1D16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E93A22" w:rsidRPr="00E93A22">
        <w:rPr>
          <w:rFonts w:asciiTheme="majorBidi" w:hAnsiTheme="majorBidi"/>
          <w:sz w:val="28"/>
          <w:szCs w:val="28"/>
        </w:rPr>
        <w:t>2565</w:t>
      </w:r>
      <w:r w:rsidR="00F71F51" w:rsidRPr="00AE1D16">
        <w:rPr>
          <w:rFonts w:asciiTheme="majorBidi" w:hAnsiTheme="majorBidi"/>
          <w:sz w:val="28"/>
          <w:szCs w:val="28"/>
          <w:cs/>
        </w:rPr>
        <w:t xml:space="preserve"> อย่างไรก็ตาม กลุ่มผู้รับเหมาได้ยื่นคำร้องคัดค้านอนุญาโตตุลาการ และยังอยู่ระหว่างการพิจารณาโดยคณะอนุญาโตตุลาการ</w:t>
      </w:r>
    </w:p>
    <w:p w14:paraId="58396112" w14:textId="77777777" w:rsidR="00F71F51" w:rsidRPr="00AE1D16" w:rsidRDefault="00F71F51" w:rsidP="00AE1D16">
      <w:pPr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24D2B67" w14:textId="77777777" w:rsidR="003140EB" w:rsidRDefault="003140EB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360EA01" w14:textId="07C449CD" w:rsidR="00940200" w:rsidRDefault="001E106B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Pr="00AE1D16">
        <w:rPr>
          <w:rFonts w:asciiTheme="majorBidi" w:hAnsiTheme="majorBidi" w:cstheme="majorBidi"/>
          <w:sz w:val="28"/>
          <w:szCs w:val="28"/>
          <w:cs/>
        </w:rPr>
        <w:t>) และ</w:t>
      </w:r>
      <w:r w:rsidRPr="00AE1D16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2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29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E93A22" w:rsidRPr="00E93A22">
        <w:rPr>
          <w:rFonts w:asciiTheme="majorBidi" w:hAnsiTheme="majorBidi" w:cstheme="majorBidi"/>
          <w:sz w:val="28"/>
          <w:szCs w:val="28"/>
        </w:rPr>
        <w:t>9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30</w:t>
      </w:r>
      <w:r w:rsidR="002E7075" w:rsidRPr="00AE1D16">
        <w:rPr>
          <w:rFonts w:asciiTheme="majorBidi" w:hAnsiTheme="majorBidi" w:cstheme="majorBidi" w:hint="cs"/>
          <w:sz w:val="28"/>
          <w:szCs w:val="28"/>
          <w:cs/>
        </w:rPr>
        <w:t xml:space="preserve"> กันยายน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 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318954AB" w14:textId="77777777" w:rsidR="003140EB" w:rsidRPr="00AE1D16" w:rsidRDefault="003140EB" w:rsidP="00AE1D16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9A8F85D" w14:textId="366642B6" w:rsidR="00252E42" w:rsidRPr="00AE1D16" w:rsidRDefault="00252E42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124CE72C" w14:textId="3A4DB091" w:rsidR="00826F73" w:rsidRPr="00AE1D16" w:rsidRDefault="00826F73" w:rsidP="00AE1D16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2"/>
          <w:szCs w:val="22"/>
        </w:rPr>
      </w:pPr>
    </w:p>
    <w:p w14:paraId="7DEC633A" w14:textId="0871E47A" w:rsidR="00342872" w:rsidRPr="00AE1D16" w:rsidRDefault="002E7075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 w:hint="cs"/>
          <w:sz w:val="28"/>
          <w:szCs w:val="28"/>
          <w:cs/>
        </w:rPr>
        <w:t>ในการประชุม</w:t>
      </w:r>
      <w:r w:rsidRPr="00AE1D16">
        <w:rPr>
          <w:rFonts w:asciiTheme="majorBidi" w:hAnsiTheme="majorBidi" w:cstheme="majorBidi"/>
          <w:sz w:val="28"/>
          <w:szCs w:val="28"/>
          <w:cs/>
        </w:rPr>
        <w:t>คณะกรรมการบริษัท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3EBA" w:rsidRPr="00AE1D1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93A22" w:rsidRPr="00E93A22">
        <w:rPr>
          <w:rFonts w:asciiTheme="majorBidi" w:hAnsiTheme="majorBidi" w:cstheme="majorBidi"/>
          <w:sz w:val="28"/>
          <w:szCs w:val="28"/>
        </w:rPr>
        <w:t>18</w:t>
      </w:r>
      <w:r w:rsidR="00923EBA" w:rsidRPr="00AE1D16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3EBA" w:rsidRPr="00AE1D16">
        <w:rPr>
          <w:rFonts w:asciiTheme="majorBidi" w:hAnsiTheme="majorBidi" w:cstheme="majorBidi"/>
          <w:sz w:val="28"/>
          <w:szCs w:val="28"/>
          <w:cs/>
        </w:rPr>
        <w:t>คณะกรรมการบริษัทมีมติเห็นชอบให้เสนอต่อที่ประชุมใหญ่สามัญผู้ถือหุ้นพิจารณาอนุมัติ</w:t>
      </w:r>
      <w:r w:rsidR="00342872" w:rsidRPr="00AE1D16">
        <w:rPr>
          <w:rFonts w:asciiTheme="majorBidi" w:hAnsiTheme="majorBidi" w:cstheme="majorBidi" w:hint="cs"/>
          <w:sz w:val="28"/>
          <w:szCs w:val="28"/>
          <w:cs/>
        </w:rPr>
        <w:t>ในเรื่องดังต่อไปนี้</w:t>
      </w:r>
    </w:p>
    <w:p w14:paraId="5FDDE9A9" w14:textId="4B01D6D9" w:rsidR="00923EBA" w:rsidRPr="00AE1D16" w:rsidRDefault="00342872" w:rsidP="00AE1D1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923EBA" w:rsidRPr="00AE1D16">
        <w:rPr>
          <w:rFonts w:asciiTheme="majorBidi" w:hAnsiTheme="majorBidi" w:cstheme="majorBidi"/>
          <w:sz w:val="28"/>
          <w:szCs w:val="28"/>
          <w:cs/>
        </w:rPr>
        <w:t>จ่ายเงินปันผลในอัตราหุ้นละ</w:t>
      </w:r>
      <w:r w:rsidR="00A60F92" w:rsidRPr="00AE1D1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93A22" w:rsidRPr="00E93A22">
        <w:rPr>
          <w:rFonts w:asciiTheme="majorBidi" w:hAnsiTheme="majorBidi" w:cstheme="majorBidi"/>
          <w:sz w:val="28"/>
          <w:szCs w:val="28"/>
        </w:rPr>
        <w:t>0</w:t>
      </w:r>
      <w:r w:rsidR="00A60F92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045</w:t>
      </w:r>
      <w:r w:rsidR="00A60F92" w:rsidRPr="00AE1D16">
        <w:rPr>
          <w:rFonts w:asciiTheme="majorBidi" w:hAnsiTheme="majorBidi" w:cstheme="majorBidi"/>
          <w:sz w:val="28"/>
          <w:szCs w:val="28"/>
          <w:cs/>
        </w:rPr>
        <w:t xml:space="preserve"> บาท สำหรับหุ้นสามัญจำนวน </w:t>
      </w:r>
      <w:r w:rsidR="00E93A22" w:rsidRPr="00E93A22">
        <w:rPr>
          <w:rFonts w:asciiTheme="majorBidi" w:hAnsiTheme="majorBidi" w:cstheme="majorBidi"/>
          <w:sz w:val="28"/>
          <w:szCs w:val="28"/>
        </w:rPr>
        <w:t>1</w:t>
      </w:r>
      <w:r w:rsidR="00A60F92"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911</w:t>
      </w:r>
      <w:r w:rsidR="00A60F92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93</w:t>
      </w:r>
      <w:r w:rsidR="00A60F92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A60F92" w:rsidRPr="00AE1D16">
        <w:rPr>
          <w:rFonts w:asciiTheme="majorBidi" w:hAnsiTheme="majorBidi" w:cstheme="majorBidi"/>
          <w:sz w:val="28"/>
          <w:szCs w:val="28"/>
          <w:cs/>
        </w:rPr>
        <w:t xml:space="preserve">ล้านหุ้น เป็นจำนวนเงินทั้งสิ้น </w:t>
      </w:r>
      <w:r w:rsidR="00E93A22" w:rsidRPr="00E93A22">
        <w:rPr>
          <w:rFonts w:asciiTheme="majorBidi" w:hAnsiTheme="majorBidi" w:cstheme="majorBidi"/>
          <w:sz w:val="28"/>
          <w:szCs w:val="28"/>
        </w:rPr>
        <w:t>86</w:t>
      </w:r>
      <w:r w:rsidR="00A60F92" w:rsidRPr="00AE1D16">
        <w:rPr>
          <w:rFonts w:asciiTheme="majorBidi" w:hAnsiTheme="majorBidi" w:cstheme="majorBidi"/>
          <w:sz w:val="28"/>
          <w:szCs w:val="28"/>
        </w:rPr>
        <w:t>.</w:t>
      </w:r>
      <w:r w:rsidR="00E93A22" w:rsidRPr="00E93A22">
        <w:rPr>
          <w:rFonts w:asciiTheme="majorBidi" w:hAnsiTheme="majorBidi" w:cstheme="majorBidi"/>
          <w:sz w:val="28"/>
          <w:szCs w:val="28"/>
        </w:rPr>
        <w:t>04</w:t>
      </w:r>
      <w:r w:rsidR="00A60F92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="00A60F92"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9BE48D6" w14:textId="3960A50B" w:rsidR="001E4C18" w:rsidRPr="00AE1D16" w:rsidRDefault="001E4C18" w:rsidP="00AE1D1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การออกและเสนอขายหุ้นกู้เพิ่มเติม จากเดิมวงเงิน </w:t>
      </w:r>
      <w:r w:rsidR="00E93A22" w:rsidRPr="00E93A22">
        <w:rPr>
          <w:rFonts w:asciiTheme="majorBidi" w:hAnsiTheme="majorBidi" w:cstheme="majorBidi"/>
          <w:sz w:val="28"/>
          <w:szCs w:val="28"/>
        </w:rPr>
        <w:t>5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000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ล้านบาท เป็น </w:t>
      </w:r>
      <w:r w:rsidR="00E93A22" w:rsidRPr="00E93A22">
        <w:rPr>
          <w:rFonts w:asciiTheme="majorBidi" w:hAnsiTheme="majorBidi" w:cstheme="majorBidi"/>
          <w:sz w:val="28"/>
          <w:szCs w:val="28"/>
        </w:rPr>
        <w:t>14</w:t>
      </w:r>
      <w:r w:rsidRPr="00AE1D16">
        <w:rPr>
          <w:rFonts w:asciiTheme="majorBidi" w:hAnsiTheme="majorBidi" w:cstheme="majorBidi"/>
          <w:sz w:val="28"/>
          <w:szCs w:val="28"/>
        </w:rPr>
        <w:t>,</w:t>
      </w:r>
      <w:r w:rsidR="00E93A22" w:rsidRPr="00E93A22">
        <w:rPr>
          <w:rFonts w:asciiTheme="majorBidi" w:hAnsiTheme="majorBidi" w:cstheme="majorBidi"/>
          <w:sz w:val="28"/>
          <w:szCs w:val="28"/>
        </w:rPr>
        <w:t>000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302D64DB" w14:textId="38FCE5AA" w:rsidR="00856BF6" w:rsidRPr="00AE1D16" w:rsidRDefault="00856BF6" w:rsidP="00AE1D16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</w:p>
    <w:p w14:paraId="4748DE78" w14:textId="3B7C71FA" w:rsidR="00925F26" w:rsidRPr="00AE1D16" w:rsidRDefault="00925F26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 w:cstheme="majorBidi"/>
          <w:b w:val="0"/>
          <w:sz w:val="28"/>
          <w:szCs w:val="28"/>
          <w:u w:val="none"/>
          <w:cs/>
        </w:rPr>
        <w:t>การจัดประเภทรายการใหม่</w:t>
      </w:r>
    </w:p>
    <w:p w14:paraId="518B80C0" w14:textId="77777777" w:rsidR="00925F26" w:rsidRPr="00AE1D16" w:rsidRDefault="00925F26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6FD739D0" w14:textId="2821DE8C" w:rsidR="00925F26" w:rsidRPr="00AE1D16" w:rsidRDefault="00925F26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2564</w:t>
      </w:r>
      <w:r w:rsidR="002A079B"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E93A22" w:rsidRPr="00E93A22">
        <w:rPr>
          <w:rFonts w:asciiTheme="majorBidi" w:hAnsiTheme="majorBidi" w:cstheme="majorBidi"/>
          <w:sz w:val="28"/>
          <w:szCs w:val="28"/>
        </w:rPr>
        <w:t>2565</w:t>
      </w:r>
      <w:r w:rsidRPr="00AE1D16">
        <w:rPr>
          <w:rFonts w:asciiTheme="majorBidi" w:hAnsiTheme="majorBidi" w:cstheme="majorBidi"/>
          <w:sz w:val="28"/>
          <w:szCs w:val="28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ED1C844" w14:textId="77777777" w:rsidR="00C90684" w:rsidRPr="00AE1D16" w:rsidRDefault="00C90684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360"/>
        <w:gridCol w:w="1080"/>
        <w:gridCol w:w="270"/>
        <w:gridCol w:w="1248"/>
        <w:gridCol w:w="12"/>
      </w:tblGrid>
      <w:tr w:rsidR="00E7194A" w:rsidRPr="00AE1D16" w14:paraId="2C6CD2CF" w14:textId="77777777" w:rsidTr="0022146B">
        <w:trPr>
          <w:gridAfter w:val="1"/>
          <w:wAfter w:w="12" w:type="dxa"/>
          <w:tblHeader/>
        </w:trPr>
        <w:tc>
          <w:tcPr>
            <w:tcW w:w="4860" w:type="dxa"/>
          </w:tcPr>
          <w:p w14:paraId="19A909E7" w14:textId="77777777" w:rsidR="00E7194A" w:rsidRPr="00AE1D16" w:rsidRDefault="00E7194A" w:rsidP="00AE1D16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08" w:type="dxa"/>
            <w:gridSpan w:val="5"/>
          </w:tcPr>
          <w:p w14:paraId="04EDA8AE" w14:textId="77777777" w:rsidR="00E7194A" w:rsidRPr="00AE1D16" w:rsidRDefault="00E7194A" w:rsidP="00AE1D16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7194A" w:rsidRPr="00AE1D16" w14:paraId="3B03989D" w14:textId="77777777" w:rsidTr="0022146B">
        <w:trPr>
          <w:tblHeader/>
        </w:trPr>
        <w:tc>
          <w:tcPr>
            <w:tcW w:w="4860" w:type="dxa"/>
            <w:vAlign w:val="bottom"/>
          </w:tcPr>
          <w:p w14:paraId="65E0207F" w14:textId="77777777" w:rsidR="00E7194A" w:rsidRPr="00AE1D16" w:rsidRDefault="00E7194A" w:rsidP="00AE1D16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24B850C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063C0032" w14:textId="77777777" w:rsidR="00E7194A" w:rsidRPr="00AE1D16" w:rsidRDefault="00E7194A" w:rsidP="00AE1D1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E021AE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F78EDCC" w14:textId="77777777" w:rsidR="00E7194A" w:rsidRPr="00AE1D16" w:rsidRDefault="00E7194A" w:rsidP="00AE1D1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477FED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E7194A" w:rsidRPr="00AE1D16" w14:paraId="5074E4D2" w14:textId="77777777" w:rsidTr="0022146B">
        <w:trPr>
          <w:tblHeader/>
        </w:trPr>
        <w:tc>
          <w:tcPr>
            <w:tcW w:w="4860" w:type="dxa"/>
            <w:vAlign w:val="bottom"/>
          </w:tcPr>
          <w:p w14:paraId="1402A012" w14:textId="77777777" w:rsidR="00E7194A" w:rsidRPr="00AE1D16" w:rsidRDefault="00E7194A" w:rsidP="00AE1D16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3C38EA2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4043AA41" w14:textId="77777777" w:rsidR="00E7194A" w:rsidRPr="00AE1D16" w:rsidRDefault="00E7194A" w:rsidP="00AE1D1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E74B70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0A460100" w14:textId="77777777" w:rsidR="00E7194A" w:rsidRPr="00AE1D16" w:rsidRDefault="00E7194A" w:rsidP="00AE1D1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A11379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E7194A" w:rsidRPr="00AE1D16" w14:paraId="022AF911" w14:textId="77777777" w:rsidTr="0022146B">
        <w:trPr>
          <w:tblHeader/>
        </w:trPr>
        <w:tc>
          <w:tcPr>
            <w:tcW w:w="4860" w:type="dxa"/>
            <w:vAlign w:val="bottom"/>
          </w:tcPr>
          <w:p w14:paraId="2F7B1A4A" w14:textId="77777777" w:rsidR="00E7194A" w:rsidRPr="00AE1D16" w:rsidRDefault="00E7194A" w:rsidP="00AE1D16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AC6619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10D57F10" w14:textId="77777777" w:rsidR="00E7194A" w:rsidRPr="00AE1D16" w:rsidRDefault="00E7194A" w:rsidP="00AE1D1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784235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590CA57" w14:textId="77777777" w:rsidR="00E7194A" w:rsidRPr="00AE1D16" w:rsidRDefault="00E7194A" w:rsidP="00AE1D1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AF3256" w14:textId="77777777" w:rsidR="00E7194A" w:rsidRPr="00AE1D16" w:rsidRDefault="00E7194A" w:rsidP="00AE1D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E7194A" w:rsidRPr="00AE1D16" w14:paraId="6F666EAD" w14:textId="77777777" w:rsidTr="0022146B">
        <w:trPr>
          <w:gridAfter w:val="1"/>
          <w:wAfter w:w="12" w:type="dxa"/>
          <w:tblHeader/>
        </w:trPr>
        <w:tc>
          <w:tcPr>
            <w:tcW w:w="4860" w:type="dxa"/>
            <w:vAlign w:val="bottom"/>
          </w:tcPr>
          <w:p w14:paraId="45A1C343" w14:textId="77777777" w:rsidR="00E7194A" w:rsidRPr="00AE1D16" w:rsidRDefault="00E7194A" w:rsidP="00AE1D16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08" w:type="dxa"/>
            <w:gridSpan w:val="5"/>
          </w:tcPr>
          <w:p w14:paraId="69CCC31F" w14:textId="77777777" w:rsidR="00E7194A" w:rsidRPr="00AE1D16" w:rsidRDefault="00E7194A" w:rsidP="00AE1D16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674DE" w:rsidRPr="00AE1D16" w14:paraId="76414CA8" w14:textId="77777777" w:rsidTr="0022146B">
        <w:tc>
          <w:tcPr>
            <w:tcW w:w="4860" w:type="dxa"/>
            <w:shd w:val="clear" w:color="auto" w:fill="auto"/>
          </w:tcPr>
          <w:p w14:paraId="2837D887" w14:textId="56E29D85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</w:tcPr>
          <w:p w14:paraId="017A80BF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53A9E0B9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1F0209" w14:textId="77777777" w:rsidR="001674DE" w:rsidRPr="00AE1D16" w:rsidRDefault="001674DE" w:rsidP="00AE1D16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9DD6A1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3FC3A5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74DE" w:rsidRPr="00AE1D16" w14:paraId="38EA869E" w14:textId="77777777" w:rsidTr="0022146B">
        <w:tc>
          <w:tcPr>
            <w:tcW w:w="4860" w:type="dxa"/>
            <w:shd w:val="clear" w:color="auto" w:fill="auto"/>
          </w:tcPr>
          <w:p w14:paraId="4226C051" w14:textId="7C2D57B5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E1D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E93A22" w:rsidRPr="00E93A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3ACC3DB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75E29FFE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20C1A5" w14:textId="77777777" w:rsidR="001674DE" w:rsidRPr="00AE1D16" w:rsidRDefault="001674DE" w:rsidP="00AE1D16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9FDA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24E178E" w14:textId="77777777" w:rsidR="001674DE" w:rsidRPr="00AE1D16" w:rsidRDefault="001674DE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106B" w:rsidRPr="00AE1D16" w14:paraId="687D82FD" w14:textId="77777777" w:rsidTr="0022146B">
        <w:tc>
          <w:tcPr>
            <w:tcW w:w="4860" w:type="dxa"/>
            <w:shd w:val="clear" w:color="auto" w:fill="auto"/>
          </w:tcPr>
          <w:p w14:paraId="183B21C2" w14:textId="574F05B7" w:rsidR="001E106B" w:rsidRPr="00AE1D16" w:rsidRDefault="001E106B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2F8AD875" w14:textId="3322675C" w:rsidR="001E106B" w:rsidRPr="00AE1D16" w:rsidRDefault="00E93A22" w:rsidP="00AE1D16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1453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38145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360" w:type="dxa"/>
            <w:shd w:val="clear" w:color="auto" w:fill="auto"/>
          </w:tcPr>
          <w:p w14:paraId="7C9ED731" w14:textId="77777777" w:rsidR="001E106B" w:rsidRPr="00AE1D16" w:rsidRDefault="001E106B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27912" w14:textId="4C269BF8" w:rsidR="001E106B" w:rsidRPr="00AE1D16" w:rsidRDefault="00381453" w:rsidP="00AE1D16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AE1D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DB948E" w14:textId="77777777" w:rsidR="001E106B" w:rsidRPr="00AE1D16" w:rsidRDefault="001E106B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BDF16E0" w14:textId="4CF154D2" w:rsidR="001E106B" w:rsidRPr="00AE1D16" w:rsidRDefault="00E93A22" w:rsidP="00AE1D1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1453" w:rsidRPr="00AE1D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38145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1E106B" w:rsidRPr="00AE1D16" w14:paraId="55D50461" w14:textId="77777777" w:rsidTr="0022146B">
        <w:tc>
          <w:tcPr>
            <w:tcW w:w="4860" w:type="dxa"/>
            <w:shd w:val="clear" w:color="auto" w:fill="auto"/>
          </w:tcPr>
          <w:p w14:paraId="676934EC" w14:textId="114D9CCD" w:rsidR="001E106B" w:rsidRPr="00AE1D16" w:rsidRDefault="001E106B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ต้นทุนจากการให้เช่าและบริการ</w:t>
            </w:r>
          </w:p>
        </w:tc>
        <w:tc>
          <w:tcPr>
            <w:tcW w:w="1350" w:type="dxa"/>
            <w:shd w:val="clear" w:color="auto" w:fill="auto"/>
          </w:tcPr>
          <w:p w14:paraId="4A201DBF" w14:textId="23834957" w:rsidR="001E106B" w:rsidRPr="00AE1D16" w:rsidRDefault="00E93A22" w:rsidP="00AE1D16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8145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360" w:type="dxa"/>
            <w:shd w:val="clear" w:color="auto" w:fill="auto"/>
          </w:tcPr>
          <w:p w14:paraId="4D220453" w14:textId="77777777" w:rsidR="001E106B" w:rsidRPr="00AE1D16" w:rsidRDefault="001E106B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0CB91F" w14:textId="5A0ABB4B" w:rsidR="001E106B" w:rsidRPr="00AE1D16" w:rsidRDefault="00E93A22" w:rsidP="00AE1D16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8145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5C26B35A" w14:textId="77777777" w:rsidR="001E106B" w:rsidRPr="00AE1D16" w:rsidRDefault="001E106B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3BB5C69" w14:textId="2DBE4BA0" w:rsidR="001E106B" w:rsidRPr="00AE1D16" w:rsidRDefault="00E93A22" w:rsidP="00AE1D16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3A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81453" w:rsidRPr="00AE1D1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3A22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872178" w:rsidRPr="00AE1D16" w14:paraId="0D8F7613" w14:textId="77777777" w:rsidTr="0022146B">
        <w:tc>
          <w:tcPr>
            <w:tcW w:w="4860" w:type="dxa"/>
          </w:tcPr>
          <w:p w14:paraId="0046AF83" w14:textId="77777777" w:rsidR="00872178" w:rsidRPr="00AE1D16" w:rsidRDefault="00872178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2C7D7BB" w14:textId="77777777" w:rsidR="00872178" w:rsidRPr="00AE1D16" w:rsidRDefault="00872178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7AC020B" w14:textId="77777777" w:rsidR="00872178" w:rsidRPr="00AE1D16" w:rsidRDefault="00872178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73171" w14:textId="1E10DCD7" w:rsidR="00872178" w:rsidRPr="00AE1D16" w:rsidRDefault="00872178" w:rsidP="00AE1D16">
            <w:pPr>
              <w:tabs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0A6E6" w14:textId="77777777" w:rsidR="00872178" w:rsidRPr="00AE1D16" w:rsidRDefault="00872178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65FA025" w14:textId="77777777" w:rsidR="00872178" w:rsidRPr="00AE1D16" w:rsidRDefault="00872178" w:rsidP="00AE1D16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7A30A97" w14:textId="77777777" w:rsidR="00DB63BE" w:rsidRPr="00AE1D16" w:rsidRDefault="00DB63BE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5CA2B196" w14:textId="564C401E" w:rsidR="00D50BFC" w:rsidRPr="00AE1D16" w:rsidRDefault="00925F26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4644B1EA" w14:textId="546A30E1" w:rsidR="00C66851" w:rsidRPr="00AE1D16" w:rsidRDefault="00C66851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FC37CE4" w14:textId="77777777" w:rsidR="003B68D9" w:rsidRPr="00AE1D16" w:rsidRDefault="003B68D9" w:rsidP="00AE1D16">
      <w:pPr>
        <w:spacing w:line="240" w:lineRule="auto"/>
        <w:jc w:val="left"/>
        <w:rPr>
          <w:rFonts w:asciiTheme="majorBidi" w:hAnsiTheme="majorBidi"/>
          <w:bCs/>
          <w:sz w:val="28"/>
          <w:szCs w:val="28"/>
          <w:cs/>
        </w:rPr>
      </w:pPr>
      <w:r w:rsidRPr="00AE1D16">
        <w:rPr>
          <w:rFonts w:asciiTheme="majorBidi" w:hAnsiTheme="majorBidi"/>
          <w:b/>
          <w:sz w:val="28"/>
          <w:szCs w:val="28"/>
          <w:cs/>
        </w:rPr>
        <w:br w:type="page"/>
      </w:r>
    </w:p>
    <w:p w14:paraId="60C8236B" w14:textId="0E731399" w:rsidR="00C66851" w:rsidRPr="00AE1D16" w:rsidRDefault="00C66851" w:rsidP="00AE1D16">
      <w:pPr>
        <w:pStyle w:val="Heading1"/>
        <w:keepLines/>
        <w:numPr>
          <w:ilvl w:val="0"/>
          <w:numId w:val="13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/>
          <w:b w:val="0"/>
          <w:sz w:val="28"/>
          <w:szCs w:val="28"/>
          <w:u w:val="none"/>
        </w:rPr>
      </w:pPr>
      <w:r w:rsidRPr="00AE1D16">
        <w:rPr>
          <w:rFonts w:asciiTheme="majorBidi" w:hAnsiTheme="majorBidi"/>
          <w:b w:val="0"/>
          <w:sz w:val="28"/>
          <w:szCs w:val="28"/>
          <w:u w:val="none"/>
          <w:cs/>
        </w:rPr>
        <w:t>มาตรฐานการรายงานทางการเงินที่ยังไม่ได้ใช้</w:t>
      </w:r>
    </w:p>
    <w:p w14:paraId="569912E5" w14:textId="77777777" w:rsidR="00C66851" w:rsidRPr="00AE1D16" w:rsidRDefault="00C66851" w:rsidP="00AE1D16">
      <w:pPr>
        <w:rPr>
          <w:rFonts w:asciiTheme="majorBidi" w:hAnsiTheme="majorBidi" w:cstheme="majorBidi"/>
          <w:sz w:val="22"/>
          <w:szCs w:val="22"/>
        </w:rPr>
      </w:pPr>
    </w:p>
    <w:p w14:paraId="0AE4889B" w14:textId="105909C5" w:rsidR="00C66851" w:rsidRPr="00AE1D16" w:rsidRDefault="00C66851" w:rsidP="00AE1D16">
      <w:pPr>
        <w:pStyle w:val="block"/>
        <w:spacing w:after="0" w:line="240" w:lineRule="atLeast"/>
        <w:ind w:left="540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E1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มาตรฐานการรายงานทางการเงินที่ปรับปรุงใหม่หลายฉบับจากการปฏิรูปอัตราดอกเบี้ยอ้างอิงระยะที่ </w:t>
      </w:r>
      <w:r w:rsidR="00E93A22" w:rsidRPr="00E93A22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AE1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93846" w:rsidRPr="00AE1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จะมีผลบังคับใช้กับงบการเงินสำหรับรอบระยะเวลาบัญชีที่เริ่มในหรือหลังวันที่ </w:t>
      </w:r>
      <w:r w:rsidR="00E93A22" w:rsidRPr="00E93A22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D93846" w:rsidRPr="00AE1D1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="00E93A22" w:rsidRPr="00E93A22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="00D93846"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US"/>
        </w:rPr>
        <w:t>และคาดว่าจะมีผลกระทบต่องบการเงิน</w:t>
      </w:r>
      <w:r w:rsidR="006D45E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รวม</w:t>
      </w:r>
      <w:r w:rsidRPr="00AE1D16">
        <w:rPr>
          <w:rFonts w:asciiTheme="majorBidi" w:hAnsiTheme="majorBidi" w:cstheme="majorBidi"/>
          <w:sz w:val="28"/>
          <w:szCs w:val="28"/>
          <w:cs/>
          <w:lang w:val="en-US"/>
        </w:rPr>
        <w:t>เมื่อนำมาถือปฏิบัติเป็นครั้งแรก</w:t>
      </w:r>
      <w:r w:rsidRPr="00AE1D1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E1D1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มีดังต่อไปนี้ </w:t>
      </w:r>
    </w:p>
    <w:p w14:paraId="7C5965BE" w14:textId="77777777" w:rsidR="00C66851" w:rsidRPr="00AE1D16" w:rsidRDefault="00C66851" w:rsidP="00AE1D16">
      <w:pPr>
        <w:pStyle w:val="block"/>
        <w:spacing w:after="0" w:line="240" w:lineRule="atLeast"/>
        <w:ind w:left="540"/>
        <w:rPr>
          <w:rFonts w:asciiTheme="majorBidi" w:hAnsiTheme="majorBidi" w:cstheme="majorBidi"/>
          <w:szCs w:val="22"/>
          <w:lang w:val="en-US"/>
        </w:rPr>
      </w:pP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5580"/>
      </w:tblGrid>
      <w:tr w:rsidR="00C66851" w:rsidRPr="00AE1D16" w14:paraId="6E1D8B95" w14:textId="77777777" w:rsidTr="00D623A9">
        <w:trPr>
          <w:tblHeader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A11626" w14:textId="77777777" w:rsidR="00C66851" w:rsidRPr="00AE1D16" w:rsidRDefault="00C66851" w:rsidP="00AE1D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DB677B" w14:textId="77777777" w:rsidR="00C66851" w:rsidRPr="00AE1D16" w:rsidRDefault="00C66851" w:rsidP="00AE1D1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C66851" w:rsidRPr="00AE1D16" w14:paraId="12945117" w14:textId="77777777" w:rsidTr="00D623A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D247" w14:textId="256F81BF" w:rsidR="00C66851" w:rsidRPr="00AE1D16" w:rsidRDefault="00C66851" w:rsidP="00AE1D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FF770" w14:textId="77777777" w:rsidR="00C66851" w:rsidRPr="00AE1D16" w:rsidRDefault="00C66851" w:rsidP="00AE1D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C66851" w:rsidRPr="00AE1D16" w14:paraId="62ED8593" w14:textId="77777777" w:rsidTr="00D623A9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7AB2E" w14:textId="40E239D0" w:rsidR="00C66851" w:rsidRPr="00AE1D16" w:rsidRDefault="00C66851" w:rsidP="00AE1D1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E93A22" w:rsidRPr="00E93A2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EFD05" w14:textId="77777777" w:rsidR="00C66851" w:rsidRPr="00AE1D16" w:rsidRDefault="00C66851" w:rsidP="00AE1D1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1D1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21522F5C" w14:textId="77777777" w:rsidR="003B68D9" w:rsidRPr="00AE1D16" w:rsidRDefault="003B68D9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8E1FD89" w14:textId="68EFAA7F" w:rsidR="00C66851" w:rsidRPr="00AE1D16" w:rsidRDefault="00C66851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 w:cstheme="majorBidi"/>
          <w:sz w:val="28"/>
          <w:szCs w:val="28"/>
          <w:cs/>
        </w:rPr>
        <w:t>การปรับปรุงมาตรฐานการรายงานทางการเงินเหล่านี้จะ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แก้ไขดังกล่าวให้ข้อผ่อนปรนในทางปฏิบัติสำหรับการเปลี่ยนแปลงเงื่อนไขของสินทรัพย์หรือหนี้สินที่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4D6CAE51" w14:textId="4BF996AC" w:rsidR="003B68D9" w:rsidRPr="00AE1D16" w:rsidRDefault="003B68D9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411623CB" w14:textId="53C90303" w:rsidR="003B68D9" w:rsidRPr="00AE1D16" w:rsidRDefault="003B68D9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AE1D16">
        <w:rPr>
          <w:rFonts w:asciiTheme="majorBidi" w:hAnsiTheme="majorBidi"/>
          <w:sz w:val="28"/>
          <w:szCs w:val="28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เครื่องมือที่ใช้ป้องกันความเสี่ยงและความเสี่ยงที่ป้องกัน</w:t>
      </w:r>
    </w:p>
    <w:p w14:paraId="6185704A" w14:textId="77777777" w:rsidR="003B68D9" w:rsidRPr="00AE1D16" w:rsidRDefault="003B68D9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AF3DCBA" w14:textId="4D0EE4B4" w:rsidR="003B68D9" w:rsidRPr="00C66851" w:rsidRDefault="003B68D9" w:rsidP="00AE1D16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E1D16">
        <w:rPr>
          <w:rFonts w:asciiTheme="majorBidi" w:hAnsi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ขณะนี้ผู้บริหารกำลังพิจารณาถึงผลกระทบที่อาจเกิดขึ้นจากการ</w:t>
      </w:r>
      <w:r w:rsidR="006D45EE">
        <w:rPr>
          <w:rFonts w:asciiTheme="majorBidi" w:hAnsiTheme="majorBidi" w:hint="cs"/>
          <w:sz w:val="28"/>
          <w:szCs w:val="28"/>
          <w:cs/>
        </w:rPr>
        <w:t>ถือปฏิบัติตาม</w:t>
      </w:r>
      <w:r w:rsidR="006D45EE" w:rsidRPr="006D45EE">
        <w:rPr>
          <w:rFonts w:asciiTheme="majorBidi" w:hAnsiTheme="majorBidi"/>
          <w:sz w:val="28"/>
          <w:szCs w:val="28"/>
          <w:cs/>
        </w:rPr>
        <w:t>มาตรฐานการรายงานทางการเงิน</w:t>
      </w:r>
      <w:r w:rsidR="00D93846" w:rsidRPr="00AE1D16">
        <w:rPr>
          <w:rFonts w:asciiTheme="majorBidi" w:hAnsiTheme="majorBidi" w:hint="cs"/>
          <w:sz w:val="28"/>
          <w:szCs w:val="28"/>
          <w:cs/>
        </w:rPr>
        <w:t>ดังกล่าว</w:t>
      </w:r>
      <w:r w:rsidR="006D45EE">
        <w:rPr>
          <w:rFonts w:asciiTheme="majorBidi" w:hAnsiTheme="majorBidi" w:hint="cs"/>
          <w:sz w:val="28"/>
          <w:szCs w:val="28"/>
          <w:cs/>
        </w:rPr>
        <w:t>ต่องบการเงินรวม</w:t>
      </w:r>
    </w:p>
    <w:sectPr w:rsidR="003B68D9" w:rsidRPr="00C66851" w:rsidSect="00956E82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2FDF2" w14:textId="77777777" w:rsidR="00132682" w:rsidRDefault="00132682">
      <w:r>
        <w:separator/>
      </w:r>
    </w:p>
  </w:endnote>
  <w:endnote w:type="continuationSeparator" w:id="0">
    <w:p w14:paraId="604CBC23" w14:textId="77777777" w:rsidR="00132682" w:rsidRDefault="0013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713C" w14:textId="77777777" w:rsidR="000549E5" w:rsidRDefault="000549E5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6F667A74" w:rsidR="00527B5D" w:rsidRPr="003F2A5C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E93A22" w:rsidRPr="00E93A22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A5C5" w14:textId="5C045001" w:rsidR="00527B5D" w:rsidRPr="00643A2D" w:rsidRDefault="00527B5D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E93A22" w:rsidRPr="00E93A22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6159" w14:textId="547E9E9A" w:rsidR="00527B5D" w:rsidRPr="005641C6" w:rsidRDefault="00527B5D">
    <w:pPr>
      <w:pStyle w:val="Footer"/>
      <w:jc w:val="center"/>
      <w:rPr>
        <w:rFonts w:ascii="Angsana New" w:hAnsi="Angsana New"/>
        <w:sz w:val="30"/>
        <w:szCs w:val="30"/>
      </w:rPr>
    </w:pPr>
    <w:r w:rsidRPr="005641C6">
      <w:rPr>
        <w:rFonts w:ascii="Angsana New" w:hAnsi="Angsana New"/>
        <w:sz w:val="30"/>
        <w:szCs w:val="30"/>
      </w:rPr>
      <w:fldChar w:fldCharType="begin"/>
    </w:r>
    <w:r w:rsidRPr="005641C6">
      <w:rPr>
        <w:rFonts w:ascii="Angsana New" w:hAnsi="Angsana New"/>
        <w:sz w:val="30"/>
        <w:szCs w:val="30"/>
      </w:rPr>
      <w:instrText xml:space="preserve"> PAGE   \* MERGEFORMAT </w:instrText>
    </w:r>
    <w:r w:rsidRPr="005641C6">
      <w:rPr>
        <w:rFonts w:ascii="Angsana New" w:hAnsi="Angsana New"/>
        <w:sz w:val="30"/>
        <w:szCs w:val="30"/>
      </w:rPr>
      <w:fldChar w:fldCharType="separate"/>
    </w:r>
    <w:r w:rsidR="00E93A22" w:rsidRPr="00E93A22">
      <w:rPr>
        <w:rFonts w:ascii="Angsana New" w:hAnsi="Angsana New"/>
        <w:noProof/>
        <w:sz w:val="30"/>
        <w:szCs w:val="30"/>
      </w:rPr>
      <w:t>2</w:t>
    </w:r>
    <w:r w:rsidRPr="005641C6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1133" w14:textId="77777777" w:rsidR="000549E5" w:rsidRDefault="000549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4996" w14:textId="6F9DD389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E93A22" w:rsidRPr="00E93A22">
      <w:rPr>
        <w:rFonts w:ascii="Angsana New" w:hAnsi="Angsana New"/>
        <w:noProof/>
        <w:sz w:val="30"/>
        <w:szCs w:val="30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C4B8" w14:textId="034A2D29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E93A22" w:rsidRPr="00E93A22">
      <w:rPr>
        <w:rFonts w:ascii="Angsana New" w:hAnsi="Angsana New"/>
        <w:noProof/>
        <w:sz w:val="30"/>
        <w:szCs w:val="30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AD02" w14:textId="26045783" w:rsidR="00527B5D" w:rsidRPr="00ED3057" w:rsidRDefault="00527B5D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="00E93A22" w:rsidRPr="00E93A22">
      <w:rPr>
        <w:rFonts w:ascii="Angsana New" w:hAnsi="Angsana New"/>
        <w:noProof/>
        <w:sz w:val="30"/>
        <w:szCs w:val="30"/>
      </w:rPr>
      <w:t>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9576" w14:textId="52FF2557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E93A22" w:rsidRPr="00E93A22">
      <w:rPr>
        <w:rFonts w:ascii="Angsana New" w:hAnsi="Angsana New"/>
        <w:noProof/>
        <w:sz w:val="30"/>
        <w:szCs w:val="30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CECA" w14:textId="21541DDF" w:rsidR="00527B5D" w:rsidRPr="00D83FF5" w:rsidRDefault="00527B5D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B300F">
      <w:rPr>
        <w:rFonts w:ascii="Angsana New" w:hAnsi="Angsana New"/>
        <w:noProof/>
        <w:sz w:val="30"/>
        <w:szCs w:val="30"/>
      </w:rPr>
      <w:t>UV - 0922 FS TH 20.11.22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E93A22" w:rsidRPr="00E93A22">
      <w:rPr>
        <w:rFonts w:ascii="Angsana New" w:hAnsi="Angsana New"/>
        <w:noProof/>
        <w:sz w:val="30"/>
        <w:szCs w:val="30"/>
      </w:rPr>
      <w:t>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527B5D" w:rsidRDefault="00527B5D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F768" w14:textId="2B64E109" w:rsidR="00527B5D" w:rsidRPr="006533AB" w:rsidRDefault="00527B5D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="00E93A22" w:rsidRPr="00E93A22">
      <w:rPr>
        <w:rFonts w:ascii="Angsana New" w:hAnsi="Angsana New"/>
        <w:noProof/>
        <w:sz w:val="30"/>
        <w:szCs w:val="30"/>
      </w:rPr>
      <w:t>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7594" w14:textId="77777777" w:rsidR="00132682" w:rsidRDefault="00132682">
      <w:r>
        <w:separator/>
      </w:r>
    </w:p>
  </w:footnote>
  <w:footnote w:type="continuationSeparator" w:id="0">
    <w:p w14:paraId="5BD88CFB" w14:textId="77777777" w:rsidR="00132682" w:rsidRDefault="0013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776E7" w14:textId="77777777" w:rsidR="000549E5" w:rsidRDefault="000549E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BF618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02CF08D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15388C" w14:textId="55F8379D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E93A22" w:rsidRPr="00E93A2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E93A22" w:rsidRPr="00E93A22">
      <w:rPr>
        <w:rFonts w:ascii="Angsana New" w:hAnsi="Angsana New"/>
        <w:b/>
        <w:bCs/>
        <w:sz w:val="32"/>
        <w:szCs w:val="32"/>
      </w:rPr>
      <w:t>2565</w:t>
    </w:r>
  </w:p>
  <w:p w14:paraId="34273F35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56B1" w14:textId="77777777" w:rsidR="00EA2809" w:rsidRPr="00566A31" w:rsidRDefault="00EA2809" w:rsidP="00EA2809">
    <w:pPr>
      <w:ind w:hanging="585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4467B14" w14:textId="77777777" w:rsidR="00EA2809" w:rsidRPr="00FA7747" w:rsidRDefault="00EA2809" w:rsidP="00EA2809">
    <w:pPr>
      <w:ind w:hanging="585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EC7046" w14:textId="71F2C3D2" w:rsidR="00EA2809" w:rsidRDefault="00EA2809" w:rsidP="00EA2809">
    <w:pPr>
      <w:pStyle w:val="Header"/>
      <w:tabs>
        <w:tab w:val="clear" w:pos="4536"/>
        <w:tab w:val="clear" w:pos="9072"/>
      </w:tabs>
      <w:ind w:hanging="585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E93A22" w:rsidRPr="00E93A2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E93A22" w:rsidRPr="00E93A22">
      <w:rPr>
        <w:rFonts w:ascii="Angsana New" w:hAnsi="Angsana New"/>
        <w:b/>
        <w:bCs/>
        <w:sz w:val="32"/>
        <w:szCs w:val="32"/>
      </w:rPr>
      <w:t>2565</w:t>
    </w:r>
  </w:p>
  <w:p w14:paraId="1F9BF51A" w14:textId="77777777" w:rsidR="00EA2809" w:rsidRPr="00DC1873" w:rsidRDefault="00EA280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2786F" w14:textId="77777777" w:rsidR="00527B5D" w:rsidRPr="00566A31" w:rsidRDefault="00527B5D" w:rsidP="000965F0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2FC6A" w14:textId="77777777" w:rsidR="00527B5D" w:rsidRPr="00FA7747" w:rsidRDefault="00527B5D" w:rsidP="009D797E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D0A29ED" w14:textId="41C09112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93A22" w:rsidRPr="00E93A22">
      <w:rPr>
        <w:rFonts w:ascii="Angsana New" w:hAnsi="Angsana New"/>
        <w:b/>
        <w:bCs/>
        <w:sz w:val="30"/>
        <w:szCs w:val="30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E93A22" w:rsidRPr="00E93A22">
      <w:rPr>
        <w:rFonts w:ascii="Angsana New" w:hAnsi="Angsana New"/>
        <w:b/>
        <w:bCs/>
        <w:sz w:val="30"/>
        <w:szCs w:val="30"/>
      </w:rPr>
      <w:t>2565</w:t>
    </w:r>
  </w:p>
  <w:p w14:paraId="49F74483" w14:textId="77777777" w:rsidR="00527B5D" w:rsidRPr="00DC1873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A49B" w14:textId="77777777" w:rsidR="00527B5D" w:rsidRPr="00566A31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ADA05C" w14:textId="77777777" w:rsidR="00527B5D" w:rsidRPr="00FA7747" w:rsidRDefault="00527B5D" w:rsidP="00D54853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ED98EE" w14:textId="3C9D767F" w:rsidR="00527B5D" w:rsidRPr="00127A37" w:rsidRDefault="00527B5D" w:rsidP="00D54853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93A22" w:rsidRPr="00E93A22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E93A22" w:rsidRPr="00E93A22">
      <w:rPr>
        <w:rFonts w:ascii="Angsana New" w:hAnsi="Angsana New"/>
        <w:b/>
        <w:bCs/>
        <w:sz w:val="32"/>
        <w:szCs w:val="32"/>
      </w:rPr>
      <w:t>2565</w:t>
    </w:r>
  </w:p>
  <w:p w14:paraId="78109C14" w14:textId="77777777" w:rsidR="00527B5D" w:rsidRPr="00D6154C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9B79E" w14:textId="77777777" w:rsidR="000549E5" w:rsidRDefault="000549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43E5" w14:textId="77777777" w:rsidR="00527B5D" w:rsidRPr="00566A31" w:rsidRDefault="00527B5D" w:rsidP="00B13FEF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CB47285" w14:textId="77777777" w:rsidR="00527B5D" w:rsidRPr="00FA7747" w:rsidRDefault="00527B5D" w:rsidP="00837A96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19A3959" w14:textId="1179DC2E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93A22" w:rsidRPr="00E93A22">
      <w:rPr>
        <w:rFonts w:ascii="Angsana New" w:hAnsi="Angsana New"/>
        <w:b/>
        <w:bCs/>
        <w:sz w:val="30"/>
        <w:szCs w:val="30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E93A22" w:rsidRPr="00E93A22">
      <w:rPr>
        <w:rFonts w:ascii="Angsana New" w:hAnsi="Angsana New"/>
        <w:b/>
        <w:bCs/>
        <w:sz w:val="30"/>
        <w:szCs w:val="30"/>
      </w:rPr>
      <w:t>2565</w:t>
    </w:r>
  </w:p>
  <w:p w14:paraId="4496EDCA" w14:textId="77777777" w:rsidR="00527B5D" w:rsidRPr="00DC1873" w:rsidRDefault="00527B5D" w:rsidP="00B13FEF">
    <w:pPr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3B47" w14:textId="77777777" w:rsidR="00527B5D" w:rsidRPr="00566A31" w:rsidRDefault="00527B5D" w:rsidP="00164603">
    <w:pPr>
      <w:ind w:left="270" w:hanging="27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D03DF60" w14:textId="77777777" w:rsidR="00527B5D" w:rsidRPr="00FA7747" w:rsidRDefault="00527B5D" w:rsidP="00164603">
    <w:pPr>
      <w:ind w:left="270" w:hanging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9D0B69" w14:textId="2CFBC133" w:rsidR="00527B5D" w:rsidRDefault="00527B5D" w:rsidP="00DC1873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="00E93A22" w:rsidRPr="00E93A2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E93A22" w:rsidRPr="00E93A22">
      <w:rPr>
        <w:rFonts w:ascii="Angsana New" w:hAnsi="Angsana New"/>
        <w:b/>
        <w:bCs/>
        <w:sz w:val="30"/>
        <w:szCs w:val="30"/>
      </w:rPr>
      <w:t>2565</w:t>
    </w:r>
  </w:p>
  <w:p w14:paraId="6BCBBB6B" w14:textId="77777777" w:rsidR="00527B5D" w:rsidRPr="00DC1873" w:rsidRDefault="00527B5D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699E" w14:textId="77777777" w:rsidR="00527B5D" w:rsidRPr="00566A31" w:rsidRDefault="00527B5D" w:rsidP="00FE2B8B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30CDCF" w14:textId="77777777" w:rsidR="00527B5D" w:rsidRPr="00FA7747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5437F8" w14:textId="26C4E0B9" w:rsidR="00527B5D" w:rsidRDefault="00527B5D" w:rsidP="00FE2B8B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93A22" w:rsidRPr="00E93A22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E93A22" w:rsidRPr="00E93A22">
      <w:rPr>
        <w:rFonts w:ascii="Angsana New" w:hAnsi="Angsana New"/>
        <w:b/>
        <w:bCs/>
        <w:sz w:val="32"/>
        <w:szCs w:val="32"/>
      </w:rPr>
      <w:t>2565</w:t>
    </w:r>
  </w:p>
  <w:p w14:paraId="05F400A9" w14:textId="77777777" w:rsidR="00527B5D" w:rsidRPr="00DC1873" w:rsidRDefault="00527B5D" w:rsidP="00FE2B8B">
    <w:pPr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113C" w14:textId="77777777" w:rsidR="00527B5D" w:rsidRDefault="00527B5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25E6" w14:textId="77777777" w:rsidR="00527B5D" w:rsidRPr="00566A31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66A31">
      <w:rPr>
        <w:rFonts w:ascii="Angsana New" w:hAnsi="Angsana New"/>
        <w:b/>
        <w:bCs/>
        <w:sz w:val="32"/>
        <w:szCs w:val="32"/>
        <w:cs/>
      </w:rPr>
      <w:t>ยูนิเวนเจอร์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566A3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ADB9ED" w14:textId="77777777" w:rsidR="00527B5D" w:rsidRPr="00FA7747" w:rsidRDefault="00527B5D" w:rsidP="008C4505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EC29CFB" w14:textId="676132BD" w:rsidR="00527B5D" w:rsidRPr="00127A37" w:rsidRDefault="00527B5D" w:rsidP="008C4505">
    <w:pPr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E93A22" w:rsidRPr="00E93A22">
      <w:rPr>
        <w:rFonts w:ascii="Angsana New" w:hAnsi="Angsana New"/>
        <w:b/>
        <w:bCs/>
        <w:sz w:val="32"/>
        <w:szCs w:val="32"/>
      </w:rPr>
      <w:t>30</w:t>
    </w:r>
    <w:r w:rsidRPr="007D5352">
      <w:rPr>
        <w:rFonts w:ascii="Angsana New" w:hAnsi="Angsana New"/>
        <w:b/>
        <w:bCs/>
        <w:sz w:val="32"/>
        <w:szCs w:val="32"/>
        <w:cs/>
      </w:rPr>
      <w:t xml:space="preserve"> </w:t>
    </w:r>
    <w:r w:rsidRPr="007D5352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E93A22" w:rsidRPr="00E93A22">
      <w:rPr>
        <w:rFonts w:ascii="Angsana New" w:hAnsi="Angsana New"/>
        <w:b/>
        <w:bCs/>
        <w:sz w:val="32"/>
        <w:szCs w:val="32"/>
      </w:rPr>
      <w:t>2565</w:t>
    </w:r>
  </w:p>
  <w:p w14:paraId="5B0D0187" w14:textId="77777777" w:rsidR="00527B5D" w:rsidRPr="00E55AE9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42A8" w14:textId="77777777" w:rsidR="00527B5D" w:rsidRDefault="00527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0312B6"/>
    <w:multiLevelType w:val="singleLevel"/>
    <w:tmpl w:val="BE80B2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0" w15:restartNumberingAfterBreak="0">
    <w:nsid w:val="2DCF1C29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9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090602"/>
    <w:multiLevelType w:val="hybridMultilevel"/>
    <w:tmpl w:val="594E9468"/>
    <w:lvl w:ilvl="0" w:tplc="D800294A">
      <w:start w:val="1"/>
      <w:numFmt w:val="thaiLetters"/>
      <w:lvlText w:val="(%1)"/>
      <w:lvlJc w:val="left"/>
      <w:pPr>
        <w:ind w:left="450" w:hanging="360"/>
      </w:pPr>
      <w:rPr>
        <w:rFonts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1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D0D260A"/>
    <w:multiLevelType w:val="multilevel"/>
    <w:tmpl w:val="CDF6F66A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036046">
    <w:abstractNumId w:val="15"/>
  </w:num>
  <w:num w:numId="2" w16cid:durableId="1973056393">
    <w:abstractNumId w:val="14"/>
  </w:num>
  <w:num w:numId="3" w16cid:durableId="109738783">
    <w:abstractNumId w:val="32"/>
  </w:num>
  <w:num w:numId="4" w16cid:durableId="599993019">
    <w:abstractNumId w:val="16"/>
  </w:num>
  <w:num w:numId="5" w16cid:durableId="738673259">
    <w:abstractNumId w:val="2"/>
  </w:num>
  <w:num w:numId="6" w16cid:durableId="1686320475">
    <w:abstractNumId w:val="20"/>
  </w:num>
  <w:num w:numId="7" w16cid:durableId="231156505">
    <w:abstractNumId w:val="13"/>
  </w:num>
  <w:num w:numId="8" w16cid:durableId="1545093545">
    <w:abstractNumId w:val="22"/>
  </w:num>
  <w:num w:numId="9" w16cid:durableId="1557084050">
    <w:abstractNumId w:val="23"/>
  </w:num>
  <w:num w:numId="10" w16cid:durableId="1311397963">
    <w:abstractNumId w:val="3"/>
  </w:num>
  <w:num w:numId="11" w16cid:durableId="1129976487">
    <w:abstractNumId w:val="9"/>
  </w:num>
  <w:num w:numId="12" w16cid:durableId="1385252228">
    <w:abstractNumId w:val="4"/>
  </w:num>
  <w:num w:numId="13" w16cid:durableId="798839993">
    <w:abstractNumId w:val="30"/>
  </w:num>
  <w:num w:numId="14" w16cid:durableId="478350769">
    <w:abstractNumId w:val="12"/>
  </w:num>
  <w:num w:numId="15" w16cid:durableId="1705134813">
    <w:abstractNumId w:val="8"/>
  </w:num>
  <w:num w:numId="16" w16cid:durableId="621231813">
    <w:abstractNumId w:val="17"/>
  </w:num>
  <w:num w:numId="17" w16cid:durableId="1756855050">
    <w:abstractNumId w:val="11"/>
  </w:num>
  <w:num w:numId="18" w16cid:durableId="893003934">
    <w:abstractNumId w:val="24"/>
  </w:num>
  <w:num w:numId="19" w16cid:durableId="318458621">
    <w:abstractNumId w:val="21"/>
  </w:num>
  <w:num w:numId="20" w16cid:durableId="637615454">
    <w:abstractNumId w:val="31"/>
  </w:num>
  <w:num w:numId="21" w16cid:durableId="1520435549">
    <w:abstractNumId w:val="33"/>
  </w:num>
  <w:num w:numId="22" w16cid:durableId="1472017703">
    <w:abstractNumId w:val="1"/>
  </w:num>
  <w:num w:numId="23" w16cid:durableId="3558171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5531633">
    <w:abstractNumId w:val="27"/>
  </w:num>
  <w:num w:numId="25" w16cid:durableId="1941796334">
    <w:abstractNumId w:val="25"/>
  </w:num>
  <w:num w:numId="26" w16cid:durableId="376509993">
    <w:abstractNumId w:val="26"/>
  </w:num>
  <w:num w:numId="27" w16cid:durableId="1560242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6513170">
    <w:abstractNumId w:val="18"/>
  </w:num>
  <w:num w:numId="29" w16cid:durableId="242641398">
    <w:abstractNumId w:val="28"/>
  </w:num>
  <w:num w:numId="30" w16cid:durableId="1923879067">
    <w:abstractNumId w:val="5"/>
  </w:num>
  <w:num w:numId="31" w16cid:durableId="1476142448">
    <w:abstractNumId w:val="0"/>
  </w:num>
  <w:num w:numId="32" w16cid:durableId="1872179490">
    <w:abstractNumId w:val="10"/>
  </w:num>
  <w:num w:numId="33" w16cid:durableId="1969241340">
    <w:abstractNumId w:val="7"/>
  </w:num>
  <w:num w:numId="34" w16cid:durableId="1931548757">
    <w:abstractNumId w:val="6"/>
  </w:num>
  <w:num w:numId="35" w16cid:durableId="584606060">
    <w:abstractNumId w:val="29"/>
  </w:num>
  <w:num w:numId="36" w16cid:durableId="2133397792">
    <w:abstractNumId w:val="15"/>
  </w:num>
  <w:num w:numId="37" w16cid:durableId="1791973573">
    <w:abstractNumId w:val="15"/>
  </w:num>
  <w:num w:numId="38" w16cid:durableId="1047145664">
    <w:abstractNumId w:val="15"/>
  </w:num>
  <w:num w:numId="39" w16cid:durableId="452526599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04"/>
    <w:rsid w:val="000009E1"/>
    <w:rsid w:val="000009EC"/>
    <w:rsid w:val="00000ABF"/>
    <w:rsid w:val="00000CE0"/>
    <w:rsid w:val="0000139A"/>
    <w:rsid w:val="0000186F"/>
    <w:rsid w:val="00001937"/>
    <w:rsid w:val="00001BBA"/>
    <w:rsid w:val="00001E41"/>
    <w:rsid w:val="00002032"/>
    <w:rsid w:val="000021C8"/>
    <w:rsid w:val="00002396"/>
    <w:rsid w:val="0000249B"/>
    <w:rsid w:val="0000257A"/>
    <w:rsid w:val="0000271E"/>
    <w:rsid w:val="000028AE"/>
    <w:rsid w:val="0000299F"/>
    <w:rsid w:val="000029D4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DE7"/>
    <w:rsid w:val="00003E73"/>
    <w:rsid w:val="00003FB1"/>
    <w:rsid w:val="00004051"/>
    <w:rsid w:val="000040B1"/>
    <w:rsid w:val="00004160"/>
    <w:rsid w:val="00004256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626"/>
    <w:rsid w:val="000057A7"/>
    <w:rsid w:val="000057C6"/>
    <w:rsid w:val="0000584E"/>
    <w:rsid w:val="00005ACB"/>
    <w:rsid w:val="00005C24"/>
    <w:rsid w:val="00005D10"/>
    <w:rsid w:val="00005E83"/>
    <w:rsid w:val="0000608E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DBF"/>
    <w:rsid w:val="00013FF0"/>
    <w:rsid w:val="00014632"/>
    <w:rsid w:val="000147AD"/>
    <w:rsid w:val="000148E3"/>
    <w:rsid w:val="00015089"/>
    <w:rsid w:val="0001516F"/>
    <w:rsid w:val="000151E9"/>
    <w:rsid w:val="0001520A"/>
    <w:rsid w:val="00015683"/>
    <w:rsid w:val="00015860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44"/>
    <w:rsid w:val="000173E8"/>
    <w:rsid w:val="00017884"/>
    <w:rsid w:val="00017AEB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B15"/>
    <w:rsid w:val="00020C28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6DC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59F"/>
    <w:rsid w:val="00025720"/>
    <w:rsid w:val="00025761"/>
    <w:rsid w:val="000257C6"/>
    <w:rsid w:val="00026132"/>
    <w:rsid w:val="000262CB"/>
    <w:rsid w:val="00026443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983"/>
    <w:rsid w:val="00032CCC"/>
    <w:rsid w:val="00032E5C"/>
    <w:rsid w:val="00032E72"/>
    <w:rsid w:val="00033049"/>
    <w:rsid w:val="00033155"/>
    <w:rsid w:val="00033434"/>
    <w:rsid w:val="00033455"/>
    <w:rsid w:val="0003350F"/>
    <w:rsid w:val="00033540"/>
    <w:rsid w:val="000335D3"/>
    <w:rsid w:val="00033C0A"/>
    <w:rsid w:val="00033D09"/>
    <w:rsid w:val="00033EBF"/>
    <w:rsid w:val="00033EFB"/>
    <w:rsid w:val="00033FCE"/>
    <w:rsid w:val="0003429B"/>
    <w:rsid w:val="000342AE"/>
    <w:rsid w:val="00034508"/>
    <w:rsid w:val="000348D5"/>
    <w:rsid w:val="00034947"/>
    <w:rsid w:val="00034992"/>
    <w:rsid w:val="00034DBF"/>
    <w:rsid w:val="00034E19"/>
    <w:rsid w:val="00034EA8"/>
    <w:rsid w:val="000350B4"/>
    <w:rsid w:val="000350BB"/>
    <w:rsid w:val="000352CC"/>
    <w:rsid w:val="00035633"/>
    <w:rsid w:val="00035A15"/>
    <w:rsid w:val="00035B92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2C8"/>
    <w:rsid w:val="0003746F"/>
    <w:rsid w:val="0003757A"/>
    <w:rsid w:val="00037907"/>
    <w:rsid w:val="00037AD3"/>
    <w:rsid w:val="00037BB1"/>
    <w:rsid w:val="00037BC7"/>
    <w:rsid w:val="00037C23"/>
    <w:rsid w:val="00037C5B"/>
    <w:rsid w:val="00037D2E"/>
    <w:rsid w:val="00037DC2"/>
    <w:rsid w:val="000402C1"/>
    <w:rsid w:val="000405DD"/>
    <w:rsid w:val="000406BD"/>
    <w:rsid w:val="00040740"/>
    <w:rsid w:val="000408C4"/>
    <w:rsid w:val="00040A21"/>
    <w:rsid w:val="00040AE4"/>
    <w:rsid w:val="00040BC8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2AA"/>
    <w:rsid w:val="00047475"/>
    <w:rsid w:val="000475C5"/>
    <w:rsid w:val="00047841"/>
    <w:rsid w:val="00047A92"/>
    <w:rsid w:val="00047B17"/>
    <w:rsid w:val="00047BBE"/>
    <w:rsid w:val="00050318"/>
    <w:rsid w:val="000503BD"/>
    <w:rsid w:val="00050528"/>
    <w:rsid w:val="00050CAA"/>
    <w:rsid w:val="00050CE6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661"/>
    <w:rsid w:val="00052771"/>
    <w:rsid w:val="000529E3"/>
    <w:rsid w:val="000529F1"/>
    <w:rsid w:val="00052A94"/>
    <w:rsid w:val="00052B95"/>
    <w:rsid w:val="00052D77"/>
    <w:rsid w:val="00052E76"/>
    <w:rsid w:val="00052FA9"/>
    <w:rsid w:val="00053007"/>
    <w:rsid w:val="00053023"/>
    <w:rsid w:val="00053030"/>
    <w:rsid w:val="00053425"/>
    <w:rsid w:val="000535B3"/>
    <w:rsid w:val="00053CD2"/>
    <w:rsid w:val="00053CD3"/>
    <w:rsid w:val="00053D03"/>
    <w:rsid w:val="00054189"/>
    <w:rsid w:val="000542BA"/>
    <w:rsid w:val="00054433"/>
    <w:rsid w:val="0005486C"/>
    <w:rsid w:val="000549E5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7AE"/>
    <w:rsid w:val="0005790C"/>
    <w:rsid w:val="00057920"/>
    <w:rsid w:val="000579F8"/>
    <w:rsid w:val="00057BE7"/>
    <w:rsid w:val="00057CDC"/>
    <w:rsid w:val="00057D02"/>
    <w:rsid w:val="000601EB"/>
    <w:rsid w:val="00060225"/>
    <w:rsid w:val="00060377"/>
    <w:rsid w:val="0006073C"/>
    <w:rsid w:val="00060D49"/>
    <w:rsid w:val="00060E27"/>
    <w:rsid w:val="00060FC0"/>
    <w:rsid w:val="00060FC7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D9E"/>
    <w:rsid w:val="00062EDB"/>
    <w:rsid w:val="000634C4"/>
    <w:rsid w:val="0006366B"/>
    <w:rsid w:val="00063825"/>
    <w:rsid w:val="000638D5"/>
    <w:rsid w:val="00063AD1"/>
    <w:rsid w:val="00063BE7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407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4D0"/>
    <w:rsid w:val="0007052F"/>
    <w:rsid w:val="000707AD"/>
    <w:rsid w:val="00070A9D"/>
    <w:rsid w:val="00070E0E"/>
    <w:rsid w:val="00071005"/>
    <w:rsid w:val="000712B4"/>
    <w:rsid w:val="000713CA"/>
    <w:rsid w:val="000714BA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2A57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6A"/>
    <w:rsid w:val="00076C31"/>
    <w:rsid w:val="00076C8C"/>
    <w:rsid w:val="00076CD8"/>
    <w:rsid w:val="00076CDA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5A5"/>
    <w:rsid w:val="00080601"/>
    <w:rsid w:val="0008066A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BBA"/>
    <w:rsid w:val="00082215"/>
    <w:rsid w:val="0008239B"/>
    <w:rsid w:val="000823A2"/>
    <w:rsid w:val="00082518"/>
    <w:rsid w:val="000826D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6EA5"/>
    <w:rsid w:val="00087304"/>
    <w:rsid w:val="000873A1"/>
    <w:rsid w:val="00087445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B02"/>
    <w:rsid w:val="00091C18"/>
    <w:rsid w:val="00091E87"/>
    <w:rsid w:val="0009206D"/>
    <w:rsid w:val="00092071"/>
    <w:rsid w:val="00092140"/>
    <w:rsid w:val="00092175"/>
    <w:rsid w:val="00092224"/>
    <w:rsid w:val="0009247D"/>
    <w:rsid w:val="000925DB"/>
    <w:rsid w:val="00092780"/>
    <w:rsid w:val="0009287C"/>
    <w:rsid w:val="00092988"/>
    <w:rsid w:val="00092AD1"/>
    <w:rsid w:val="00092C4E"/>
    <w:rsid w:val="00092E23"/>
    <w:rsid w:val="00092EB1"/>
    <w:rsid w:val="00092FF0"/>
    <w:rsid w:val="00093050"/>
    <w:rsid w:val="00093203"/>
    <w:rsid w:val="00093238"/>
    <w:rsid w:val="000933BF"/>
    <w:rsid w:val="000935D8"/>
    <w:rsid w:val="000935EE"/>
    <w:rsid w:val="0009389B"/>
    <w:rsid w:val="000938B8"/>
    <w:rsid w:val="00093E7B"/>
    <w:rsid w:val="00094198"/>
    <w:rsid w:val="00094289"/>
    <w:rsid w:val="0009432E"/>
    <w:rsid w:val="000945A8"/>
    <w:rsid w:val="000947E4"/>
    <w:rsid w:val="0009496E"/>
    <w:rsid w:val="00094B73"/>
    <w:rsid w:val="00094DC4"/>
    <w:rsid w:val="00094F2D"/>
    <w:rsid w:val="000953D5"/>
    <w:rsid w:val="000954CA"/>
    <w:rsid w:val="0009554F"/>
    <w:rsid w:val="000958A5"/>
    <w:rsid w:val="00095954"/>
    <w:rsid w:val="00095A0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EB7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3DEE"/>
    <w:rsid w:val="000A4023"/>
    <w:rsid w:val="000A47EC"/>
    <w:rsid w:val="000A4876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78"/>
    <w:rsid w:val="000A52E2"/>
    <w:rsid w:val="000A5362"/>
    <w:rsid w:val="000A538B"/>
    <w:rsid w:val="000A5495"/>
    <w:rsid w:val="000A566C"/>
    <w:rsid w:val="000A573A"/>
    <w:rsid w:val="000A5CD8"/>
    <w:rsid w:val="000A5D0F"/>
    <w:rsid w:val="000A5D75"/>
    <w:rsid w:val="000A5FCB"/>
    <w:rsid w:val="000A648B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B4"/>
    <w:rsid w:val="000A7EC4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665"/>
    <w:rsid w:val="000B1764"/>
    <w:rsid w:val="000B17A4"/>
    <w:rsid w:val="000B17B9"/>
    <w:rsid w:val="000B18D6"/>
    <w:rsid w:val="000B18DA"/>
    <w:rsid w:val="000B18F9"/>
    <w:rsid w:val="000B1C31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A50"/>
    <w:rsid w:val="000B3BC4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0"/>
    <w:rsid w:val="000B7CD9"/>
    <w:rsid w:val="000B7D51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5B9"/>
    <w:rsid w:val="000C471D"/>
    <w:rsid w:val="000C47C4"/>
    <w:rsid w:val="000C47FB"/>
    <w:rsid w:val="000C4820"/>
    <w:rsid w:val="000C4A29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8D"/>
    <w:rsid w:val="000C5D5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2A4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6E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34C"/>
    <w:rsid w:val="000D54FD"/>
    <w:rsid w:val="000D5524"/>
    <w:rsid w:val="000D56E2"/>
    <w:rsid w:val="000D5724"/>
    <w:rsid w:val="000D575B"/>
    <w:rsid w:val="000D59B6"/>
    <w:rsid w:val="000D5A0E"/>
    <w:rsid w:val="000D5EDC"/>
    <w:rsid w:val="000D67F4"/>
    <w:rsid w:val="000D67FC"/>
    <w:rsid w:val="000D6971"/>
    <w:rsid w:val="000D6A79"/>
    <w:rsid w:val="000D6CAC"/>
    <w:rsid w:val="000D6CD6"/>
    <w:rsid w:val="000D6D7C"/>
    <w:rsid w:val="000D7055"/>
    <w:rsid w:val="000D7283"/>
    <w:rsid w:val="000D7952"/>
    <w:rsid w:val="000D7B9C"/>
    <w:rsid w:val="000D7C0B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51F"/>
    <w:rsid w:val="000E061D"/>
    <w:rsid w:val="000E06E8"/>
    <w:rsid w:val="000E0789"/>
    <w:rsid w:val="000E07D9"/>
    <w:rsid w:val="000E0C03"/>
    <w:rsid w:val="000E108F"/>
    <w:rsid w:val="000E1236"/>
    <w:rsid w:val="000E1238"/>
    <w:rsid w:val="000E1545"/>
    <w:rsid w:val="000E1633"/>
    <w:rsid w:val="000E17E7"/>
    <w:rsid w:val="000E1B12"/>
    <w:rsid w:val="000E1C85"/>
    <w:rsid w:val="000E1D8C"/>
    <w:rsid w:val="000E1E38"/>
    <w:rsid w:val="000E1F05"/>
    <w:rsid w:val="000E20C2"/>
    <w:rsid w:val="000E21AE"/>
    <w:rsid w:val="000E2707"/>
    <w:rsid w:val="000E272E"/>
    <w:rsid w:val="000E28AC"/>
    <w:rsid w:val="000E2A50"/>
    <w:rsid w:val="000E2A7C"/>
    <w:rsid w:val="000E2C34"/>
    <w:rsid w:val="000E2DF9"/>
    <w:rsid w:val="000E2E17"/>
    <w:rsid w:val="000E2E84"/>
    <w:rsid w:val="000E2ED8"/>
    <w:rsid w:val="000E30D7"/>
    <w:rsid w:val="000E31DA"/>
    <w:rsid w:val="000E3352"/>
    <w:rsid w:val="000E35C7"/>
    <w:rsid w:val="000E3683"/>
    <w:rsid w:val="000E376B"/>
    <w:rsid w:val="000E3945"/>
    <w:rsid w:val="000E3996"/>
    <w:rsid w:val="000E39A9"/>
    <w:rsid w:val="000E3B80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AC2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251"/>
    <w:rsid w:val="000F0321"/>
    <w:rsid w:val="000F044E"/>
    <w:rsid w:val="000F04DA"/>
    <w:rsid w:val="000F06D6"/>
    <w:rsid w:val="000F0706"/>
    <w:rsid w:val="000F0989"/>
    <w:rsid w:val="000F0C9B"/>
    <w:rsid w:val="000F0FE9"/>
    <w:rsid w:val="000F152B"/>
    <w:rsid w:val="000F1631"/>
    <w:rsid w:val="000F1653"/>
    <w:rsid w:val="000F1749"/>
    <w:rsid w:val="000F18A2"/>
    <w:rsid w:val="000F191B"/>
    <w:rsid w:val="000F1B3E"/>
    <w:rsid w:val="000F1BD9"/>
    <w:rsid w:val="000F1C13"/>
    <w:rsid w:val="000F24AC"/>
    <w:rsid w:val="000F2646"/>
    <w:rsid w:val="000F2792"/>
    <w:rsid w:val="000F2A28"/>
    <w:rsid w:val="000F2BFE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4F0A"/>
    <w:rsid w:val="000F4F47"/>
    <w:rsid w:val="000F5022"/>
    <w:rsid w:val="000F562F"/>
    <w:rsid w:val="000F56B2"/>
    <w:rsid w:val="000F56CF"/>
    <w:rsid w:val="000F571A"/>
    <w:rsid w:val="000F5754"/>
    <w:rsid w:val="000F5A4A"/>
    <w:rsid w:val="000F5AD5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0F7E03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6CC"/>
    <w:rsid w:val="00102789"/>
    <w:rsid w:val="00102D78"/>
    <w:rsid w:val="00102FDF"/>
    <w:rsid w:val="0010325B"/>
    <w:rsid w:val="0010329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514"/>
    <w:rsid w:val="0010569E"/>
    <w:rsid w:val="00105A2F"/>
    <w:rsid w:val="00105B1C"/>
    <w:rsid w:val="00105B4F"/>
    <w:rsid w:val="00105E10"/>
    <w:rsid w:val="00105E13"/>
    <w:rsid w:val="001062D8"/>
    <w:rsid w:val="0010637B"/>
    <w:rsid w:val="0010657F"/>
    <w:rsid w:val="00106582"/>
    <w:rsid w:val="00106588"/>
    <w:rsid w:val="00106646"/>
    <w:rsid w:val="001066B4"/>
    <w:rsid w:val="001066BC"/>
    <w:rsid w:val="00106713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68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4D3"/>
    <w:rsid w:val="00112711"/>
    <w:rsid w:val="0011290F"/>
    <w:rsid w:val="00112BEA"/>
    <w:rsid w:val="00112C06"/>
    <w:rsid w:val="00112C12"/>
    <w:rsid w:val="00112C16"/>
    <w:rsid w:val="00112D27"/>
    <w:rsid w:val="00112FF0"/>
    <w:rsid w:val="00113642"/>
    <w:rsid w:val="001136A6"/>
    <w:rsid w:val="001136ED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68C"/>
    <w:rsid w:val="0011478C"/>
    <w:rsid w:val="001148E3"/>
    <w:rsid w:val="00114958"/>
    <w:rsid w:val="00114BB0"/>
    <w:rsid w:val="00114BBF"/>
    <w:rsid w:val="00114DB0"/>
    <w:rsid w:val="00114F1B"/>
    <w:rsid w:val="00115336"/>
    <w:rsid w:val="001156DF"/>
    <w:rsid w:val="00115802"/>
    <w:rsid w:val="00115904"/>
    <w:rsid w:val="0011592F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6D3"/>
    <w:rsid w:val="00120737"/>
    <w:rsid w:val="00120924"/>
    <w:rsid w:val="0012096E"/>
    <w:rsid w:val="00120C25"/>
    <w:rsid w:val="00120C4E"/>
    <w:rsid w:val="00120C72"/>
    <w:rsid w:val="00121054"/>
    <w:rsid w:val="001210B1"/>
    <w:rsid w:val="0012111A"/>
    <w:rsid w:val="00121327"/>
    <w:rsid w:val="00121557"/>
    <w:rsid w:val="001218B7"/>
    <w:rsid w:val="001218BA"/>
    <w:rsid w:val="00121944"/>
    <w:rsid w:val="00121AD0"/>
    <w:rsid w:val="00121B60"/>
    <w:rsid w:val="00121E01"/>
    <w:rsid w:val="00121F4B"/>
    <w:rsid w:val="00121F58"/>
    <w:rsid w:val="00122035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934"/>
    <w:rsid w:val="00124B29"/>
    <w:rsid w:val="00124C15"/>
    <w:rsid w:val="00124CFC"/>
    <w:rsid w:val="00125088"/>
    <w:rsid w:val="00125139"/>
    <w:rsid w:val="00125150"/>
    <w:rsid w:val="00125308"/>
    <w:rsid w:val="001254AA"/>
    <w:rsid w:val="001256D5"/>
    <w:rsid w:val="00125713"/>
    <w:rsid w:val="001259C4"/>
    <w:rsid w:val="00125A34"/>
    <w:rsid w:val="00125B2A"/>
    <w:rsid w:val="00125DBF"/>
    <w:rsid w:val="00125DC3"/>
    <w:rsid w:val="00125F09"/>
    <w:rsid w:val="0012611C"/>
    <w:rsid w:val="0012657F"/>
    <w:rsid w:val="001266D3"/>
    <w:rsid w:val="00126D0B"/>
    <w:rsid w:val="00126DD5"/>
    <w:rsid w:val="00126F37"/>
    <w:rsid w:val="00126F8E"/>
    <w:rsid w:val="00127181"/>
    <w:rsid w:val="00127553"/>
    <w:rsid w:val="0012756D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11D3"/>
    <w:rsid w:val="00131330"/>
    <w:rsid w:val="001313A2"/>
    <w:rsid w:val="00131567"/>
    <w:rsid w:val="0013173D"/>
    <w:rsid w:val="001317C3"/>
    <w:rsid w:val="00131892"/>
    <w:rsid w:val="00131B4E"/>
    <w:rsid w:val="00131C60"/>
    <w:rsid w:val="00131CAF"/>
    <w:rsid w:val="00131DCE"/>
    <w:rsid w:val="0013247D"/>
    <w:rsid w:val="001324F9"/>
    <w:rsid w:val="00132506"/>
    <w:rsid w:val="00132517"/>
    <w:rsid w:val="001325A6"/>
    <w:rsid w:val="00132682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1B2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A4"/>
    <w:rsid w:val="001374CE"/>
    <w:rsid w:val="0013750E"/>
    <w:rsid w:val="00137742"/>
    <w:rsid w:val="00137745"/>
    <w:rsid w:val="001377A8"/>
    <w:rsid w:val="00137BC4"/>
    <w:rsid w:val="00137CA5"/>
    <w:rsid w:val="00137E0A"/>
    <w:rsid w:val="00137F32"/>
    <w:rsid w:val="00140903"/>
    <w:rsid w:val="00140DC5"/>
    <w:rsid w:val="001410E6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4E4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79E"/>
    <w:rsid w:val="00145EBF"/>
    <w:rsid w:val="00145F8E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25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64B"/>
    <w:rsid w:val="001547E8"/>
    <w:rsid w:val="00154B0C"/>
    <w:rsid w:val="00154B93"/>
    <w:rsid w:val="00154FE0"/>
    <w:rsid w:val="001551D0"/>
    <w:rsid w:val="001551D6"/>
    <w:rsid w:val="0015562D"/>
    <w:rsid w:val="00155641"/>
    <w:rsid w:val="001558D9"/>
    <w:rsid w:val="00155907"/>
    <w:rsid w:val="00155AFD"/>
    <w:rsid w:val="00155B15"/>
    <w:rsid w:val="00155CB9"/>
    <w:rsid w:val="00155FA6"/>
    <w:rsid w:val="001563EC"/>
    <w:rsid w:val="0015658A"/>
    <w:rsid w:val="00156714"/>
    <w:rsid w:val="00156BDB"/>
    <w:rsid w:val="00156CCF"/>
    <w:rsid w:val="00156CD3"/>
    <w:rsid w:val="00156DA0"/>
    <w:rsid w:val="00156E28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8"/>
    <w:rsid w:val="00157AEC"/>
    <w:rsid w:val="00157BF6"/>
    <w:rsid w:val="00157C12"/>
    <w:rsid w:val="00157CE6"/>
    <w:rsid w:val="00160129"/>
    <w:rsid w:val="00160191"/>
    <w:rsid w:val="00160951"/>
    <w:rsid w:val="00160BA7"/>
    <w:rsid w:val="00160DB7"/>
    <w:rsid w:val="00160FD3"/>
    <w:rsid w:val="00161140"/>
    <w:rsid w:val="001611BD"/>
    <w:rsid w:val="00161341"/>
    <w:rsid w:val="00161712"/>
    <w:rsid w:val="00161751"/>
    <w:rsid w:val="00161789"/>
    <w:rsid w:val="001617BE"/>
    <w:rsid w:val="001617F2"/>
    <w:rsid w:val="001618CB"/>
    <w:rsid w:val="0016192E"/>
    <w:rsid w:val="00161A5E"/>
    <w:rsid w:val="00161B4C"/>
    <w:rsid w:val="00161EB4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597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5B4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29D"/>
    <w:rsid w:val="00166381"/>
    <w:rsid w:val="00166495"/>
    <w:rsid w:val="0016696F"/>
    <w:rsid w:val="001672FF"/>
    <w:rsid w:val="00167351"/>
    <w:rsid w:val="001673D2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64"/>
    <w:rsid w:val="00170388"/>
    <w:rsid w:val="00170A6C"/>
    <w:rsid w:val="00170C3E"/>
    <w:rsid w:val="00170D0C"/>
    <w:rsid w:val="00170DC2"/>
    <w:rsid w:val="00170EB5"/>
    <w:rsid w:val="0017102A"/>
    <w:rsid w:val="0017148C"/>
    <w:rsid w:val="001715BF"/>
    <w:rsid w:val="0017188D"/>
    <w:rsid w:val="00171890"/>
    <w:rsid w:val="00171906"/>
    <w:rsid w:val="00171CD3"/>
    <w:rsid w:val="0017209B"/>
    <w:rsid w:val="001722AF"/>
    <w:rsid w:val="001722B4"/>
    <w:rsid w:val="00172419"/>
    <w:rsid w:val="00172499"/>
    <w:rsid w:val="00172511"/>
    <w:rsid w:val="00172788"/>
    <w:rsid w:val="0017283A"/>
    <w:rsid w:val="00172963"/>
    <w:rsid w:val="00172AC5"/>
    <w:rsid w:val="00172B13"/>
    <w:rsid w:val="00172EAF"/>
    <w:rsid w:val="0017316F"/>
    <w:rsid w:val="0017327B"/>
    <w:rsid w:val="001733C8"/>
    <w:rsid w:val="00173509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7"/>
    <w:rsid w:val="0017473C"/>
    <w:rsid w:val="0017474D"/>
    <w:rsid w:val="001747C3"/>
    <w:rsid w:val="00174CF7"/>
    <w:rsid w:val="00175239"/>
    <w:rsid w:val="001752EC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5F72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856"/>
    <w:rsid w:val="00177972"/>
    <w:rsid w:val="00177A3B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3A5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E7"/>
    <w:rsid w:val="00181F43"/>
    <w:rsid w:val="001821D5"/>
    <w:rsid w:val="0018222F"/>
    <w:rsid w:val="0018223E"/>
    <w:rsid w:val="001822C2"/>
    <w:rsid w:val="00182326"/>
    <w:rsid w:val="00182871"/>
    <w:rsid w:val="00182D67"/>
    <w:rsid w:val="00182F9C"/>
    <w:rsid w:val="0018310D"/>
    <w:rsid w:val="00183406"/>
    <w:rsid w:val="001838BB"/>
    <w:rsid w:val="00183A4A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26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B1"/>
    <w:rsid w:val="0018775E"/>
    <w:rsid w:val="0018784E"/>
    <w:rsid w:val="00187908"/>
    <w:rsid w:val="0018799E"/>
    <w:rsid w:val="00187C04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C74"/>
    <w:rsid w:val="00191D84"/>
    <w:rsid w:val="00191DB7"/>
    <w:rsid w:val="00192435"/>
    <w:rsid w:val="0019259B"/>
    <w:rsid w:val="0019287B"/>
    <w:rsid w:val="00192AA3"/>
    <w:rsid w:val="00192E30"/>
    <w:rsid w:val="00192E67"/>
    <w:rsid w:val="00192F95"/>
    <w:rsid w:val="00193474"/>
    <w:rsid w:val="001936AF"/>
    <w:rsid w:val="001937B5"/>
    <w:rsid w:val="00193862"/>
    <w:rsid w:val="00193AA1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48"/>
    <w:rsid w:val="00195E6A"/>
    <w:rsid w:val="00195ECF"/>
    <w:rsid w:val="00195F8E"/>
    <w:rsid w:val="00196540"/>
    <w:rsid w:val="00196565"/>
    <w:rsid w:val="0019682F"/>
    <w:rsid w:val="001968D8"/>
    <w:rsid w:val="00196ABB"/>
    <w:rsid w:val="00196B2D"/>
    <w:rsid w:val="00196B2E"/>
    <w:rsid w:val="00196B91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DDC"/>
    <w:rsid w:val="00197EB0"/>
    <w:rsid w:val="001A0040"/>
    <w:rsid w:val="001A0A27"/>
    <w:rsid w:val="001A0CB2"/>
    <w:rsid w:val="001A0F0E"/>
    <w:rsid w:val="001A129C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CAB"/>
    <w:rsid w:val="001A2D51"/>
    <w:rsid w:val="001A2ED0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5C6"/>
    <w:rsid w:val="001A4912"/>
    <w:rsid w:val="001A4AC7"/>
    <w:rsid w:val="001A4D64"/>
    <w:rsid w:val="001A4EAB"/>
    <w:rsid w:val="001A4EDF"/>
    <w:rsid w:val="001A4F01"/>
    <w:rsid w:val="001A4F60"/>
    <w:rsid w:val="001A5403"/>
    <w:rsid w:val="001A5AC1"/>
    <w:rsid w:val="001A5FEC"/>
    <w:rsid w:val="001A6156"/>
    <w:rsid w:val="001A6341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197"/>
    <w:rsid w:val="001A7354"/>
    <w:rsid w:val="001A741C"/>
    <w:rsid w:val="001A7503"/>
    <w:rsid w:val="001A761F"/>
    <w:rsid w:val="001A7636"/>
    <w:rsid w:val="001A77F2"/>
    <w:rsid w:val="001A7A7D"/>
    <w:rsid w:val="001A7C24"/>
    <w:rsid w:val="001A7D31"/>
    <w:rsid w:val="001A7E12"/>
    <w:rsid w:val="001A7F4D"/>
    <w:rsid w:val="001A7FE7"/>
    <w:rsid w:val="001B038D"/>
    <w:rsid w:val="001B03FD"/>
    <w:rsid w:val="001B0457"/>
    <w:rsid w:val="001B05C2"/>
    <w:rsid w:val="001B0669"/>
    <w:rsid w:val="001B0933"/>
    <w:rsid w:val="001B0981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0B"/>
    <w:rsid w:val="001B35CF"/>
    <w:rsid w:val="001B365B"/>
    <w:rsid w:val="001B37B0"/>
    <w:rsid w:val="001B3985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530"/>
    <w:rsid w:val="001B464E"/>
    <w:rsid w:val="001B474A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A31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B7E"/>
    <w:rsid w:val="001B6C2C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CAA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476"/>
    <w:rsid w:val="001C68B6"/>
    <w:rsid w:val="001C6913"/>
    <w:rsid w:val="001C69BC"/>
    <w:rsid w:val="001C6B2D"/>
    <w:rsid w:val="001C6C81"/>
    <w:rsid w:val="001C6CEB"/>
    <w:rsid w:val="001C6F6A"/>
    <w:rsid w:val="001C71B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539"/>
    <w:rsid w:val="001D08A9"/>
    <w:rsid w:val="001D08E6"/>
    <w:rsid w:val="001D0957"/>
    <w:rsid w:val="001D0DE3"/>
    <w:rsid w:val="001D0EB6"/>
    <w:rsid w:val="001D0F4F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6A6"/>
    <w:rsid w:val="001D2837"/>
    <w:rsid w:val="001D2B86"/>
    <w:rsid w:val="001D2F6D"/>
    <w:rsid w:val="001D31A1"/>
    <w:rsid w:val="001D321B"/>
    <w:rsid w:val="001D3255"/>
    <w:rsid w:val="001D3264"/>
    <w:rsid w:val="001D3332"/>
    <w:rsid w:val="001D3625"/>
    <w:rsid w:val="001D3833"/>
    <w:rsid w:val="001D388D"/>
    <w:rsid w:val="001D3D3C"/>
    <w:rsid w:val="001D3F8E"/>
    <w:rsid w:val="001D402B"/>
    <w:rsid w:val="001D47CC"/>
    <w:rsid w:val="001D4A32"/>
    <w:rsid w:val="001D4BFC"/>
    <w:rsid w:val="001D540A"/>
    <w:rsid w:val="001D54C1"/>
    <w:rsid w:val="001D5603"/>
    <w:rsid w:val="001D564C"/>
    <w:rsid w:val="001D5908"/>
    <w:rsid w:val="001D5932"/>
    <w:rsid w:val="001D5951"/>
    <w:rsid w:val="001D59AD"/>
    <w:rsid w:val="001D5D35"/>
    <w:rsid w:val="001D5D99"/>
    <w:rsid w:val="001D5F64"/>
    <w:rsid w:val="001D6694"/>
    <w:rsid w:val="001D6BCD"/>
    <w:rsid w:val="001D6CF4"/>
    <w:rsid w:val="001D6D09"/>
    <w:rsid w:val="001D6DC6"/>
    <w:rsid w:val="001D713F"/>
    <w:rsid w:val="001D7367"/>
    <w:rsid w:val="001D7401"/>
    <w:rsid w:val="001D7566"/>
    <w:rsid w:val="001D7613"/>
    <w:rsid w:val="001D769E"/>
    <w:rsid w:val="001D76B4"/>
    <w:rsid w:val="001D78FC"/>
    <w:rsid w:val="001D79ED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670"/>
    <w:rsid w:val="001E0B81"/>
    <w:rsid w:val="001E0CC4"/>
    <w:rsid w:val="001E0CE4"/>
    <w:rsid w:val="001E0F12"/>
    <w:rsid w:val="001E0F47"/>
    <w:rsid w:val="001E0FF0"/>
    <w:rsid w:val="001E106B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1E8D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419B"/>
    <w:rsid w:val="001E4253"/>
    <w:rsid w:val="001E4C18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453"/>
    <w:rsid w:val="001E6546"/>
    <w:rsid w:val="001E6A82"/>
    <w:rsid w:val="001E6B14"/>
    <w:rsid w:val="001E6CAC"/>
    <w:rsid w:val="001E6D17"/>
    <w:rsid w:val="001E6D61"/>
    <w:rsid w:val="001E6D66"/>
    <w:rsid w:val="001E7640"/>
    <w:rsid w:val="001E7D26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74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A9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33B1"/>
    <w:rsid w:val="001F34B8"/>
    <w:rsid w:val="001F38A5"/>
    <w:rsid w:val="001F392A"/>
    <w:rsid w:val="001F3D6E"/>
    <w:rsid w:val="001F3E15"/>
    <w:rsid w:val="001F4056"/>
    <w:rsid w:val="001F424C"/>
    <w:rsid w:val="001F4352"/>
    <w:rsid w:val="001F4781"/>
    <w:rsid w:val="001F4783"/>
    <w:rsid w:val="001F4AC6"/>
    <w:rsid w:val="001F5508"/>
    <w:rsid w:val="001F550F"/>
    <w:rsid w:val="001F568E"/>
    <w:rsid w:val="001F5833"/>
    <w:rsid w:val="001F58C3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1F6"/>
    <w:rsid w:val="001F72AE"/>
    <w:rsid w:val="001F7697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3AD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4C1"/>
    <w:rsid w:val="0020457D"/>
    <w:rsid w:val="00204D7A"/>
    <w:rsid w:val="00204DAE"/>
    <w:rsid w:val="0020550E"/>
    <w:rsid w:val="00205770"/>
    <w:rsid w:val="002057F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74"/>
    <w:rsid w:val="002077AD"/>
    <w:rsid w:val="002077B8"/>
    <w:rsid w:val="00207852"/>
    <w:rsid w:val="00207A7C"/>
    <w:rsid w:val="00207AA9"/>
    <w:rsid w:val="00210061"/>
    <w:rsid w:val="00210082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E85"/>
    <w:rsid w:val="00212F23"/>
    <w:rsid w:val="0021304B"/>
    <w:rsid w:val="00213094"/>
    <w:rsid w:val="0021310D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8DA"/>
    <w:rsid w:val="002149F5"/>
    <w:rsid w:val="00214E46"/>
    <w:rsid w:val="00214EDA"/>
    <w:rsid w:val="0021504A"/>
    <w:rsid w:val="00215113"/>
    <w:rsid w:val="0021512E"/>
    <w:rsid w:val="00215238"/>
    <w:rsid w:val="0021537E"/>
    <w:rsid w:val="00215409"/>
    <w:rsid w:val="00215513"/>
    <w:rsid w:val="002156B0"/>
    <w:rsid w:val="00215892"/>
    <w:rsid w:val="002159CB"/>
    <w:rsid w:val="00215AF7"/>
    <w:rsid w:val="00215B4F"/>
    <w:rsid w:val="00215BD5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C11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11A0"/>
    <w:rsid w:val="00221318"/>
    <w:rsid w:val="002213CB"/>
    <w:rsid w:val="0022146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4BF"/>
    <w:rsid w:val="002256C9"/>
    <w:rsid w:val="00225AC4"/>
    <w:rsid w:val="00225AE9"/>
    <w:rsid w:val="00225CA7"/>
    <w:rsid w:val="00225D91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706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BE5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26E"/>
    <w:rsid w:val="0023427B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19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E49"/>
    <w:rsid w:val="00236F0E"/>
    <w:rsid w:val="00236F2D"/>
    <w:rsid w:val="00236FAF"/>
    <w:rsid w:val="00237248"/>
    <w:rsid w:val="0023766D"/>
    <w:rsid w:val="002376C7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64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2E"/>
    <w:rsid w:val="00241E54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14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81A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0B88"/>
    <w:rsid w:val="002514BB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9F6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04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55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7D0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60D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03A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730"/>
    <w:rsid w:val="00266801"/>
    <w:rsid w:val="002668E9"/>
    <w:rsid w:val="002669F2"/>
    <w:rsid w:val="00266AB2"/>
    <w:rsid w:val="00266AF3"/>
    <w:rsid w:val="00266E2A"/>
    <w:rsid w:val="00266FAB"/>
    <w:rsid w:val="00266FEA"/>
    <w:rsid w:val="00266FF6"/>
    <w:rsid w:val="002670A6"/>
    <w:rsid w:val="002670E0"/>
    <w:rsid w:val="00267139"/>
    <w:rsid w:val="00267599"/>
    <w:rsid w:val="002677F3"/>
    <w:rsid w:val="00267886"/>
    <w:rsid w:val="00267CA2"/>
    <w:rsid w:val="00267E6E"/>
    <w:rsid w:val="00267E87"/>
    <w:rsid w:val="00267EA0"/>
    <w:rsid w:val="00267FD1"/>
    <w:rsid w:val="00267FE4"/>
    <w:rsid w:val="00270012"/>
    <w:rsid w:val="002701D5"/>
    <w:rsid w:val="002706E1"/>
    <w:rsid w:val="0027087C"/>
    <w:rsid w:val="002708B8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E31"/>
    <w:rsid w:val="00271F02"/>
    <w:rsid w:val="00272549"/>
    <w:rsid w:val="00272933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37A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3E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B39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B57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7CC"/>
    <w:rsid w:val="00291E58"/>
    <w:rsid w:val="00291F3A"/>
    <w:rsid w:val="0029219E"/>
    <w:rsid w:val="002923B6"/>
    <w:rsid w:val="002925E3"/>
    <w:rsid w:val="0029260A"/>
    <w:rsid w:val="0029284C"/>
    <w:rsid w:val="002928E5"/>
    <w:rsid w:val="00292B86"/>
    <w:rsid w:val="00292BCE"/>
    <w:rsid w:val="00292C3F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CA2"/>
    <w:rsid w:val="002A0DDA"/>
    <w:rsid w:val="002A0F55"/>
    <w:rsid w:val="002A1038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4E1"/>
    <w:rsid w:val="002A351B"/>
    <w:rsid w:val="002A379F"/>
    <w:rsid w:val="002A38DB"/>
    <w:rsid w:val="002A3E96"/>
    <w:rsid w:val="002A3ED9"/>
    <w:rsid w:val="002A4039"/>
    <w:rsid w:val="002A4267"/>
    <w:rsid w:val="002A440F"/>
    <w:rsid w:val="002A4463"/>
    <w:rsid w:val="002A447F"/>
    <w:rsid w:val="002A4561"/>
    <w:rsid w:val="002A4795"/>
    <w:rsid w:val="002A47F8"/>
    <w:rsid w:val="002A4D79"/>
    <w:rsid w:val="002A5020"/>
    <w:rsid w:val="002A52F3"/>
    <w:rsid w:val="002A5488"/>
    <w:rsid w:val="002A560C"/>
    <w:rsid w:val="002A565B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0AC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0F6"/>
    <w:rsid w:val="002B02DA"/>
    <w:rsid w:val="002B02FC"/>
    <w:rsid w:val="002B0316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365"/>
    <w:rsid w:val="002B14C9"/>
    <w:rsid w:val="002B1611"/>
    <w:rsid w:val="002B17CE"/>
    <w:rsid w:val="002B1867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720"/>
    <w:rsid w:val="002B4834"/>
    <w:rsid w:val="002B48DF"/>
    <w:rsid w:val="002B4A57"/>
    <w:rsid w:val="002B4D84"/>
    <w:rsid w:val="002B551D"/>
    <w:rsid w:val="002B5729"/>
    <w:rsid w:val="002B580B"/>
    <w:rsid w:val="002B5967"/>
    <w:rsid w:val="002B5CA4"/>
    <w:rsid w:val="002B5E6D"/>
    <w:rsid w:val="002B6141"/>
    <w:rsid w:val="002B6374"/>
    <w:rsid w:val="002B6464"/>
    <w:rsid w:val="002B674C"/>
    <w:rsid w:val="002B6875"/>
    <w:rsid w:val="002B69B2"/>
    <w:rsid w:val="002B6A08"/>
    <w:rsid w:val="002B6B0D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B3D"/>
    <w:rsid w:val="002C1B78"/>
    <w:rsid w:val="002C1DCB"/>
    <w:rsid w:val="002C1EA7"/>
    <w:rsid w:val="002C1F58"/>
    <w:rsid w:val="002C1FD0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BFB"/>
    <w:rsid w:val="002C5C2B"/>
    <w:rsid w:val="002C5C6E"/>
    <w:rsid w:val="002C5C7A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1FA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278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BC4"/>
    <w:rsid w:val="002D2C50"/>
    <w:rsid w:val="002D2E5B"/>
    <w:rsid w:val="002D2F8D"/>
    <w:rsid w:val="002D3085"/>
    <w:rsid w:val="002D30C6"/>
    <w:rsid w:val="002D30F6"/>
    <w:rsid w:val="002D3109"/>
    <w:rsid w:val="002D321B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19A"/>
    <w:rsid w:val="002D52B3"/>
    <w:rsid w:val="002D5488"/>
    <w:rsid w:val="002D55CB"/>
    <w:rsid w:val="002D588D"/>
    <w:rsid w:val="002D5AB4"/>
    <w:rsid w:val="002D5C5D"/>
    <w:rsid w:val="002D5C8C"/>
    <w:rsid w:val="002D5E05"/>
    <w:rsid w:val="002D6133"/>
    <w:rsid w:val="002D6428"/>
    <w:rsid w:val="002D6691"/>
    <w:rsid w:val="002D681B"/>
    <w:rsid w:val="002D6AFD"/>
    <w:rsid w:val="002D6F67"/>
    <w:rsid w:val="002D6FB0"/>
    <w:rsid w:val="002D7084"/>
    <w:rsid w:val="002D7292"/>
    <w:rsid w:val="002D736D"/>
    <w:rsid w:val="002D7384"/>
    <w:rsid w:val="002D7651"/>
    <w:rsid w:val="002D7740"/>
    <w:rsid w:val="002D7754"/>
    <w:rsid w:val="002D786B"/>
    <w:rsid w:val="002D7C28"/>
    <w:rsid w:val="002D7CAE"/>
    <w:rsid w:val="002D7D2F"/>
    <w:rsid w:val="002D7FA1"/>
    <w:rsid w:val="002D7FB7"/>
    <w:rsid w:val="002E0162"/>
    <w:rsid w:val="002E033B"/>
    <w:rsid w:val="002E0355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38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7CA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74"/>
    <w:rsid w:val="002E4694"/>
    <w:rsid w:val="002E470B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6C"/>
    <w:rsid w:val="002E66E8"/>
    <w:rsid w:val="002E670A"/>
    <w:rsid w:val="002E691B"/>
    <w:rsid w:val="002E6A2B"/>
    <w:rsid w:val="002E6AA8"/>
    <w:rsid w:val="002E6CD8"/>
    <w:rsid w:val="002E6E07"/>
    <w:rsid w:val="002E6E2B"/>
    <w:rsid w:val="002E7075"/>
    <w:rsid w:val="002E70AC"/>
    <w:rsid w:val="002E7450"/>
    <w:rsid w:val="002E7C4C"/>
    <w:rsid w:val="002E7D92"/>
    <w:rsid w:val="002F004E"/>
    <w:rsid w:val="002F0669"/>
    <w:rsid w:val="002F09F2"/>
    <w:rsid w:val="002F0A1F"/>
    <w:rsid w:val="002F0B9F"/>
    <w:rsid w:val="002F0DAB"/>
    <w:rsid w:val="002F0DFD"/>
    <w:rsid w:val="002F0EA7"/>
    <w:rsid w:val="002F0EE7"/>
    <w:rsid w:val="002F12B4"/>
    <w:rsid w:val="002F13E5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E2C"/>
    <w:rsid w:val="002F30B2"/>
    <w:rsid w:val="002F32EE"/>
    <w:rsid w:val="002F3398"/>
    <w:rsid w:val="002F373B"/>
    <w:rsid w:val="002F38B3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CB"/>
    <w:rsid w:val="002F4E28"/>
    <w:rsid w:val="002F500F"/>
    <w:rsid w:val="002F5207"/>
    <w:rsid w:val="002F53BB"/>
    <w:rsid w:val="002F5436"/>
    <w:rsid w:val="002F545B"/>
    <w:rsid w:val="002F5626"/>
    <w:rsid w:val="002F5780"/>
    <w:rsid w:val="002F59E7"/>
    <w:rsid w:val="002F5C8B"/>
    <w:rsid w:val="002F5DDC"/>
    <w:rsid w:val="002F6148"/>
    <w:rsid w:val="002F62A6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965"/>
    <w:rsid w:val="00300A58"/>
    <w:rsid w:val="00300DA1"/>
    <w:rsid w:val="00300E04"/>
    <w:rsid w:val="00300FD3"/>
    <w:rsid w:val="00300FDA"/>
    <w:rsid w:val="003013DF"/>
    <w:rsid w:val="003016DF"/>
    <w:rsid w:val="0030195D"/>
    <w:rsid w:val="00301B7C"/>
    <w:rsid w:val="00301BA3"/>
    <w:rsid w:val="00301C45"/>
    <w:rsid w:val="00301C87"/>
    <w:rsid w:val="00301F73"/>
    <w:rsid w:val="003020C7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5A"/>
    <w:rsid w:val="003045DB"/>
    <w:rsid w:val="00304887"/>
    <w:rsid w:val="0030490B"/>
    <w:rsid w:val="00304A13"/>
    <w:rsid w:val="00304B72"/>
    <w:rsid w:val="00304C33"/>
    <w:rsid w:val="00304CBB"/>
    <w:rsid w:val="00304D2A"/>
    <w:rsid w:val="00304F0D"/>
    <w:rsid w:val="003050A0"/>
    <w:rsid w:val="003051F3"/>
    <w:rsid w:val="003058C1"/>
    <w:rsid w:val="003058C8"/>
    <w:rsid w:val="00305B63"/>
    <w:rsid w:val="00305DAA"/>
    <w:rsid w:val="00305DE2"/>
    <w:rsid w:val="00306128"/>
    <w:rsid w:val="0030619E"/>
    <w:rsid w:val="00306206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383"/>
    <w:rsid w:val="0031082F"/>
    <w:rsid w:val="0031098F"/>
    <w:rsid w:val="003109C1"/>
    <w:rsid w:val="00310B41"/>
    <w:rsid w:val="00310B5E"/>
    <w:rsid w:val="00310CA5"/>
    <w:rsid w:val="00310D95"/>
    <w:rsid w:val="0031107D"/>
    <w:rsid w:val="0031156B"/>
    <w:rsid w:val="003115AF"/>
    <w:rsid w:val="00311886"/>
    <w:rsid w:val="00311B0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40EB"/>
    <w:rsid w:val="00314113"/>
    <w:rsid w:val="003141B4"/>
    <w:rsid w:val="003146BE"/>
    <w:rsid w:val="0031484C"/>
    <w:rsid w:val="00314A2B"/>
    <w:rsid w:val="00314A8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942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FB9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800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B92"/>
    <w:rsid w:val="00324CC9"/>
    <w:rsid w:val="00324E94"/>
    <w:rsid w:val="00324EF1"/>
    <w:rsid w:val="00324F1D"/>
    <w:rsid w:val="00325002"/>
    <w:rsid w:val="003251F1"/>
    <w:rsid w:val="0032531A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08F"/>
    <w:rsid w:val="003275AD"/>
    <w:rsid w:val="0032765F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BD3"/>
    <w:rsid w:val="00333D78"/>
    <w:rsid w:val="00333FA2"/>
    <w:rsid w:val="00333FB6"/>
    <w:rsid w:val="00334360"/>
    <w:rsid w:val="003343FF"/>
    <w:rsid w:val="0033440E"/>
    <w:rsid w:val="003346A5"/>
    <w:rsid w:val="003346C9"/>
    <w:rsid w:val="003351CD"/>
    <w:rsid w:val="0033540D"/>
    <w:rsid w:val="003354B0"/>
    <w:rsid w:val="0033595E"/>
    <w:rsid w:val="00335AA6"/>
    <w:rsid w:val="00335BAE"/>
    <w:rsid w:val="00335F0F"/>
    <w:rsid w:val="00335F12"/>
    <w:rsid w:val="00335F4D"/>
    <w:rsid w:val="00335F61"/>
    <w:rsid w:val="00335FD2"/>
    <w:rsid w:val="0033634B"/>
    <w:rsid w:val="00336386"/>
    <w:rsid w:val="003365AD"/>
    <w:rsid w:val="0033666D"/>
    <w:rsid w:val="0033683B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D9E"/>
    <w:rsid w:val="00340E57"/>
    <w:rsid w:val="00340F3A"/>
    <w:rsid w:val="0034145B"/>
    <w:rsid w:val="003414A8"/>
    <w:rsid w:val="00341949"/>
    <w:rsid w:val="00341954"/>
    <w:rsid w:val="003419B6"/>
    <w:rsid w:val="0034200B"/>
    <w:rsid w:val="003423C5"/>
    <w:rsid w:val="0034248D"/>
    <w:rsid w:val="003426CD"/>
    <w:rsid w:val="00342745"/>
    <w:rsid w:val="00342872"/>
    <w:rsid w:val="00342F8E"/>
    <w:rsid w:val="00343007"/>
    <w:rsid w:val="003430DD"/>
    <w:rsid w:val="003431FA"/>
    <w:rsid w:val="0034345F"/>
    <w:rsid w:val="00343740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A8C"/>
    <w:rsid w:val="00345D9D"/>
    <w:rsid w:val="00345F58"/>
    <w:rsid w:val="00345FC9"/>
    <w:rsid w:val="00346028"/>
    <w:rsid w:val="00346236"/>
    <w:rsid w:val="0034625F"/>
    <w:rsid w:val="003462C3"/>
    <w:rsid w:val="003462CE"/>
    <w:rsid w:val="003463C0"/>
    <w:rsid w:val="0034641B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47CF1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EBE"/>
    <w:rsid w:val="0035132E"/>
    <w:rsid w:val="003513E1"/>
    <w:rsid w:val="0035152E"/>
    <w:rsid w:val="003515EA"/>
    <w:rsid w:val="003516F5"/>
    <w:rsid w:val="00351783"/>
    <w:rsid w:val="00351862"/>
    <w:rsid w:val="00351877"/>
    <w:rsid w:val="00351998"/>
    <w:rsid w:val="00351A0C"/>
    <w:rsid w:val="00351A1D"/>
    <w:rsid w:val="00351AE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64F"/>
    <w:rsid w:val="00353734"/>
    <w:rsid w:val="003537B1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55C"/>
    <w:rsid w:val="00356691"/>
    <w:rsid w:val="00356990"/>
    <w:rsid w:val="00356B84"/>
    <w:rsid w:val="00356D3D"/>
    <w:rsid w:val="00356FC7"/>
    <w:rsid w:val="003572C3"/>
    <w:rsid w:val="003575FD"/>
    <w:rsid w:val="00357797"/>
    <w:rsid w:val="00357864"/>
    <w:rsid w:val="0036004C"/>
    <w:rsid w:val="00360481"/>
    <w:rsid w:val="00360526"/>
    <w:rsid w:val="00360727"/>
    <w:rsid w:val="003608C4"/>
    <w:rsid w:val="00360AE5"/>
    <w:rsid w:val="00360B1E"/>
    <w:rsid w:val="003610E5"/>
    <w:rsid w:val="0036135A"/>
    <w:rsid w:val="00361475"/>
    <w:rsid w:val="00361555"/>
    <w:rsid w:val="00361677"/>
    <w:rsid w:val="00361797"/>
    <w:rsid w:val="00362640"/>
    <w:rsid w:val="0036268E"/>
    <w:rsid w:val="00362B64"/>
    <w:rsid w:val="00362CC4"/>
    <w:rsid w:val="00363011"/>
    <w:rsid w:val="0036308A"/>
    <w:rsid w:val="003631A2"/>
    <w:rsid w:val="003632CC"/>
    <w:rsid w:val="003632F5"/>
    <w:rsid w:val="00363515"/>
    <w:rsid w:val="003637DE"/>
    <w:rsid w:val="003638A2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9F6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BFC"/>
    <w:rsid w:val="00366C83"/>
    <w:rsid w:val="00366D34"/>
    <w:rsid w:val="00366EBD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944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74F"/>
    <w:rsid w:val="0037285A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688"/>
    <w:rsid w:val="00374704"/>
    <w:rsid w:val="00374775"/>
    <w:rsid w:val="003747C7"/>
    <w:rsid w:val="00374880"/>
    <w:rsid w:val="0037496D"/>
    <w:rsid w:val="00374B36"/>
    <w:rsid w:val="00374E9A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35"/>
    <w:rsid w:val="00375E76"/>
    <w:rsid w:val="00375E94"/>
    <w:rsid w:val="00375F1F"/>
    <w:rsid w:val="00376185"/>
    <w:rsid w:val="00376350"/>
    <w:rsid w:val="003765B8"/>
    <w:rsid w:val="00376939"/>
    <w:rsid w:val="00376B44"/>
    <w:rsid w:val="00376B4B"/>
    <w:rsid w:val="00376CA6"/>
    <w:rsid w:val="00376CB5"/>
    <w:rsid w:val="00376F5E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D87"/>
    <w:rsid w:val="00380EE5"/>
    <w:rsid w:val="00380F19"/>
    <w:rsid w:val="0038113C"/>
    <w:rsid w:val="00381147"/>
    <w:rsid w:val="00381453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85A"/>
    <w:rsid w:val="00382D1E"/>
    <w:rsid w:val="00382D22"/>
    <w:rsid w:val="00383333"/>
    <w:rsid w:val="003834A6"/>
    <w:rsid w:val="0038390B"/>
    <w:rsid w:val="00383B88"/>
    <w:rsid w:val="0038429B"/>
    <w:rsid w:val="00384389"/>
    <w:rsid w:val="003845E6"/>
    <w:rsid w:val="00384664"/>
    <w:rsid w:val="0038473B"/>
    <w:rsid w:val="003847F6"/>
    <w:rsid w:val="00384DEB"/>
    <w:rsid w:val="00385070"/>
    <w:rsid w:val="003850EA"/>
    <w:rsid w:val="00385438"/>
    <w:rsid w:val="0038562C"/>
    <w:rsid w:val="00385CFC"/>
    <w:rsid w:val="00385D5C"/>
    <w:rsid w:val="00385E3D"/>
    <w:rsid w:val="00386130"/>
    <w:rsid w:val="003862DF"/>
    <w:rsid w:val="0038635E"/>
    <w:rsid w:val="0038675A"/>
    <w:rsid w:val="00386997"/>
    <w:rsid w:val="00386B2D"/>
    <w:rsid w:val="00386C16"/>
    <w:rsid w:val="00386C22"/>
    <w:rsid w:val="00386C48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EFC"/>
    <w:rsid w:val="00390F61"/>
    <w:rsid w:val="00391167"/>
    <w:rsid w:val="00391191"/>
    <w:rsid w:val="00391250"/>
    <w:rsid w:val="003913E2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182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058"/>
    <w:rsid w:val="003962D9"/>
    <w:rsid w:val="003969DE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4EF"/>
    <w:rsid w:val="003A153A"/>
    <w:rsid w:val="003A1559"/>
    <w:rsid w:val="003A173E"/>
    <w:rsid w:val="003A1968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41C7"/>
    <w:rsid w:val="003A43C8"/>
    <w:rsid w:val="003A445D"/>
    <w:rsid w:val="003A44BB"/>
    <w:rsid w:val="003A4578"/>
    <w:rsid w:val="003A45D5"/>
    <w:rsid w:val="003A4646"/>
    <w:rsid w:val="003A4876"/>
    <w:rsid w:val="003A4C58"/>
    <w:rsid w:val="003A4EEB"/>
    <w:rsid w:val="003A55A7"/>
    <w:rsid w:val="003A57D1"/>
    <w:rsid w:val="003A581F"/>
    <w:rsid w:val="003A5BFA"/>
    <w:rsid w:val="003A5FD8"/>
    <w:rsid w:val="003A6044"/>
    <w:rsid w:val="003A61D2"/>
    <w:rsid w:val="003A63BD"/>
    <w:rsid w:val="003A63C6"/>
    <w:rsid w:val="003A640C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576"/>
    <w:rsid w:val="003A76FF"/>
    <w:rsid w:val="003A7775"/>
    <w:rsid w:val="003A7A36"/>
    <w:rsid w:val="003A7A81"/>
    <w:rsid w:val="003A7C2F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6EE"/>
    <w:rsid w:val="003B48E8"/>
    <w:rsid w:val="003B4A12"/>
    <w:rsid w:val="003B4D0D"/>
    <w:rsid w:val="003B4E67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D3D"/>
    <w:rsid w:val="003B5FFB"/>
    <w:rsid w:val="003B621C"/>
    <w:rsid w:val="003B62FC"/>
    <w:rsid w:val="003B6356"/>
    <w:rsid w:val="003B661D"/>
    <w:rsid w:val="003B67C5"/>
    <w:rsid w:val="003B68D9"/>
    <w:rsid w:val="003B6BBA"/>
    <w:rsid w:val="003B6C8F"/>
    <w:rsid w:val="003B6EC0"/>
    <w:rsid w:val="003B6FB5"/>
    <w:rsid w:val="003B7078"/>
    <w:rsid w:val="003B7448"/>
    <w:rsid w:val="003B7559"/>
    <w:rsid w:val="003B7785"/>
    <w:rsid w:val="003B78FE"/>
    <w:rsid w:val="003B79CF"/>
    <w:rsid w:val="003B7C69"/>
    <w:rsid w:val="003B7C6E"/>
    <w:rsid w:val="003B7D39"/>
    <w:rsid w:val="003B7E9C"/>
    <w:rsid w:val="003B7F25"/>
    <w:rsid w:val="003C0060"/>
    <w:rsid w:val="003C006F"/>
    <w:rsid w:val="003C0243"/>
    <w:rsid w:val="003C0768"/>
    <w:rsid w:val="003C0D59"/>
    <w:rsid w:val="003C0D76"/>
    <w:rsid w:val="003C0EA1"/>
    <w:rsid w:val="003C1759"/>
    <w:rsid w:val="003C1900"/>
    <w:rsid w:val="003C1B74"/>
    <w:rsid w:val="003C1B7E"/>
    <w:rsid w:val="003C1C04"/>
    <w:rsid w:val="003C205D"/>
    <w:rsid w:val="003C20B1"/>
    <w:rsid w:val="003C21FD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5C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C7E5D"/>
    <w:rsid w:val="003D0192"/>
    <w:rsid w:val="003D01E2"/>
    <w:rsid w:val="003D0597"/>
    <w:rsid w:val="003D08E1"/>
    <w:rsid w:val="003D0986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A88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B6E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839"/>
    <w:rsid w:val="003D6957"/>
    <w:rsid w:val="003D6A4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A5F"/>
    <w:rsid w:val="003E1B51"/>
    <w:rsid w:val="003E1E29"/>
    <w:rsid w:val="003E1ECF"/>
    <w:rsid w:val="003E1FB5"/>
    <w:rsid w:val="003E20BF"/>
    <w:rsid w:val="003E20DC"/>
    <w:rsid w:val="003E25C8"/>
    <w:rsid w:val="003E26BC"/>
    <w:rsid w:val="003E298E"/>
    <w:rsid w:val="003E2BEB"/>
    <w:rsid w:val="003E2C4B"/>
    <w:rsid w:val="003E2DA6"/>
    <w:rsid w:val="003E2E97"/>
    <w:rsid w:val="003E2EDB"/>
    <w:rsid w:val="003E2F6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415"/>
    <w:rsid w:val="003E4A5B"/>
    <w:rsid w:val="003E4A94"/>
    <w:rsid w:val="003E4BAF"/>
    <w:rsid w:val="003E4C61"/>
    <w:rsid w:val="003E4C90"/>
    <w:rsid w:val="003E4F6E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1D"/>
    <w:rsid w:val="003E71E5"/>
    <w:rsid w:val="003E7455"/>
    <w:rsid w:val="003E749E"/>
    <w:rsid w:val="003E75D0"/>
    <w:rsid w:val="003E75D6"/>
    <w:rsid w:val="003E771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0"/>
    <w:rsid w:val="003F1D71"/>
    <w:rsid w:val="003F1E31"/>
    <w:rsid w:val="003F1E60"/>
    <w:rsid w:val="003F2371"/>
    <w:rsid w:val="003F238E"/>
    <w:rsid w:val="003F2691"/>
    <w:rsid w:val="003F2924"/>
    <w:rsid w:val="003F299C"/>
    <w:rsid w:val="003F2A01"/>
    <w:rsid w:val="003F2A5C"/>
    <w:rsid w:val="003F2C9B"/>
    <w:rsid w:val="003F2DC4"/>
    <w:rsid w:val="003F2E99"/>
    <w:rsid w:val="003F30DE"/>
    <w:rsid w:val="003F3242"/>
    <w:rsid w:val="003F325F"/>
    <w:rsid w:val="003F32C7"/>
    <w:rsid w:val="003F34D8"/>
    <w:rsid w:val="003F3B72"/>
    <w:rsid w:val="003F3DD0"/>
    <w:rsid w:val="003F4045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BB"/>
    <w:rsid w:val="003F58B5"/>
    <w:rsid w:val="003F59DD"/>
    <w:rsid w:val="003F5B04"/>
    <w:rsid w:val="003F67BE"/>
    <w:rsid w:val="003F691B"/>
    <w:rsid w:val="003F69AA"/>
    <w:rsid w:val="003F6A43"/>
    <w:rsid w:val="003F6C34"/>
    <w:rsid w:val="003F6D03"/>
    <w:rsid w:val="003F6E65"/>
    <w:rsid w:val="003F6EED"/>
    <w:rsid w:val="003F6F6B"/>
    <w:rsid w:val="003F6FFC"/>
    <w:rsid w:val="003F7110"/>
    <w:rsid w:val="003F7140"/>
    <w:rsid w:val="003F7598"/>
    <w:rsid w:val="003F76DE"/>
    <w:rsid w:val="003F77E8"/>
    <w:rsid w:val="003F7964"/>
    <w:rsid w:val="003F7BF4"/>
    <w:rsid w:val="003F7C5A"/>
    <w:rsid w:val="003F7CD5"/>
    <w:rsid w:val="003F7FB1"/>
    <w:rsid w:val="0040015E"/>
    <w:rsid w:val="00400474"/>
    <w:rsid w:val="0040071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10D"/>
    <w:rsid w:val="0040133C"/>
    <w:rsid w:val="0040134C"/>
    <w:rsid w:val="00401478"/>
    <w:rsid w:val="00401486"/>
    <w:rsid w:val="00401613"/>
    <w:rsid w:val="00401777"/>
    <w:rsid w:val="00401C27"/>
    <w:rsid w:val="00401D17"/>
    <w:rsid w:val="00401D75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273"/>
    <w:rsid w:val="004033CD"/>
    <w:rsid w:val="004033D4"/>
    <w:rsid w:val="0040373F"/>
    <w:rsid w:val="00403760"/>
    <w:rsid w:val="004038D9"/>
    <w:rsid w:val="00403993"/>
    <w:rsid w:val="00403C7E"/>
    <w:rsid w:val="00403D44"/>
    <w:rsid w:val="00403DE8"/>
    <w:rsid w:val="00404053"/>
    <w:rsid w:val="0040442D"/>
    <w:rsid w:val="0040448C"/>
    <w:rsid w:val="00404750"/>
    <w:rsid w:val="00404B6C"/>
    <w:rsid w:val="00404CB2"/>
    <w:rsid w:val="00404E44"/>
    <w:rsid w:val="00405038"/>
    <w:rsid w:val="004051EB"/>
    <w:rsid w:val="0040544E"/>
    <w:rsid w:val="00405614"/>
    <w:rsid w:val="00405881"/>
    <w:rsid w:val="004058C5"/>
    <w:rsid w:val="0040596D"/>
    <w:rsid w:val="00405B93"/>
    <w:rsid w:val="00405BDF"/>
    <w:rsid w:val="00405F1D"/>
    <w:rsid w:val="00405FB0"/>
    <w:rsid w:val="004060B1"/>
    <w:rsid w:val="004061CF"/>
    <w:rsid w:val="0040623C"/>
    <w:rsid w:val="0040660A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99B"/>
    <w:rsid w:val="00410A0E"/>
    <w:rsid w:val="00410B94"/>
    <w:rsid w:val="00410BC3"/>
    <w:rsid w:val="00410C12"/>
    <w:rsid w:val="00410CB3"/>
    <w:rsid w:val="00410E26"/>
    <w:rsid w:val="00410ED9"/>
    <w:rsid w:val="00410F2C"/>
    <w:rsid w:val="004111CD"/>
    <w:rsid w:val="004113C0"/>
    <w:rsid w:val="004113D6"/>
    <w:rsid w:val="004119F3"/>
    <w:rsid w:val="00411A9E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979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16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6E9A"/>
    <w:rsid w:val="00417708"/>
    <w:rsid w:val="00417C35"/>
    <w:rsid w:val="00417D2B"/>
    <w:rsid w:val="00417DF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87D"/>
    <w:rsid w:val="00421B5C"/>
    <w:rsid w:val="00421C7A"/>
    <w:rsid w:val="00421D58"/>
    <w:rsid w:val="00422156"/>
    <w:rsid w:val="00422365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AE4"/>
    <w:rsid w:val="00423BF0"/>
    <w:rsid w:val="00423E0A"/>
    <w:rsid w:val="00423F4D"/>
    <w:rsid w:val="00423FEF"/>
    <w:rsid w:val="00424403"/>
    <w:rsid w:val="00424470"/>
    <w:rsid w:val="00424634"/>
    <w:rsid w:val="00424AF1"/>
    <w:rsid w:val="00424B96"/>
    <w:rsid w:val="004250A0"/>
    <w:rsid w:val="004257F6"/>
    <w:rsid w:val="00425A6A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6D7E"/>
    <w:rsid w:val="0042718E"/>
    <w:rsid w:val="00427235"/>
    <w:rsid w:val="0042736F"/>
    <w:rsid w:val="004273F7"/>
    <w:rsid w:val="004275FC"/>
    <w:rsid w:val="0042789C"/>
    <w:rsid w:val="00427922"/>
    <w:rsid w:val="00427DB5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550"/>
    <w:rsid w:val="00433752"/>
    <w:rsid w:val="004339A9"/>
    <w:rsid w:val="004339C4"/>
    <w:rsid w:val="00433D04"/>
    <w:rsid w:val="00433E0A"/>
    <w:rsid w:val="004342E4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57A"/>
    <w:rsid w:val="0043660F"/>
    <w:rsid w:val="00436AEB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A1"/>
    <w:rsid w:val="00437FDB"/>
    <w:rsid w:val="004401D3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96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56CF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A62"/>
    <w:rsid w:val="00450B24"/>
    <w:rsid w:val="00450DE2"/>
    <w:rsid w:val="00451124"/>
    <w:rsid w:val="0045133B"/>
    <w:rsid w:val="00451476"/>
    <w:rsid w:val="004518D8"/>
    <w:rsid w:val="004519E2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7BC"/>
    <w:rsid w:val="00454829"/>
    <w:rsid w:val="004549B5"/>
    <w:rsid w:val="00454D13"/>
    <w:rsid w:val="00454ED9"/>
    <w:rsid w:val="004550BD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B9"/>
    <w:rsid w:val="00456B54"/>
    <w:rsid w:val="00456BE0"/>
    <w:rsid w:val="00456CFD"/>
    <w:rsid w:val="00456EE4"/>
    <w:rsid w:val="00457094"/>
    <w:rsid w:val="004570DB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03A"/>
    <w:rsid w:val="004604AB"/>
    <w:rsid w:val="00460516"/>
    <w:rsid w:val="0046066F"/>
    <w:rsid w:val="004607DE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74"/>
    <w:rsid w:val="004634B9"/>
    <w:rsid w:val="00463E19"/>
    <w:rsid w:val="004640D0"/>
    <w:rsid w:val="0046461C"/>
    <w:rsid w:val="0046470F"/>
    <w:rsid w:val="00464A45"/>
    <w:rsid w:val="00464B64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6FD5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0F32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59A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C67"/>
    <w:rsid w:val="00477D31"/>
    <w:rsid w:val="00477F66"/>
    <w:rsid w:val="00477FB1"/>
    <w:rsid w:val="00480007"/>
    <w:rsid w:val="00480185"/>
    <w:rsid w:val="0048021F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517"/>
    <w:rsid w:val="0048471B"/>
    <w:rsid w:val="004847A9"/>
    <w:rsid w:val="0048481B"/>
    <w:rsid w:val="0048495E"/>
    <w:rsid w:val="00484BAC"/>
    <w:rsid w:val="00484E52"/>
    <w:rsid w:val="00484E68"/>
    <w:rsid w:val="00484E98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BF2"/>
    <w:rsid w:val="00487DD5"/>
    <w:rsid w:val="004901BF"/>
    <w:rsid w:val="00490435"/>
    <w:rsid w:val="00490515"/>
    <w:rsid w:val="0049099E"/>
    <w:rsid w:val="00490BFD"/>
    <w:rsid w:val="00490D94"/>
    <w:rsid w:val="00491185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61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7064"/>
    <w:rsid w:val="00497133"/>
    <w:rsid w:val="0049721B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74C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C2D"/>
    <w:rsid w:val="004A4074"/>
    <w:rsid w:val="004A40CF"/>
    <w:rsid w:val="004A4387"/>
    <w:rsid w:val="004A4530"/>
    <w:rsid w:val="004A4A04"/>
    <w:rsid w:val="004A4C94"/>
    <w:rsid w:val="004A4CF8"/>
    <w:rsid w:val="004A4E50"/>
    <w:rsid w:val="004A4EFC"/>
    <w:rsid w:val="004A5209"/>
    <w:rsid w:val="004A5426"/>
    <w:rsid w:val="004A5537"/>
    <w:rsid w:val="004A553B"/>
    <w:rsid w:val="004A5676"/>
    <w:rsid w:val="004A5929"/>
    <w:rsid w:val="004A5C54"/>
    <w:rsid w:val="004A5E44"/>
    <w:rsid w:val="004A62CD"/>
    <w:rsid w:val="004A62F8"/>
    <w:rsid w:val="004A677E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C"/>
    <w:rsid w:val="004B0EA9"/>
    <w:rsid w:val="004B13C8"/>
    <w:rsid w:val="004B14AC"/>
    <w:rsid w:val="004B15CB"/>
    <w:rsid w:val="004B1A45"/>
    <w:rsid w:val="004B1FEC"/>
    <w:rsid w:val="004B2427"/>
    <w:rsid w:val="004B250D"/>
    <w:rsid w:val="004B25B6"/>
    <w:rsid w:val="004B25EE"/>
    <w:rsid w:val="004B2950"/>
    <w:rsid w:val="004B2ACB"/>
    <w:rsid w:val="004B2AEE"/>
    <w:rsid w:val="004B2EB4"/>
    <w:rsid w:val="004B300F"/>
    <w:rsid w:val="004B3082"/>
    <w:rsid w:val="004B31A1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B9C"/>
    <w:rsid w:val="004B7EF8"/>
    <w:rsid w:val="004B7F8D"/>
    <w:rsid w:val="004C0143"/>
    <w:rsid w:val="004C0199"/>
    <w:rsid w:val="004C04BE"/>
    <w:rsid w:val="004C0778"/>
    <w:rsid w:val="004C07AF"/>
    <w:rsid w:val="004C0957"/>
    <w:rsid w:val="004C0984"/>
    <w:rsid w:val="004C0C74"/>
    <w:rsid w:val="004C0D03"/>
    <w:rsid w:val="004C1036"/>
    <w:rsid w:val="004C111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8A0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5FB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6C3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BE8"/>
    <w:rsid w:val="004D3EC0"/>
    <w:rsid w:val="004D3FA8"/>
    <w:rsid w:val="004D45BC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5F3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6CC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6FFC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D7E76"/>
    <w:rsid w:val="004E0031"/>
    <w:rsid w:val="004E00A3"/>
    <w:rsid w:val="004E00BE"/>
    <w:rsid w:val="004E031E"/>
    <w:rsid w:val="004E0482"/>
    <w:rsid w:val="004E04F7"/>
    <w:rsid w:val="004E055D"/>
    <w:rsid w:val="004E0565"/>
    <w:rsid w:val="004E064B"/>
    <w:rsid w:val="004E0683"/>
    <w:rsid w:val="004E06C4"/>
    <w:rsid w:val="004E06F3"/>
    <w:rsid w:val="004E0C8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2CBA"/>
    <w:rsid w:val="004E304E"/>
    <w:rsid w:val="004E3060"/>
    <w:rsid w:val="004E30BA"/>
    <w:rsid w:val="004E32F7"/>
    <w:rsid w:val="004E379D"/>
    <w:rsid w:val="004E38C0"/>
    <w:rsid w:val="004E390B"/>
    <w:rsid w:val="004E3A1B"/>
    <w:rsid w:val="004E3C3D"/>
    <w:rsid w:val="004E3E44"/>
    <w:rsid w:val="004E4055"/>
    <w:rsid w:val="004E421A"/>
    <w:rsid w:val="004E4478"/>
    <w:rsid w:val="004E4592"/>
    <w:rsid w:val="004E46D7"/>
    <w:rsid w:val="004E46E7"/>
    <w:rsid w:val="004E4794"/>
    <w:rsid w:val="004E483C"/>
    <w:rsid w:val="004E4844"/>
    <w:rsid w:val="004E4899"/>
    <w:rsid w:val="004E4BF6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97B"/>
    <w:rsid w:val="004E5A3C"/>
    <w:rsid w:val="004E5A57"/>
    <w:rsid w:val="004E5A5A"/>
    <w:rsid w:val="004E5A7E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38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0FF"/>
    <w:rsid w:val="004E724F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403"/>
    <w:rsid w:val="004F253D"/>
    <w:rsid w:val="004F264F"/>
    <w:rsid w:val="004F2B8D"/>
    <w:rsid w:val="004F2D24"/>
    <w:rsid w:val="004F2E74"/>
    <w:rsid w:val="004F2F9C"/>
    <w:rsid w:val="004F347F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B62"/>
    <w:rsid w:val="004F4CE2"/>
    <w:rsid w:val="004F4F0C"/>
    <w:rsid w:val="004F4F5D"/>
    <w:rsid w:val="004F508E"/>
    <w:rsid w:val="004F5213"/>
    <w:rsid w:val="004F54C1"/>
    <w:rsid w:val="004F5702"/>
    <w:rsid w:val="004F574F"/>
    <w:rsid w:val="004F58E5"/>
    <w:rsid w:val="004F5D07"/>
    <w:rsid w:val="004F5DE8"/>
    <w:rsid w:val="004F60C7"/>
    <w:rsid w:val="004F62CA"/>
    <w:rsid w:val="004F6357"/>
    <w:rsid w:val="004F68C1"/>
    <w:rsid w:val="004F6ACA"/>
    <w:rsid w:val="004F6D64"/>
    <w:rsid w:val="004F6EA7"/>
    <w:rsid w:val="004F712D"/>
    <w:rsid w:val="004F7391"/>
    <w:rsid w:val="004F74BA"/>
    <w:rsid w:val="004F756F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656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2FF"/>
    <w:rsid w:val="005073CB"/>
    <w:rsid w:val="00507796"/>
    <w:rsid w:val="005078C7"/>
    <w:rsid w:val="00507919"/>
    <w:rsid w:val="00507995"/>
    <w:rsid w:val="00507CFD"/>
    <w:rsid w:val="00507E53"/>
    <w:rsid w:val="00507EE7"/>
    <w:rsid w:val="00507FBD"/>
    <w:rsid w:val="00510B37"/>
    <w:rsid w:val="00510BCB"/>
    <w:rsid w:val="00510FA8"/>
    <w:rsid w:val="00511134"/>
    <w:rsid w:val="00511148"/>
    <w:rsid w:val="00511278"/>
    <w:rsid w:val="00511562"/>
    <w:rsid w:val="0051178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2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C72"/>
    <w:rsid w:val="00516D73"/>
    <w:rsid w:val="00516F79"/>
    <w:rsid w:val="005171DC"/>
    <w:rsid w:val="0051736E"/>
    <w:rsid w:val="00517567"/>
    <w:rsid w:val="00517726"/>
    <w:rsid w:val="00517E3F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0F8A"/>
    <w:rsid w:val="00521434"/>
    <w:rsid w:val="005215B9"/>
    <w:rsid w:val="0052165F"/>
    <w:rsid w:val="00521933"/>
    <w:rsid w:val="00521A29"/>
    <w:rsid w:val="00521B73"/>
    <w:rsid w:val="00522066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4FB"/>
    <w:rsid w:val="0052462A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48"/>
    <w:rsid w:val="00525C5F"/>
    <w:rsid w:val="00525D3D"/>
    <w:rsid w:val="00525D49"/>
    <w:rsid w:val="00525D8F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B1"/>
    <w:rsid w:val="005311CA"/>
    <w:rsid w:val="005311D8"/>
    <w:rsid w:val="00531229"/>
    <w:rsid w:val="00531236"/>
    <w:rsid w:val="0053141C"/>
    <w:rsid w:val="005314AC"/>
    <w:rsid w:val="00531658"/>
    <w:rsid w:val="00531AE7"/>
    <w:rsid w:val="00532260"/>
    <w:rsid w:val="005323A5"/>
    <w:rsid w:val="005323B1"/>
    <w:rsid w:val="005323D7"/>
    <w:rsid w:val="005324DC"/>
    <w:rsid w:val="0053259F"/>
    <w:rsid w:val="005325AD"/>
    <w:rsid w:val="005326F4"/>
    <w:rsid w:val="005327C6"/>
    <w:rsid w:val="005329A0"/>
    <w:rsid w:val="00532ADD"/>
    <w:rsid w:val="005330BD"/>
    <w:rsid w:val="00533195"/>
    <w:rsid w:val="0053382A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0E0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F21"/>
    <w:rsid w:val="00536FAE"/>
    <w:rsid w:val="00537101"/>
    <w:rsid w:val="005371EF"/>
    <w:rsid w:val="00537454"/>
    <w:rsid w:val="005375F1"/>
    <w:rsid w:val="00537690"/>
    <w:rsid w:val="00537722"/>
    <w:rsid w:val="005378EE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907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EE"/>
    <w:rsid w:val="005460FB"/>
    <w:rsid w:val="00546332"/>
    <w:rsid w:val="005464F4"/>
    <w:rsid w:val="00546568"/>
    <w:rsid w:val="005465AF"/>
    <w:rsid w:val="00546EB8"/>
    <w:rsid w:val="00546F2F"/>
    <w:rsid w:val="0054700B"/>
    <w:rsid w:val="0054704E"/>
    <w:rsid w:val="005471B4"/>
    <w:rsid w:val="005472D7"/>
    <w:rsid w:val="005474AC"/>
    <w:rsid w:val="005474AF"/>
    <w:rsid w:val="0054778D"/>
    <w:rsid w:val="00547B75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7E4"/>
    <w:rsid w:val="005528DF"/>
    <w:rsid w:val="00552C6E"/>
    <w:rsid w:val="00552CEB"/>
    <w:rsid w:val="00552F90"/>
    <w:rsid w:val="0055308F"/>
    <w:rsid w:val="00553247"/>
    <w:rsid w:val="0055327F"/>
    <w:rsid w:val="005534D7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ADD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13E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4C9D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6AC6"/>
    <w:rsid w:val="00567137"/>
    <w:rsid w:val="0056716B"/>
    <w:rsid w:val="00567198"/>
    <w:rsid w:val="005671A2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02"/>
    <w:rsid w:val="005703CC"/>
    <w:rsid w:val="00570617"/>
    <w:rsid w:val="0057078A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C7"/>
    <w:rsid w:val="00574CFC"/>
    <w:rsid w:val="00574E58"/>
    <w:rsid w:val="00574FEF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08B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D92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3FF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7C"/>
    <w:rsid w:val="00591E24"/>
    <w:rsid w:val="00591FC7"/>
    <w:rsid w:val="005921A6"/>
    <w:rsid w:val="0059249D"/>
    <w:rsid w:val="0059261E"/>
    <w:rsid w:val="005926A7"/>
    <w:rsid w:val="00592715"/>
    <w:rsid w:val="00592719"/>
    <w:rsid w:val="005927E9"/>
    <w:rsid w:val="00592DEB"/>
    <w:rsid w:val="00592F92"/>
    <w:rsid w:val="00593002"/>
    <w:rsid w:val="005930CA"/>
    <w:rsid w:val="005933D2"/>
    <w:rsid w:val="0059346C"/>
    <w:rsid w:val="00593671"/>
    <w:rsid w:val="00593738"/>
    <w:rsid w:val="0059380B"/>
    <w:rsid w:val="00593960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DE8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005"/>
    <w:rsid w:val="005A22BE"/>
    <w:rsid w:val="005A23C7"/>
    <w:rsid w:val="005A23E6"/>
    <w:rsid w:val="005A24A3"/>
    <w:rsid w:val="005A24B5"/>
    <w:rsid w:val="005A26D1"/>
    <w:rsid w:val="005A2C18"/>
    <w:rsid w:val="005A2FB2"/>
    <w:rsid w:val="005A3015"/>
    <w:rsid w:val="005A3151"/>
    <w:rsid w:val="005A334C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41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695"/>
    <w:rsid w:val="005A59C1"/>
    <w:rsid w:val="005A5BEE"/>
    <w:rsid w:val="005A615C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202"/>
    <w:rsid w:val="005B0970"/>
    <w:rsid w:val="005B0A88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AE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9A5"/>
    <w:rsid w:val="005B3A92"/>
    <w:rsid w:val="005B3D5F"/>
    <w:rsid w:val="005B4121"/>
    <w:rsid w:val="005B41E3"/>
    <w:rsid w:val="005B428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00D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8C"/>
    <w:rsid w:val="005C24F7"/>
    <w:rsid w:val="005C2991"/>
    <w:rsid w:val="005C29F9"/>
    <w:rsid w:val="005C2D2F"/>
    <w:rsid w:val="005C2D5A"/>
    <w:rsid w:val="005C2E86"/>
    <w:rsid w:val="005C3011"/>
    <w:rsid w:val="005C30A6"/>
    <w:rsid w:val="005C3185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D01E1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80C"/>
    <w:rsid w:val="005D1A10"/>
    <w:rsid w:val="005D1DA0"/>
    <w:rsid w:val="005D1FFF"/>
    <w:rsid w:val="005D209B"/>
    <w:rsid w:val="005D21FF"/>
    <w:rsid w:val="005D227F"/>
    <w:rsid w:val="005D22E5"/>
    <w:rsid w:val="005D2325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68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E51"/>
    <w:rsid w:val="005D5FD6"/>
    <w:rsid w:val="005D60DC"/>
    <w:rsid w:val="005D61A2"/>
    <w:rsid w:val="005D6476"/>
    <w:rsid w:val="005D647A"/>
    <w:rsid w:val="005D64A3"/>
    <w:rsid w:val="005D66A8"/>
    <w:rsid w:val="005D6800"/>
    <w:rsid w:val="005D6918"/>
    <w:rsid w:val="005D6BF5"/>
    <w:rsid w:val="005D72D8"/>
    <w:rsid w:val="005D7313"/>
    <w:rsid w:val="005D7549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E87"/>
    <w:rsid w:val="005E3F48"/>
    <w:rsid w:val="005E3F88"/>
    <w:rsid w:val="005E3FE4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3BB"/>
    <w:rsid w:val="005E5C03"/>
    <w:rsid w:val="005E5D85"/>
    <w:rsid w:val="005E5DA8"/>
    <w:rsid w:val="005E608B"/>
    <w:rsid w:val="005E6092"/>
    <w:rsid w:val="005E60B7"/>
    <w:rsid w:val="005E6466"/>
    <w:rsid w:val="005E64EF"/>
    <w:rsid w:val="005E665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0F3"/>
    <w:rsid w:val="005F128C"/>
    <w:rsid w:val="005F13B3"/>
    <w:rsid w:val="005F1433"/>
    <w:rsid w:val="005F152A"/>
    <w:rsid w:val="005F153F"/>
    <w:rsid w:val="005F17FF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2EAA"/>
    <w:rsid w:val="005F2FDB"/>
    <w:rsid w:val="005F34C5"/>
    <w:rsid w:val="005F35ED"/>
    <w:rsid w:val="005F3808"/>
    <w:rsid w:val="005F3A99"/>
    <w:rsid w:val="005F3C26"/>
    <w:rsid w:val="005F3CAD"/>
    <w:rsid w:val="005F3E86"/>
    <w:rsid w:val="005F3F77"/>
    <w:rsid w:val="005F4014"/>
    <w:rsid w:val="005F41A2"/>
    <w:rsid w:val="005F41F3"/>
    <w:rsid w:val="005F4618"/>
    <w:rsid w:val="005F46D5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9F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87"/>
    <w:rsid w:val="00600CB2"/>
    <w:rsid w:val="00600D30"/>
    <w:rsid w:val="00600DEE"/>
    <w:rsid w:val="00600FAA"/>
    <w:rsid w:val="00601184"/>
    <w:rsid w:val="00601516"/>
    <w:rsid w:val="00601602"/>
    <w:rsid w:val="00601631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888"/>
    <w:rsid w:val="00602990"/>
    <w:rsid w:val="00602AFE"/>
    <w:rsid w:val="00602D28"/>
    <w:rsid w:val="006031C1"/>
    <w:rsid w:val="006034DD"/>
    <w:rsid w:val="00603727"/>
    <w:rsid w:val="006039B4"/>
    <w:rsid w:val="00603A00"/>
    <w:rsid w:val="00603AC6"/>
    <w:rsid w:val="00603CA9"/>
    <w:rsid w:val="006040AC"/>
    <w:rsid w:val="0060421C"/>
    <w:rsid w:val="006042D0"/>
    <w:rsid w:val="006043E3"/>
    <w:rsid w:val="006045C4"/>
    <w:rsid w:val="00604627"/>
    <w:rsid w:val="00604A3C"/>
    <w:rsid w:val="00604CED"/>
    <w:rsid w:val="00604D13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E04"/>
    <w:rsid w:val="00605F29"/>
    <w:rsid w:val="006061A2"/>
    <w:rsid w:val="006066D8"/>
    <w:rsid w:val="006067C6"/>
    <w:rsid w:val="006067F7"/>
    <w:rsid w:val="00606831"/>
    <w:rsid w:val="0060686B"/>
    <w:rsid w:val="00606B26"/>
    <w:rsid w:val="00606D5E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A8"/>
    <w:rsid w:val="006107B9"/>
    <w:rsid w:val="00610B0B"/>
    <w:rsid w:val="00610B42"/>
    <w:rsid w:val="00610DAE"/>
    <w:rsid w:val="00610DE3"/>
    <w:rsid w:val="00611244"/>
    <w:rsid w:val="006115C9"/>
    <w:rsid w:val="006115EE"/>
    <w:rsid w:val="0061186A"/>
    <w:rsid w:val="00611A5B"/>
    <w:rsid w:val="00611B50"/>
    <w:rsid w:val="00611BE7"/>
    <w:rsid w:val="00611CD2"/>
    <w:rsid w:val="00611CDA"/>
    <w:rsid w:val="00611EF3"/>
    <w:rsid w:val="00611F77"/>
    <w:rsid w:val="00612159"/>
    <w:rsid w:val="006124BB"/>
    <w:rsid w:val="00612582"/>
    <w:rsid w:val="00612605"/>
    <w:rsid w:val="00612A11"/>
    <w:rsid w:val="00612CD3"/>
    <w:rsid w:val="00612D6A"/>
    <w:rsid w:val="00612F63"/>
    <w:rsid w:val="00612FEB"/>
    <w:rsid w:val="00613162"/>
    <w:rsid w:val="00613528"/>
    <w:rsid w:val="00613ABF"/>
    <w:rsid w:val="00613D19"/>
    <w:rsid w:val="00614002"/>
    <w:rsid w:val="00614143"/>
    <w:rsid w:val="006141B5"/>
    <w:rsid w:val="006142A5"/>
    <w:rsid w:val="00614584"/>
    <w:rsid w:val="006145CB"/>
    <w:rsid w:val="00614885"/>
    <w:rsid w:val="00615172"/>
    <w:rsid w:val="00615537"/>
    <w:rsid w:val="00615549"/>
    <w:rsid w:val="00615566"/>
    <w:rsid w:val="00615680"/>
    <w:rsid w:val="006156A0"/>
    <w:rsid w:val="006156CC"/>
    <w:rsid w:val="006157D5"/>
    <w:rsid w:val="00615804"/>
    <w:rsid w:val="0061594D"/>
    <w:rsid w:val="006159A7"/>
    <w:rsid w:val="00615A72"/>
    <w:rsid w:val="00615B37"/>
    <w:rsid w:val="00615C43"/>
    <w:rsid w:val="00615C57"/>
    <w:rsid w:val="00615DDB"/>
    <w:rsid w:val="006160C4"/>
    <w:rsid w:val="00616326"/>
    <w:rsid w:val="0061661F"/>
    <w:rsid w:val="00616685"/>
    <w:rsid w:val="00616688"/>
    <w:rsid w:val="006167C6"/>
    <w:rsid w:val="00616AA7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2E0"/>
    <w:rsid w:val="006205CE"/>
    <w:rsid w:val="006208BB"/>
    <w:rsid w:val="00620955"/>
    <w:rsid w:val="00620A41"/>
    <w:rsid w:val="00620B4E"/>
    <w:rsid w:val="00620FB2"/>
    <w:rsid w:val="0062127F"/>
    <w:rsid w:val="00621B09"/>
    <w:rsid w:val="00621E3D"/>
    <w:rsid w:val="00621E72"/>
    <w:rsid w:val="00621EF2"/>
    <w:rsid w:val="0062211A"/>
    <w:rsid w:val="00622319"/>
    <w:rsid w:val="006223AE"/>
    <w:rsid w:val="006224C4"/>
    <w:rsid w:val="006225CD"/>
    <w:rsid w:val="0062268D"/>
    <w:rsid w:val="00622699"/>
    <w:rsid w:val="00622784"/>
    <w:rsid w:val="00622818"/>
    <w:rsid w:val="0062281D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B7"/>
    <w:rsid w:val="00625CE3"/>
    <w:rsid w:val="00625D60"/>
    <w:rsid w:val="00625E6F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6E7E"/>
    <w:rsid w:val="00626EC9"/>
    <w:rsid w:val="0062718F"/>
    <w:rsid w:val="0062727A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10B4"/>
    <w:rsid w:val="006311B5"/>
    <w:rsid w:val="006311B6"/>
    <w:rsid w:val="0063129D"/>
    <w:rsid w:val="006318FA"/>
    <w:rsid w:val="00631908"/>
    <w:rsid w:val="00631B44"/>
    <w:rsid w:val="00631C94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5DA"/>
    <w:rsid w:val="00633A93"/>
    <w:rsid w:val="00633B51"/>
    <w:rsid w:val="00633E06"/>
    <w:rsid w:val="00634387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4E"/>
    <w:rsid w:val="00635ECB"/>
    <w:rsid w:val="00635F21"/>
    <w:rsid w:val="0063638D"/>
    <w:rsid w:val="006363BA"/>
    <w:rsid w:val="00636431"/>
    <w:rsid w:val="006364DF"/>
    <w:rsid w:val="00636DD8"/>
    <w:rsid w:val="00636F8F"/>
    <w:rsid w:val="006372A5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25D"/>
    <w:rsid w:val="00641A4F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6F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78A"/>
    <w:rsid w:val="006507C7"/>
    <w:rsid w:val="00650873"/>
    <w:rsid w:val="00650A0A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8D7"/>
    <w:rsid w:val="00653C4E"/>
    <w:rsid w:val="00653FEC"/>
    <w:rsid w:val="00654100"/>
    <w:rsid w:val="006544A3"/>
    <w:rsid w:val="006544C1"/>
    <w:rsid w:val="006544EC"/>
    <w:rsid w:val="006545E3"/>
    <w:rsid w:val="00654896"/>
    <w:rsid w:val="00654A8B"/>
    <w:rsid w:val="00654E7B"/>
    <w:rsid w:val="00654F23"/>
    <w:rsid w:val="0065519D"/>
    <w:rsid w:val="006553E0"/>
    <w:rsid w:val="006555C6"/>
    <w:rsid w:val="00655642"/>
    <w:rsid w:val="00655790"/>
    <w:rsid w:val="00655E38"/>
    <w:rsid w:val="006562D4"/>
    <w:rsid w:val="00656348"/>
    <w:rsid w:val="0065672C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42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A3E"/>
    <w:rsid w:val="00663F66"/>
    <w:rsid w:val="006641D1"/>
    <w:rsid w:val="00664481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22"/>
    <w:rsid w:val="00670032"/>
    <w:rsid w:val="0067004B"/>
    <w:rsid w:val="006705B8"/>
    <w:rsid w:val="00670690"/>
    <w:rsid w:val="00670EDF"/>
    <w:rsid w:val="00671030"/>
    <w:rsid w:val="00671177"/>
    <w:rsid w:val="00671422"/>
    <w:rsid w:val="006714DF"/>
    <w:rsid w:val="00671522"/>
    <w:rsid w:val="006717CE"/>
    <w:rsid w:val="006718F9"/>
    <w:rsid w:val="00671A40"/>
    <w:rsid w:val="006720E3"/>
    <w:rsid w:val="006721EA"/>
    <w:rsid w:val="00672287"/>
    <w:rsid w:val="0067240A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7C8"/>
    <w:rsid w:val="006738FD"/>
    <w:rsid w:val="006740D6"/>
    <w:rsid w:val="00674369"/>
    <w:rsid w:val="006743DE"/>
    <w:rsid w:val="006744E1"/>
    <w:rsid w:val="006745F5"/>
    <w:rsid w:val="0067468D"/>
    <w:rsid w:val="00674724"/>
    <w:rsid w:val="00674758"/>
    <w:rsid w:val="006747B5"/>
    <w:rsid w:val="006747E7"/>
    <w:rsid w:val="00674878"/>
    <w:rsid w:val="006748F5"/>
    <w:rsid w:val="00674A58"/>
    <w:rsid w:val="00674C57"/>
    <w:rsid w:val="00674CA8"/>
    <w:rsid w:val="00674F66"/>
    <w:rsid w:val="00675539"/>
    <w:rsid w:val="006755E3"/>
    <w:rsid w:val="006758D3"/>
    <w:rsid w:val="00676084"/>
    <w:rsid w:val="00676270"/>
    <w:rsid w:val="006765CD"/>
    <w:rsid w:val="006766D8"/>
    <w:rsid w:val="00676C1E"/>
    <w:rsid w:val="0067707B"/>
    <w:rsid w:val="006772AF"/>
    <w:rsid w:val="0067778F"/>
    <w:rsid w:val="006777F5"/>
    <w:rsid w:val="0067796F"/>
    <w:rsid w:val="00677C9B"/>
    <w:rsid w:val="00677D11"/>
    <w:rsid w:val="00677F3D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474"/>
    <w:rsid w:val="0068156C"/>
    <w:rsid w:val="0068168F"/>
    <w:rsid w:val="0068169D"/>
    <w:rsid w:val="00681705"/>
    <w:rsid w:val="0068178F"/>
    <w:rsid w:val="00681798"/>
    <w:rsid w:val="00681AA4"/>
    <w:rsid w:val="00681C2D"/>
    <w:rsid w:val="00682014"/>
    <w:rsid w:val="006822CF"/>
    <w:rsid w:val="0068237E"/>
    <w:rsid w:val="00682528"/>
    <w:rsid w:val="006825E6"/>
    <w:rsid w:val="00682A1B"/>
    <w:rsid w:val="00682AE3"/>
    <w:rsid w:val="00682B14"/>
    <w:rsid w:val="00682C91"/>
    <w:rsid w:val="00682E14"/>
    <w:rsid w:val="00683023"/>
    <w:rsid w:val="0068321C"/>
    <w:rsid w:val="00683276"/>
    <w:rsid w:val="006832A7"/>
    <w:rsid w:val="006832EB"/>
    <w:rsid w:val="00683D1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6AF"/>
    <w:rsid w:val="00687A88"/>
    <w:rsid w:val="00687D80"/>
    <w:rsid w:val="00687DBA"/>
    <w:rsid w:val="0069007E"/>
    <w:rsid w:val="00690256"/>
    <w:rsid w:val="006905A4"/>
    <w:rsid w:val="00690671"/>
    <w:rsid w:val="006906CD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E93"/>
    <w:rsid w:val="00693FB7"/>
    <w:rsid w:val="00693FCF"/>
    <w:rsid w:val="00694184"/>
    <w:rsid w:val="006942BD"/>
    <w:rsid w:val="00694374"/>
    <w:rsid w:val="006944F6"/>
    <w:rsid w:val="006949A0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01"/>
    <w:rsid w:val="00696DE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B17"/>
    <w:rsid w:val="006A0C58"/>
    <w:rsid w:val="006A0DC3"/>
    <w:rsid w:val="006A0E32"/>
    <w:rsid w:val="006A1308"/>
    <w:rsid w:val="006A1510"/>
    <w:rsid w:val="006A152B"/>
    <w:rsid w:val="006A16BA"/>
    <w:rsid w:val="006A1761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801"/>
    <w:rsid w:val="006A2A2A"/>
    <w:rsid w:val="006A2CF7"/>
    <w:rsid w:val="006A30AD"/>
    <w:rsid w:val="006A35B9"/>
    <w:rsid w:val="006A3921"/>
    <w:rsid w:val="006A3BCA"/>
    <w:rsid w:val="006A4213"/>
    <w:rsid w:val="006A4284"/>
    <w:rsid w:val="006A4649"/>
    <w:rsid w:val="006A4A3A"/>
    <w:rsid w:val="006A4AC0"/>
    <w:rsid w:val="006A4C38"/>
    <w:rsid w:val="006A4C9C"/>
    <w:rsid w:val="006A4D4C"/>
    <w:rsid w:val="006A533B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0E6"/>
    <w:rsid w:val="006A70F9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505"/>
    <w:rsid w:val="006B15D2"/>
    <w:rsid w:val="006B1697"/>
    <w:rsid w:val="006B1757"/>
    <w:rsid w:val="006B1CDE"/>
    <w:rsid w:val="006B1E99"/>
    <w:rsid w:val="006B1FC2"/>
    <w:rsid w:val="006B2296"/>
    <w:rsid w:val="006B2685"/>
    <w:rsid w:val="006B278B"/>
    <w:rsid w:val="006B28A8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21F"/>
    <w:rsid w:val="006B6334"/>
    <w:rsid w:val="006B634A"/>
    <w:rsid w:val="006B6430"/>
    <w:rsid w:val="006B6438"/>
    <w:rsid w:val="006B6CFA"/>
    <w:rsid w:val="006B6EBB"/>
    <w:rsid w:val="006B7539"/>
    <w:rsid w:val="006B7757"/>
    <w:rsid w:val="006B77F5"/>
    <w:rsid w:val="006B7D69"/>
    <w:rsid w:val="006B7E6F"/>
    <w:rsid w:val="006B7F67"/>
    <w:rsid w:val="006C005E"/>
    <w:rsid w:val="006C01F9"/>
    <w:rsid w:val="006C0279"/>
    <w:rsid w:val="006C02FE"/>
    <w:rsid w:val="006C049D"/>
    <w:rsid w:val="006C052F"/>
    <w:rsid w:val="006C05E6"/>
    <w:rsid w:val="006C0632"/>
    <w:rsid w:val="006C086F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191"/>
    <w:rsid w:val="006C63D2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9E6"/>
    <w:rsid w:val="006C7C45"/>
    <w:rsid w:val="006C7DB3"/>
    <w:rsid w:val="006C7EF2"/>
    <w:rsid w:val="006C7F19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11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0B4"/>
    <w:rsid w:val="006D4126"/>
    <w:rsid w:val="006D41BC"/>
    <w:rsid w:val="006D42AE"/>
    <w:rsid w:val="006D4462"/>
    <w:rsid w:val="006D44AE"/>
    <w:rsid w:val="006D45EE"/>
    <w:rsid w:val="006D47C6"/>
    <w:rsid w:val="006D492E"/>
    <w:rsid w:val="006D4A24"/>
    <w:rsid w:val="006D4A54"/>
    <w:rsid w:val="006D4A87"/>
    <w:rsid w:val="006D4AF8"/>
    <w:rsid w:val="006D4AFA"/>
    <w:rsid w:val="006D4C46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C6A"/>
    <w:rsid w:val="006D5EDF"/>
    <w:rsid w:val="006D5FA4"/>
    <w:rsid w:val="006D60A0"/>
    <w:rsid w:val="006D6305"/>
    <w:rsid w:val="006D630A"/>
    <w:rsid w:val="006D63A9"/>
    <w:rsid w:val="006D64AF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0F93"/>
    <w:rsid w:val="006E14E0"/>
    <w:rsid w:val="006E150C"/>
    <w:rsid w:val="006E16EE"/>
    <w:rsid w:val="006E1752"/>
    <w:rsid w:val="006E1959"/>
    <w:rsid w:val="006E19EA"/>
    <w:rsid w:val="006E1A3C"/>
    <w:rsid w:val="006E1B17"/>
    <w:rsid w:val="006E1D6F"/>
    <w:rsid w:val="006E1E0D"/>
    <w:rsid w:val="006E1E6D"/>
    <w:rsid w:val="006E204D"/>
    <w:rsid w:val="006E2163"/>
    <w:rsid w:val="006E2988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001"/>
    <w:rsid w:val="006E43BB"/>
    <w:rsid w:val="006E44B2"/>
    <w:rsid w:val="006E45E4"/>
    <w:rsid w:val="006E4BF1"/>
    <w:rsid w:val="006E4D76"/>
    <w:rsid w:val="006E4E31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160"/>
    <w:rsid w:val="006E61A9"/>
    <w:rsid w:val="006E61F1"/>
    <w:rsid w:val="006E62BB"/>
    <w:rsid w:val="006E6640"/>
    <w:rsid w:val="006E669D"/>
    <w:rsid w:val="006E6C2A"/>
    <w:rsid w:val="006E7005"/>
    <w:rsid w:val="006E7421"/>
    <w:rsid w:val="006E747F"/>
    <w:rsid w:val="006E74F1"/>
    <w:rsid w:val="006E774E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3F8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B2"/>
    <w:rsid w:val="006F3754"/>
    <w:rsid w:val="006F37C5"/>
    <w:rsid w:val="006F3C7D"/>
    <w:rsid w:val="006F3D29"/>
    <w:rsid w:val="006F3D40"/>
    <w:rsid w:val="006F3DCC"/>
    <w:rsid w:val="006F3E0D"/>
    <w:rsid w:val="006F3F29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43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C26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13"/>
    <w:rsid w:val="006F7569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1D65"/>
    <w:rsid w:val="00701D93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8F4"/>
    <w:rsid w:val="007049E8"/>
    <w:rsid w:val="007049F6"/>
    <w:rsid w:val="00704B0F"/>
    <w:rsid w:val="00704C65"/>
    <w:rsid w:val="00704C9C"/>
    <w:rsid w:val="00704DB7"/>
    <w:rsid w:val="00704E07"/>
    <w:rsid w:val="0070527A"/>
    <w:rsid w:val="007052E3"/>
    <w:rsid w:val="00705339"/>
    <w:rsid w:val="0070533A"/>
    <w:rsid w:val="00705369"/>
    <w:rsid w:val="0070558C"/>
    <w:rsid w:val="0070564D"/>
    <w:rsid w:val="00705885"/>
    <w:rsid w:val="00705B2F"/>
    <w:rsid w:val="00705B81"/>
    <w:rsid w:val="00705CC1"/>
    <w:rsid w:val="00705D94"/>
    <w:rsid w:val="00705E59"/>
    <w:rsid w:val="00706239"/>
    <w:rsid w:val="00706272"/>
    <w:rsid w:val="007063AF"/>
    <w:rsid w:val="0070648C"/>
    <w:rsid w:val="00706738"/>
    <w:rsid w:val="007069A1"/>
    <w:rsid w:val="00706AED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07E84"/>
    <w:rsid w:val="00707F03"/>
    <w:rsid w:val="0071003F"/>
    <w:rsid w:val="0071006A"/>
    <w:rsid w:val="0071014B"/>
    <w:rsid w:val="0071026B"/>
    <w:rsid w:val="007102AA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78A"/>
    <w:rsid w:val="00712CAD"/>
    <w:rsid w:val="00712D85"/>
    <w:rsid w:val="00712D86"/>
    <w:rsid w:val="00712F07"/>
    <w:rsid w:val="007130C2"/>
    <w:rsid w:val="0071329B"/>
    <w:rsid w:val="0071376A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CF"/>
    <w:rsid w:val="007169E0"/>
    <w:rsid w:val="00716A75"/>
    <w:rsid w:val="00716FAA"/>
    <w:rsid w:val="007170E2"/>
    <w:rsid w:val="00717124"/>
    <w:rsid w:val="00717275"/>
    <w:rsid w:val="0071731F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F6A"/>
    <w:rsid w:val="00721005"/>
    <w:rsid w:val="007211D5"/>
    <w:rsid w:val="00721448"/>
    <w:rsid w:val="007214C4"/>
    <w:rsid w:val="00721674"/>
    <w:rsid w:val="00721842"/>
    <w:rsid w:val="007218F3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B3F"/>
    <w:rsid w:val="00722C5C"/>
    <w:rsid w:val="00722C88"/>
    <w:rsid w:val="00722D45"/>
    <w:rsid w:val="00722F8C"/>
    <w:rsid w:val="00723245"/>
    <w:rsid w:val="0072341D"/>
    <w:rsid w:val="00723618"/>
    <w:rsid w:val="007239CC"/>
    <w:rsid w:val="00723A7E"/>
    <w:rsid w:val="00723F39"/>
    <w:rsid w:val="0072414A"/>
    <w:rsid w:val="0072468A"/>
    <w:rsid w:val="00724789"/>
    <w:rsid w:val="007247AA"/>
    <w:rsid w:val="00724AF2"/>
    <w:rsid w:val="007252E4"/>
    <w:rsid w:val="00725350"/>
    <w:rsid w:val="00725504"/>
    <w:rsid w:val="00725720"/>
    <w:rsid w:val="00725775"/>
    <w:rsid w:val="0072598C"/>
    <w:rsid w:val="00725F61"/>
    <w:rsid w:val="00726129"/>
    <w:rsid w:val="00726253"/>
    <w:rsid w:val="00726558"/>
    <w:rsid w:val="0072657E"/>
    <w:rsid w:val="007268A2"/>
    <w:rsid w:val="007268BD"/>
    <w:rsid w:val="00726C89"/>
    <w:rsid w:val="00726DFE"/>
    <w:rsid w:val="007272DF"/>
    <w:rsid w:val="00727439"/>
    <w:rsid w:val="0072749D"/>
    <w:rsid w:val="00727654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CD7"/>
    <w:rsid w:val="00730DEA"/>
    <w:rsid w:val="007310EB"/>
    <w:rsid w:val="007319B4"/>
    <w:rsid w:val="007319D5"/>
    <w:rsid w:val="00732268"/>
    <w:rsid w:val="00732285"/>
    <w:rsid w:val="007322C4"/>
    <w:rsid w:val="0073254A"/>
    <w:rsid w:val="00732CF5"/>
    <w:rsid w:val="00733393"/>
    <w:rsid w:val="007335EE"/>
    <w:rsid w:val="007336DF"/>
    <w:rsid w:val="00733939"/>
    <w:rsid w:val="0073393D"/>
    <w:rsid w:val="00733BF0"/>
    <w:rsid w:val="00733C9F"/>
    <w:rsid w:val="00733D43"/>
    <w:rsid w:val="00733FE7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84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62F"/>
    <w:rsid w:val="00743C0D"/>
    <w:rsid w:val="00744116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E8"/>
    <w:rsid w:val="007452F4"/>
    <w:rsid w:val="0074568B"/>
    <w:rsid w:val="0074588C"/>
    <w:rsid w:val="00745B24"/>
    <w:rsid w:val="007460E5"/>
    <w:rsid w:val="007461C4"/>
    <w:rsid w:val="00746499"/>
    <w:rsid w:val="00746550"/>
    <w:rsid w:val="0074689E"/>
    <w:rsid w:val="00746935"/>
    <w:rsid w:val="007469A9"/>
    <w:rsid w:val="007469C4"/>
    <w:rsid w:val="00746A42"/>
    <w:rsid w:val="00746B65"/>
    <w:rsid w:val="00746B79"/>
    <w:rsid w:val="00746D1B"/>
    <w:rsid w:val="00746EFD"/>
    <w:rsid w:val="007472F6"/>
    <w:rsid w:val="00747354"/>
    <w:rsid w:val="007474EF"/>
    <w:rsid w:val="007476AC"/>
    <w:rsid w:val="00747712"/>
    <w:rsid w:val="0074779B"/>
    <w:rsid w:val="00747933"/>
    <w:rsid w:val="00747A49"/>
    <w:rsid w:val="00747B5D"/>
    <w:rsid w:val="00747C40"/>
    <w:rsid w:val="00750011"/>
    <w:rsid w:val="007501BE"/>
    <w:rsid w:val="007502A7"/>
    <w:rsid w:val="007502E7"/>
    <w:rsid w:val="00750414"/>
    <w:rsid w:val="007504DA"/>
    <w:rsid w:val="00750589"/>
    <w:rsid w:val="007508BE"/>
    <w:rsid w:val="007509DF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1FA9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4210"/>
    <w:rsid w:val="007547FD"/>
    <w:rsid w:val="007548F7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069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123"/>
    <w:rsid w:val="00761291"/>
    <w:rsid w:val="00761687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559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B7E"/>
    <w:rsid w:val="00766CA7"/>
    <w:rsid w:val="00766EDB"/>
    <w:rsid w:val="00766FC4"/>
    <w:rsid w:val="007670F5"/>
    <w:rsid w:val="00767532"/>
    <w:rsid w:val="0076769F"/>
    <w:rsid w:val="00767878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1FA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C97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343"/>
    <w:rsid w:val="007755FD"/>
    <w:rsid w:val="00775D69"/>
    <w:rsid w:val="00776195"/>
    <w:rsid w:val="00776287"/>
    <w:rsid w:val="007762CD"/>
    <w:rsid w:val="00776375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D44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268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884"/>
    <w:rsid w:val="0078599C"/>
    <w:rsid w:val="007859EF"/>
    <w:rsid w:val="00785E85"/>
    <w:rsid w:val="00786086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C9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50"/>
    <w:rsid w:val="007922F6"/>
    <w:rsid w:val="0079247B"/>
    <w:rsid w:val="00792493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30"/>
    <w:rsid w:val="00793A45"/>
    <w:rsid w:val="00793BAA"/>
    <w:rsid w:val="00793EC6"/>
    <w:rsid w:val="00793F2C"/>
    <w:rsid w:val="00793F99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8AA"/>
    <w:rsid w:val="007A08E1"/>
    <w:rsid w:val="007A12AE"/>
    <w:rsid w:val="007A1775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A9F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88A"/>
    <w:rsid w:val="007A48F2"/>
    <w:rsid w:val="007A4935"/>
    <w:rsid w:val="007A49B4"/>
    <w:rsid w:val="007A50FA"/>
    <w:rsid w:val="007A547A"/>
    <w:rsid w:val="007A569E"/>
    <w:rsid w:val="007A5816"/>
    <w:rsid w:val="007A582E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214"/>
    <w:rsid w:val="007A772D"/>
    <w:rsid w:val="007A7956"/>
    <w:rsid w:val="007A7980"/>
    <w:rsid w:val="007A7A5F"/>
    <w:rsid w:val="007A7E8E"/>
    <w:rsid w:val="007B0175"/>
    <w:rsid w:val="007B0542"/>
    <w:rsid w:val="007B069E"/>
    <w:rsid w:val="007B0A41"/>
    <w:rsid w:val="007B0A4E"/>
    <w:rsid w:val="007B0A7E"/>
    <w:rsid w:val="007B0AF5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40F"/>
    <w:rsid w:val="007B2543"/>
    <w:rsid w:val="007B25AC"/>
    <w:rsid w:val="007B2828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14D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0A3"/>
    <w:rsid w:val="007C018C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3177"/>
    <w:rsid w:val="007C32E5"/>
    <w:rsid w:val="007C3306"/>
    <w:rsid w:val="007C359B"/>
    <w:rsid w:val="007C363D"/>
    <w:rsid w:val="007C3A79"/>
    <w:rsid w:val="007C3AA8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367"/>
    <w:rsid w:val="007C5B0E"/>
    <w:rsid w:val="007C5BD3"/>
    <w:rsid w:val="007C5D8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2AE"/>
    <w:rsid w:val="007D1361"/>
    <w:rsid w:val="007D1515"/>
    <w:rsid w:val="007D1573"/>
    <w:rsid w:val="007D15EA"/>
    <w:rsid w:val="007D16FE"/>
    <w:rsid w:val="007D174C"/>
    <w:rsid w:val="007D1948"/>
    <w:rsid w:val="007D1B93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9C3"/>
    <w:rsid w:val="007D2A62"/>
    <w:rsid w:val="007D2AC9"/>
    <w:rsid w:val="007D2DCC"/>
    <w:rsid w:val="007D2FCE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46"/>
    <w:rsid w:val="007D4F79"/>
    <w:rsid w:val="007D4F81"/>
    <w:rsid w:val="007D50FE"/>
    <w:rsid w:val="007D5286"/>
    <w:rsid w:val="007D545B"/>
    <w:rsid w:val="007D558C"/>
    <w:rsid w:val="007D5596"/>
    <w:rsid w:val="007D565C"/>
    <w:rsid w:val="007D58DB"/>
    <w:rsid w:val="007D596E"/>
    <w:rsid w:val="007D59BB"/>
    <w:rsid w:val="007D5A73"/>
    <w:rsid w:val="007D5B26"/>
    <w:rsid w:val="007D5D78"/>
    <w:rsid w:val="007D5DD4"/>
    <w:rsid w:val="007D633D"/>
    <w:rsid w:val="007D6441"/>
    <w:rsid w:val="007D662B"/>
    <w:rsid w:val="007D6775"/>
    <w:rsid w:val="007D6B25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16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80A"/>
    <w:rsid w:val="007E3E57"/>
    <w:rsid w:val="007E3F8E"/>
    <w:rsid w:val="007E427F"/>
    <w:rsid w:val="007E42A7"/>
    <w:rsid w:val="007E4510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5C2C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836"/>
    <w:rsid w:val="007E7A7C"/>
    <w:rsid w:val="007E7DEE"/>
    <w:rsid w:val="007E7EB4"/>
    <w:rsid w:val="007E7F2D"/>
    <w:rsid w:val="007F00BA"/>
    <w:rsid w:val="007F0111"/>
    <w:rsid w:val="007F03D3"/>
    <w:rsid w:val="007F043F"/>
    <w:rsid w:val="007F046C"/>
    <w:rsid w:val="007F0548"/>
    <w:rsid w:val="007F07C0"/>
    <w:rsid w:val="007F0848"/>
    <w:rsid w:val="007F0991"/>
    <w:rsid w:val="007F0A91"/>
    <w:rsid w:val="007F0F98"/>
    <w:rsid w:val="007F1161"/>
    <w:rsid w:val="007F157B"/>
    <w:rsid w:val="007F15CC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C9F"/>
    <w:rsid w:val="007F2F93"/>
    <w:rsid w:val="007F3144"/>
    <w:rsid w:val="007F3239"/>
    <w:rsid w:val="007F35C5"/>
    <w:rsid w:val="007F387D"/>
    <w:rsid w:val="007F3937"/>
    <w:rsid w:val="007F39A7"/>
    <w:rsid w:val="007F3C5B"/>
    <w:rsid w:val="007F3C7D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6FAF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104"/>
    <w:rsid w:val="0080026A"/>
    <w:rsid w:val="008002FD"/>
    <w:rsid w:val="008003B8"/>
    <w:rsid w:val="00800534"/>
    <w:rsid w:val="00800C70"/>
    <w:rsid w:val="00800CB8"/>
    <w:rsid w:val="00800D22"/>
    <w:rsid w:val="00800E42"/>
    <w:rsid w:val="00800E47"/>
    <w:rsid w:val="00800F4F"/>
    <w:rsid w:val="0080143D"/>
    <w:rsid w:val="00801979"/>
    <w:rsid w:val="008022C8"/>
    <w:rsid w:val="0080231E"/>
    <w:rsid w:val="00802435"/>
    <w:rsid w:val="00802707"/>
    <w:rsid w:val="00802A9B"/>
    <w:rsid w:val="00802ADA"/>
    <w:rsid w:val="00802C40"/>
    <w:rsid w:val="00802D6E"/>
    <w:rsid w:val="00803250"/>
    <w:rsid w:val="0080352A"/>
    <w:rsid w:val="00803717"/>
    <w:rsid w:val="008037B2"/>
    <w:rsid w:val="00803884"/>
    <w:rsid w:val="008038A1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6C3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3F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E77"/>
    <w:rsid w:val="008167C8"/>
    <w:rsid w:val="00816809"/>
    <w:rsid w:val="0081694D"/>
    <w:rsid w:val="008169BE"/>
    <w:rsid w:val="00816E13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BBD"/>
    <w:rsid w:val="00821D6C"/>
    <w:rsid w:val="00821D87"/>
    <w:rsid w:val="00822023"/>
    <w:rsid w:val="008221A4"/>
    <w:rsid w:val="008225A6"/>
    <w:rsid w:val="008225B5"/>
    <w:rsid w:val="00822621"/>
    <w:rsid w:val="0082283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10"/>
    <w:rsid w:val="008248BC"/>
    <w:rsid w:val="00824A35"/>
    <w:rsid w:val="00824BC0"/>
    <w:rsid w:val="00824DBB"/>
    <w:rsid w:val="00825171"/>
    <w:rsid w:val="008254B1"/>
    <w:rsid w:val="00825512"/>
    <w:rsid w:val="008259F8"/>
    <w:rsid w:val="00825A55"/>
    <w:rsid w:val="0082612F"/>
    <w:rsid w:val="00826181"/>
    <w:rsid w:val="008261E4"/>
    <w:rsid w:val="008263BE"/>
    <w:rsid w:val="0082640B"/>
    <w:rsid w:val="00826952"/>
    <w:rsid w:val="0082696A"/>
    <w:rsid w:val="0082699C"/>
    <w:rsid w:val="008269A7"/>
    <w:rsid w:val="008269CD"/>
    <w:rsid w:val="00826A97"/>
    <w:rsid w:val="00826B29"/>
    <w:rsid w:val="00826BC6"/>
    <w:rsid w:val="00826F73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224"/>
    <w:rsid w:val="0083232C"/>
    <w:rsid w:val="0083250B"/>
    <w:rsid w:val="00832674"/>
    <w:rsid w:val="00832688"/>
    <w:rsid w:val="008326A2"/>
    <w:rsid w:val="00832985"/>
    <w:rsid w:val="008329E6"/>
    <w:rsid w:val="00832A1C"/>
    <w:rsid w:val="00832A5B"/>
    <w:rsid w:val="00832CD0"/>
    <w:rsid w:val="00832D65"/>
    <w:rsid w:val="00832E48"/>
    <w:rsid w:val="00832F5A"/>
    <w:rsid w:val="008333C7"/>
    <w:rsid w:val="00833660"/>
    <w:rsid w:val="00833702"/>
    <w:rsid w:val="00833796"/>
    <w:rsid w:val="00833ABF"/>
    <w:rsid w:val="00833C75"/>
    <w:rsid w:val="00833D97"/>
    <w:rsid w:val="00833E3F"/>
    <w:rsid w:val="00833F02"/>
    <w:rsid w:val="00833F42"/>
    <w:rsid w:val="00834160"/>
    <w:rsid w:val="008345F6"/>
    <w:rsid w:val="008347B5"/>
    <w:rsid w:val="00834BAF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8D1"/>
    <w:rsid w:val="0083698F"/>
    <w:rsid w:val="00836E3A"/>
    <w:rsid w:val="00836EA5"/>
    <w:rsid w:val="00836EDB"/>
    <w:rsid w:val="00836F30"/>
    <w:rsid w:val="00836F7B"/>
    <w:rsid w:val="00836F8F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BB3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72D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082"/>
    <w:rsid w:val="008511BD"/>
    <w:rsid w:val="008514F3"/>
    <w:rsid w:val="00851702"/>
    <w:rsid w:val="00851A71"/>
    <w:rsid w:val="00851D59"/>
    <w:rsid w:val="00851EF5"/>
    <w:rsid w:val="00852525"/>
    <w:rsid w:val="008526A9"/>
    <w:rsid w:val="00852796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35"/>
    <w:rsid w:val="008547C2"/>
    <w:rsid w:val="00854882"/>
    <w:rsid w:val="00854B67"/>
    <w:rsid w:val="00854C97"/>
    <w:rsid w:val="00854E80"/>
    <w:rsid w:val="00855182"/>
    <w:rsid w:val="008551E5"/>
    <w:rsid w:val="00855255"/>
    <w:rsid w:val="0085533D"/>
    <w:rsid w:val="0085537D"/>
    <w:rsid w:val="00855413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690"/>
    <w:rsid w:val="00856BF6"/>
    <w:rsid w:val="00856CE8"/>
    <w:rsid w:val="00856DA9"/>
    <w:rsid w:val="00856DAC"/>
    <w:rsid w:val="00856EF0"/>
    <w:rsid w:val="0085721B"/>
    <w:rsid w:val="008572E9"/>
    <w:rsid w:val="008574D6"/>
    <w:rsid w:val="0085769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26F"/>
    <w:rsid w:val="00861320"/>
    <w:rsid w:val="008614CA"/>
    <w:rsid w:val="008615C6"/>
    <w:rsid w:val="00861848"/>
    <w:rsid w:val="00861A52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A13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5131"/>
    <w:rsid w:val="00865252"/>
    <w:rsid w:val="00865354"/>
    <w:rsid w:val="008655D5"/>
    <w:rsid w:val="008659BC"/>
    <w:rsid w:val="00865C31"/>
    <w:rsid w:val="00865C3F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9EF"/>
    <w:rsid w:val="00867AB2"/>
    <w:rsid w:val="00867B3E"/>
    <w:rsid w:val="00867F7B"/>
    <w:rsid w:val="00867FA3"/>
    <w:rsid w:val="00870154"/>
    <w:rsid w:val="008703A9"/>
    <w:rsid w:val="008703CD"/>
    <w:rsid w:val="008704FB"/>
    <w:rsid w:val="00870664"/>
    <w:rsid w:val="008706E9"/>
    <w:rsid w:val="008707C2"/>
    <w:rsid w:val="00870967"/>
    <w:rsid w:val="008709AE"/>
    <w:rsid w:val="00870D2F"/>
    <w:rsid w:val="00870EDF"/>
    <w:rsid w:val="00870F83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78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6B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67"/>
    <w:rsid w:val="00875875"/>
    <w:rsid w:val="00875C0A"/>
    <w:rsid w:val="00875FF0"/>
    <w:rsid w:val="00876256"/>
    <w:rsid w:val="00876543"/>
    <w:rsid w:val="008766D3"/>
    <w:rsid w:val="00876890"/>
    <w:rsid w:val="00876891"/>
    <w:rsid w:val="00876B06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C13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772"/>
    <w:rsid w:val="00881839"/>
    <w:rsid w:val="00881B27"/>
    <w:rsid w:val="00881E11"/>
    <w:rsid w:val="00881FD5"/>
    <w:rsid w:val="008821FB"/>
    <w:rsid w:val="008822D0"/>
    <w:rsid w:val="008822F9"/>
    <w:rsid w:val="00882953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43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46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10"/>
    <w:rsid w:val="008862A9"/>
    <w:rsid w:val="008862ED"/>
    <w:rsid w:val="008864A2"/>
    <w:rsid w:val="008864DB"/>
    <w:rsid w:val="0088655A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16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AB0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AA5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1D"/>
    <w:rsid w:val="00893C6F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770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055"/>
    <w:rsid w:val="008971AD"/>
    <w:rsid w:val="00897459"/>
    <w:rsid w:val="00897532"/>
    <w:rsid w:val="00897822"/>
    <w:rsid w:val="00897940"/>
    <w:rsid w:val="00897949"/>
    <w:rsid w:val="00897C26"/>
    <w:rsid w:val="00897CCB"/>
    <w:rsid w:val="00897DAB"/>
    <w:rsid w:val="00897EFC"/>
    <w:rsid w:val="008A03A8"/>
    <w:rsid w:val="008A0A0A"/>
    <w:rsid w:val="008A0ACB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1E7A"/>
    <w:rsid w:val="008A20EE"/>
    <w:rsid w:val="008A2126"/>
    <w:rsid w:val="008A21BC"/>
    <w:rsid w:val="008A2302"/>
    <w:rsid w:val="008A238C"/>
    <w:rsid w:val="008A23E2"/>
    <w:rsid w:val="008A24E3"/>
    <w:rsid w:val="008A27D0"/>
    <w:rsid w:val="008A27EC"/>
    <w:rsid w:val="008A28B9"/>
    <w:rsid w:val="008A290F"/>
    <w:rsid w:val="008A2A1B"/>
    <w:rsid w:val="008A2A76"/>
    <w:rsid w:val="008A2AC9"/>
    <w:rsid w:val="008A2BC7"/>
    <w:rsid w:val="008A2D3E"/>
    <w:rsid w:val="008A2DFD"/>
    <w:rsid w:val="008A2E44"/>
    <w:rsid w:val="008A2E49"/>
    <w:rsid w:val="008A3014"/>
    <w:rsid w:val="008A3424"/>
    <w:rsid w:val="008A3468"/>
    <w:rsid w:val="008A362E"/>
    <w:rsid w:val="008A3CDA"/>
    <w:rsid w:val="008A3E1F"/>
    <w:rsid w:val="008A3F84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9A5"/>
    <w:rsid w:val="008A7ECD"/>
    <w:rsid w:val="008B03EC"/>
    <w:rsid w:val="008B054E"/>
    <w:rsid w:val="008B05B9"/>
    <w:rsid w:val="008B0743"/>
    <w:rsid w:val="008B08D2"/>
    <w:rsid w:val="008B0A7B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C4F"/>
    <w:rsid w:val="008B1DCD"/>
    <w:rsid w:val="008B20A8"/>
    <w:rsid w:val="008B2197"/>
    <w:rsid w:val="008B232D"/>
    <w:rsid w:val="008B2335"/>
    <w:rsid w:val="008B243F"/>
    <w:rsid w:val="008B24BC"/>
    <w:rsid w:val="008B255D"/>
    <w:rsid w:val="008B26FE"/>
    <w:rsid w:val="008B2762"/>
    <w:rsid w:val="008B292A"/>
    <w:rsid w:val="008B2A09"/>
    <w:rsid w:val="008B2A8D"/>
    <w:rsid w:val="008B2AF6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BAD"/>
    <w:rsid w:val="008B4D77"/>
    <w:rsid w:val="008B5190"/>
    <w:rsid w:val="008B5360"/>
    <w:rsid w:val="008B56BC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8A7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13E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BC6"/>
    <w:rsid w:val="008C6DE1"/>
    <w:rsid w:val="008C6E5F"/>
    <w:rsid w:val="008C6F44"/>
    <w:rsid w:val="008C77C9"/>
    <w:rsid w:val="008C78D9"/>
    <w:rsid w:val="008C7A79"/>
    <w:rsid w:val="008C7F4B"/>
    <w:rsid w:val="008D0072"/>
    <w:rsid w:val="008D007B"/>
    <w:rsid w:val="008D008D"/>
    <w:rsid w:val="008D019B"/>
    <w:rsid w:val="008D03DE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3C6"/>
    <w:rsid w:val="008D24C2"/>
    <w:rsid w:val="008D2552"/>
    <w:rsid w:val="008D26A2"/>
    <w:rsid w:val="008D2931"/>
    <w:rsid w:val="008D2DBA"/>
    <w:rsid w:val="008D2E81"/>
    <w:rsid w:val="008D2FE5"/>
    <w:rsid w:val="008D3037"/>
    <w:rsid w:val="008D3149"/>
    <w:rsid w:val="008D315B"/>
    <w:rsid w:val="008D320B"/>
    <w:rsid w:val="008D327F"/>
    <w:rsid w:val="008D33D3"/>
    <w:rsid w:val="008D3606"/>
    <w:rsid w:val="008D3706"/>
    <w:rsid w:val="008D38A0"/>
    <w:rsid w:val="008D39B7"/>
    <w:rsid w:val="008D3E13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924"/>
    <w:rsid w:val="008D7935"/>
    <w:rsid w:val="008D7994"/>
    <w:rsid w:val="008D7AB8"/>
    <w:rsid w:val="008E00E8"/>
    <w:rsid w:val="008E013A"/>
    <w:rsid w:val="008E01CC"/>
    <w:rsid w:val="008E038B"/>
    <w:rsid w:val="008E03BD"/>
    <w:rsid w:val="008E03D6"/>
    <w:rsid w:val="008E0402"/>
    <w:rsid w:val="008E09B0"/>
    <w:rsid w:val="008E0A14"/>
    <w:rsid w:val="008E0E32"/>
    <w:rsid w:val="008E1213"/>
    <w:rsid w:val="008E1345"/>
    <w:rsid w:val="008E148E"/>
    <w:rsid w:val="008E15EE"/>
    <w:rsid w:val="008E178C"/>
    <w:rsid w:val="008E1DC3"/>
    <w:rsid w:val="008E1E2D"/>
    <w:rsid w:val="008E1E6C"/>
    <w:rsid w:val="008E1F60"/>
    <w:rsid w:val="008E1F93"/>
    <w:rsid w:val="008E1FBA"/>
    <w:rsid w:val="008E1FC1"/>
    <w:rsid w:val="008E209D"/>
    <w:rsid w:val="008E2219"/>
    <w:rsid w:val="008E22C6"/>
    <w:rsid w:val="008E232B"/>
    <w:rsid w:val="008E2501"/>
    <w:rsid w:val="008E252A"/>
    <w:rsid w:val="008E261C"/>
    <w:rsid w:val="008E276B"/>
    <w:rsid w:val="008E2952"/>
    <w:rsid w:val="008E2962"/>
    <w:rsid w:val="008E2BBC"/>
    <w:rsid w:val="008E2FB3"/>
    <w:rsid w:val="008E3032"/>
    <w:rsid w:val="008E3121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6D9"/>
    <w:rsid w:val="008E57ED"/>
    <w:rsid w:val="008E5850"/>
    <w:rsid w:val="008E5E9A"/>
    <w:rsid w:val="008E617F"/>
    <w:rsid w:val="008E61CE"/>
    <w:rsid w:val="008E622D"/>
    <w:rsid w:val="008E62BE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A97"/>
    <w:rsid w:val="008E7B98"/>
    <w:rsid w:val="008E7DAD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2B3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E2C"/>
    <w:rsid w:val="008F3F48"/>
    <w:rsid w:val="008F3FD0"/>
    <w:rsid w:val="008F402D"/>
    <w:rsid w:val="008F411A"/>
    <w:rsid w:val="008F4620"/>
    <w:rsid w:val="008F469A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5FFE"/>
    <w:rsid w:val="008F60C2"/>
    <w:rsid w:val="008F644E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7"/>
    <w:rsid w:val="00901731"/>
    <w:rsid w:val="00901C46"/>
    <w:rsid w:val="00901D0E"/>
    <w:rsid w:val="00901F0D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2B"/>
    <w:rsid w:val="00906180"/>
    <w:rsid w:val="0090652F"/>
    <w:rsid w:val="009065DF"/>
    <w:rsid w:val="0090699F"/>
    <w:rsid w:val="009069E5"/>
    <w:rsid w:val="00906C0A"/>
    <w:rsid w:val="00906D60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66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6D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57D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5CA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EBB"/>
    <w:rsid w:val="00917FDD"/>
    <w:rsid w:val="00920188"/>
    <w:rsid w:val="009205AB"/>
    <w:rsid w:val="009207CD"/>
    <w:rsid w:val="009209D1"/>
    <w:rsid w:val="009210F3"/>
    <w:rsid w:val="009212B0"/>
    <w:rsid w:val="00921352"/>
    <w:rsid w:val="0092142D"/>
    <w:rsid w:val="009215A5"/>
    <w:rsid w:val="00921680"/>
    <w:rsid w:val="009218BA"/>
    <w:rsid w:val="00921A17"/>
    <w:rsid w:val="00921E37"/>
    <w:rsid w:val="00921EA1"/>
    <w:rsid w:val="00921FBB"/>
    <w:rsid w:val="00921FE5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3EBA"/>
    <w:rsid w:val="00924016"/>
    <w:rsid w:val="009242D3"/>
    <w:rsid w:val="00924365"/>
    <w:rsid w:val="009244BC"/>
    <w:rsid w:val="00924524"/>
    <w:rsid w:val="00924539"/>
    <w:rsid w:val="009246CF"/>
    <w:rsid w:val="00924C84"/>
    <w:rsid w:val="00924CCF"/>
    <w:rsid w:val="00924E01"/>
    <w:rsid w:val="0092519B"/>
    <w:rsid w:val="009256B4"/>
    <w:rsid w:val="00925722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27B"/>
    <w:rsid w:val="00930303"/>
    <w:rsid w:val="009304D5"/>
    <w:rsid w:val="0093050F"/>
    <w:rsid w:val="009305A1"/>
    <w:rsid w:val="00930A88"/>
    <w:rsid w:val="00930C02"/>
    <w:rsid w:val="00931018"/>
    <w:rsid w:val="009310E9"/>
    <w:rsid w:val="00931104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1B2"/>
    <w:rsid w:val="00933275"/>
    <w:rsid w:val="009335CF"/>
    <w:rsid w:val="0093406C"/>
    <w:rsid w:val="0093430B"/>
    <w:rsid w:val="00934475"/>
    <w:rsid w:val="0093447E"/>
    <w:rsid w:val="00934734"/>
    <w:rsid w:val="00934963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AF"/>
    <w:rsid w:val="009362DA"/>
    <w:rsid w:val="009367DE"/>
    <w:rsid w:val="00936808"/>
    <w:rsid w:val="00936AE5"/>
    <w:rsid w:val="00936BDB"/>
    <w:rsid w:val="00936C6A"/>
    <w:rsid w:val="00936CA8"/>
    <w:rsid w:val="00936E11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200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0F1"/>
    <w:rsid w:val="009431C1"/>
    <w:rsid w:val="0094339A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669"/>
    <w:rsid w:val="00945BA2"/>
    <w:rsid w:val="00945C99"/>
    <w:rsid w:val="00945DA4"/>
    <w:rsid w:val="00945FE2"/>
    <w:rsid w:val="009464B5"/>
    <w:rsid w:val="00946524"/>
    <w:rsid w:val="0094677D"/>
    <w:rsid w:val="00946FFA"/>
    <w:rsid w:val="0094706E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294"/>
    <w:rsid w:val="0095049E"/>
    <w:rsid w:val="00950927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0FF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05F"/>
    <w:rsid w:val="009543F5"/>
    <w:rsid w:val="009548C5"/>
    <w:rsid w:val="00954F5D"/>
    <w:rsid w:val="009553B2"/>
    <w:rsid w:val="009554DB"/>
    <w:rsid w:val="00955740"/>
    <w:rsid w:val="00955825"/>
    <w:rsid w:val="00955A12"/>
    <w:rsid w:val="00955C77"/>
    <w:rsid w:val="00955D46"/>
    <w:rsid w:val="009564F8"/>
    <w:rsid w:val="009567AC"/>
    <w:rsid w:val="009567BF"/>
    <w:rsid w:val="009568D5"/>
    <w:rsid w:val="00956B21"/>
    <w:rsid w:val="00956D8D"/>
    <w:rsid w:val="00956DE6"/>
    <w:rsid w:val="00956E82"/>
    <w:rsid w:val="00957020"/>
    <w:rsid w:val="00957136"/>
    <w:rsid w:val="0095787C"/>
    <w:rsid w:val="009578DA"/>
    <w:rsid w:val="00957983"/>
    <w:rsid w:val="00957AF5"/>
    <w:rsid w:val="00957D11"/>
    <w:rsid w:val="00957D87"/>
    <w:rsid w:val="00957E7A"/>
    <w:rsid w:val="00960115"/>
    <w:rsid w:val="00960585"/>
    <w:rsid w:val="00960695"/>
    <w:rsid w:val="00960B19"/>
    <w:rsid w:val="00960B7B"/>
    <w:rsid w:val="00960CA2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5D3"/>
    <w:rsid w:val="0096365E"/>
    <w:rsid w:val="00963838"/>
    <w:rsid w:val="00963874"/>
    <w:rsid w:val="009638E1"/>
    <w:rsid w:val="00963B7F"/>
    <w:rsid w:val="009642B4"/>
    <w:rsid w:val="00964512"/>
    <w:rsid w:val="009645CB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021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31D"/>
    <w:rsid w:val="00967323"/>
    <w:rsid w:val="009673BD"/>
    <w:rsid w:val="00967476"/>
    <w:rsid w:val="0096750A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2A"/>
    <w:rsid w:val="00970DCE"/>
    <w:rsid w:val="00970F1A"/>
    <w:rsid w:val="00970F81"/>
    <w:rsid w:val="009710AB"/>
    <w:rsid w:val="00971128"/>
    <w:rsid w:val="0097116F"/>
    <w:rsid w:val="009711D8"/>
    <w:rsid w:val="00971B82"/>
    <w:rsid w:val="0097220F"/>
    <w:rsid w:val="0097238A"/>
    <w:rsid w:val="00972512"/>
    <w:rsid w:val="00972663"/>
    <w:rsid w:val="00972683"/>
    <w:rsid w:val="00972866"/>
    <w:rsid w:val="00972892"/>
    <w:rsid w:val="00972BBE"/>
    <w:rsid w:val="00972C4E"/>
    <w:rsid w:val="00972E2D"/>
    <w:rsid w:val="0097322D"/>
    <w:rsid w:val="00973530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43"/>
    <w:rsid w:val="00974A99"/>
    <w:rsid w:val="00974B78"/>
    <w:rsid w:val="00974F1E"/>
    <w:rsid w:val="0097505F"/>
    <w:rsid w:val="00975475"/>
    <w:rsid w:val="0097561A"/>
    <w:rsid w:val="0097572A"/>
    <w:rsid w:val="009757F7"/>
    <w:rsid w:val="0097589D"/>
    <w:rsid w:val="009758D5"/>
    <w:rsid w:val="00975A0B"/>
    <w:rsid w:val="00975B61"/>
    <w:rsid w:val="00975B80"/>
    <w:rsid w:val="00975BD2"/>
    <w:rsid w:val="00975D22"/>
    <w:rsid w:val="00975E95"/>
    <w:rsid w:val="00975EC4"/>
    <w:rsid w:val="009761ED"/>
    <w:rsid w:val="009764FA"/>
    <w:rsid w:val="00976920"/>
    <w:rsid w:val="00976B6F"/>
    <w:rsid w:val="00976E32"/>
    <w:rsid w:val="00977099"/>
    <w:rsid w:val="00977166"/>
    <w:rsid w:val="009772AC"/>
    <w:rsid w:val="00977807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1C5"/>
    <w:rsid w:val="00982385"/>
    <w:rsid w:val="0098247F"/>
    <w:rsid w:val="009825DA"/>
    <w:rsid w:val="009827C0"/>
    <w:rsid w:val="0098298C"/>
    <w:rsid w:val="00982997"/>
    <w:rsid w:val="00982A1C"/>
    <w:rsid w:val="00982B40"/>
    <w:rsid w:val="00982BCB"/>
    <w:rsid w:val="00983295"/>
    <w:rsid w:val="00983301"/>
    <w:rsid w:val="00983438"/>
    <w:rsid w:val="00983464"/>
    <w:rsid w:val="0098363A"/>
    <w:rsid w:val="00983865"/>
    <w:rsid w:val="00983ACE"/>
    <w:rsid w:val="00983BE9"/>
    <w:rsid w:val="00983CC1"/>
    <w:rsid w:val="00983D73"/>
    <w:rsid w:val="00983DB7"/>
    <w:rsid w:val="00984281"/>
    <w:rsid w:val="009842D4"/>
    <w:rsid w:val="00984385"/>
    <w:rsid w:val="009846F3"/>
    <w:rsid w:val="009846FF"/>
    <w:rsid w:val="009848BB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10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0A3"/>
    <w:rsid w:val="0099272D"/>
    <w:rsid w:val="009928A5"/>
    <w:rsid w:val="009929AC"/>
    <w:rsid w:val="00992B77"/>
    <w:rsid w:val="00992CCC"/>
    <w:rsid w:val="009932DF"/>
    <w:rsid w:val="00993A2E"/>
    <w:rsid w:val="00993A4B"/>
    <w:rsid w:val="00993CB4"/>
    <w:rsid w:val="0099461E"/>
    <w:rsid w:val="00994816"/>
    <w:rsid w:val="00994A25"/>
    <w:rsid w:val="009952BA"/>
    <w:rsid w:val="00995411"/>
    <w:rsid w:val="00995488"/>
    <w:rsid w:val="009958B4"/>
    <w:rsid w:val="00995954"/>
    <w:rsid w:val="009959B4"/>
    <w:rsid w:val="00995E31"/>
    <w:rsid w:val="00995F3B"/>
    <w:rsid w:val="00996403"/>
    <w:rsid w:val="0099654F"/>
    <w:rsid w:val="00996561"/>
    <w:rsid w:val="0099674B"/>
    <w:rsid w:val="00996865"/>
    <w:rsid w:val="00996887"/>
    <w:rsid w:val="00996924"/>
    <w:rsid w:val="00996B31"/>
    <w:rsid w:val="00996C19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46F"/>
    <w:rsid w:val="009A0590"/>
    <w:rsid w:val="009A0632"/>
    <w:rsid w:val="009A06A1"/>
    <w:rsid w:val="009A0731"/>
    <w:rsid w:val="009A0753"/>
    <w:rsid w:val="009A0ADC"/>
    <w:rsid w:val="009A0E1E"/>
    <w:rsid w:val="009A0FA2"/>
    <w:rsid w:val="009A0FD8"/>
    <w:rsid w:val="009A10B4"/>
    <w:rsid w:val="009A12DE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1C5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19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A9A"/>
    <w:rsid w:val="009A4C37"/>
    <w:rsid w:val="009A4CBD"/>
    <w:rsid w:val="009A4D72"/>
    <w:rsid w:val="009A51F3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C02"/>
    <w:rsid w:val="009A6FE8"/>
    <w:rsid w:val="009A70AB"/>
    <w:rsid w:val="009A71CC"/>
    <w:rsid w:val="009A722B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CDE"/>
    <w:rsid w:val="009B0F54"/>
    <w:rsid w:val="009B13CF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4E8"/>
    <w:rsid w:val="009B6557"/>
    <w:rsid w:val="009B6BD6"/>
    <w:rsid w:val="009B6C76"/>
    <w:rsid w:val="009B6EA6"/>
    <w:rsid w:val="009B6F96"/>
    <w:rsid w:val="009B6FA5"/>
    <w:rsid w:val="009B745A"/>
    <w:rsid w:val="009B76C5"/>
    <w:rsid w:val="009B7715"/>
    <w:rsid w:val="009B7794"/>
    <w:rsid w:val="009B7845"/>
    <w:rsid w:val="009B7A89"/>
    <w:rsid w:val="009B7B79"/>
    <w:rsid w:val="009B7E1E"/>
    <w:rsid w:val="009B7FDC"/>
    <w:rsid w:val="009C009A"/>
    <w:rsid w:val="009C018E"/>
    <w:rsid w:val="009C0406"/>
    <w:rsid w:val="009C0773"/>
    <w:rsid w:val="009C0844"/>
    <w:rsid w:val="009C0ABE"/>
    <w:rsid w:val="009C0C25"/>
    <w:rsid w:val="009C0C30"/>
    <w:rsid w:val="009C1186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8CE"/>
    <w:rsid w:val="009C28FD"/>
    <w:rsid w:val="009C2A5B"/>
    <w:rsid w:val="009C2B86"/>
    <w:rsid w:val="009C2CC0"/>
    <w:rsid w:val="009C2D32"/>
    <w:rsid w:val="009C3042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0B3"/>
    <w:rsid w:val="009C4426"/>
    <w:rsid w:val="009C450F"/>
    <w:rsid w:val="009C47BF"/>
    <w:rsid w:val="009C49CF"/>
    <w:rsid w:val="009C4FAE"/>
    <w:rsid w:val="009C4FFE"/>
    <w:rsid w:val="009C51DF"/>
    <w:rsid w:val="009C52A1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7A6"/>
    <w:rsid w:val="009C6855"/>
    <w:rsid w:val="009C6D78"/>
    <w:rsid w:val="009C7093"/>
    <w:rsid w:val="009C70B5"/>
    <w:rsid w:val="009C70FD"/>
    <w:rsid w:val="009C72E1"/>
    <w:rsid w:val="009C7549"/>
    <w:rsid w:val="009C771C"/>
    <w:rsid w:val="009C78A2"/>
    <w:rsid w:val="009C7F59"/>
    <w:rsid w:val="009D03F5"/>
    <w:rsid w:val="009D0490"/>
    <w:rsid w:val="009D0612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58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4D8"/>
    <w:rsid w:val="009D759F"/>
    <w:rsid w:val="009D7727"/>
    <w:rsid w:val="009D797E"/>
    <w:rsid w:val="009D7BFF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EE2"/>
    <w:rsid w:val="009E12F3"/>
    <w:rsid w:val="009E142B"/>
    <w:rsid w:val="009E156C"/>
    <w:rsid w:val="009E1847"/>
    <w:rsid w:val="009E19E6"/>
    <w:rsid w:val="009E1C5A"/>
    <w:rsid w:val="009E1D52"/>
    <w:rsid w:val="009E1E19"/>
    <w:rsid w:val="009E1F2D"/>
    <w:rsid w:val="009E2026"/>
    <w:rsid w:val="009E203A"/>
    <w:rsid w:val="009E20C4"/>
    <w:rsid w:val="009E2339"/>
    <w:rsid w:val="009E23C3"/>
    <w:rsid w:val="009E26D6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955"/>
    <w:rsid w:val="009E5BB0"/>
    <w:rsid w:val="009E5DF0"/>
    <w:rsid w:val="009E5E3B"/>
    <w:rsid w:val="009E6011"/>
    <w:rsid w:val="009E61D0"/>
    <w:rsid w:val="009E66B4"/>
    <w:rsid w:val="009E66FB"/>
    <w:rsid w:val="009E6A99"/>
    <w:rsid w:val="009E6C18"/>
    <w:rsid w:val="009E6C41"/>
    <w:rsid w:val="009E6C9B"/>
    <w:rsid w:val="009E6EA8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DE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CE"/>
    <w:rsid w:val="009F3CDD"/>
    <w:rsid w:val="009F3D36"/>
    <w:rsid w:val="009F3D3C"/>
    <w:rsid w:val="009F3F8D"/>
    <w:rsid w:val="009F4441"/>
    <w:rsid w:val="009F44AE"/>
    <w:rsid w:val="009F46A7"/>
    <w:rsid w:val="009F46F8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5B3D"/>
    <w:rsid w:val="009F60E1"/>
    <w:rsid w:val="009F62BC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D7E"/>
    <w:rsid w:val="009F6E95"/>
    <w:rsid w:val="009F6F42"/>
    <w:rsid w:val="009F6FF6"/>
    <w:rsid w:val="009F70EE"/>
    <w:rsid w:val="009F7142"/>
    <w:rsid w:val="009F74E5"/>
    <w:rsid w:val="009F75A1"/>
    <w:rsid w:val="009F7807"/>
    <w:rsid w:val="009F786F"/>
    <w:rsid w:val="009F79C7"/>
    <w:rsid w:val="009F7C81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E1A"/>
    <w:rsid w:val="00A00F65"/>
    <w:rsid w:val="00A01053"/>
    <w:rsid w:val="00A010F9"/>
    <w:rsid w:val="00A01145"/>
    <w:rsid w:val="00A0126E"/>
    <w:rsid w:val="00A012C0"/>
    <w:rsid w:val="00A015E2"/>
    <w:rsid w:val="00A01727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4824"/>
    <w:rsid w:val="00A053F2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C2"/>
    <w:rsid w:val="00A10FF7"/>
    <w:rsid w:val="00A1101A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324"/>
    <w:rsid w:val="00A12479"/>
    <w:rsid w:val="00A124F4"/>
    <w:rsid w:val="00A12A77"/>
    <w:rsid w:val="00A12B83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187"/>
    <w:rsid w:val="00A1428A"/>
    <w:rsid w:val="00A14353"/>
    <w:rsid w:val="00A143CD"/>
    <w:rsid w:val="00A1449F"/>
    <w:rsid w:val="00A1473D"/>
    <w:rsid w:val="00A14789"/>
    <w:rsid w:val="00A147D7"/>
    <w:rsid w:val="00A1496C"/>
    <w:rsid w:val="00A14B08"/>
    <w:rsid w:val="00A14B15"/>
    <w:rsid w:val="00A14BCD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A1B"/>
    <w:rsid w:val="00A17DF4"/>
    <w:rsid w:val="00A17E91"/>
    <w:rsid w:val="00A201E1"/>
    <w:rsid w:val="00A2020D"/>
    <w:rsid w:val="00A2030C"/>
    <w:rsid w:val="00A2038D"/>
    <w:rsid w:val="00A203C8"/>
    <w:rsid w:val="00A2079C"/>
    <w:rsid w:val="00A20A65"/>
    <w:rsid w:val="00A20BAD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1E96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A51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10E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3EA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778"/>
    <w:rsid w:val="00A3577C"/>
    <w:rsid w:val="00A3579A"/>
    <w:rsid w:val="00A357E4"/>
    <w:rsid w:val="00A358D9"/>
    <w:rsid w:val="00A35A4B"/>
    <w:rsid w:val="00A35EA2"/>
    <w:rsid w:val="00A36040"/>
    <w:rsid w:val="00A36145"/>
    <w:rsid w:val="00A361C6"/>
    <w:rsid w:val="00A3632A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2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3E8"/>
    <w:rsid w:val="00A44536"/>
    <w:rsid w:val="00A44999"/>
    <w:rsid w:val="00A44AA2"/>
    <w:rsid w:val="00A44AE5"/>
    <w:rsid w:val="00A44AFE"/>
    <w:rsid w:val="00A44DD5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13"/>
    <w:rsid w:val="00A466CD"/>
    <w:rsid w:val="00A467B0"/>
    <w:rsid w:val="00A46876"/>
    <w:rsid w:val="00A46B1D"/>
    <w:rsid w:val="00A46BE6"/>
    <w:rsid w:val="00A46E16"/>
    <w:rsid w:val="00A46EC9"/>
    <w:rsid w:val="00A47041"/>
    <w:rsid w:val="00A471BD"/>
    <w:rsid w:val="00A472CB"/>
    <w:rsid w:val="00A47481"/>
    <w:rsid w:val="00A474F4"/>
    <w:rsid w:val="00A4750F"/>
    <w:rsid w:val="00A4773E"/>
    <w:rsid w:val="00A4783A"/>
    <w:rsid w:val="00A47B3C"/>
    <w:rsid w:val="00A47F9A"/>
    <w:rsid w:val="00A50095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E16"/>
    <w:rsid w:val="00A51E94"/>
    <w:rsid w:val="00A51F2B"/>
    <w:rsid w:val="00A5201D"/>
    <w:rsid w:val="00A5202B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51C"/>
    <w:rsid w:val="00A535F9"/>
    <w:rsid w:val="00A53618"/>
    <w:rsid w:val="00A53725"/>
    <w:rsid w:val="00A538BC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4EA8"/>
    <w:rsid w:val="00A55154"/>
    <w:rsid w:val="00A55288"/>
    <w:rsid w:val="00A553A4"/>
    <w:rsid w:val="00A556A0"/>
    <w:rsid w:val="00A5570B"/>
    <w:rsid w:val="00A558B2"/>
    <w:rsid w:val="00A55A52"/>
    <w:rsid w:val="00A55BE7"/>
    <w:rsid w:val="00A55CA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1CC"/>
    <w:rsid w:val="00A57576"/>
    <w:rsid w:val="00A575AE"/>
    <w:rsid w:val="00A57766"/>
    <w:rsid w:val="00A57855"/>
    <w:rsid w:val="00A57892"/>
    <w:rsid w:val="00A57B65"/>
    <w:rsid w:val="00A57D4D"/>
    <w:rsid w:val="00A57D8C"/>
    <w:rsid w:val="00A57FFD"/>
    <w:rsid w:val="00A60277"/>
    <w:rsid w:val="00A606BA"/>
    <w:rsid w:val="00A60A7C"/>
    <w:rsid w:val="00A60F92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1FC3"/>
    <w:rsid w:val="00A62049"/>
    <w:rsid w:val="00A621FF"/>
    <w:rsid w:val="00A62942"/>
    <w:rsid w:val="00A629AB"/>
    <w:rsid w:val="00A62AD3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59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0E7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523"/>
    <w:rsid w:val="00A745CF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5E43"/>
    <w:rsid w:val="00A762AC"/>
    <w:rsid w:val="00A7630B"/>
    <w:rsid w:val="00A76D41"/>
    <w:rsid w:val="00A76D84"/>
    <w:rsid w:val="00A76DC3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E10"/>
    <w:rsid w:val="00A77F07"/>
    <w:rsid w:val="00A80394"/>
    <w:rsid w:val="00A80490"/>
    <w:rsid w:val="00A804E8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CC0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829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EB8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AA5"/>
    <w:rsid w:val="00A94CDE"/>
    <w:rsid w:val="00A94D42"/>
    <w:rsid w:val="00A953CE"/>
    <w:rsid w:val="00A95449"/>
    <w:rsid w:val="00A954BA"/>
    <w:rsid w:val="00A955D8"/>
    <w:rsid w:val="00A957A6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9B6"/>
    <w:rsid w:val="00AA0AB3"/>
    <w:rsid w:val="00AA0CA6"/>
    <w:rsid w:val="00AA0CC5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3F3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63D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11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5F4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2A2"/>
    <w:rsid w:val="00AB246A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89C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818"/>
    <w:rsid w:val="00AB483D"/>
    <w:rsid w:val="00AB4C81"/>
    <w:rsid w:val="00AB4CB3"/>
    <w:rsid w:val="00AB4D1F"/>
    <w:rsid w:val="00AB4D28"/>
    <w:rsid w:val="00AB4D37"/>
    <w:rsid w:val="00AB4E1D"/>
    <w:rsid w:val="00AB4E95"/>
    <w:rsid w:val="00AB4ECF"/>
    <w:rsid w:val="00AB4EEF"/>
    <w:rsid w:val="00AB4F56"/>
    <w:rsid w:val="00AB500A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927"/>
    <w:rsid w:val="00AB6A8A"/>
    <w:rsid w:val="00AB6B13"/>
    <w:rsid w:val="00AB6B53"/>
    <w:rsid w:val="00AB6B91"/>
    <w:rsid w:val="00AB6C92"/>
    <w:rsid w:val="00AB70E3"/>
    <w:rsid w:val="00AB7161"/>
    <w:rsid w:val="00AB73B9"/>
    <w:rsid w:val="00AB7502"/>
    <w:rsid w:val="00AB77B5"/>
    <w:rsid w:val="00AB7A18"/>
    <w:rsid w:val="00AB7A1C"/>
    <w:rsid w:val="00AB7AC3"/>
    <w:rsid w:val="00AB7BF0"/>
    <w:rsid w:val="00AB7D10"/>
    <w:rsid w:val="00AB7D55"/>
    <w:rsid w:val="00AB7DC2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BE2"/>
    <w:rsid w:val="00AC0EAE"/>
    <w:rsid w:val="00AC0F0C"/>
    <w:rsid w:val="00AC0FC5"/>
    <w:rsid w:val="00AC1551"/>
    <w:rsid w:val="00AC175E"/>
    <w:rsid w:val="00AC1B05"/>
    <w:rsid w:val="00AC2041"/>
    <w:rsid w:val="00AC220F"/>
    <w:rsid w:val="00AC22C8"/>
    <w:rsid w:val="00AC25BC"/>
    <w:rsid w:val="00AC2803"/>
    <w:rsid w:val="00AC2A86"/>
    <w:rsid w:val="00AC2E88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996"/>
    <w:rsid w:val="00AC5A44"/>
    <w:rsid w:val="00AC5CCE"/>
    <w:rsid w:val="00AC5DD6"/>
    <w:rsid w:val="00AC5E5E"/>
    <w:rsid w:val="00AC63B6"/>
    <w:rsid w:val="00AC6417"/>
    <w:rsid w:val="00AC6443"/>
    <w:rsid w:val="00AC6510"/>
    <w:rsid w:val="00AC6941"/>
    <w:rsid w:val="00AC6961"/>
    <w:rsid w:val="00AC6A20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D45"/>
    <w:rsid w:val="00AD1E6F"/>
    <w:rsid w:val="00AD1E7C"/>
    <w:rsid w:val="00AD1F07"/>
    <w:rsid w:val="00AD203C"/>
    <w:rsid w:val="00AD22E0"/>
    <w:rsid w:val="00AD299A"/>
    <w:rsid w:val="00AD2D0A"/>
    <w:rsid w:val="00AD2D43"/>
    <w:rsid w:val="00AD2E7D"/>
    <w:rsid w:val="00AD3173"/>
    <w:rsid w:val="00AD3581"/>
    <w:rsid w:val="00AD38BE"/>
    <w:rsid w:val="00AD390A"/>
    <w:rsid w:val="00AD3AA3"/>
    <w:rsid w:val="00AD3FD3"/>
    <w:rsid w:val="00AD445D"/>
    <w:rsid w:val="00AD44C3"/>
    <w:rsid w:val="00AD45F0"/>
    <w:rsid w:val="00AD490C"/>
    <w:rsid w:val="00AD4A0C"/>
    <w:rsid w:val="00AD4ABF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73E"/>
    <w:rsid w:val="00AD5798"/>
    <w:rsid w:val="00AD57C4"/>
    <w:rsid w:val="00AD59D5"/>
    <w:rsid w:val="00AD5D95"/>
    <w:rsid w:val="00AD5DBB"/>
    <w:rsid w:val="00AD5F7D"/>
    <w:rsid w:val="00AD603F"/>
    <w:rsid w:val="00AD606C"/>
    <w:rsid w:val="00AD60AC"/>
    <w:rsid w:val="00AD610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B1F"/>
    <w:rsid w:val="00AE1D16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D47"/>
    <w:rsid w:val="00AE3FF8"/>
    <w:rsid w:val="00AE4060"/>
    <w:rsid w:val="00AE41FB"/>
    <w:rsid w:val="00AE4321"/>
    <w:rsid w:val="00AE46A2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41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751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5CF"/>
    <w:rsid w:val="00AF367B"/>
    <w:rsid w:val="00AF3805"/>
    <w:rsid w:val="00AF394D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571"/>
    <w:rsid w:val="00AF49ED"/>
    <w:rsid w:val="00AF504D"/>
    <w:rsid w:val="00AF50F4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769"/>
    <w:rsid w:val="00B01014"/>
    <w:rsid w:val="00B0152D"/>
    <w:rsid w:val="00B01561"/>
    <w:rsid w:val="00B017BD"/>
    <w:rsid w:val="00B01801"/>
    <w:rsid w:val="00B01D48"/>
    <w:rsid w:val="00B01D89"/>
    <w:rsid w:val="00B02195"/>
    <w:rsid w:val="00B0220A"/>
    <w:rsid w:val="00B0247C"/>
    <w:rsid w:val="00B02650"/>
    <w:rsid w:val="00B02C13"/>
    <w:rsid w:val="00B02F04"/>
    <w:rsid w:val="00B02FCC"/>
    <w:rsid w:val="00B0303E"/>
    <w:rsid w:val="00B0332C"/>
    <w:rsid w:val="00B0340B"/>
    <w:rsid w:val="00B036AE"/>
    <w:rsid w:val="00B036CE"/>
    <w:rsid w:val="00B0377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BD"/>
    <w:rsid w:val="00B04ED9"/>
    <w:rsid w:val="00B04F9C"/>
    <w:rsid w:val="00B04FAD"/>
    <w:rsid w:val="00B05325"/>
    <w:rsid w:val="00B053C7"/>
    <w:rsid w:val="00B05416"/>
    <w:rsid w:val="00B05418"/>
    <w:rsid w:val="00B0581E"/>
    <w:rsid w:val="00B05922"/>
    <w:rsid w:val="00B05A9C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671"/>
    <w:rsid w:val="00B0680B"/>
    <w:rsid w:val="00B06930"/>
    <w:rsid w:val="00B069EF"/>
    <w:rsid w:val="00B06A0C"/>
    <w:rsid w:val="00B06C90"/>
    <w:rsid w:val="00B06E53"/>
    <w:rsid w:val="00B07297"/>
    <w:rsid w:val="00B072FB"/>
    <w:rsid w:val="00B076C9"/>
    <w:rsid w:val="00B07711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70"/>
    <w:rsid w:val="00B105B2"/>
    <w:rsid w:val="00B10A26"/>
    <w:rsid w:val="00B10D51"/>
    <w:rsid w:val="00B10E25"/>
    <w:rsid w:val="00B10EB7"/>
    <w:rsid w:val="00B10F33"/>
    <w:rsid w:val="00B10F36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DC3"/>
    <w:rsid w:val="00B11E73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74"/>
    <w:rsid w:val="00B152DA"/>
    <w:rsid w:val="00B1541E"/>
    <w:rsid w:val="00B154C8"/>
    <w:rsid w:val="00B159EE"/>
    <w:rsid w:val="00B15B1E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D31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84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B6A"/>
    <w:rsid w:val="00B25C33"/>
    <w:rsid w:val="00B25C9F"/>
    <w:rsid w:val="00B25E43"/>
    <w:rsid w:val="00B25EAB"/>
    <w:rsid w:val="00B26309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861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0FD8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1C7"/>
    <w:rsid w:val="00B3234D"/>
    <w:rsid w:val="00B323ED"/>
    <w:rsid w:val="00B326C9"/>
    <w:rsid w:val="00B32775"/>
    <w:rsid w:val="00B32818"/>
    <w:rsid w:val="00B32990"/>
    <w:rsid w:val="00B32A81"/>
    <w:rsid w:val="00B32A85"/>
    <w:rsid w:val="00B32B3D"/>
    <w:rsid w:val="00B32C69"/>
    <w:rsid w:val="00B330FF"/>
    <w:rsid w:val="00B33152"/>
    <w:rsid w:val="00B334E9"/>
    <w:rsid w:val="00B33676"/>
    <w:rsid w:val="00B3374B"/>
    <w:rsid w:val="00B337D8"/>
    <w:rsid w:val="00B33D01"/>
    <w:rsid w:val="00B340CE"/>
    <w:rsid w:val="00B34151"/>
    <w:rsid w:val="00B343AD"/>
    <w:rsid w:val="00B344D4"/>
    <w:rsid w:val="00B346F1"/>
    <w:rsid w:val="00B349BE"/>
    <w:rsid w:val="00B349EB"/>
    <w:rsid w:val="00B34AE5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5D17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363"/>
    <w:rsid w:val="00B37550"/>
    <w:rsid w:val="00B37674"/>
    <w:rsid w:val="00B3769C"/>
    <w:rsid w:val="00B376AF"/>
    <w:rsid w:val="00B377A6"/>
    <w:rsid w:val="00B3791D"/>
    <w:rsid w:val="00B37A00"/>
    <w:rsid w:val="00B37C11"/>
    <w:rsid w:val="00B37D30"/>
    <w:rsid w:val="00B37EF9"/>
    <w:rsid w:val="00B406F2"/>
    <w:rsid w:val="00B4089C"/>
    <w:rsid w:val="00B40AE8"/>
    <w:rsid w:val="00B40B45"/>
    <w:rsid w:val="00B40BDF"/>
    <w:rsid w:val="00B40C63"/>
    <w:rsid w:val="00B40DCF"/>
    <w:rsid w:val="00B41076"/>
    <w:rsid w:val="00B41097"/>
    <w:rsid w:val="00B41307"/>
    <w:rsid w:val="00B4164E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C23"/>
    <w:rsid w:val="00B44D96"/>
    <w:rsid w:val="00B44FBF"/>
    <w:rsid w:val="00B44FDB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E08"/>
    <w:rsid w:val="00B45E47"/>
    <w:rsid w:val="00B45FCD"/>
    <w:rsid w:val="00B467BE"/>
    <w:rsid w:val="00B4686B"/>
    <w:rsid w:val="00B46891"/>
    <w:rsid w:val="00B46920"/>
    <w:rsid w:val="00B46D5A"/>
    <w:rsid w:val="00B46DEE"/>
    <w:rsid w:val="00B46E81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B7"/>
    <w:rsid w:val="00B50240"/>
    <w:rsid w:val="00B502BD"/>
    <w:rsid w:val="00B50306"/>
    <w:rsid w:val="00B50467"/>
    <w:rsid w:val="00B504C2"/>
    <w:rsid w:val="00B507FE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C43"/>
    <w:rsid w:val="00B51C90"/>
    <w:rsid w:val="00B51D11"/>
    <w:rsid w:val="00B51DF1"/>
    <w:rsid w:val="00B51EE1"/>
    <w:rsid w:val="00B521EE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C"/>
    <w:rsid w:val="00B53F6D"/>
    <w:rsid w:val="00B54264"/>
    <w:rsid w:val="00B54285"/>
    <w:rsid w:val="00B543C5"/>
    <w:rsid w:val="00B5455F"/>
    <w:rsid w:val="00B5467D"/>
    <w:rsid w:val="00B54951"/>
    <w:rsid w:val="00B54A6F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1A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0E4"/>
    <w:rsid w:val="00B6035E"/>
    <w:rsid w:val="00B607DF"/>
    <w:rsid w:val="00B6090D"/>
    <w:rsid w:val="00B6108F"/>
    <w:rsid w:val="00B610E1"/>
    <w:rsid w:val="00B61425"/>
    <w:rsid w:val="00B614FA"/>
    <w:rsid w:val="00B61710"/>
    <w:rsid w:val="00B61756"/>
    <w:rsid w:val="00B61806"/>
    <w:rsid w:val="00B61844"/>
    <w:rsid w:val="00B6193F"/>
    <w:rsid w:val="00B61BDF"/>
    <w:rsid w:val="00B61BFC"/>
    <w:rsid w:val="00B61EAF"/>
    <w:rsid w:val="00B62200"/>
    <w:rsid w:val="00B6253B"/>
    <w:rsid w:val="00B62757"/>
    <w:rsid w:val="00B62AC9"/>
    <w:rsid w:val="00B62B40"/>
    <w:rsid w:val="00B62B62"/>
    <w:rsid w:val="00B62D1D"/>
    <w:rsid w:val="00B62F5D"/>
    <w:rsid w:val="00B62FF2"/>
    <w:rsid w:val="00B6306C"/>
    <w:rsid w:val="00B6310C"/>
    <w:rsid w:val="00B6357A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DD"/>
    <w:rsid w:val="00B664AC"/>
    <w:rsid w:val="00B664EF"/>
    <w:rsid w:val="00B66867"/>
    <w:rsid w:val="00B66978"/>
    <w:rsid w:val="00B66A9E"/>
    <w:rsid w:val="00B66CA2"/>
    <w:rsid w:val="00B670E4"/>
    <w:rsid w:val="00B67126"/>
    <w:rsid w:val="00B67323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699"/>
    <w:rsid w:val="00B70A0A"/>
    <w:rsid w:val="00B70A1C"/>
    <w:rsid w:val="00B70ADE"/>
    <w:rsid w:val="00B70C9C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132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DD2"/>
    <w:rsid w:val="00B73FE1"/>
    <w:rsid w:val="00B73FF6"/>
    <w:rsid w:val="00B74021"/>
    <w:rsid w:val="00B7453A"/>
    <w:rsid w:val="00B74589"/>
    <w:rsid w:val="00B74747"/>
    <w:rsid w:val="00B7483F"/>
    <w:rsid w:val="00B74C20"/>
    <w:rsid w:val="00B74D6E"/>
    <w:rsid w:val="00B74DC8"/>
    <w:rsid w:val="00B75676"/>
    <w:rsid w:val="00B75A56"/>
    <w:rsid w:val="00B75B47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E05"/>
    <w:rsid w:val="00B76FD2"/>
    <w:rsid w:val="00B77114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638"/>
    <w:rsid w:val="00B8071F"/>
    <w:rsid w:val="00B80745"/>
    <w:rsid w:val="00B80783"/>
    <w:rsid w:val="00B808C1"/>
    <w:rsid w:val="00B80B4E"/>
    <w:rsid w:val="00B80E85"/>
    <w:rsid w:val="00B80F99"/>
    <w:rsid w:val="00B80FD8"/>
    <w:rsid w:val="00B813B5"/>
    <w:rsid w:val="00B81436"/>
    <w:rsid w:val="00B8147E"/>
    <w:rsid w:val="00B8162C"/>
    <w:rsid w:val="00B81694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9C"/>
    <w:rsid w:val="00B83B56"/>
    <w:rsid w:val="00B83D8D"/>
    <w:rsid w:val="00B83E8E"/>
    <w:rsid w:val="00B84188"/>
    <w:rsid w:val="00B8423E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974"/>
    <w:rsid w:val="00B8699D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602"/>
    <w:rsid w:val="00B877CF"/>
    <w:rsid w:val="00B878CD"/>
    <w:rsid w:val="00B879D8"/>
    <w:rsid w:val="00B87D5A"/>
    <w:rsid w:val="00B87DD9"/>
    <w:rsid w:val="00B87E2B"/>
    <w:rsid w:val="00B90313"/>
    <w:rsid w:val="00B9051D"/>
    <w:rsid w:val="00B906A3"/>
    <w:rsid w:val="00B906AB"/>
    <w:rsid w:val="00B908AA"/>
    <w:rsid w:val="00B90955"/>
    <w:rsid w:val="00B90DE1"/>
    <w:rsid w:val="00B90FB7"/>
    <w:rsid w:val="00B9111E"/>
    <w:rsid w:val="00B912AB"/>
    <w:rsid w:val="00B91372"/>
    <w:rsid w:val="00B914F2"/>
    <w:rsid w:val="00B91529"/>
    <w:rsid w:val="00B91683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AE"/>
    <w:rsid w:val="00B923E5"/>
    <w:rsid w:val="00B9254C"/>
    <w:rsid w:val="00B9275B"/>
    <w:rsid w:val="00B928A7"/>
    <w:rsid w:val="00B93131"/>
    <w:rsid w:val="00B93258"/>
    <w:rsid w:val="00B93723"/>
    <w:rsid w:val="00B9373D"/>
    <w:rsid w:val="00B9394C"/>
    <w:rsid w:val="00B93958"/>
    <w:rsid w:val="00B93DBC"/>
    <w:rsid w:val="00B93F6B"/>
    <w:rsid w:val="00B94094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6EB"/>
    <w:rsid w:val="00B977DF"/>
    <w:rsid w:val="00B97A65"/>
    <w:rsid w:val="00B97AEE"/>
    <w:rsid w:val="00B97F7D"/>
    <w:rsid w:val="00BA0311"/>
    <w:rsid w:val="00BA0317"/>
    <w:rsid w:val="00BA0A83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8B2"/>
    <w:rsid w:val="00BA1ADD"/>
    <w:rsid w:val="00BA1C73"/>
    <w:rsid w:val="00BA1ED8"/>
    <w:rsid w:val="00BA1FF2"/>
    <w:rsid w:val="00BA2298"/>
    <w:rsid w:val="00BA23C5"/>
    <w:rsid w:val="00BA25F9"/>
    <w:rsid w:val="00BA262C"/>
    <w:rsid w:val="00BA2EFF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8AB"/>
    <w:rsid w:val="00BA7908"/>
    <w:rsid w:val="00BA7B40"/>
    <w:rsid w:val="00BA7C02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76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00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AFB"/>
    <w:rsid w:val="00BB4C05"/>
    <w:rsid w:val="00BB4D8B"/>
    <w:rsid w:val="00BB51F3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13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B36"/>
    <w:rsid w:val="00BC3DD1"/>
    <w:rsid w:val="00BC3E2F"/>
    <w:rsid w:val="00BC4347"/>
    <w:rsid w:val="00BC44B8"/>
    <w:rsid w:val="00BC4830"/>
    <w:rsid w:val="00BC48A6"/>
    <w:rsid w:val="00BC4AF1"/>
    <w:rsid w:val="00BC4BFB"/>
    <w:rsid w:val="00BC4DA5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A27"/>
    <w:rsid w:val="00BC7B09"/>
    <w:rsid w:val="00BC7C25"/>
    <w:rsid w:val="00BC7DAD"/>
    <w:rsid w:val="00BD017E"/>
    <w:rsid w:val="00BD021F"/>
    <w:rsid w:val="00BD023D"/>
    <w:rsid w:val="00BD02D3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2B7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466"/>
    <w:rsid w:val="00BD45E0"/>
    <w:rsid w:val="00BD4A13"/>
    <w:rsid w:val="00BD4EDF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807"/>
    <w:rsid w:val="00BE1CB7"/>
    <w:rsid w:val="00BE1FC9"/>
    <w:rsid w:val="00BE2A32"/>
    <w:rsid w:val="00BE2A36"/>
    <w:rsid w:val="00BE2AC1"/>
    <w:rsid w:val="00BE2D10"/>
    <w:rsid w:val="00BE2ECF"/>
    <w:rsid w:val="00BE2ED3"/>
    <w:rsid w:val="00BE2F7C"/>
    <w:rsid w:val="00BE3176"/>
    <w:rsid w:val="00BE32AE"/>
    <w:rsid w:val="00BE348A"/>
    <w:rsid w:val="00BE36BF"/>
    <w:rsid w:val="00BE3BC9"/>
    <w:rsid w:val="00BE3CEA"/>
    <w:rsid w:val="00BE3D6E"/>
    <w:rsid w:val="00BE3FA0"/>
    <w:rsid w:val="00BE3FF6"/>
    <w:rsid w:val="00BE416F"/>
    <w:rsid w:val="00BE41EE"/>
    <w:rsid w:val="00BE438B"/>
    <w:rsid w:val="00BE43DB"/>
    <w:rsid w:val="00BE4AB8"/>
    <w:rsid w:val="00BE4EB2"/>
    <w:rsid w:val="00BE5016"/>
    <w:rsid w:val="00BE539D"/>
    <w:rsid w:val="00BE5492"/>
    <w:rsid w:val="00BE552B"/>
    <w:rsid w:val="00BE58B8"/>
    <w:rsid w:val="00BE5A73"/>
    <w:rsid w:val="00BE5AE9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0E"/>
    <w:rsid w:val="00BE6F8D"/>
    <w:rsid w:val="00BE727B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006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085"/>
    <w:rsid w:val="00BF615A"/>
    <w:rsid w:val="00BF6344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699"/>
    <w:rsid w:val="00C009DC"/>
    <w:rsid w:val="00C00A80"/>
    <w:rsid w:val="00C00E65"/>
    <w:rsid w:val="00C00ECC"/>
    <w:rsid w:val="00C00ED2"/>
    <w:rsid w:val="00C0141C"/>
    <w:rsid w:val="00C016BE"/>
    <w:rsid w:val="00C01720"/>
    <w:rsid w:val="00C01871"/>
    <w:rsid w:val="00C01889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DE"/>
    <w:rsid w:val="00C03CF1"/>
    <w:rsid w:val="00C03D07"/>
    <w:rsid w:val="00C03D6F"/>
    <w:rsid w:val="00C04112"/>
    <w:rsid w:val="00C0412B"/>
    <w:rsid w:val="00C043A3"/>
    <w:rsid w:val="00C043EF"/>
    <w:rsid w:val="00C049BB"/>
    <w:rsid w:val="00C04A87"/>
    <w:rsid w:val="00C04CE8"/>
    <w:rsid w:val="00C04CEC"/>
    <w:rsid w:val="00C04E55"/>
    <w:rsid w:val="00C05119"/>
    <w:rsid w:val="00C05429"/>
    <w:rsid w:val="00C05699"/>
    <w:rsid w:val="00C056B7"/>
    <w:rsid w:val="00C058DD"/>
    <w:rsid w:val="00C05C2C"/>
    <w:rsid w:val="00C05D78"/>
    <w:rsid w:val="00C05F40"/>
    <w:rsid w:val="00C0631C"/>
    <w:rsid w:val="00C0645C"/>
    <w:rsid w:val="00C064DF"/>
    <w:rsid w:val="00C06701"/>
    <w:rsid w:val="00C06787"/>
    <w:rsid w:val="00C068ED"/>
    <w:rsid w:val="00C06939"/>
    <w:rsid w:val="00C069B2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4CA"/>
    <w:rsid w:val="00C12790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BBF"/>
    <w:rsid w:val="00C143CA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9E"/>
    <w:rsid w:val="00C16447"/>
    <w:rsid w:val="00C16F78"/>
    <w:rsid w:val="00C17080"/>
    <w:rsid w:val="00C170A5"/>
    <w:rsid w:val="00C17778"/>
    <w:rsid w:val="00C17FFB"/>
    <w:rsid w:val="00C20152"/>
    <w:rsid w:val="00C2032E"/>
    <w:rsid w:val="00C204D0"/>
    <w:rsid w:val="00C205EC"/>
    <w:rsid w:val="00C2067D"/>
    <w:rsid w:val="00C206B4"/>
    <w:rsid w:val="00C2108A"/>
    <w:rsid w:val="00C210BF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D3E"/>
    <w:rsid w:val="00C21FF7"/>
    <w:rsid w:val="00C222F3"/>
    <w:rsid w:val="00C22640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3C13"/>
    <w:rsid w:val="00C23F7D"/>
    <w:rsid w:val="00C241AC"/>
    <w:rsid w:val="00C24209"/>
    <w:rsid w:val="00C24242"/>
    <w:rsid w:val="00C2450B"/>
    <w:rsid w:val="00C24787"/>
    <w:rsid w:val="00C24A18"/>
    <w:rsid w:val="00C24B62"/>
    <w:rsid w:val="00C24D6E"/>
    <w:rsid w:val="00C24ECE"/>
    <w:rsid w:val="00C24ED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0E2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202C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86C"/>
    <w:rsid w:val="00C33AAC"/>
    <w:rsid w:val="00C33B3A"/>
    <w:rsid w:val="00C340D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BD9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297"/>
    <w:rsid w:val="00C363B4"/>
    <w:rsid w:val="00C36449"/>
    <w:rsid w:val="00C36609"/>
    <w:rsid w:val="00C36642"/>
    <w:rsid w:val="00C36660"/>
    <w:rsid w:val="00C366B4"/>
    <w:rsid w:val="00C36882"/>
    <w:rsid w:val="00C36888"/>
    <w:rsid w:val="00C36E4E"/>
    <w:rsid w:val="00C37098"/>
    <w:rsid w:val="00C3730B"/>
    <w:rsid w:val="00C373EB"/>
    <w:rsid w:val="00C37404"/>
    <w:rsid w:val="00C37806"/>
    <w:rsid w:val="00C3780D"/>
    <w:rsid w:val="00C37AAA"/>
    <w:rsid w:val="00C37B41"/>
    <w:rsid w:val="00C37B88"/>
    <w:rsid w:val="00C37F8D"/>
    <w:rsid w:val="00C40165"/>
    <w:rsid w:val="00C4018F"/>
    <w:rsid w:val="00C40213"/>
    <w:rsid w:val="00C40A81"/>
    <w:rsid w:val="00C40E55"/>
    <w:rsid w:val="00C40E61"/>
    <w:rsid w:val="00C40FA4"/>
    <w:rsid w:val="00C40FC9"/>
    <w:rsid w:val="00C41279"/>
    <w:rsid w:val="00C41579"/>
    <w:rsid w:val="00C4184A"/>
    <w:rsid w:val="00C41A27"/>
    <w:rsid w:val="00C41B7C"/>
    <w:rsid w:val="00C41C5C"/>
    <w:rsid w:val="00C41D1B"/>
    <w:rsid w:val="00C41E9D"/>
    <w:rsid w:val="00C41EB4"/>
    <w:rsid w:val="00C41F0B"/>
    <w:rsid w:val="00C41F49"/>
    <w:rsid w:val="00C42081"/>
    <w:rsid w:val="00C42756"/>
    <w:rsid w:val="00C4289E"/>
    <w:rsid w:val="00C428C6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91E"/>
    <w:rsid w:val="00C449DA"/>
    <w:rsid w:val="00C44AE1"/>
    <w:rsid w:val="00C44D76"/>
    <w:rsid w:val="00C44F0B"/>
    <w:rsid w:val="00C44FD0"/>
    <w:rsid w:val="00C450C0"/>
    <w:rsid w:val="00C451E7"/>
    <w:rsid w:val="00C454BC"/>
    <w:rsid w:val="00C45982"/>
    <w:rsid w:val="00C45B56"/>
    <w:rsid w:val="00C45F18"/>
    <w:rsid w:val="00C45F52"/>
    <w:rsid w:val="00C45FAF"/>
    <w:rsid w:val="00C4604D"/>
    <w:rsid w:val="00C46170"/>
    <w:rsid w:val="00C46468"/>
    <w:rsid w:val="00C465B7"/>
    <w:rsid w:val="00C46951"/>
    <w:rsid w:val="00C46A0D"/>
    <w:rsid w:val="00C46B18"/>
    <w:rsid w:val="00C46D1C"/>
    <w:rsid w:val="00C47029"/>
    <w:rsid w:val="00C47311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50"/>
    <w:rsid w:val="00C502DE"/>
    <w:rsid w:val="00C50573"/>
    <w:rsid w:val="00C50609"/>
    <w:rsid w:val="00C50671"/>
    <w:rsid w:val="00C509AF"/>
    <w:rsid w:val="00C50A41"/>
    <w:rsid w:val="00C50E8F"/>
    <w:rsid w:val="00C50F5D"/>
    <w:rsid w:val="00C50FE1"/>
    <w:rsid w:val="00C51099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6C5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8F"/>
    <w:rsid w:val="00C53AB2"/>
    <w:rsid w:val="00C53AB9"/>
    <w:rsid w:val="00C53B60"/>
    <w:rsid w:val="00C53BF2"/>
    <w:rsid w:val="00C53D76"/>
    <w:rsid w:val="00C53F14"/>
    <w:rsid w:val="00C540B7"/>
    <w:rsid w:val="00C540C0"/>
    <w:rsid w:val="00C54217"/>
    <w:rsid w:val="00C54312"/>
    <w:rsid w:val="00C5440A"/>
    <w:rsid w:val="00C54954"/>
    <w:rsid w:val="00C54B32"/>
    <w:rsid w:val="00C54C41"/>
    <w:rsid w:val="00C54CC7"/>
    <w:rsid w:val="00C55168"/>
    <w:rsid w:val="00C5533C"/>
    <w:rsid w:val="00C553CE"/>
    <w:rsid w:val="00C557E0"/>
    <w:rsid w:val="00C55DB6"/>
    <w:rsid w:val="00C55E92"/>
    <w:rsid w:val="00C55FE1"/>
    <w:rsid w:val="00C56010"/>
    <w:rsid w:val="00C5632E"/>
    <w:rsid w:val="00C56618"/>
    <w:rsid w:val="00C567C0"/>
    <w:rsid w:val="00C568CD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39A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F6"/>
    <w:rsid w:val="00C663D1"/>
    <w:rsid w:val="00C663F2"/>
    <w:rsid w:val="00C664BA"/>
    <w:rsid w:val="00C665AD"/>
    <w:rsid w:val="00C66673"/>
    <w:rsid w:val="00C66851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9BC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0C6"/>
    <w:rsid w:val="00C71152"/>
    <w:rsid w:val="00C711F4"/>
    <w:rsid w:val="00C71401"/>
    <w:rsid w:val="00C7170D"/>
    <w:rsid w:val="00C71797"/>
    <w:rsid w:val="00C718BA"/>
    <w:rsid w:val="00C7198D"/>
    <w:rsid w:val="00C71996"/>
    <w:rsid w:val="00C71B80"/>
    <w:rsid w:val="00C71CCF"/>
    <w:rsid w:val="00C71E3F"/>
    <w:rsid w:val="00C71FD8"/>
    <w:rsid w:val="00C720E4"/>
    <w:rsid w:val="00C720EC"/>
    <w:rsid w:val="00C7216C"/>
    <w:rsid w:val="00C7233B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795"/>
    <w:rsid w:val="00C7492D"/>
    <w:rsid w:val="00C74A4B"/>
    <w:rsid w:val="00C75062"/>
    <w:rsid w:val="00C750DE"/>
    <w:rsid w:val="00C750F3"/>
    <w:rsid w:val="00C755D4"/>
    <w:rsid w:val="00C7586F"/>
    <w:rsid w:val="00C75C16"/>
    <w:rsid w:val="00C75D37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2EC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96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2B1"/>
    <w:rsid w:val="00C85580"/>
    <w:rsid w:val="00C857B3"/>
    <w:rsid w:val="00C859D4"/>
    <w:rsid w:val="00C85A2E"/>
    <w:rsid w:val="00C85AB1"/>
    <w:rsid w:val="00C85C8D"/>
    <w:rsid w:val="00C85DA1"/>
    <w:rsid w:val="00C85E2B"/>
    <w:rsid w:val="00C85E95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35"/>
    <w:rsid w:val="00C927A1"/>
    <w:rsid w:val="00C92F12"/>
    <w:rsid w:val="00C93141"/>
    <w:rsid w:val="00C9335A"/>
    <w:rsid w:val="00C9357C"/>
    <w:rsid w:val="00C93584"/>
    <w:rsid w:val="00C935B1"/>
    <w:rsid w:val="00C938CB"/>
    <w:rsid w:val="00C93B5B"/>
    <w:rsid w:val="00C93BB1"/>
    <w:rsid w:val="00C93D40"/>
    <w:rsid w:val="00C93E18"/>
    <w:rsid w:val="00C94202"/>
    <w:rsid w:val="00C942D2"/>
    <w:rsid w:val="00C94712"/>
    <w:rsid w:val="00C948CF"/>
    <w:rsid w:val="00C94BCB"/>
    <w:rsid w:val="00C95327"/>
    <w:rsid w:val="00C95479"/>
    <w:rsid w:val="00C9565B"/>
    <w:rsid w:val="00C9573B"/>
    <w:rsid w:val="00C95D0F"/>
    <w:rsid w:val="00C95EB2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97DE3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00"/>
    <w:rsid w:val="00CA085B"/>
    <w:rsid w:val="00CA0939"/>
    <w:rsid w:val="00CA0B25"/>
    <w:rsid w:val="00CA0C5D"/>
    <w:rsid w:val="00CA0E4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374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EE"/>
    <w:rsid w:val="00CA58F6"/>
    <w:rsid w:val="00CA5AB1"/>
    <w:rsid w:val="00CA5B9F"/>
    <w:rsid w:val="00CA5CC6"/>
    <w:rsid w:val="00CA6010"/>
    <w:rsid w:val="00CA629A"/>
    <w:rsid w:val="00CA68C1"/>
    <w:rsid w:val="00CA6CBC"/>
    <w:rsid w:val="00CA6DF3"/>
    <w:rsid w:val="00CA7130"/>
    <w:rsid w:val="00CA7131"/>
    <w:rsid w:val="00CA76E8"/>
    <w:rsid w:val="00CA78A7"/>
    <w:rsid w:val="00CA7938"/>
    <w:rsid w:val="00CA7DC6"/>
    <w:rsid w:val="00CA7E3D"/>
    <w:rsid w:val="00CB02E3"/>
    <w:rsid w:val="00CB0481"/>
    <w:rsid w:val="00CB05FA"/>
    <w:rsid w:val="00CB061C"/>
    <w:rsid w:val="00CB06E5"/>
    <w:rsid w:val="00CB0880"/>
    <w:rsid w:val="00CB0F9F"/>
    <w:rsid w:val="00CB13F7"/>
    <w:rsid w:val="00CB142B"/>
    <w:rsid w:val="00CB1537"/>
    <w:rsid w:val="00CB1585"/>
    <w:rsid w:val="00CB1653"/>
    <w:rsid w:val="00CB1657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549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B3F"/>
    <w:rsid w:val="00CB5DA5"/>
    <w:rsid w:val="00CB60AE"/>
    <w:rsid w:val="00CB61C8"/>
    <w:rsid w:val="00CB61D9"/>
    <w:rsid w:val="00CB62A1"/>
    <w:rsid w:val="00CB6325"/>
    <w:rsid w:val="00CB637E"/>
    <w:rsid w:val="00CB6520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1D5"/>
    <w:rsid w:val="00CC130B"/>
    <w:rsid w:val="00CC137B"/>
    <w:rsid w:val="00CC14AB"/>
    <w:rsid w:val="00CC1550"/>
    <w:rsid w:val="00CC178C"/>
    <w:rsid w:val="00CC19A9"/>
    <w:rsid w:val="00CC1A71"/>
    <w:rsid w:val="00CC1ACD"/>
    <w:rsid w:val="00CC1B2F"/>
    <w:rsid w:val="00CC1C9B"/>
    <w:rsid w:val="00CC1CE6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40C0"/>
    <w:rsid w:val="00CC4146"/>
    <w:rsid w:val="00CC416D"/>
    <w:rsid w:val="00CC4209"/>
    <w:rsid w:val="00CC4401"/>
    <w:rsid w:val="00CC4427"/>
    <w:rsid w:val="00CC4432"/>
    <w:rsid w:val="00CC4790"/>
    <w:rsid w:val="00CC48BB"/>
    <w:rsid w:val="00CC4A35"/>
    <w:rsid w:val="00CC4BA9"/>
    <w:rsid w:val="00CC4CE2"/>
    <w:rsid w:val="00CC4E16"/>
    <w:rsid w:val="00CC4E6F"/>
    <w:rsid w:val="00CC52C0"/>
    <w:rsid w:val="00CC53E6"/>
    <w:rsid w:val="00CC541A"/>
    <w:rsid w:val="00CC55E9"/>
    <w:rsid w:val="00CC5789"/>
    <w:rsid w:val="00CC592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BCB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F51"/>
    <w:rsid w:val="00CD405A"/>
    <w:rsid w:val="00CD445D"/>
    <w:rsid w:val="00CD44D1"/>
    <w:rsid w:val="00CD44DD"/>
    <w:rsid w:val="00CD455C"/>
    <w:rsid w:val="00CD4577"/>
    <w:rsid w:val="00CD487A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68F"/>
    <w:rsid w:val="00CE57FF"/>
    <w:rsid w:val="00CE5B50"/>
    <w:rsid w:val="00CE5C80"/>
    <w:rsid w:val="00CE5DEB"/>
    <w:rsid w:val="00CE60B4"/>
    <w:rsid w:val="00CE6186"/>
    <w:rsid w:val="00CE66B3"/>
    <w:rsid w:val="00CE699F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94E"/>
    <w:rsid w:val="00CF0A04"/>
    <w:rsid w:val="00CF0A90"/>
    <w:rsid w:val="00CF0AED"/>
    <w:rsid w:val="00CF0B4F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0D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0E"/>
    <w:rsid w:val="00CF3AB0"/>
    <w:rsid w:val="00CF3AE7"/>
    <w:rsid w:val="00CF3ECB"/>
    <w:rsid w:val="00CF4077"/>
    <w:rsid w:val="00CF4648"/>
    <w:rsid w:val="00CF4823"/>
    <w:rsid w:val="00CF48A9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B2F"/>
    <w:rsid w:val="00D00B58"/>
    <w:rsid w:val="00D00CF9"/>
    <w:rsid w:val="00D00E18"/>
    <w:rsid w:val="00D0111D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44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88C"/>
    <w:rsid w:val="00D039F5"/>
    <w:rsid w:val="00D03C2C"/>
    <w:rsid w:val="00D03C3D"/>
    <w:rsid w:val="00D03CFF"/>
    <w:rsid w:val="00D03E27"/>
    <w:rsid w:val="00D03E96"/>
    <w:rsid w:val="00D04684"/>
    <w:rsid w:val="00D0482F"/>
    <w:rsid w:val="00D04A81"/>
    <w:rsid w:val="00D04B29"/>
    <w:rsid w:val="00D04C43"/>
    <w:rsid w:val="00D05019"/>
    <w:rsid w:val="00D054F2"/>
    <w:rsid w:val="00D05A23"/>
    <w:rsid w:val="00D05D4F"/>
    <w:rsid w:val="00D05D62"/>
    <w:rsid w:val="00D061F5"/>
    <w:rsid w:val="00D0634D"/>
    <w:rsid w:val="00D0685B"/>
    <w:rsid w:val="00D06A64"/>
    <w:rsid w:val="00D06B06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CFD"/>
    <w:rsid w:val="00D10EDC"/>
    <w:rsid w:val="00D110DA"/>
    <w:rsid w:val="00D1111B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2E18"/>
    <w:rsid w:val="00D1316E"/>
    <w:rsid w:val="00D1323E"/>
    <w:rsid w:val="00D1350C"/>
    <w:rsid w:val="00D13680"/>
    <w:rsid w:val="00D1393F"/>
    <w:rsid w:val="00D14146"/>
    <w:rsid w:val="00D1428F"/>
    <w:rsid w:val="00D143A6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89A"/>
    <w:rsid w:val="00D16D6C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7"/>
    <w:rsid w:val="00D227B5"/>
    <w:rsid w:val="00D22884"/>
    <w:rsid w:val="00D22B19"/>
    <w:rsid w:val="00D22B4A"/>
    <w:rsid w:val="00D22F03"/>
    <w:rsid w:val="00D2301F"/>
    <w:rsid w:val="00D23156"/>
    <w:rsid w:val="00D231ED"/>
    <w:rsid w:val="00D23583"/>
    <w:rsid w:val="00D23609"/>
    <w:rsid w:val="00D237C0"/>
    <w:rsid w:val="00D238DA"/>
    <w:rsid w:val="00D23A13"/>
    <w:rsid w:val="00D23BE0"/>
    <w:rsid w:val="00D23DAC"/>
    <w:rsid w:val="00D23E6A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F83"/>
    <w:rsid w:val="00D25FCA"/>
    <w:rsid w:val="00D262A5"/>
    <w:rsid w:val="00D263D9"/>
    <w:rsid w:val="00D26479"/>
    <w:rsid w:val="00D26555"/>
    <w:rsid w:val="00D26725"/>
    <w:rsid w:val="00D269EB"/>
    <w:rsid w:val="00D26CF3"/>
    <w:rsid w:val="00D272E6"/>
    <w:rsid w:val="00D27799"/>
    <w:rsid w:val="00D27D0B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6EB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086"/>
    <w:rsid w:val="00D351BA"/>
    <w:rsid w:val="00D352E3"/>
    <w:rsid w:val="00D353A8"/>
    <w:rsid w:val="00D35558"/>
    <w:rsid w:val="00D3577D"/>
    <w:rsid w:val="00D357C4"/>
    <w:rsid w:val="00D35899"/>
    <w:rsid w:val="00D35BDD"/>
    <w:rsid w:val="00D35C89"/>
    <w:rsid w:val="00D35CDE"/>
    <w:rsid w:val="00D35D3B"/>
    <w:rsid w:val="00D36136"/>
    <w:rsid w:val="00D36192"/>
    <w:rsid w:val="00D36240"/>
    <w:rsid w:val="00D36381"/>
    <w:rsid w:val="00D368DE"/>
    <w:rsid w:val="00D36AB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9"/>
    <w:rsid w:val="00D4513A"/>
    <w:rsid w:val="00D45577"/>
    <w:rsid w:val="00D458DE"/>
    <w:rsid w:val="00D45A52"/>
    <w:rsid w:val="00D45B20"/>
    <w:rsid w:val="00D45D20"/>
    <w:rsid w:val="00D45DA1"/>
    <w:rsid w:val="00D45F28"/>
    <w:rsid w:val="00D45FE0"/>
    <w:rsid w:val="00D46013"/>
    <w:rsid w:val="00D4617A"/>
    <w:rsid w:val="00D462CB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6C9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4D0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713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17"/>
    <w:rsid w:val="00D52D38"/>
    <w:rsid w:val="00D52E83"/>
    <w:rsid w:val="00D53031"/>
    <w:rsid w:val="00D53052"/>
    <w:rsid w:val="00D533C8"/>
    <w:rsid w:val="00D53489"/>
    <w:rsid w:val="00D535CC"/>
    <w:rsid w:val="00D53A22"/>
    <w:rsid w:val="00D53C8D"/>
    <w:rsid w:val="00D53C98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D56"/>
    <w:rsid w:val="00D56039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AB3"/>
    <w:rsid w:val="00D57B9D"/>
    <w:rsid w:val="00D57DAD"/>
    <w:rsid w:val="00D57ECF"/>
    <w:rsid w:val="00D57F6A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BA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CB2"/>
    <w:rsid w:val="00D65D1B"/>
    <w:rsid w:val="00D65F7F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152"/>
    <w:rsid w:val="00D6729E"/>
    <w:rsid w:val="00D675E6"/>
    <w:rsid w:val="00D676F4"/>
    <w:rsid w:val="00D6771F"/>
    <w:rsid w:val="00D67883"/>
    <w:rsid w:val="00D67924"/>
    <w:rsid w:val="00D6797A"/>
    <w:rsid w:val="00D702C3"/>
    <w:rsid w:val="00D70494"/>
    <w:rsid w:val="00D70552"/>
    <w:rsid w:val="00D70789"/>
    <w:rsid w:val="00D70C8A"/>
    <w:rsid w:val="00D70DD0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D32"/>
    <w:rsid w:val="00D71EB3"/>
    <w:rsid w:val="00D7206B"/>
    <w:rsid w:val="00D72179"/>
    <w:rsid w:val="00D72258"/>
    <w:rsid w:val="00D7229F"/>
    <w:rsid w:val="00D72534"/>
    <w:rsid w:val="00D72569"/>
    <w:rsid w:val="00D727A1"/>
    <w:rsid w:val="00D72B37"/>
    <w:rsid w:val="00D72C8A"/>
    <w:rsid w:val="00D72CA7"/>
    <w:rsid w:val="00D72D9B"/>
    <w:rsid w:val="00D72FB3"/>
    <w:rsid w:val="00D72FF1"/>
    <w:rsid w:val="00D73006"/>
    <w:rsid w:val="00D73159"/>
    <w:rsid w:val="00D73334"/>
    <w:rsid w:val="00D7342F"/>
    <w:rsid w:val="00D736A5"/>
    <w:rsid w:val="00D736B1"/>
    <w:rsid w:val="00D739C6"/>
    <w:rsid w:val="00D73C91"/>
    <w:rsid w:val="00D73CBB"/>
    <w:rsid w:val="00D73EFF"/>
    <w:rsid w:val="00D74017"/>
    <w:rsid w:val="00D740CF"/>
    <w:rsid w:val="00D74212"/>
    <w:rsid w:val="00D74458"/>
    <w:rsid w:val="00D74808"/>
    <w:rsid w:val="00D74883"/>
    <w:rsid w:val="00D749DD"/>
    <w:rsid w:val="00D74A6B"/>
    <w:rsid w:val="00D74AC2"/>
    <w:rsid w:val="00D74EB0"/>
    <w:rsid w:val="00D74F28"/>
    <w:rsid w:val="00D74F9B"/>
    <w:rsid w:val="00D74F9C"/>
    <w:rsid w:val="00D750A6"/>
    <w:rsid w:val="00D7512C"/>
    <w:rsid w:val="00D751CA"/>
    <w:rsid w:val="00D751F5"/>
    <w:rsid w:val="00D75217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8AC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908"/>
    <w:rsid w:val="00D82A72"/>
    <w:rsid w:val="00D82A91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DA7"/>
    <w:rsid w:val="00D83EDA"/>
    <w:rsid w:val="00D83FF5"/>
    <w:rsid w:val="00D84202"/>
    <w:rsid w:val="00D84287"/>
    <w:rsid w:val="00D842A9"/>
    <w:rsid w:val="00D8440B"/>
    <w:rsid w:val="00D84540"/>
    <w:rsid w:val="00D84737"/>
    <w:rsid w:val="00D8482D"/>
    <w:rsid w:val="00D848A3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5EDC"/>
    <w:rsid w:val="00D8612F"/>
    <w:rsid w:val="00D865A0"/>
    <w:rsid w:val="00D86771"/>
    <w:rsid w:val="00D868D1"/>
    <w:rsid w:val="00D869AF"/>
    <w:rsid w:val="00D86A07"/>
    <w:rsid w:val="00D86C76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1A"/>
    <w:rsid w:val="00D90548"/>
    <w:rsid w:val="00D909FA"/>
    <w:rsid w:val="00D90C5A"/>
    <w:rsid w:val="00D90CC7"/>
    <w:rsid w:val="00D91096"/>
    <w:rsid w:val="00D91318"/>
    <w:rsid w:val="00D914F1"/>
    <w:rsid w:val="00D9153A"/>
    <w:rsid w:val="00D9155D"/>
    <w:rsid w:val="00D916BF"/>
    <w:rsid w:val="00D9189E"/>
    <w:rsid w:val="00D919A8"/>
    <w:rsid w:val="00D919A9"/>
    <w:rsid w:val="00D91BA5"/>
    <w:rsid w:val="00D91CE6"/>
    <w:rsid w:val="00D91E45"/>
    <w:rsid w:val="00D92139"/>
    <w:rsid w:val="00D92185"/>
    <w:rsid w:val="00D92191"/>
    <w:rsid w:val="00D922C2"/>
    <w:rsid w:val="00D924B6"/>
    <w:rsid w:val="00D92502"/>
    <w:rsid w:val="00D92551"/>
    <w:rsid w:val="00D926C7"/>
    <w:rsid w:val="00D92782"/>
    <w:rsid w:val="00D927EB"/>
    <w:rsid w:val="00D92A76"/>
    <w:rsid w:val="00D9304C"/>
    <w:rsid w:val="00D931F8"/>
    <w:rsid w:val="00D93296"/>
    <w:rsid w:val="00D93846"/>
    <w:rsid w:val="00D939AD"/>
    <w:rsid w:val="00D93B0A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3BB"/>
    <w:rsid w:val="00D9541A"/>
    <w:rsid w:val="00D955F2"/>
    <w:rsid w:val="00D9584B"/>
    <w:rsid w:val="00D9589B"/>
    <w:rsid w:val="00D958C8"/>
    <w:rsid w:val="00D95B8A"/>
    <w:rsid w:val="00D95D3B"/>
    <w:rsid w:val="00D96051"/>
    <w:rsid w:val="00D96372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6FD5"/>
    <w:rsid w:val="00D9701E"/>
    <w:rsid w:val="00D974F5"/>
    <w:rsid w:val="00D977B0"/>
    <w:rsid w:val="00D9798F"/>
    <w:rsid w:val="00D97B45"/>
    <w:rsid w:val="00D97DFF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270"/>
    <w:rsid w:val="00DA7311"/>
    <w:rsid w:val="00DA7341"/>
    <w:rsid w:val="00DA7397"/>
    <w:rsid w:val="00DA76B0"/>
    <w:rsid w:val="00DA7A13"/>
    <w:rsid w:val="00DA7A5A"/>
    <w:rsid w:val="00DA7BEB"/>
    <w:rsid w:val="00DA7E78"/>
    <w:rsid w:val="00DA7EEC"/>
    <w:rsid w:val="00DB0029"/>
    <w:rsid w:val="00DB008F"/>
    <w:rsid w:val="00DB0120"/>
    <w:rsid w:val="00DB014A"/>
    <w:rsid w:val="00DB0262"/>
    <w:rsid w:val="00DB0864"/>
    <w:rsid w:val="00DB09A2"/>
    <w:rsid w:val="00DB09A6"/>
    <w:rsid w:val="00DB09EB"/>
    <w:rsid w:val="00DB0B0F"/>
    <w:rsid w:val="00DB0E0A"/>
    <w:rsid w:val="00DB0E6D"/>
    <w:rsid w:val="00DB0FB2"/>
    <w:rsid w:val="00DB12F7"/>
    <w:rsid w:val="00DB14D3"/>
    <w:rsid w:val="00DB1591"/>
    <w:rsid w:val="00DB15D2"/>
    <w:rsid w:val="00DB16E8"/>
    <w:rsid w:val="00DB19DC"/>
    <w:rsid w:val="00DB1AAD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811"/>
    <w:rsid w:val="00DB591A"/>
    <w:rsid w:val="00DB5A09"/>
    <w:rsid w:val="00DB5B45"/>
    <w:rsid w:val="00DB5C36"/>
    <w:rsid w:val="00DB5CBC"/>
    <w:rsid w:val="00DB5D1B"/>
    <w:rsid w:val="00DB5F52"/>
    <w:rsid w:val="00DB63BE"/>
    <w:rsid w:val="00DB64D5"/>
    <w:rsid w:val="00DB64DB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299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A1A"/>
    <w:rsid w:val="00DC1C94"/>
    <w:rsid w:val="00DC1CEA"/>
    <w:rsid w:val="00DC1D96"/>
    <w:rsid w:val="00DC1E95"/>
    <w:rsid w:val="00DC1FC1"/>
    <w:rsid w:val="00DC235C"/>
    <w:rsid w:val="00DC2386"/>
    <w:rsid w:val="00DC243A"/>
    <w:rsid w:val="00DC2856"/>
    <w:rsid w:val="00DC2956"/>
    <w:rsid w:val="00DC29F4"/>
    <w:rsid w:val="00DC2D50"/>
    <w:rsid w:val="00DC32E2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4B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6D1C"/>
    <w:rsid w:val="00DC7098"/>
    <w:rsid w:val="00DC71F3"/>
    <w:rsid w:val="00DC7350"/>
    <w:rsid w:val="00DC765E"/>
    <w:rsid w:val="00DC7705"/>
    <w:rsid w:val="00DC792A"/>
    <w:rsid w:val="00DC7CDF"/>
    <w:rsid w:val="00DC7D30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209"/>
    <w:rsid w:val="00DD23D4"/>
    <w:rsid w:val="00DD2618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329"/>
    <w:rsid w:val="00DD4B32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5E6"/>
    <w:rsid w:val="00DD6875"/>
    <w:rsid w:val="00DD68DA"/>
    <w:rsid w:val="00DD6C34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2D"/>
    <w:rsid w:val="00DE02C5"/>
    <w:rsid w:val="00DE043E"/>
    <w:rsid w:val="00DE057B"/>
    <w:rsid w:val="00DE07F4"/>
    <w:rsid w:val="00DE0C69"/>
    <w:rsid w:val="00DE0D5E"/>
    <w:rsid w:val="00DE0E30"/>
    <w:rsid w:val="00DE0F80"/>
    <w:rsid w:val="00DE157E"/>
    <w:rsid w:val="00DE17F5"/>
    <w:rsid w:val="00DE191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A5E"/>
    <w:rsid w:val="00DE2BB0"/>
    <w:rsid w:val="00DE2CE5"/>
    <w:rsid w:val="00DE2F89"/>
    <w:rsid w:val="00DE3172"/>
    <w:rsid w:val="00DE3621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9EC"/>
    <w:rsid w:val="00DE4A4F"/>
    <w:rsid w:val="00DE4B2E"/>
    <w:rsid w:val="00DE4BFE"/>
    <w:rsid w:val="00DE4D28"/>
    <w:rsid w:val="00DE4E83"/>
    <w:rsid w:val="00DE5024"/>
    <w:rsid w:val="00DE544C"/>
    <w:rsid w:val="00DE5920"/>
    <w:rsid w:val="00DE5F5E"/>
    <w:rsid w:val="00DE6174"/>
    <w:rsid w:val="00DE627D"/>
    <w:rsid w:val="00DE6626"/>
    <w:rsid w:val="00DE6A6F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0FE"/>
    <w:rsid w:val="00DF21A9"/>
    <w:rsid w:val="00DF21B7"/>
    <w:rsid w:val="00DF234D"/>
    <w:rsid w:val="00DF24D6"/>
    <w:rsid w:val="00DF25B3"/>
    <w:rsid w:val="00DF26D7"/>
    <w:rsid w:val="00DF2783"/>
    <w:rsid w:val="00DF2D66"/>
    <w:rsid w:val="00DF2E55"/>
    <w:rsid w:val="00DF30B4"/>
    <w:rsid w:val="00DF31C0"/>
    <w:rsid w:val="00DF35EB"/>
    <w:rsid w:val="00DF369B"/>
    <w:rsid w:val="00DF38C2"/>
    <w:rsid w:val="00DF3B36"/>
    <w:rsid w:val="00DF3C36"/>
    <w:rsid w:val="00DF3F6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E5"/>
    <w:rsid w:val="00DF67FE"/>
    <w:rsid w:val="00DF6A1D"/>
    <w:rsid w:val="00DF6B4F"/>
    <w:rsid w:val="00DF6C3B"/>
    <w:rsid w:val="00DF6E2A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820"/>
    <w:rsid w:val="00E00BB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0BD"/>
    <w:rsid w:val="00E061C3"/>
    <w:rsid w:val="00E0663F"/>
    <w:rsid w:val="00E0667E"/>
    <w:rsid w:val="00E066AC"/>
    <w:rsid w:val="00E06815"/>
    <w:rsid w:val="00E06AED"/>
    <w:rsid w:val="00E06D54"/>
    <w:rsid w:val="00E0704E"/>
    <w:rsid w:val="00E070A6"/>
    <w:rsid w:val="00E07203"/>
    <w:rsid w:val="00E07453"/>
    <w:rsid w:val="00E07727"/>
    <w:rsid w:val="00E07792"/>
    <w:rsid w:val="00E07A43"/>
    <w:rsid w:val="00E07D04"/>
    <w:rsid w:val="00E07F12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1F75"/>
    <w:rsid w:val="00E126B8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CF7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14"/>
    <w:rsid w:val="00E166F5"/>
    <w:rsid w:val="00E1694B"/>
    <w:rsid w:val="00E16BFC"/>
    <w:rsid w:val="00E16C72"/>
    <w:rsid w:val="00E16C9E"/>
    <w:rsid w:val="00E16CDF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9C"/>
    <w:rsid w:val="00E21CBA"/>
    <w:rsid w:val="00E220C6"/>
    <w:rsid w:val="00E2232D"/>
    <w:rsid w:val="00E223DD"/>
    <w:rsid w:val="00E224DF"/>
    <w:rsid w:val="00E2255D"/>
    <w:rsid w:val="00E22CE3"/>
    <w:rsid w:val="00E22D25"/>
    <w:rsid w:val="00E2319F"/>
    <w:rsid w:val="00E23237"/>
    <w:rsid w:val="00E23282"/>
    <w:rsid w:val="00E232B1"/>
    <w:rsid w:val="00E239E1"/>
    <w:rsid w:val="00E23A6F"/>
    <w:rsid w:val="00E23C8A"/>
    <w:rsid w:val="00E23FE8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5EFB"/>
    <w:rsid w:val="00E2628B"/>
    <w:rsid w:val="00E26332"/>
    <w:rsid w:val="00E265C3"/>
    <w:rsid w:val="00E2669F"/>
    <w:rsid w:val="00E26A04"/>
    <w:rsid w:val="00E26BD0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21D0"/>
    <w:rsid w:val="00E322D0"/>
    <w:rsid w:val="00E3259C"/>
    <w:rsid w:val="00E327A6"/>
    <w:rsid w:val="00E32B19"/>
    <w:rsid w:val="00E32C00"/>
    <w:rsid w:val="00E32EAC"/>
    <w:rsid w:val="00E32F5A"/>
    <w:rsid w:val="00E32FA0"/>
    <w:rsid w:val="00E32FEB"/>
    <w:rsid w:val="00E32FF4"/>
    <w:rsid w:val="00E33422"/>
    <w:rsid w:val="00E33695"/>
    <w:rsid w:val="00E3371D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BC2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282"/>
    <w:rsid w:val="00E416A4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A4D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C13"/>
    <w:rsid w:val="00E44C55"/>
    <w:rsid w:val="00E44CFF"/>
    <w:rsid w:val="00E44F2B"/>
    <w:rsid w:val="00E4509A"/>
    <w:rsid w:val="00E45171"/>
    <w:rsid w:val="00E451CB"/>
    <w:rsid w:val="00E45253"/>
    <w:rsid w:val="00E4527E"/>
    <w:rsid w:val="00E45295"/>
    <w:rsid w:val="00E45796"/>
    <w:rsid w:val="00E45A97"/>
    <w:rsid w:val="00E45C2C"/>
    <w:rsid w:val="00E45D4F"/>
    <w:rsid w:val="00E464C2"/>
    <w:rsid w:val="00E46AF5"/>
    <w:rsid w:val="00E46D94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3E3"/>
    <w:rsid w:val="00E5074A"/>
    <w:rsid w:val="00E507C8"/>
    <w:rsid w:val="00E50848"/>
    <w:rsid w:val="00E50A2A"/>
    <w:rsid w:val="00E50D1B"/>
    <w:rsid w:val="00E50D2D"/>
    <w:rsid w:val="00E51042"/>
    <w:rsid w:val="00E51221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780"/>
    <w:rsid w:val="00E528B8"/>
    <w:rsid w:val="00E5298A"/>
    <w:rsid w:val="00E52AFC"/>
    <w:rsid w:val="00E52B48"/>
    <w:rsid w:val="00E52BD0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978"/>
    <w:rsid w:val="00E55AE9"/>
    <w:rsid w:val="00E55B81"/>
    <w:rsid w:val="00E55CEB"/>
    <w:rsid w:val="00E560B8"/>
    <w:rsid w:val="00E5628E"/>
    <w:rsid w:val="00E562D2"/>
    <w:rsid w:val="00E5639B"/>
    <w:rsid w:val="00E56427"/>
    <w:rsid w:val="00E5656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60"/>
    <w:rsid w:val="00E5787C"/>
    <w:rsid w:val="00E579F5"/>
    <w:rsid w:val="00E579F6"/>
    <w:rsid w:val="00E57BD1"/>
    <w:rsid w:val="00E57C23"/>
    <w:rsid w:val="00E57CDF"/>
    <w:rsid w:val="00E57D02"/>
    <w:rsid w:val="00E57EFC"/>
    <w:rsid w:val="00E60929"/>
    <w:rsid w:val="00E609B5"/>
    <w:rsid w:val="00E60A8F"/>
    <w:rsid w:val="00E60AD3"/>
    <w:rsid w:val="00E60D8C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071"/>
    <w:rsid w:val="00E6422F"/>
    <w:rsid w:val="00E6437A"/>
    <w:rsid w:val="00E64602"/>
    <w:rsid w:val="00E646F9"/>
    <w:rsid w:val="00E6474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5A5"/>
    <w:rsid w:val="00E66EAC"/>
    <w:rsid w:val="00E66F35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2E"/>
    <w:rsid w:val="00E7186D"/>
    <w:rsid w:val="00E7194A"/>
    <w:rsid w:val="00E71A7A"/>
    <w:rsid w:val="00E71BA9"/>
    <w:rsid w:val="00E71D77"/>
    <w:rsid w:val="00E71F62"/>
    <w:rsid w:val="00E720FD"/>
    <w:rsid w:val="00E72911"/>
    <w:rsid w:val="00E72B43"/>
    <w:rsid w:val="00E72D5A"/>
    <w:rsid w:val="00E72D81"/>
    <w:rsid w:val="00E72FF9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3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677"/>
    <w:rsid w:val="00E7569F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77C63"/>
    <w:rsid w:val="00E80045"/>
    <w:rsid w:val="00E804C8"/>
    <w:rsid w:val="00E805B0"/>
    <w:rsid w:val="00E80AF0"/>
    <w:rsid w:val="00E80C0A"/>
    <w:rsid w:val="00E80C3B"/>
    <w:rsid w:val="00E80D31"/>
    <w:rsid w:val="00E80DF5"/>
    <w:rsid w:val="00E80EA3"/>
    <w:rsid w:val="00E8111D"/>
    <w:rsid w:val="00E811A2"/>
    <w:rsid w:val="00E811B7"/>
    <w:rsid w:val="00E811FE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9DD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5FE"/>
    <w:rsid w:val="00E86620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55C"/>
    <w:rsid w:val="00E876A1"/>
    <w:rsid w:val="00E879E3"/>
    <w:rsid w:val="00E87A28"/>
    <w:rsid w:val="00E9007C"/>
    <w:rsid w:val="00E90092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678"/>
    <w:rsid w:val="00E927B8"/>
    <w:rsid w:val="00E92830"/>
    <w:rsid w:val="00E92941"/>
    <w:rsid w:val="00E92C13"/>
    <w:rsid w:val="00E92CF4"/>
    <w:rsid w:val="00E93301"/>
    <w:rsid w:val="00E933B4"/>
    <w:rsid w:val="00E9345F"/>
    <w:rsid w:val="00E934BD"/>
    <w:rsid w:val="00E9353F"/>
    <w:rsid w:val="00E93A22"/>
    <w:rsid w:val="00E93B84"/>
    <w:rsid w:val="00E945E5"/>
    <w:rsid w:val="00E946A8"/>
    <w:rsid w:val="00E94874"/>
    <w:rsid w:val="00E948DD"/>
    <w:rsid w:val="00E94910"/>
    <w:rsid w:val="00E94D40"/>
    <w:rsid w:val="00E94D69"/>
    <w:rsid w:val="00E95097"/>
    <w:rsid w:val="00E952EC"/>
    <w:rsid w:val="00E95358"/>
    <w:rsid w:val="00E953E7"/>
    <w:rsid w:val="00E953E9"/>
    <w:rsid w:val="00E95651"/>
    <w:rsid w:val="00E95934"/>
    <w:rsid w:val="00E95965"/>
    <w:rsid w:val="00E9599D"/>
    <w:rsid w:val="00E959CB"/>
    <w:rsid w:val="00E95F49"/>
    <w:rsid w:val="00E9602C"/>
    <w:rsid w:val="00E961B9"/>
    <w:rsid w:val="00E96255"/>
    <w:rsid w:val="00E96C94"/>
    <w:rsid w:val="00E96E3D"/>
    <w:rsid w:val="00E971D7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1FCB"/>
    <w:rsid w:val="00EA2011"/>
    <w:rsid w:val="00EA206C"/>
    <w:rsid w:val="00EA24AF"/>
    <w:rsid w:val="00EA2626"/>
    <w:rsid w:val="00EA2681"/>
    <w:rsid w:val="00EA279D"/>
    <w:rsid w:val="00EA2809"/>
    <w:rsid w:val="00EA29C1"/>
    <w:rsid w:val="00EA2EF0"/>
    <w:rsid w:val="00EA2F39"/>
    <w:rsid w:val="00EA3147"/>
    <w:rsid w:val="00EA32BD"/>
    <w:rsid w:val="00EA330B"/>
    <w:rsid w:val="00EA33A6"/>
    <w:rsid w:val="00EA3423"/>
    <w:rsid w:val="00EA3443"/>
    <w:rsid w:val="00EA356E"/>
    <w:rsid w:val="00EA3672"/>
    <w:rsid w:val="00EA3CB5"/>
    <w:rsid w:val="00EA3D3B"/>
    <w:rsid w:val="00EA3D76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9FB"/>
    <w:rsid w:val="00EA6A03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C35"/>
    <w:rsid w:val="00EA7D20"/>
    <w:rsid w:val="00EA7D6A"/>
    <w:rsid w:val="00EA7DAC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08"/>
    <w:rsid w:val="00EB4AF1"/>
    <w:rsid w:val="00EB4D12"/>
    <w:rsid w:val="00EB5108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512"/>
    <w:rsid w:val="00EB7804"/>
    <w:rsid w:val="00EB7968"/>
    <w:rsid w:val="00EB7A5C"/>
    <w:rsid w:val="00EB7ABC"/>
    <w:rsid w:val="00EB7B0A"/>
    <w:rsid w:val="00EB7BF3"/>
    <w:rsid w:val="00EB7BFE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48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A40"/>
    <w:rsid w:val="00EC7C12"/>
    <w:rsid w:val="00EC7CD2"/>
    <w:rsid w:val="00ED0283"/>
    <w:rsid w:val="00ED02DB"/>
    <w:rsid w:val="00ED0412"/>
    <w:rsid w:val="00ED0539"/>
    <w:rsid w:val="00ED068D"/>
    <w:rsid w:val="00ED073D"/>
    <w:rsid w:val="00ED07A1"/>
    <w:rsid w:val="00ED07EA"/>
    <w:rsid w:val="00ED0CB8"/>
    <w:rsid w:val="00ED0EA9"/>
    <w:rsid w:val="00ED0F34"/>
    <w:rsid w:val="00ED14AE"/>
    <w:rsid w:val="00ED16C7"/>
    <w:rsid w:val="00ED18EB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2DE2"/>
    <w:rsid w:val="00ED3043"/>
    <w:rsid w:val="00ED3271"/>
    <w:rsid w:val="00ED3342"/>
    <w:rsid w:val="00ED34FF"/>
    <w:rsid w:val="00ED361E"/>
    <w:rsid w:val="00ED366C"/>
    <w:rsid w:val="00ED3756"/>
    <w:rsid w:val="00ED378C"/>
    <w:rsid w:val="00ED382F"/>
    <w:rsid w:val="00ED38A5"/>
    <w:rsid w:val="00ED3AEB"/>
    <w:rsid w:val="00ED3BF8"/>
    <w:rsid w:val="00ED3D0E"/>
    <w:rsid w:val="00ED3E59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134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4A"/>
    <w:rsid w:val="00ED63A5"/>
    <w:rsid w:val="00ED6896"/>
    <w:rsid w:val="00ED6AF2"/>
    <w:rsid w:val="00ED6BB9"/>
    <w:rsid w:val="00ED6C07"/>
    <w:rsid w:val="00ED6C9B"/>
    <w:rsid w:val="00ED71FB"/>
    <w:rsid w:val="00ED73FD"/>
    <w:rsid w:val="00ED74E5"/>
    <w:rsid w:val="00ED7520"/>
    <w:rsid w:val="00ED7543"/>
    <w:rsid w:val="00ED75B5"/>
    <w:rsid w:val="00ED7629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38C"/>
    <w:rsid w:val="00EE18DE"/>
    <w:rsid w:val="00EE19AF"/>
    <w:rsid w:val="00EE19FA"/>
    <w:rsid w:val="00EE1AAD"/>
    <w:rsid w:val="00EE1AD4"/>
    <w:rsid w:val="00EE1C2E"/>
    <w:rsid w:val="00EE1DDF"/>
    <w:rsid w:val="00EE1E31"/>
    <w:rsid w:val="00EE1E4B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33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73E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2443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10D"/>
    <w:rsid w:val="00EF6292"/>
    <w:rsid w:val="00EF643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294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4FD8"/>
    <w:rsid w:val="00F050AC"/>
    <w:rsid w:val="00F050D4"/>
    <w:rsid w:val="00F052D9"/>
    <w:rsid w:val="00F05733"/>
    <w:rsid w:val="00F05A06"/>
    <w:rsid w:val="00F05DF0"/>
    <w:rsid w:val="00F05ECD"/>
    <w:rsid w:val="00F05F99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1F"/>
    <w:rsid w:val="00F078F0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544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4FE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BE8"/>
    <w:rsid w:val="00F16CCE"/>
    <w:rsid w:val="00F16D13"/>
    <w:rsid w:val="00F1710B"/>
    <w:rsid w:val="00F175B2"/>
    <w:rsid w:val="00F17757"/>
    <w:rsid w:val="00F177B7"/>
    <w:rsid w:val="00F17A3F"/>
    <w:rsid w:val="00F17A45"/>
    <w:rsid w:val="00F17B2C"/>
    <w:rsid w:val="00F17D0A"/>
    <w:rsid w:val="00F17F8B"/>
    <w:rsid w:val="00F2009D"/>
    <w:rsid w:val="00F200FB"/>
    <w:rsid w:val="00F202AA"/>
    <w:rsid w:val="00F206A4"/>
    <w:rsid w:val="00F208CE"/>
    <w:rsid w:val="00F20AB3"/>
    <w:rsid w:val="00F20B0B"/>
    <w:rsid w:val="00F20C25"/>
    <w:rsid w:val="00F211F9"/>
    <w:rsid w:val="00F2171E"/>
    <w:rsid w:val="00F21AFD"/>
    <w:rsid w:val="00F21BB9"/>
    <w:rsid w:val="00F21DC6"/>
    <w:rsid w:val="00F21F38"/>
    <w:rsid w:val="00F21FE6"/>
    <w:rsid w:val="00F22300"/>
    <w:rsid w:val="00F226BD"/>
    <w:rsid w:val="00F2287F"/>
    <w:rsid w:val="00F22C25"/>
    <w:rsid w:val="00F23071"/>
    <w:rsid w:val="00F231F1"/>
    <w:rsid w:val="00F231FD"/>
    <w:rsid w:val="00F2327A"/>
    <w:rsid w:val="00F2333E"/>
    <w:rsid w:val="00F233F5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D00"/>
    <w:rsid w:val="00F24E17"/>
    <w:rsid w:val="00F24EAF"/>
    <w:rsid w:val="00F25439"/>
    <w:rsid w:val="00F25616"/>
    <w:rsid w:val="00F257FC"/>
    <w:rsid w:val="00F25859"/>
    <w:rsid w:val="00F25897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92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809"/>
    <w:rsid w:val="00F32CA3"/>
    <w:rsid w:val="00F32E25"/>
    <w:rsid w:val="00F32F11"/>
    <w:rsid w:val="00F332FB"/>
    <w:rsid w:val="00F337EC"/>
    <w:rsid w:val="00F3380C"/>
    <w:rsid w:val="00F339C1"/>
    <w:rsid w:val="00F33A0E"/>
    <w:rsid w:val="00F33A5D"/>
    <w:rsid w:val="00F33AA7"/>
    <w:rsid w:val="00F33BA4"/>
    <w:rsid w:val="00F33C0E"/>
    <w:rsid w:val="00F33F80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326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F1A"/>
    <w:rsid w:val="00F45190"/>
    <w:rsid w:val="00F4533D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8E7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696"/>
    <w:rsid w:val="00F47801"/>
    <w:rsid w:val="00F47840"/>
    <w:rsid w:val="00F479A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490"/>
    <w:rsid w:val="00F52592"/>
    <w:rsid w:val="00F5261A"/>
    <w:rsid w:val="00F529DC"/>
    <w:rsid w:val="00F52BCB"/>
    <w:rsid w:val="00F52CA1"/>
    <w:rsid w:val="00F53121"/>
    <w:rsid w:val="00F53145"/>
    <w:rsid w:val="00F531F5"/>
    <w:rsid w:val="00F5322B"/>
    <w:rsid w:val="00F533F7"/>
    <w:rsid w:val="00F53619"/>
    <w:rsid w:val="00F5361A"/>
    <w:rsid w:val="00F53636"/>
    <w:rsid w:val="00F536A0"/>
    <w:rsid w:val="00F53AA1"/>
    <w:rsid w:val="00F53ADD"/>
    <w:rsid w:val="00F53E42"/>
    <w:rsid w:val="00F53E81"/>
    <w:rsid w:val="00F53EA7"/>
    <w:rsid w:val="00F53F26"/>
    <w:rsid w:val="00F54006"/>
    <w:rsid w:val="00F543E9"/>
    <w:rsid w:val="00F54785"/>
    <w:rsid w:val="00F54878"/>
    <w:rsid w:val="00F54D18"/>
    <w:rsid w:val="00F54F56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B0"/>
    <w:rsid w:val="00F56BC7"/>
    <w:rsid w:val="00F56CE8"/>
    <w:rsid w:val="00F56D05"/>
    <w:rsid w:val="00F56D13"/>
    <w:rsid w:val="00F56F12"/>
    <w:rsid w:val="00F57013"/>
    <w:rsid w:val="00F571AC"/>
    <w:rsid w:val="00F57215"/>
    <w:rsid w:val="00F5751F"/>
    <w:rsid w:val="00F57610"/>
    <w:rsid w:val="00F57647"/>
    <w:rsid w:val="00F5767B"/>
    <w:rsid w:val="00F57C52"/>
    <w:rsid w:val="00F57D4E"/>
    <w:rsid w:val="00F57EFF"/>
    <w:rsid w:val="00F6004F"/>
    <w:rsid w:val="00F60306"/>
    <w:rsid w:val="00F605DB"/>
    <w:rsid w:val="00F60638"/>
    <w:rsid w:val="00F6087D"/>
    <w:rsid w:val="00F608C5"/>
    <w:rsid w:val="00F60B3B"/>
    <w:rsid w:val="00F60D47"/>
    <w:rsid w:val="00F60E39"/>
    <w:rsid w:val="00F6121F"/>
    <w:rsid w:val="00F61267"/>
    <w:rsid w:val="00F61481"/>
    <w:rsid w:val="00F614FB"/>
    <w:rsid w:val="00F61594"/>
    <w:rsid w:val="00F61620"/>
    <w:rsid w:val="00F61801"/>
    <w:rsid w:val="00F61C05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D90"/>
    <w:rsid w:val="00F63DCC"/>
    <w:rsid w:val="00F6423F"/>
    <w:rsid w:val="00F64401"/>
    <w:rsid w:val="00F644BC"/>
    <w:rsid w:val="00F6495B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E7A"/>
    <w:rsid w:val="00F67EAF"/>
    <w:rsid w:val="00F70094"/>
    <w:rsid w:val="00F700BB"/>
    <w:rsid w:val="00F70178"/>
    <w:rsid w:val="00F701C2"/>
    <w:rsid w:val="00F702CA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D4"/>
    <w:rsid w:val="00F71A99"/>
    <w:rsid w:val="00F71B07"/>
    <w:rsid w:val="00F71C97"/>
    <w:rsid w:val="00F71EF5"/>
    <w:rsid w:val="00F71F51"/>
    <w:rsid w:val="00F724A0"/>
    <w:rsid w:val="00F72638"/>
    <w:rsid w:val="00F728CD"/>
    <w:rsid w:val="00F729AF"/>
    <w:rsid w:val="00F72AEE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2B"/>
    <w:rsid w:val="00F77C5C"/>
    <w:rsid w:val="00F800D5"/>
    <w:rsid w:val="00F8014B"/>
    <w:rsid w:val="00F80162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09D"/>
    <w:rsid w:val="00F8282A"/>
    <w:rsid w:val="00F828E6"/>
    <w:rsid w:val="00F829DE"/>
    <w:rsid w:val="00F82EAF"/>
    <w:rsid w:val="00F83045"/>
    <w:rsid w:val="00F832DC"/>
    <w:rsid w:val="00F834C9"/>
    <w:rsid w:val="00F8373A"/>
    <w:rsid w:val="00F83E56"/>
    <w:rsid w:val="00F83FB1"/>
    <w:rsid w:val="00F840C9"/>
    <w:rsid w:val="00F841C8"/>
    <w:rsid w:val="00F84495"/>
    <w:rsid w:val="00F844DB"/>
    <w:rsid w:val="00F84758"/>
    <w:rsid w:val="00F847CA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71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87973"/>
    <w:rsid w:val="00F87A9D"/>
    <w:rsid w:val="00F90224"/>
    <w:rsid w:val="00F90620"/>
    <w:rsid w:val="00F906FC"/>
    <w:rsid w:val="00F90841"/>
    <w:rsid w:val="00F90D6F"/>
    <w:rsid w:val="00F90D72"/>
    <w:rsid w:val="00F90DE3"/>
    <w:rsid w:val="00F90EC6"/>
    <w:rsid w:val="00F910D6"/>
    <w:rsid w:val="00F911BF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022"/>
    <w:rsid w:val="00F922B2"/>
    <w:rsid w:val="00F925AB"/>
    <w:rsid w:val="00F925D2"/>
    <w:rsid w:val="00F92679"/>
    <w:rsid w:val="00F9269E"/>
    <w:rsid w:val="00F926D1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159"/>
    <w:rsid w:val="00F93407"/>
    <w:rsid w:val="00F934F4"/>
    <w:rsid w:val="00F9379A"/>
    <w:rsid w:val="00F93E43"/>
    <w:rsid w:val="00F93EA0"/>
    <w:rsid w:val="00F9414A"/>
    <w:rsid w:val="00F9433B"/>
    <w:rsid w:val="00F94354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D1F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A0083"/>
    <w:rsid w:val="00FA03A6"/>
    <w:rsid w:val="00FA04EB"/>
    <w:rsid w:val="00FA0540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076"/>
    <w:rsid w:val="00FA23BF"/>
    <w:rsid w:val="00FA246E"/>
    <w:rsid w:val="00FA24B2"/>
    <w:rsid w:val="00FA26CE"/>
    <w:rsid w:val="00FA2998"/>
    <w:rsid w:val="00FA29E0"/>
    <w:rsid w:val="00FA2B67"/>
    <w:rsid w:val="00FA2E5B"/>
    <w:rsid w:val="00FA2F51"/>
    <w:rsid w:val="00FA303B"/>
    <w:rsid w:val="00FA33B2"/>
    <w:rsid w:val="00FA3535"/>
    <w:rsid w:val="00FA3A23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792"/>
    <w:rsid w:val="00FA67ED"/>
    <w:rsid w:val="00FA6808"/>
    <w:rsid w:val="00FA68C4"/>
    <w:rsid w:val="00FA6985"/>
    <w:rsid w:val="00FA69DA"/>
    <w:rsid w:val="00FA69FF"/>
    <w:rsid w:val="00FA6A40"/>
    <w:rsid w:val="00FA6C8C"/>
    <w:rsid w:val="00FA6E6E"/>
    <w:rsid w:val="00FA7134"/>
    <w:rsid w:val="00FA727D"/>
    <w:rsid w:val="00FA74E4"/>
    <w:rsid w:val="00FA7747"/>
    <w:rsid w:val="00FA7BB2"/>
    <w:rsid w:val="00FA7D5B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19"/>
    <w:rsid w:val="00FB7743"/>
    <w:rsid w:val="00FB7764"/>
    <w:rsid w:val="00FB77C0"/>
    <w:rsid w:val="00FB7B3A"/>
    <w:rsid w:val="00FB7BD4"/>
    <w:rsid w:val="00FB7C67"/>
    <w:rsid w:val="00FB7FF1"/>
    <w:rsid w:val="00FC0078"/>
    <w:rsid w:val="00FC09BC"/>
    <w:rsid w:val="00FC0A98"/>
    <w:rsid w:val="00FC0B5D"/>
    <w:rsid w:val="00FC0CFC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3F8D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8DD"/>
    <w:rsid w:val="00FC595E"/>
    <w:rsid w:val="00FC598E"/>
    <w:rsid w:val="00FC599D"/>
    <w:rsid w:val="00FC5B35"/>
    <w:rsid w:val="00FC5E59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387"/>
    <w:rsid w:val="00FC7604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6FC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14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2A5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816"/>
    <w:rsid w:val="00FE0A75"/>
    <w:rsid w:val="00FE0B5E"/>
    <w:rsid w:val="00FE0E0B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3E41"/>
    <w:rsid w:val="00FE3F8E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B7B"/>
    <w:rsid w:val="00FE4E3A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1A0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6FDB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134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25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0522F62"/>
  <w15:chartTrackingRefBased/>
  <w15:docId w15:val="{C472025E-E802-47C9-BE7F-06BE9392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EBA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,BT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numbering" w:customStyle="1" w:styleId="CurrentList1">
    <w:name w:val="Current List1"/>
    <w:rsid w:val="00C66851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21248</Words>
  <Characters>121118</Characters>
  <Application>Microsoft Office Word</Application>
  <DocSecurity>0</DocSecurity>
  <Lines>1009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Nattaphol Rajaburana</cp:lastModifiedBy>
  <cp:revision>2</cp:revision>
  <cp:lastPrinted>2022-11-19T23:30:00Z</cp:lastPrinted>
  <dcterms:created xsi:type="dcterms:W3CDTF">2022-11-20T09:24:00Z</dcterms:created>
  <dcterms:modified xsi:type="dcterms:W3CDTF">2022-11-20T09:24:00Z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