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D1FF3" w14:textId="77777777" w:rsidR="004738DB" w:rsidRPr="005D44AA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3B8F8B03" w14:textId="77777777" w:rsidR="004738DB" w:rsidRPr="005D44AA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D4D4D9" w14:textId="77777777" w:rsidR="004738DB" w:rsidRPr="005D44AA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BF64BBE" w14:textId="77777777" w:rsidR="001B4B6B" w:rsidRPr="005D44AA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12C499BC" w14:textId="77777777" w:rsidR="001B4B6B" w:rsidRPr="005D44AA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B4A6F61" w14:textId="77777777" w:rsidR="001B4B6B" w:rsidRPr="005D44AA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19FAAEB" w14:textId="77777777" w:rsidR="004956B4" w:rsidRPr="005D44AA" w:rsidRDefault="00AC55CC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5D44AA">
        <w:rPr>
          <w:rFonts w:ascii="Angsana New" w:hAnsi="Angsana New" w:cs="Angsana New"/>
          <w:sz w:val="52"/>
          <w:szCs w:val="52"/>
          <w:cs/>
        </w:rPr>
        <w:t>บริษัท</w:t>
      </w:r>
      <w:r w:rsidR="00116413" w:rsidRPr="005D44AA">
        <w:rPr>
          <w:rFonts w:ascii="Angsana New" w:hAnsi="Angsana New" w:cs="Angsana New"/>
          <w:sz w:val="52"/>
          <w:szCs w:val="52"/>
        </w:rPr>
        <w:t xml:space="preserve"> </w:t>
      </w:r>
      <w:r w:rsidR="00116413" w:rsidRPr="005D44AA">
        <w:rPr>
          <w:rFonts w:ascii="Angsana New" w:hAnsi="Angsana New" w:cs="Angsana New"/>
          <w:sz w:val="52"/>
          <w:szCs w:val="52"/>
          <w:cs/>
        </w:rPr>
        <w:t xml:space="preserve">อาหารสยาม </w:t>
      </w:r>
      <w:r w:rsidR="004956B4" w:rsidRPr="005D44AA">
        <w:rPr>
          <w:rFonts w:ascii="Angsana New" w:hAnsi="Angsana New" w:cs="Angsana New"/>
          <w:sz w:val="52"/>
          <w:szCs w:val="52"/>
          <w:cs/>
        </w:rPr>
        <w:t>จำกัด</w:t>
      </w:r>
      <w:r w:rsidR="00060457" w:rsidRPr="005D44AA">
        <w:rPr>
          <w:rFonts w:ascii="Angsana New" w:hAnsi="Angsana New" w:cs="Angsana New"/>
          <w:sz w:val="52"/>
          <w:szCs w:val="52"/>
        </w:rPr>
        <w:t xml:space="preserve"> (</w:t>
      </w:r>
      <w:r w:rsidR="00060457" w:rsidRPr="005D44AA">
        <w:rPr>
          <w:rFonts w:ascii="Angsana New" w:hAnsi="Angsana New" w:cs="Angsana New"/>
          <w:sz w:val="52"/>
          <w:szCs w:val="52"/>
          <w:cs/>
        </w:rPr>
        <w:t>มหาชน</w:t>
      </w:r>
      <w:r w:rsidR="00060457" w:rsidRPr="005D44AA">
        <w:rPr>
          <w:rFonts w:ascii="Angsana New" w:hAnsi="Angsana New" w:cs="Angsana New"/>
          <w:sz w:val="52"/>
          <w:szCs w:val="52"/>
        </w:rPr>
        <w:t>)</w:t>
      </w:r>
      <w:r w:rsidR="00CC091F" w:rsidRPr="005D44AA">
        <w:rPr>
          <w:rFonts w:ascii="Angsana New" w:hAnsi="Angsana New" w:cs="Angsana New"/>
          <w:sz w:val="52"/>
          <w:szCs w:val="52"/>
        </w:rPr>
        <w:t xml:space="preserve"> </w:t>
      </w:r>
      <w:r w:rsidR="00CC091F" w:rsidRPr="005D44A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56CA235" w14:textId="77777777" w:rsidR="0087116F" w:rsidRPr="00EF34E1" w:rsidRDefault="0087116F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397A4DF" w14:textId="164C3408" w:rsidR="009F1558" w:rsidRPr="00B3135A" w:rsidRDefault="004956B4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3135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9F1558" w:rsidRPr="00B3135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</w:t>
      </w:r>
      <w:r w:rsidR="005C79F7" w:rsidRPr="00B3135A">
        <w:rPr>
          <w:rFonts w:ascii="Angsana New" w:hAnsi="Angsana New" w:cs="Angsana New"/>
          <w:b w:val="0"/>
          <w:bCs w:val="0"/>
          <w:sz w:val="32"/>
          <w:szCs w:val="32"/>
          <w:cs/>
        </w:rPr>
        <w:t>สิ้</w:t>
      </w:r>
      <w:r w:rsidR="00BB74CF" w:rsidRPr="00B3135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นสุดวันที่ </w:t>
      </w:r>
      <w:r w:rsidR="00CC20FF" w:rsidRPr="00B3135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CC20FF" w:rsidRPr="00B3135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กันยายน</w:t>
      </w:r>
      <w:r w:rsidR="00BB74CF" w:rsidRPr="00B3135A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215A2D" w:rsidRPr="00B3135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A20DB" w:rsidRPr="00B3135A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0B9CBBC8" w14:textId="77777777" w:rsidR="00AD6A6E" w:rsidRPr="00B3135A" w:rsidRDefault="00AD6A6E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B3135A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3135A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6DCA70C" w14:textId="77777777" w:rsidR="00AD6A6E" w:rsidRPr="00B3135A" w:rsidRDefault="00AD6A6E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3135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A014476" w14:textId="77777777" w:rsidR="00AD6A6E" w:rsidRPr="00B3135A" w:rsidRDefault="00AD6A6E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0DAC3930" w14:textId="77777777" w:rsidR="004956B4" w:rsidRPr="00EF34E1" w:rsidRDefault="004956B4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31AA382" w14:textId="77777777" w:rsidR="00FF7C1D" w:rsidRPr="00EF34E1" w:rsidRDefault="00FF7C1D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FFF6720" w14:textId="77777777" w:rsidR="00FF7C1D" w:rsidRPr="00EF34E1" w:rsidRDefault="00FF7C1D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424199C" w14:textId="77777777" w:rsidR="003C763B" w:rsidRPr="00EF34E1" w:rsidRDefault="003C763B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3C763B" w:rsidRPr="00EF34E1" w:rsidSect="00C07EF0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432" w:gutter="0"/>
          <w:pgNumType w:start="0"/>
          <w:cols w:space="720"/>
          <w:titlePg/>
        </w:sectPr>
      </w:pPr>
    </w:p>
    <w:p w14:paraId="6FA4CBF7" w14:textId="634683AB" w:rsidR="001B4B6B" w:rsidRPr="00EF34E1" w:rsidRDefault="00C408FF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EF34E1">
        <w:rPr>
          <w:rFonts w:ascii="Angsana New" w:hAnsi="Angsana New" w:cs="Angsana New"/>
          <w:sz w:val="30"/>
          <w:szCs w:val="30"/>
        </w:rPr>
        <w:lastRenderedPageBreak/>
        <w:tab/>
      </w:r>
    </w:p>
    <w:p w14:paraId="2031BEAA" w14:textId="77777777" w:rsidR="001B4B6B" w:rsidRPr="00EF34E1" w:rsidRDefault="001B4B6B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6FCBA7E" w14:textId="77777777" w:rsidR="001B4B6B" w:rsidRPr="00EF34E1" w:rsidRDefault="001B4B6B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88B4931" w14:textId="77777777" w:rsidR="000A69C8" w:rsidRPr="00EF34E1" w:rsidRDefault="000A69C8" w:rsidP="000A69C8">
      <w:pPr>
        <w:rPr>
          <w:rFonts w:ascii="Angsana New" w:hAnsi="Angsana New"/>
          <w:sz w:val="30"/>
          <w:szCs w:val="30"/>
        </w:rPr>
      </w:pPr>
    </w:p>
    <w:p w14:paraId="5283B956" w14:textId="77777777" w:rsidR="007D0885" w:rsidRPr="00EF34E1" w:rsidRDefault="007D0885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269FE99" w14:textId="77777777" w:rsidR="00D17EC7" w:rsidRPr="00EF34E1" w:rsidRDefault="00D17EC7" w:rsidP="00B23613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758EBB4" w14:textId="77777777" w:rsidR="00B23613" w:rsidRPr="00EF34E1" w:rsidRDefault="00B23613" w:rsidP="00B23613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EF34E1">
        <w:rPr>
          <w:rFonts w:ascii="Angsana New" w:hAnsi="Angsana New" w:cs="Angsana New"/>
          <w:sz w:val="30"/>
          <w:szCs w:val="30"/>
          <w:cs/>
        </w:rPr>
        <w:t>รายงานของผู้สอบบัญชีรับอนุญาต</w:t>
      </w:r>
    </w:p>
    <w:p w14:paraId="0957341B" w14:textId="77777777" w:rsidR="00B23613" w:rsidRPr="00B3135A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176AFDF" w14:textId="77777777" w:rsidR="00B23613" w:rsidRPr="00B3135A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3135A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14708" w:rsidRPr="00B3135A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b/>
          <w:bCs/>
          <w:sz w:val="30"/>
          <w:szCs w:val="30"/>
          <w:cs/>
        </w:rPr>
        <w:t>ผู้ถือหุ้นบริษัท</w:t>
      </w:r>
      <w:r w:rsidRPr="00B3135A">
        <w:rPr>
          <w:rFonts w:ascii="Angsana New" w:hAnsi="Angsana New"/>
          <w:b/>
          <w:bCs/>
          <w:sz w:val="30"/>
          <w:szCs w:val="30"/>
        </w:rPr>
        <w:t xml:space="preserve"> </w:t>
      </w:r>
      <w:r w:rsidRPr="00B3135A">
        <w:rPr>
          <w:rFonts w:ascii="Angsana New" w:hAnsi="Angsana New"/>
          <w:b/>
          <w:bCs/>
          <w:sz w:val="30"/>
          <w:szCs w:val="30"/>
          <w:cs/>
        </w:rPr>
        <w:t>อาหารสยาม จำกัด</w:t>
      </w:r>
      <w:r w:rsidRPr="00B3135A">
        <w:rPr>
          <w:rFonts w:ascii="Angsana New" w:hAnsi="Angsana New"/>
          <w:b/>
          <w:bCs/>
          <w:sz w:val="30"/>
          <w:szCs w:val="30"/>
        </w:rPr>
        <w:t xml:space="preserve"> (</w:t>
      </w:r>
      <w:r w:rsidRPr="00B3135A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B3135A">
        <w:rPr>
          <w:rFonts w:ascii="Angsana New" w:hAnsi="Angsana New"/>
          <w:b/>
          <w:bCs/>
          <w:sz w:val="30"/>
          <w:szCs w:val="30"/>
        </w:rPr>
        <w:t>)</w:t>
      </w:r>
    </w:p>
    <w:p w14:paraId="7145E376" w14:textId="77777777" w:rsidR="00B23613" w:rsidRPr="00B3135A" w:rsidRDefault="00B23613" w:rsidP="00B23613">
      <w:pPr>
        <w:rPr>
          <w:rFonts w:ascii="Angsana New" w:hAnsi="Angsana New"/>
          <w:sz w:val="30"/>
          <w:szCs w:val="30"/>
        </w:rPr>
      </w:pPr>
    </w:p>
    <w:p w14:paraId="213423F9" w14:textId="77777777" w:rsidR="00301032" w:rsidRPr="00B3135A" w:rsidRDefault="00301032" w:rsidP="0030103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3135A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854D5E8" w14:textId="77777777" w:rsidR="000A5B6F" w:rsidRPr="00B3135A" w:rsidRDefault="000A5B6F" w:rsidP="000A5B6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99F05F1" w14:textId="11B28A30" w:rsidR="00005E92" w:rsidRPr="00B3135A" w:rsidRDefault="00301032" w:rsidP="000A5B6F">
      <w:pPr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B3135A">
        <w:rPr>
          <w:rFonts w:ascii="Angsana New" w:eastAsia="Calibri" w:hAnsi="Angsana New" w:hint="cs"/>
          <w:sz w:val="30"/>
          <w:szCs w:val="30"/>
          <w:cs/>
        </w:rPr>
        <w:t>รวม</w:t>
      </w:r>
      <w:r w:rsidRPr="00B3135A">
        <w:rPr>
          <w:rFonts w:ascii="Angsana New" w:eastAsia="Calibri" w:hAnsi="Angsana New"/>
          <w:sz w:val="30"/>
          <w:szCs w:val="30"/>
          <w:cs/>
        </w:rPr>
        <w:t xml:space="preserve">และงบการเงินเฉพาะกิจการของบริษัท </w:t>
      </w:r>
      <w:r w:rsidRPr="00B3135A">
        <w:rPr>
          <w:rFonts w:ascii="Angsana New" w:eastAsia="Calibri" w:hAnsi="Angsana New" w:hint="cs"/>
          <w:sz w:val="30"/>
          <w:szCs w:val="30"/>
          <w:cs/>
        </w:rPr>
        <w:t>อาหารสยาม</w:t>
      </w:r>
      <w:r w:rsidRPr="00B3135A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3135A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B3135A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B3135A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B3135A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B3135A">
        <w:rPr>
          <w:rFonts w:ascii="Angsana New" w:eastAsia="Calibri" w:hAnsi="Angsana New" w:hint="cs"/>
          <w:sz w:val="30"/>
          <w:szCs w:val="30"/>
          <w:cs/>
        </w:rPr>
        <w:t>และบริษัทย่อย</w:t>
      </w:r>
      <w:r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B3135A">
        <w:rPr>
          <w:rFonts w:ascii="Angsana New" w:hAnsi="Angsana New" w:hint="cs"/>
          <w:spacing w:val="-6"/>
          <w:sz w:val="30"/>
          <w:szCs w:val="30"/>
          <w:cs/>
        </w:rPr>
        <w:t xml:space="preserve">(กลุ่มบริษัท) และของเฉพาะบริษัท อาหารสยาม จำกัด (มหาชน) </w:t>
      </w:r>
      <w:r w:rsidRPr="00B3135A">
        <w:rPr>
          <w:rFonts w:ascii="Angsana New" w:hAnsi="Angsana New"/>
          <w:spacing w:val="-6"/>
          <w:sz w:val="30"/>
          <w:szCs w:val="30"/>
          <w:cs/>
        </w:rPr>
        <w:t xml:space="preserve">(บริษัท) </w:t>
      </w:r>
      <w:r w:rsidRPr="00B3135A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B3135A">
        <w:rPr>
          <w:rFonts w:ascii="Angsana New" w:hAnsi="Angsana New"/>
          <w:spacing w:val="-6"/>
          <w:sz w:val="30"/>
          <w:szCs w:val="30"/>
          <w:cs/>
        </w:rPr>
        <w:t>ซึ่งประกอบด้วยงบแสดงฐานะการเงิน</w:t>
      </w:r>
      <w:r w:rsidRPr="00B3135A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Pr="00B3135A">
        <w:rPr>
          <w:rFonts w:ascii="Angsana New" w:hAnsi="Angsana New"/>
          <w:spacing w:val="-4"/>
          <w:sz w:val="30"/>
          <w:szCs w:val="30"/>
          <w:cs/>
        </w:rPr>
        <w:t>และงบแสดงฐานะการเงินเฉพาะกิจการ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 </w:t>
      </w:r>
      <w:r w:rsidRPr="00B3135A">
        <w:rPr>
          <w:rFonts w:ascii="Angsana New" w:hAnsi="Angsana New"/>
          <w:spacing w:val="-4"/>
          <w:sz w:val="30"/>
          <w:szCs w:val="30"/>
          <w:cs/>
        </w:rPr>
        <w:t>ณ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 </w:t>
      </w:r>
      <w:r w:rsidRPr="00B3135A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30 </w:t>
      </w:r>
      <w:r w:rsidRPr="00B3135A">
        <w:rPr>
          <w:rFonts w:ascii="Angsana New" w:hAnsi="Angsana New" w:hint="cs"/>
          <w:spacing w:val="-4"/>
          <w:sz w:val="30"/>
          <w:szCs w:val="30"/>
          <w:cs/>
        </w:rPr>
        <w:t xml:space="preserve">กันยายน </w:t>
      </w:r>
      <w:r w:rsidR="00215A2D" w:rsidRPr="00B3135A">
        <w:rPr>
          <w:rFonts w:ascii="Angsana New" w:hAnsi="Angsana New"/>
          <w:spacing w:val="-4"/>
          <w:sz w:val="30"/>
          <w:szCs w:val="30"/>
        </w:rPr>
        <w:t>256</w:t>
      </w:r>
      <w:r w:rsidR="00052EC2" w:rsidRPr="00B3135A">
        <w:rPr>
          <w:rFonts w:ascii="Angsana New" w:hAnsi="Angsana New"/>
          <w:spacing w:val="-4"/>
          <w:sz w:val="30"/>
          <w:szCs w:val="30"/>
        </w:rPr>
        <w:t>5</w:t>
      </w:r>
      <w:r w:rsidRPr="00B3135A">
        <w:rPr>
          <w:rFonts w:ascii="Angsana New" w:hAnsi="Angsana New"/>
          <w:spacing w:val="-4"/>
          <w:sz w:val="30"/>
          <w:szCs w:val="30"/>
        </w:rPr>
        <w:t xml:space="preserve"> </w:t>
      </w:r>
      <w:r w:rsidRPr="00B3135A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</w:t>
      </w:r>
      <w:r w:rsidRPr="00B3135A">
        <w:rPr>
          <w:rFonts w:ascii="Angsana New" w:hAnsi="Angsana New" w:hint="cs"/>
          <w:spacing w:val="-4"/>
          <w:sz w:val="30"/>
          <w:szCs w:val="30"/>
          <w:cs/>
        </w:rPr>
        <w:t>จรวมและงบกำไรขาดทุนเบ็ดเสร็จ</w:t>
      </w:r>
      <w:r w:rsidRPr="00B3135A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B3135A">
        <w:rPr>
          <w:rFonts w:ascii="Angsana New" w:hAnsi="Angsana New"/>
          <w:spacing w:val="-2"/>
          <w:sz w:val="30"/>
          <w:szCs w:val="30"/>
        </w:rPr>
        <w:t xml:space="preserve"> </w:t>
      </w:r>
      <w:r w:rsidRPr="00B3135A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B3135A">
        <w:rPr>
          <w:rFonts w:ascii="Angsana New" w:hAnsi="Angsana New" w:hint="cs"/>
          <w:spacing w:val="-2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B3135A">
        <w:rPr>
          <w:rFonts w:ascii="Angsana New" w:hAnsi="Angsana New" w:hint="cs"/>
          <w:spacing w:val="-14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B3135A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B3135A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B3135A">
        <w:rPr>
          <w:rFonts w:ascii="Angsana New" w:hAnsi="Angsana New" w:hint="cs"/>
          <w:sz w:val="30"/>
          <w:szCs w:val="30"/>
          <w:cs/>
        </w:rPr>
        <w:t>รวมถึง</w:t>
      </w:r>
      <w:r w:rsidRPr="00B3135A">
        <w:rPr>
          <w:rFonts w:ascii="Angsana New" w:hAnsi="Angsana New"/>
          <w:sz w:val="30"/>
          <w:szCs w:val="30"/>
          <w:cs/>
        </w:rPr>
        <w:t>หมายเหตุ</w:t>
      </w:r>
      <w:r w:rsidRPr="00B3135A">
        <w:rPr>
          <w:rFonts w:ascii="Angsana New" w:hAnsi="Angsana New" w:hint="cs"/>
          <w:sz w:val="30"/>
          <w:szCs w:val="30"/>
          <w:cs/>
        </w:rPr>
        <w:t>ซึ่งประกอบด้วย</w:t>
      </w:r>
    </w:p>
    <w:p w14:paraId="04B3AE2B" w14:textId="6EEB0BA5" w:rsidR="00301032" w:rsidRPr="00B3135A" w:rsidRDefault="00301032" w:rsidP="000A5B6F">
      <w:pPr>
        <w:jc w:val="thaiDistribute"/>
        <w:rPr>
          <w:rFonts w:ascii="Angsana New" w:hAnsi="Angsana New"/>
          <w:sz w:val="30"/>
          <w:szCs w:val="30"/>
          <w:cs/>
        </w:rPr>
      </w:pPr>
      <w:r w:rsidRPr="00B3135A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  <w:r w:rsidRPr="00B3135A"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="00013E34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B3135A">
        <w:rPr>
          <w:rFonts w:ascii="Angsana New" w:hAnsi="Angsana New" w:hint="cs"/>
          <w:sz w:val="30"/>
          <w:szCs w:val="30"/>
          <w:cs/>
        </w:rPr>
        <w:t xml:space="preserve">ๆ </w:t>
      </w:r>
    </w:p>
    <w:p w14:paraId="7C2D6343" w14:textId="77777777" w:rsidR="00B23613" w:rsidRPr="00B3135A" w:rsidRDefault="00B23613" w:rsidP="00B23613">
      <w:pPr>
        <w:rPr>
          <w:rFonts w:ascii="Angsana New" w:hAnsi="Angsana New"/>
          <w:sz w:val="30"/>
          <w:szCs w:val="30"/>
        </w:rPr>
      </w:pPr>
    </w:p>
    <w:p w14:paraId="7445F1A8" w14:textId="096C0C9D" w:rsidR="00B23613" w:rsidRPr="00B3135A" w:rsidRDefault="00B23613" w:rsidP="00B23613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B3135A">
        <w:rPr>
          <w:rFonts w:ascii="Angsana New" w:hAnsi="Angsana New" w:hint="cs"/>
          <w:sz w:val="30"/>
          <w:szCs w:val="30"/>
          <w:cs/>
        </w:rPr>
        <w:t>รวม</w:t>
      </w:r>
      <w:r w:rsidRPr="00B3135A">
        <w:rPr>
          <w:rFonts w:ascii="Angsana New" w:hAnsi="Angsana New"/>
          <w:sz w:val="30"/>
          <w:szCs w:val="30"/>
          <w:cs/>
        </w:rPr>
        <w:t>และงบการเงินเฉพาะกิจการข้างต้น</w:t>
      </w:r>
      <w:r w:rsidRPr="00B3135A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B3135A">
        <w:rPr>
          <w:rFonts w:ascii="Angsana New" w:eastAsia="Calibri" w:hAnsi="Angsana New" w:hint="cs"/>
          <w:sz w:val="30"/>
          <w:szCs w:val="30"/>
          <w:cs/>
        </w:rPr>
        <w:t>รวมและฐานะการเงินเฉพาะกิจการของกลุ่มบริษัทและ</w:t>
      </w:r>
      <w:r w:rsidRPr="00B3135A">
        <w:rPr>
          <w:rFonts w:ascii="Angsana New" w:hAnsi="Angsana New"/>
          <w:sz w:val="30"/>
          <w:szCs w:val="30"/>
          <w:cs/>
        </w:rPr>
        <w:t xml:space="preserve">บริษัท </w:t>
      </w:r>
      <w:r w:rsidRPr="00B3135A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B3135A">
        <w:rPr>
          <w:rFonts w:ascii="Angsana New" w:hAnsi="Angsana New"/>
          <w:sz w:val="30"/>
          <w:szCs w:val="30"/>
          <w:cs/>
        </w:rPr>
        <w:t>ณ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วันที่</w:t>
      </w:r>
      <w:r w:rsidRPr="00B3135A">
        <w:rPr>
          <w:rFonts w:ascii="Angsana New" w:hAnsi="Angsana New"/>
          <w:sz w:val="30"/>
          <w:szCs w:val="30"/>
        </w:rPr>
        <w:t xml:space="preserve"> 30 </w:t>
      </w:r>
      <w:r w:rsidRPr="00B3135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15A2D" w:rsidRPr="00B3135A">
        <w:rPr>
          <w:rFonts w:ascii="Angsana New" w:hAnsi="Angsana New"/>
          <w:sz w:val="30"/>
          <w:szCs w:val="30"/>
        </w:rPr>
        <w:t>256</w:t>
      </w:r>
      <w:r w:rsidR="00052EC2" w:rsidRPr="00B3135A">
        <w:rPr>
          <w:rFonts w:ascii="Angsana New" w:hAnsi="Angsana New"/>
          <w:sz w:val="30"/>
          <w:szCs w:val="30"/>
        </w:rPr>
        <w:t>5</w:t>
      </w:r>
      <w:r w:rsidR="003B43FD"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ผลการดำเนินงาน</w:t>
      </w:r>
      <w:r w:rsidRPr="00B3135A">
        <w:rPr>
          <w:rFonts w:ascii="Angsana New" w:hAnsi="Angsana New" w:hint="cs"/>
          <w:sz w:val="30"/>
          <w:szCs w:val="30"/>
          <w:cs/>
        </w:rPr>
        <w:t>รวมและผลการดำเนินงานเฉพาะกิจการ</w:t>
      </w:r>
      <w:r w:rsidRPr="00B3135A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B3135A">
        <w:rPr>
          <w:rFonts w:ascii="Angsana New" w:hAnsi="Angsana New" w:hint="cs"/>
          <w:sz w:val="30"/>
          <w:szCs w:val="30"/>
          <w:cs/>
        </w:rPr>
        <w:t>รวมและกระแสเงินสดเฉพาะกิจการ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B3135A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3135A">
        <w:rPr>
          <w:rFonts w:ascii="Angsana New" w:hAnsi="Angsana New"/>
          <w:sz w:val="30"/>
          <w:szCs w:val="30"/>
          <w:cs/>
        </w:rPr>
        <w:t>น</w:t>
      </w:r>
    </w:p>
    <w:p w14:paraId="3A549EA9" w14:textId="77777777" w:rsidR="00B23613" w:rsidRPr="00B3135A" w:rsidRDefault="00B23613" w:rsidP="00B23613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5B579122" w14:textId="77777777" w:rsidR="00B23613" w:rsidRPr="00B3135A" w:rsidRDefault="00B23613" w:rsidP="00B2361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3135A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967BA17" w14:textId="77777777" w:rsidR="00B23613" w:rsidRPr="00B3135A" w:rsidRDefault="00B23613" w:rsidP="00B236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B5ADE0C" w14:textId="112C86DB" w:rsidR="00B23613" w:rsidRPr="00B3135A" w:rsidRDefault="00B23613" w:rsidP="00B23613">
      <w:pPr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D6B66" w:rsidRPr="00B3135A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150AA1" w:rsidRPr="00B3135A">
        <w:rPr>
          <w:rFonts w:ascii="Angsana New" w:eastAsia="Calibri" w:hAnsi="Angsana New"/>
          <w:sz w:val="30"/>
          <w:szCs w:val="30"/>
        </w:rPr>
        <w:br/>
      </w:r>
      <w:r w:rsidRPr="00B3135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B3135A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3135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B3135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B3135A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B3135A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B3135A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</w:t>
      </w:r>
      <w:r w:rsidR="002E11D9" w:rsidRPr="00B3135A">
        <w:rPr>
          <w:rFonts w:ascii="Angsana New" w:eastAsia="Calibri" w:hAnsi="Angsana New"/>
          <w:sz w:val="30"/>
          <w:szCs w:val="30"/>
        </w:rPr>
        <w:br/>
      </w:r>
      <w:r w:rsidRPr="00B3135A">
        <w:rPr>
          <w:rFonts w:ascii="Angsana New" w:eastAsia="Calibri" w:hAnsi="Angsana New"/>
          <w:sz w:val="30"/>
          <w:szCs w:val="30"/>
          <w:cs/>
        </w:rPr>
        <w:t>ตามความรับผิดชอบด้านจรรยาบรรณอื่น</w:t>
      </w:r>
      <w:r w:rsidR="00DD2C9E" w:rsidRPr="00B3135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3135A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DB68A9E" w14:textId="77777777" w:rsidR="006A4C4D" w:rsidRDefault="006A4C4D" w:rsidP="000A5B6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7AC6FE" w14:textId="3C30F868" w:rsidR="006A4C4D" w:rsidRDefault="006A4C4D" w:rsidP="000A5B6F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6A4C4D" w:rsidSect="006A4C4D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8053618" w14:textId="1EF0AB43" w:rsidR="00B23613" w:rsidRPr="00B3135A" w:rsidRDefault="00B23613" w:rsidP="000A5B6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3135A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AF91859" w14:textId="77777777" w:rsidR="000A5B6F" w:rsidRPr="00B3135A" w:rsidRDefault="000A5B6F" w:rsidP="00B23613">
      <w:pPr>
        <w:spacing w:line="0" w:lineRule="atLeast"/>
        <w:jc w:val="thaiDistribute"/>
        <w:rPr>
          <w:rFonts w:ascii="Angsana New" w:eastAsia="Calibri" w:hAnsi="Angsana New"/>
          <w:sz w:val="30"/>
          <w:szCs w:val="30"/>
        </w:rPr>
      </w:pPr>
    </w:p>
    <w:p w14:paraId="2128022C" w14:textId="743E2C4A" w:rsidR="00552529" w:rsidRPr="00B3135A" w:rsidRDefault="00B23613" w:rsidP="002116FA">
      <w:pPr>
        <w:spacing w:line="0" w:lineRule="atLeast"/>
        <w:jc w:val="thaiDistribute"/>
        <w:rPr>
          <w:rFonts w:ascii="Angsana New" w:eastAsia="Calibri" w:hAnsi="Angsana New"/>
          <w:sz w:val="30"/>
          <w:szCs w:val="30"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DD2C9E" w:rsidRPr="00B3135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3135A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B3135A">
        <w:rPr>
          <w:rFonts w:ascii="Angsana New" w:eastAsia="Calibri" w:hAnsi="Angsana New"/>
          <w:sz w:val="30"/>
          <w:szCs w:val="30"/>
          <w:cs/>
        </w:rPr>
        <w:br/>
        <w:t>ในการตรวจสอบงบการเงิน</w:t>
      </w:r>
      <w:r w:rsidRPr="00B3135A">
        <w:rPr>
          <w:rFonts w:ascii="Angsana New" w:hAnsi="Angsana New" w:hint="cs"/>
          <w:sz w:val="30"/>
          <w:szCs w:val="30"/>
          <w:cs/>
        </w:rPr>
        <w:t>รวม</w:t>
      </w:r>
      <w:r w:rsidRPr="00B3135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B3135A">
        <w:rPr>
          <w:rFonts w:ascii="Angsana New" w:eastAsia="Calibri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</w:t>
      </w:r>
      <w:r w:rsidRPr="00B3135A">
        <w:rPr>
          <w:rFonts w:ascii="Angsana New" w:eastAsia="Calibri" w:hAnsi="Angsana New"/>
          <w:sz w:val="30"/>
          <w:szCs w:val="30"/>
          <w:cs/>
        </w:rPr>
        <w:br/>
        <w:t>ในบริบทของการตรวจสอบงบการเงิน</w:t>
      </w:r>
      <w:r w:rsidRPr="00B3135A">
        <w:rPr>
          <w:rFonts w:ascii="Angsana New" w:hAnsi="Angsana New" w:hint="cs"/>
          <w:sz w:val="30"/>
          <w:szCs w:val="30"/>
          <w:cs/>
        </w:rPr>
        <w:t>รวม</w:t>
      </w:r>
      <w:r w:rsidRPr="00B3135A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B3135A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โดยรวมและในการแสดงความเห็นของข้าพเจ้</w:t>
      </w:r>
      <w:r w:rsidRPr="00B3135A">
        <w:rPr>
          <w:rFonts w:ascii="Angsana New" w:hAnsi="Angsana New"/>
          <w:sz w:val="30"/>
          <w:szCs w:val="30"/>
          <w:cs/>
        </w:rPr>
        <w:t>า</w:t>
      </w:r>
      <w:r w:rsidRPr="00B3135A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3135A">
        <w:rPr>
          <w:rFonts w:ascii="Angsana New" w:hAnsi="Angsana New"/>
          <w:sz w:val="30"/>
          <w:szCs w:val="30"/>
          <w:cs/>
        </w:rPr>
        <w:t>ข้าพเจ้า</w:t>
      </w:r>
      <w:r w:rsidRPr="00B3135A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6E824C8" w14:textId="77777777" w:rsidR="006C5F67" w:rsidRPr="00B3135A" w:rsidRDefault="006C5F67" w:rsidP="002116FA">
      <w:pPr>
        <w:spacing w:line="0" w:lineRule="atLeast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9"/>
        <w:gridCol w:w="4834"/>
      </w:tblGrid>
      <w:tr w:rsidR="006C5F67" w:rsidRPr="00B3135A" w14:paraId="0E0BDAD3" w14:textId="77777777" w:rsidTr="00703E90">
        <w:tc>
          <w:tcPr>
            <w:tcW w:w="9648" w:type="dxa"/>
            <w:gridSpan w:val="2"/>
            <w:shd w:val="clear" w:color="auto" w:fill="auto"/>
          </w:tcPr>
          <w:p w14:paraId="62D7DB7B" w14:textId="77777777" w:rsidR="006C5F67" w:rsidRPr="00B3135A" w:rsidRDefault="00755829" w:rsidP="00703E9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="000030D7" w:rsidRPr="00B3135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6C5F67" w:rsidRPr="00B3135A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</w:tr>
      <w:tr w:rsidR="006C5F67" w:rsidRPr="00B3135A" w14:paraId="7A52E645" w14:textId="77777777" w:rsidTr="00703E90">
        <w:tc>
          <w:tcPr>
            <w:tcW w:w="9648" w:type="dxa"/>
            <w:gridSpan w:val="2"/>
            <w:shd w:val="clear" w:color="auto" w:fill="auto"/>
          </w:tcPr>
          <w:p w14:paraId="77D67BA8" w14:textId="5771542E" w:rsidR="006C5F67" w:rsidRPr="00B3135A" w:rsidRDefault="006C5F67" w:rsidP="00703E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Pr="00B3135A">
              <w:rPr>
                <w:rFonts w:ascii="Angsana New" w:hAnsi="Angsana New"/>
                <w:sz w:val="30"/>
                <w:szCs w:val="30"/>
              </w:rPr>
              <w:t>4 (</w:t>
            </w:r>
            <w:r w:rsidR="0023282D" w:rsidRPr="00EF34E1">
              <w:rPr>
                <w:rFonts w:ascii="Angsana New" w:hAnsi="Angsana New"/>
                <w:sz w:val="30"/>
                <w:szCs w:val="30"/>
                <w:cs/>
              </w:rPr>
              <w:t>ต</w:t>
            </w:r>
            <w:r w:rsidRPr="00B3135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B3135A">
              <w:rPr>
                <w:rFonts w:ascii="Angsana New" w:hAnsi="Angsana New"/>
                <w:sz w:val="30"/>
                <w:szCs w:val="30"/>
              </w:rPr>
              <w:t>2</w:t>
            </w:r>
            <w:r w:rsidR="0023282D" w:rsidRPr="00EF34E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C5F67" w:rsidRPr="00B3135A" w14:paraId="7389ADB4" w14:textId="77777777" w:rsidTr="00703E90">
        <w:tc>
          <w:tcPr>
            <w:tcW w:w="4788" w:type="dxa"/>
            <w:shd w:val="clear" w:color="auto" w:fill="auto"/>
          </w:tcPr>
          <w:p w14:paraId="5958EA36" w14:textId="77777777" w:rsidR="006C5F67" w:rsidRPr="00B3135A" w:rsidRDefault="006C5F67" w:rsidP="00703E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431E1147" w14:textId="77777777" w:rsidR="006C5F67" w:rsidRPr="00B3135A" w:rsidRDefault="006C5F67" w:rsidP="00703E9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C5F67" w:rsidRPr="00B3135A" w14:paraId="75444D10" w14:textId="77777777" w:rsidTr="00703E90">
        <w:trPr>
          <w:trHeight w:val="5023"/>
        </w:trPr>
        <w:tc>
          <w:tcPr>
            <w:tcW w:w="4788" w:type="dxa"/>
            <w:shd w:val="clear" w:color="auto" w:fill="auto"/>
          </w:tcPr>
          <w:p w14:paraId="03D9B53A" w14:textId="2487937B" w:rsidR="004A3253" w:rsidRPr="00B3135A" w:rsidRDefault="006C5F67" w:rsidP="00703E90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บริษัทรับรู้สินทรัพย์ภาษีเงินได้รอการตัดบัญชีที่เกิดจาก</w:t>
            </w:r>
            <w:r w:rsidRPr="00B3135A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ผลขาดทุนทางภาษีที่ยังไม่ได้ใช้ยกไป</w:t>
            </w:r>
            <w:r w:rsidR="00755829" w:rsidRPr="00B3135A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จำนวน</w:t>
            </w:r>
            <w:r w:rsidR="00F40BB7" w:rsidRPr="00B3135A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  <w:r w:rsidR="00E66907" w:rsidRPr="00EF34E1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>46.</w:t>
            </w:r>
            <w:r w:rsidR="006152F5" w:rsidRPr="00B3135A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>55</w:t>
            </w:r>
            <w:r w:rsidR="00755829" w:rsidRPr="00B3135A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 xml:space="preserve"> </w:t>
            </w:r>
            <w:r w:rsidR="00F40BB7" w:rsidRPr="00B3135A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ล้านบาท</w:t>
            </w:r>
            <w:r w:rsidR="00F40BB7"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3245BA"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โดย</w:t>
            </w:r>
            <w:r w:rsidR="004A3253"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ขาดทุนทางภาษี</w:t>
            </w:r>
            <w:r w:rsidR="003245BA"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ดังกล่าว</w:t>
            </w:r>
            <w:r w:rsidR="00F40BB7"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จะหมดอายุในปี</w:t>
            </w:r>
            <w:r w:rsidR="003245BA"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3245BA" w:rsidRPr="00B3135A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E600CD" w:rsidRPr="00B3135A">
              <w:rPr>
                <w:rFonts w:ascii="Angsana New" w:hAnsi="Angsana New" w:cs="Angsana New"/>
                <w:color w:val="auto"/>
                <w:sz w:val="30"/>
                <w:szCs w:val="30"/>
              </w:rPr>
              <w:t>7</w:t>
            </w:r>
            <w:r w:rsidR="003245BA" w:rsidRPr="00B3135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="003177AD" w:rsidRPr="00B3135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</w:t>
            </w:r>
            <w:r w:rsidR="003177AD"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br/>
            </w:r>
            <w:r w:rsidR="004A3253"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ปี</w:t>
            </w:r>
            <w:r w:rsidR="00F40BB7"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F40BB7" w:rsidRPr="00B3135A">
              <w:rPr>
                <w:rFonts w:ascii="Angsana New" w:hAnsi="Angsana New" w:cs="Angsana New"/>
                <w:color w:val="auto"/>
                <w:sz w:val="30"/>
                <w:szCs w:val="30"/>
              </w:rPr>
              <w:t>256</w:t>
            </w:r>
            <w:r w:rsidR="00E600CD" w:rsidRPr="00B3135A">
              <w:rPr>
                <w:rFonts w:ascii="Angsana New" w:hAnsi="Angsana New" w:cs="Angsana New"/>
                <w:color w:val="auto"/>
                <w:sz w:val="30"/>
                <w:szCs w:val="30"/>
              </w:rPr>
              <w:t>8</w:t>
            </w:r>
            <w:r w:rsidRPr="00B3135A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การใช้ประโยชน์จากสินทรัพย์ภาษีเงินได้รอการ</w:t>
            </w:r>
            <w:r w:rsidR="003177AD"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br/>
            </w:r>
            <w:r w:rsidRPr="00EF34E1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ตัดบัญชีขึ้นอยู่กับกำไรทางภาษีในอนาคตและความ</w:t>
            </w:r>
            <w:r w:rsidR="003177AD" w:rsidRPr="00EF34E1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br/>
            </w: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สามารถที่จะนำผลขาดทุนดังกล่าวมาใช้ในอนาคตก่อนวันที่ขาดทุนทางภาษีจะหมดอายุ</w:t>
            </w:r>
            <w:r w:rsidR="004A3253"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ซึ่งผู้บริหารคาดว่าประมาณการกำไรทางภาษีในอนาคตจะ</w:t>
            </w:r>
            <w:r w:rsidR="006D4019"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มี</w:t>
            </w:r>
            <w:r w:rsidR="004A3253"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จำนวนเพียงพอ</w:t>
            </w:r>
            <w:r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EF34E1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>การประมาณการกำไรทางภาษีในอนาค</w:t>
            </w:r>
            <w:r w:rsidR="00217900" w:rsidRPr="00EF34E1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>ตจากการดำเนินงาน</w:t>
            </w:r>
            <w:r w:rsidR="00217900" w:rsidRPr="00F62A74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และ</w:t>
            </w:r>
            <w:r w:rsidR="00217900" w:rsidRPr="004950C7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ตามแผนการจำหน่ายสินทรัพย์ของผู้บริหาร</w:t>
            </w:r>
            <w:r w:rsidR="004A3253" w:rsidRPr="00EF34E1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เกี่ยวข้องกับ</w:t>
            </w:r>
            <w:r w:rsidR="004A3253" w:rsidRPr="00EF34E1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การใช้ดุลยพินิจ</w:t>
            </w:r>
            <w:r w:rsidR="00F40D29"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ในการกำหนดข้อสมมติที่มีนัยสำคัญ</w:t>
            </w:r>
            <w:r w:rsidR="00242DB3" w:rsidRPr="00EF34E1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t>และ</w:t>
            </w:r>
            <w:r w:rsidR="002479BC">
              <w:rPr>
                <w:rFonts w:ascii="Angsana New" w:hAnsi="Angsana New" w:cs="Angsana New"/>
                <w:color w:val="auto"/>
                <w:spacing w:val="-10"/>
                <w:sz w:val="30"/>
                <w:szCs w:val="30"/>
                <w:cs/>
              </w:rPr>
              <w:br/>
            </w:r>
            <w:r w:rsidR="006F395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แผนการจำหน่ายทรัพสินย์ที่ขึ้นอยู่กับ</w:t>
            </w:r>
            <w:r w:rsidR="003442E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สภาว</w:t>
            </w:r>
            <w:r w:rsidR="006C6FC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ะ</w:t>
            </w:r>
            <w:r w:rsidR="00B53C14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การตลาด</w:t>
            </w:r>
            <w:r w:rsidR="006C6FC8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และสภาพเศรษฐ</w:t>
            </w:r>
            <w:r w:rsidR="00293841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กิจในอนาคต</w:t>
            </w:r>
            <w:r w:rsidR="004950C7"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ดังนั้น ข้าพเจ้าจึงให้ความสำคัญในการตรวจสอบ</w:t>
            </w:r>
          </w:p>
          <w:p w14:paraId="520A15A9" w14:textId="77777777" w:rsidR="004A3253" w:rsidRPr="00EF34E1" w:rsidRDefault="004A3253" w:rsidP="00703E90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67EDD8F2" w14:textId="24B359B7" w:rsidR="006C5F67" w:rsidRPr="00B3135A" w:rsidRDefault="006C5F67" w:rsidP="00703E90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860" w:type="dxa"/>
            <w:shd w:val="clear" w:color="auto" w:fill="auto"/>
          </w:tcPr>
          <w:p w14:paraId="2AA8B2FA" w14:textId="77777777" w:rsidR="006C5F67" w:rsidRPr="00EF34E1" w:rsidRDefault="006C5F67" w:rsidP="00703E90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4E6EC5A" w14:textId="77777777" w:rsidR="006C5F67" w:rsidRPr="00EF34E1" w:rsidRDefault="006C5F67" w:rsidP="00703E90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  <w:p w14:paraId="4A05EFC4" w14:textId="77777777" w:rsidR="006C5F67" w:rsidRPr="00EF34E1" w:rsidRDefault="006C5F67" w:rsidP="00432CA1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การทำความเข้าใจแผนงานการประมาณการกำไร</w:t>
            </w: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</w:rPr>
              <w:br/>
            </w: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ทางภาษีในอนาคต</w:t>
            </w:r>
          </w:p>
          <w:p w14:paraId="60CC1F72" w14:textId="77777777" w:rsidR="006C5F67" w:rsidRPr="00EF34E1" w:rsidRDefault="006C5F67" w:rsidP="00703E90">
            <w:pPr>
              <w:pStyle w:val="Default"/>
              <w:ind w:left="36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3B7746BF" w14:textId="596A95E7" w:rsidR="00C8070B" w:rsidRPr="00C8070B" w:rsidRDefault="00C8070B" w:rsidP="00EF34E1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</w:tabs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C8070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การประเมินความสมเหตุสมผลของข้อสมมติที่สำคัญที่ผู้บริหารใช้ในการประมาณการกำไรในอนาคต เช่น </w:t>
            </w:r>
            <w:r w:rsidRPr="00EF34E1">
              <w:rPr>
                <w:rFonts w:ascii="Angsana New" w:eastAsia="Calibri" w:hAnsi="Angsana New"/>
                <w:spacing w:val="-2"/>
                <w:sz w:val="30"/>
                <w:szCs w:val="30"/>
                <w:cs/>
              </w:rPr>
              <w:t>ปริมาณตันสับปะรดที่เข้าผลิต ประมาณการราคารับซื้อ</w:t>
            </w:r>
            <w:r w:rsidRPr="00EF34E1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 xml:space="preserve">และราคาขาย เป็นต้น </w:t>
            </w:r>
            <w:r w:rsidRPr="00C8070B">
              <w:rPr>
                <w:rFonts w:ascii="Angsana New" w:eastAsia="Calibri" w:hAnsi="Angsana New"/>
                <w:sz w:val="30"/>
                <w:szCs w:val="30"/>
                <w:cs/>
              </w:rPr>
              <w:t>โดยพิจารณาเปรียบเทียบกับแหล่งข้อมูลภายในและภายนอก และพิจารณาผลการดำเนินงานตามแผนงานที่ได้รับอนุมัติจากผู้บริหาร</w:t>
            </w:r>
            <w:r w:rsidR="00803F2A" w:rsidRPr="00C8070B">
              <w:rPr>
                <w:rFonts w:ascii="Angsana New" w:eastAsia="Calibri" w:hAnsi="Angsana New"/>
                <w:sz w:val="30"/>
                <w:szCs w:val="30"/>
                <w:cs/>
              </w:rPr>
              <w:t>เปรียบเทียบกับผลการดำเนินงานที่เกิดขึ้นจริงและ</w:t>
            </w:r>
            <w:r w:rsidR="00A538CC">
              <w:rPr>
                <w:rFonts w:ascii="Angsana New" w:eastAsia="Calibri" w:hAnsi="Angsana New"/>
                <w:sz w:val="30"/>
                <w:szCs w:val="30"/>
                <w:cs/>
              </w:rPr>
              <w:br/>
            </w:r>
            <w:r w:rsidR="00803F2A" w:rsidRPr="00EF34E1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ในอดีต รวมถึงประ</w:t>
            </w:r>
            <w:r w:rsidR="00A538CC" w:rsidRPr="00EF34E1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เมิน</w:t>
            </w:r>
            <w:r w:rsidR="001B6F08" w:rsidRPr="00EF34E1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แผน</w:t>
            </w:r>
            <w:r w:rsidR="001B6F08" w:rsidRPr="00DE783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การจำหน่ายสินทรัพย์</w:t>
            </w:r>
            <w:r w:rsidR="00A538C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</w:t>
            </w:r>
            <w:r w:rsidR="00A538CC" w:rsidRPr="00DE783B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ผู้บริหาร</w:t>
            </w:r>
          </w:p>
          <w:p w14:paraId="3F604231" w14:textId="77777777" w:rsidR="00A25206" w:rsidRPr="00EF34E1" w:rsidRDefault="00A25206" w:rsidP="00EF34E1">
            <w:pPr>
              <w:rPr>
                <w:rFonts w:ascii="Angsana New" w:hAnsi="Angsana New"/>
                <w:sz w:val="30"/>
                <w:szCs w:val="30"/>
              </w:rPr>
            </w:pPr>
          </w:p>
          <w:p w14:paraId="4E5E83C4" w14:textId="77777777" w:rsidR="0021371B" w:rsidRPr="00EF34E1" w:rsidRDefault="006C5F67" w:rsidP="0021371B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ประเมินความอ่อนไหวต่</w:t>
            </w:r>
            <w:r w:rsidR="008369F4"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</w:t>
            </w: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ผลจากการเปลี่ยนแปลง</w:t>
            </w:r>
            <w:r w:rsidRPr="00B3135A">
              <w:rPr>
                <w:rFonts w:ascii="Angsana New" w:hAnsi="Angsana New" w:cs="Angsana New"/>
                <w:color w:val="auto"/>
                <w:spacing w:val="-26"/>
                <w:sz w:val="30"/>
                <w:szCs w:val="30"/>
                <w:cs/>
              </w:rPr>
              <w:t>ใน</w:t>
            </w:r>
            <w:r w:rsidRPr="00B3135A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>สมมติฐาน</w:t>
            </w:r>
          </w:p>
          <w:p w14:paraId="6AD83454" w14:textId="260EB8F0" w:rsidR="006C5F67" w:rsidRPr="00EF34E1" w:rsidRDefault="006C5F67" w:rsidP="00A243DE">
            <w:pPr>
              <w:pStyle w:val="Default"/>
              <w:ind w:left="36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035C7541" w14:textId="77777777" w:rsidR="006C5F67" w:rsidRPr="00EF34E1" w:rsidRDefault="006C5F67" w:rsidP="00432CA1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</w:t>
            </w:r>
          </w:p>
          <w:p w14:paraId="455CEB7E" w14:textId="77777777" w:rsidR="006C5F67" w:rsidRDefault="006C5F67" w:rsidP="00703E90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112E3BB5" w14:textId="77777777" w:rsidR="00E5604B" w:rsidRDefault="00E5604B" w:rsidP="00703E90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08C2C031" w14:textId="77777777" w:rsidR="00E5604B" w:rsidRDefault="00E5604B" w:rsidP="00703E90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0D0AE01C" w14:textId="35B55676" w:rsidR="00E5604B" w:rsidRPr="00EF34E1" w:rsidRDefault="00E5604B" w:rsidP="00703E90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  <w:tr w:rsidR="00B23613" w:rsidRPr="00B3135A" w14:paraId="5D6DCE4A" w14:textId="77777777" w:rsidTr="00B62014">
        <w:trPr>
          <w:tblHeader/>
        </w:trPr>
        <w:tc>
          <w:tcPr>
            <w:tcW w:w="9648" w:type="dxa"/>
            <w:gridSpan w:val="2"/>
            <w:shd w:val="clear" w:color="auto" w:fill="auto"/>
          </w:tcPr>
          <w:p w14:paraId="7208FA0E" w14:textId="73CB7A3B" w:rsidR="00B23613" w:rsidRPr="00B3135A" w:rsidRDefault="00B23613" w:rsidP="001129C6">
            <w:pPr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lastRenderedPageBreak/>
              <w:t>มูลค่าของเงินลงทุนในบริษัทย่อย</w:t>
            </w:r>
            <w:r w:rsidR="00022E9D" w:rsidRPr="00B3135A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อาคารและอุปกรณ์ของ</w:t>
            </w:r>
            <w:r w:rsidR="00832256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</w:p>
        </w:tc>
      </w:tr>
      <w:tr w:rsidR="00B23613" w:rsidRPr="00B3135A" w14:paraId="219BD84A" w14:textId="77777777" w:rsidTr="00B62014">
        <w:trPr>
          <w:tblHeader/>
        </w:trPr>
        <w:tc>
          <w:tcPr>
            <w:tcW w:w="9648" w:type="dxa"/>
            <w:gridSpan w:val="2"/>
            <w:shd w:val="clear" w:color="auto" w:fill="auto"/>
          </w:tcPr>
          <w:p w14:paraId="588FD99A" w14:textId="2CE05A9E" w:rsidR="00B23613" w:rsidRPr="00B3135A" w:rsidRDefault="00B23613" w:rsidP="009B599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4F24AE" w:rsidRPr="00B3135A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331B03" w:rsidRPr="00B313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B058F" w:rsidRPr="00B3135A">
              <w:rPr>
                <w:rFonts w:ascii="Angsana New" w:hAnsi="Angsana New"/>
                <w:sz w:val="30"/>
                <w:szCs w:val="30"/>
              </w:rPr>
              <w:t>4</w:t>
            </w:r>
            <w:r w:rsidR="00331B03" w:rsidRPr="00B3135A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BE5EB5" w:rsidRPr="00B3135A">
              <w:rPr>
                <w:rFonts w:ascii="Angsana New" w:hAnsi="Angsana New"/>
                <w:sz w:val="30"/>
                <w:szCs w:val="30"/>
                <w:cs/>
              </w:rPr>
              <w:t>ข</w:t>
            </w:r>
            <w:r w:rsidR="00331B03" w:rsidRPr="00B3135A">
              <w:rPr>
                <w:rFonts w:ascii="Angsana New" w:hAnsi="Angsana New"/>
                <w:sz w:val="30"/>
                <w:szCs w:val="30"/>
              </w:rPr>
              <w:t xml:space="preserve">), </w:t>
            </w:r>
            <w:r w:rsidR="006B058F" w:rsidRPr="00B3135A">
              <w:rPr>
                <w:rFonts w:ascii="Angsana New" w:hAnsi="Angsana New"/>
                <w:sz w:val="30"/>
                <w:szCs w:val="30"/>
              </w:rPr>
              <w:t>4</w:t>
            </w:r>
            <w:r w:rsidR="00A56ACE" w:rsidRPr="00B313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31B03" w:rsidRPr="00B3135A">
              <w:rPr>
                <w:rFonts w:ascii="Angsana New" w:hAnsi="Angsana New"/>
                <w:sz w:val="30"/>
                <w:szCs w:val="30"/>
              </w:rPr>
              <w:t>(</w:t>
            </w:r>
            <w:r w:rsidR="00331B03" w:rsidRPr="00B3135A">
              <w:rPr>
                <w:rFonts w:ascii="Angsana New" w:hAnsi="Angsana New"/>
                <w:sz w:val="30"/>
                <w:szCs w:val="30"/>
                <w:cs/>
              </w:rPr>
              <w:t>ญ</w:t>
            </w:r>
            <w:r w:rsidR="00331B03" w:rsidRPr="00B3135A">
              <w:rPr>
                <w:rFonts w:ascii="Angsana New" w:hAnsi="Angsana New"/>
                <w:sz w:val="30"/>
                <w:szCs w:val="30"/>
              </w:rPr>
              <w:t xml:space="preserve">), </w:t>
            </w:r>
            <w:r w:rsidR="009B599B" w:rsidRPr="00B3135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DE28EB" w:rsidRPr="00B3135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3929D2"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B3135A">
              <w:rPr>
                <w:rFonts w:ascii="Angsana New" w:hAnsi="Angsana New"/>
                <w:sz w:val="30"/>
                <w:szCs w:val="30"/>
              </w:rPr>
              <w:t>1</w:t>
            </w:r>
            <w:r w:rsidR="00DE28EB" w:rsidRPr="00B3135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907CF1" w:rsidRPr="00B3135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23613" w:rsidRPr="00B3135A" w14:paraId="589DFBB8" w14:textId="77777777" w:rsidTr="00B62014">
        <w:trPr>
          <w:tblHeader/>
        </w:trPr>
        <w:tc>
          <w:tcPr>
            <w:tcW w:w="4788" w:type="dxa"/>
            <w:shd w:val="clear" w:color="auto" w:fill="auto"/>
          </w:tcPr>
          <w:p w14:paraId="72C56592" w14:textId="77777777" w:rsidR="00B23613" w:rsidRPr="00B3135A" w:rsidRDefault="00B23613" w:rsidP="000D33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19D69850" w14:textId="77777777" w:rsidR="00B23613" w:rsidRPr="00B3135A" w:rsidRDefault="00B23613" w:rsidP="000D33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23613" w:rsidRPr="00B3135A" w14:paraId="627193BD" w14:textId="77777777" w:rsidTr="00552529">
        <w:tc>
          <w:tcPr>
            <w:tcW w:w="4788" w:type="dxa"/>
            <w:shd w:val="clear" w:color="auto" w:fill="auto"/>
          </w:tcPr>
          <w:p w14:paraId="3FCEA6B3" w14:textId="5BD24DA4" w:rsidR="00B23613" w:rsidRPr="00B3135A" w:rsidRDefault="008F14E9" w:rsidP="00C06636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บริษัทย่อยมีผลขาดทุนจากการดำเนินงานและมีผล</w:t>
            </w:r>
            <w:r w:rsidR="00792D37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ขาดทุนสะสม จึงมีข้อบ่งชี้ว่าที่ดิน อาคารและอุปกรณ์ของบริษัทย่อยและเงินลงทุนในบริษัทย่อยในงบการเงินเฉพาะกิจการอาจมีการด้อยค่า</w:t>
            </w:r>
            <w:r w:rsidR="005B59D5" w:rsidRPr="005B59D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022E9D" w:rsidRPr="00B3135A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ผู้บริหารพิจารณาการด้อยค่า ณ</w:t>
            </w:r>
            <w:r w:rsidR="004F24AE" w:rsidRPr="00B3135A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  <w:r w:rsidR="00B23613" w:rsidRPr="00EF34E1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วันสิ้นรอบระยะเวลารายงาน</w:t>
            </w:r>
            <w:r w:rsidR="00B23613" w:rsidRPr="00B3135A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 xml:space="preserve"> โดยประมาณมูลค่าที่คาดว่าจะได้รับคืน</w:t>
            </w:r>
            <w:r w:rsidR="00B1305B" w:rsidRPr="00B3135A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>ของเงินลงทุนในบริษัทย่อยและที่ดิน อาคาร และอุปกรณ์</w:t>
            </w:r>
            <w:r w:rsidR="00B23613" w:rsidRPr="00B3135A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>จากมูลค่าจากการใช้</w:t>
            </w:r>
            <w:r w:rsidR="0096228F" w:rsidRPr="00B3135A">
              <w:rPr>
                <w:rFonts w:ascii="Angsana New" w:hAnsi="Angsana New" w:cs="Angsana New" w:hint="cs"/>
                <w:color w:val="auto"/>
                <w:spacing w:val="-4"/>
                <w:sz w:val="30"/>
                <w:szCs w:val="30"/>
                <w:cs/>
              </w:rPr>
              <w:t xml:space="preserve"> </w:t>
            </w:r>
            <w:r w:rsidR="00B23613" w:rsidRPr="00B3135A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  <w:t>ซึ่งประมาณจากการคิดลด</w:t>
            </w:r>
            <w:r w:rsidR="00B23613" w:rsidRPr="00B3135A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กระแสเงินสดจากการดำเนินง</w:t>
            </w:r>
            <w:r w:rsidR="00B23613" w:rsidRPr="00F62A74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าน</w:t>
            </w:r>
            <w:r w:rsidR="0096228F" w:rsidRPr="004E605D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และ</w:t>
            </w:r>
            <w:r w:rsidR="001E195E" w:rsidRPr="004E605D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ตามแผน</w:t>
            </w:r>
            <w:r w:rsidR="0096228F" w:rsidRPr="004E605D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การจำหน่ายสินทรัพย์</w:t>
            </w:r>
            <w:r w:rsidR="001E195E" w:rsidRPr="004E605D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ของผู้บริหาร</w:t>
            </w:r>
            <w:r w:rsidR="007A19E1" w:rsidRPr="004E605D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ที่คาดว่าจะได้รับในอนาคต</w:t>
            </w:r>
          </w:p>
          <w:p w14:paraId="75DDE73B" w14:textId="77777777" w:rsidR="00B23613" w:rsidRPr="00EF34E1" w:rsidRDefault="00B23613" w:rsidP="000D3381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5CFCCA34" w14:textId="77777777" w:rsidR="00B23613" w:rsidRPr="00B3135A" w:rsidRDefault="00B23613" w:rsidP="000D3381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เนื่องจากการประมาณการ</w:t>
            </w: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มูลค่ากระแสเงินสดที่คาดว่า</w:t>
            </w:r>
            <w:r w:rsidR="00B1305B"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br/>
            </w: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จะได้รับในอนาคต</w:t>
            </w:r>
            <w:r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เกี่ยวข้องกับการใช้ดุลยพินิจ</w:t>
            </w:r>
            <w:r w:rsidR="00B1305B"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ของผู้บริหาร</w:t>
            </w:r>
            <w:r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ในการกำหนดข้อสมมติที่มีนัยสำคัญ</w:t>
            </w:r>
            <w:r w:rsidR="00B1305B"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ดังนั้น</w:t>
            </w:r>
            <w:r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ข้าพเจ้าจึงให้ความสำคัญในการตรวจสอบ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8E60BD3" w14:textId="77777777" w:rsidR="00B23613" w:rsidRPr="00EF34E1" w:rsidRDefault="00B23613" w:rsidP="000D3381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C607CCF" w14:textId="77777777" w:rsidR="00B23613" w:rsidRPr="00EF34E1" w:rsidRDefault="00B23613" w:rsidP="000D3381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7CA10542" w14:textId="77777777" w:rsidR="00B23613" w:rsidRPr="00EF34E1" w:rsidRDefault="00B23613" w:rsidP="00432CA1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การทำความเข้าใจกระบวนการในการระบุ</w:t>
            </w:r>
            <w:r w:rsidR="00227162"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ข้อบ่งชี้</w:t>
            </w:r>
            <w:r w:rsidR="00487C9D" w:rsidRPr="00EF34E1">
              <w:rPr>
                <w:rFonts w:ascii="Angsana New" w:hAnsi="Angsana New" w:cs="Angsana New"/>
                <w:color w:val="auto"/>
                <w:sz w:val="30"/>
                <w:szCs w:val="30"/>
              </w:rPr>
              <w:br/>
            </w:r>
            <w:r w:rsidR="00227162"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การด้อยค่า</w:t>
            </w: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และการพิจารณาการประเมินการด้อยค่าของ</w:t>
            </w:r>
            <w:r w:rsidRPr="00B3135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เงินลงทุนในบริษัทย่อยและที่ดิน อาคารและอุปกรณ์</w:t>
            </w:r>
          </w:p>
          <w:p w14:paraId="4853C30A" w14:textId="77777777" w:rsidR="00B23613" w:rsidRPr="00EF34E1" w:rsidRDefault="00B23613" w:rsidP="000D3381">
            <w:pPr>
              <w:pStyle w:val="Default"/>
              <w:ind w:left="36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161263BF" w14:textId="3B9AF359" w:rsidR="002F5560" w:rsidRDefault="002F5560" w:rsidP="002F5560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</w:tabs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C8070B">
              <w:rPr>
                <w:rFonts w:ascii="Angsana New" w:eastAsia="Calibri" w:hAnsi="Angsana New"/>
                <w:sz w:val="30"/>
                <w:szCs w:val="30"/>
                <w:cs/>
              </w:rPr>
              <w:t>การประเมินความสมเหตุสมผลของข้อสมมติที่สำคัญที่ผู้บริหารใช้ในการประมาณการกำไรในอนาคตและประมาณการมูลค่ากระแสเงินสดที่คาดว่าจะได้รับในอนาคต เช่น ปริมาณสับปะรดที่เข้าผลิต ประมาณการราคารับซื้อและราคาขายตลอดจนอัตราคิดลด เป็นต้น โดยพิจารณาเปรียบเทียบกับแหล่งข้อมูลภายในและภายนอก และพิจารณาผลการดำเนินงานตามแผนงานที่ได้รับอนุมัติจากผู้บริหารเปรียบเทียบกับ</w:t>
            </w:r>
            <w:r w:rsidR="00A538CC" w:rsidRPr="00C8070B">
              <w:rPr>
                <w:rFonts w:ascii="Angsana New" w:eastAsia="Calibri" w:hAnsi="Angsana New"/>
                <w:sz w:val="30"/>
                <w:szCs w:val="30"/>
                <w:cs/>
              </w:rPr>
              <w:t>ผลการดำเนินงานที่เกิดขึ้นจริงและ</w:t>
            </w:r>
            <w:r w:rsidR="00A538CC" w:rsidRPr="00DE783B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ในอดีต</w:t>
            </w:r>
            <w:r w:rsidR="00A538CC" w:rsidRPr="00DE783B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</w:rPr>
              <w:t xml:space="preserve"> รวมถึงประเมินแผน</w:t>
            </w:r>
            <w:r w:rsidR="00A538CC" w:rsidRPr="00DE783B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การจำหน่ายสินทรัพย์</w:t>
            </w:r>
            <w:r w:rsidR="00A538C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</w:t>
            </w:r>
            <w:r w:rsidR="00A538CC" w:rsidRPr="00DE783B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ผู้บริหาร</w:t>
            </w:r>
          </w:p>
          <w:p w14:paraId="3953EF80" w14:textId="77777777" w:rsidR="002F5560" w:rsidRPr="00EF34E1" w:rsidRDefault="002F5560" w:rsidP="00EF34E1">
            <w:pPr>
              <w:tabs>
                <w:tab w:val="clear" w:pos="227"/>
              </w:tabs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46BAB04" w14:textId="77777777" w:rsidR="003A0B7F" w:rsidRPr="00B3135A" w:rsidRDefault="003A0B7F" w:rsidP="00432CA1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ทำความเข้าใจกระบวนการและวิธีประเมินมูลค่าของที่ดินและอาคาร ประเมินความเป็นอิสระ ความรู้ความสามารถ คุณสมบัติ และประสบการณ์ของ</w:t>
            </w:r>
            <w:r w:rsidRPr="00B3135A">
              <w:rPr>
                <w:rFonts w:ascii="Angsana New" w:hAnsi="Angsana New"/>
                <w:spacing w:val="2"/>
                <w:sz w:val="30"/>
                <w:szCs w:val="30"/>
                <w:cs/>
              </w:rPr>
              <w:t>ผู้เชี่ยวชาญภายนอก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318C5E85" w14:textId="77777777" w:rsidR="00611480" w:rsidRPr="00B3135A" w:rsidRDefault="00611480" w:rsidP="008369F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112D248" w14:textId="77777777" w:rsidR="00B93B98" w:rsidRPr="00EF34E1" w:rsidRDefault="00B93B98" w:rsidP="00432CA1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7A19F64F" w14:textId="77777777" w:rsidR="00B23613" w:rsidRPr="00EF34E1" w:rsidRDefault="00B23613" w:rsidP="000D3381">
            <w:pPr>
              <w:pStyle w:val="Default"/>
              <w:jc w:val="thaiDistribute"/>
              <w:rPr>
                <w:rFonts w:ascii="Angsana New" w:hAnsi="Angsana New" w:cs="Angsana New"/>
                <w:color w:val="auto"/>
              </w:rPr>
            </w:pPr>
          </w:p>
          <w:p w14:paraId="510B331A" w14:textId="77777777" w:rsidR="00B23613" w:rsidRPr="00EF34E1" w:rsidRDefault="00B23613" w:rsidP="00432CA1">
            <w:pPr>
              <w:pStyle w:val="Default"/>
              <w:numPr>
                <w:ilvl w:val="0"/>
                <w:numId w:val="10"/>
              </w:num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F34E1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</w:t>
            </w:r>
          </w:p>
          <w:p w14:paraId="35B456C5" w14:textId="77777777" w:rsidR="00B23613" w:rsidRPr="00EF34E1" w:rsidRDefault="00B23613" w:rsidP="000D3381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</w:tbl>
    <w:p w14:paraId="695B8FA2" w14:textId="2414D925" w:rsidR="00B23613" w:rsidRPr="00B3135A" w:rsidRDefault="00031C2A" w:rsidP="00FE5940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B23613" w:rsidRPr="00B3135A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78A22479" w14:textId="77777777" w:rsidR="00B23613" w:rsidRPr="00B3135A" w:rsidRDefault="00B23613" w:rsidP="00B23613">
      <w:pPr>
        <w:jc w:val="thaiDistribute"/>
        <w:rPr>
          <w:rFonts w:ascii="Angsana New" w:hAnsi="Angsana New"/>
          <w:sz w:val="30"/>
          <w:szCs w:val="30"/>
        </w:rPr>
      </w:pPr>
    </w:p>
    <w:p w14:paraId="7F5E2200" w14:textId="77777777" w:rsidR="00B23613" w:rsidRPr="00B3135A" w:rsidRDefault="001B4F35" w:rsidP="00B23613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B3135A">
        <w:rPr>
          <w:rFonts w:ascii="Angsana New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</w:t>
      </w:r>
      <w:r w:rsidRPr="00B3135A">
        <w:rPr>
          <w:rFonts w:ascii="Angsana New" w:hAnsi="Angsana New"/>
          <w:spacing w:val="-4"/>
          <w:sz w:val="30"/>
          <w:szCs w:val="30"/>
        </w:rPr>
        <w:br/>
      </w:r>
      <w:r w:rsidRPr="00B3135A">
        <w:rPr>
          <w:rFonts w:ascii="Angsana New" w:hAnsi="Angsana New"/>
          <w:spacing w:val="-4"/>
          <w:sz w:val="30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594B5781" w14:textId="77777777" w:rsidR="001B4F35" w:rsidRPr="00B3135A" w:rsidRDefault="001B4F35" w:rsidP="00B2361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3A68D34B" w14:textId="77777777" w:rsidR="00B23613" w:rsidRPr="00B3135A" w:rsidRDefault="00B23613" w:rsidP="00B2361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B3135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3135A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</w:t>
      </w:r>
      <w:r w:rsidRPr="00B3135A">
        <w:rPr>
          <w:rFonts w:ascii="Angsana New" w:eastAsia="Calibri" w:hAnsi="Angsana New"/>
          <w:sz w:val="30"/>
          <w:szCs w:val="30"/>
          <w:cs/>
        </w:rPr>
        <w:br/>
        <w:t>ให้ความเชื่อมั่นต่อข้อมูลอื่น</w:t>
      </w:r>
      <w:r w:rsidRPr="00B3135A">
        <w:rPr>
          <w:rFonts w:ascii="Angsana New" w:eastAsia="Calibri" w:hAnsi="Angsana New"/>
          <w:sz w:val="30"/>
          <w:szCs w:val="30"/>
        </w:rPr>
        <w:t xml:space="preserve"> </w:t>
      </w:r>
    </w:p>
    <w:p w14:paraId="627EBF82" w14:textId="77777777" w:rsidR="00B23613" w:rsidRPr="00B3135A" w:rsidRDefault="00B23613" w:rsidP="00B2361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3385C135" w14:textId="77777777" w:rsidR="00B23613" w:rsidRPr="00B3135A" w:rsidRDefault="001B4F35" w:rsidP="00B2361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3135A">
        <w:rPr>
          <w:rFonts w:ascii="Angsana New" w:hAnsi="Angsana New" w:cs="Angsana New"/>
          <w:color w:val="auto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D51E612" w14:textId="77777777" w:rsidR="004F6E99" w:rsidRPr="00B3135A" w:rsidRDefault="004F6E99" w:rsidP="00B2361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9F415E2" w14:textId="77777777" w:rsidR="00C60064" w:rsidRPr="00B3135A" w:rsidRDefault="004F6E99" w:rsidP="00B2361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3135A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3F854AB" w14:textId="77777777" w:rsidR="004F6E99" w:rsidRPr="00B3135A" w:rsidRDefault="004F6E99" w:rsidP="00B2361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8D50E98" w14:textId="77777777" w:rsidR="00B23613" w:rsidRPr="00B3135A" w:rsidRDefault="00B23613" w:rsidP="00B23613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3135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3135A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09DBB54" w14:textId="77777777" w:rsidR="00B23613" w:rsidRPr="00B3135A" w:rsidRDefault="00B23613" w:rsidP="00B236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E2864C0" w14:textId="77777777" w:rsidR="00B23613" w:rsidRPr="00B3135A" w:rsidRDefault="00B23613" w:rsidP="00B23613">
      <w:pPr>
        <w:jc w:val="thaiDistribute"/>
        <w:rPr>
          <w:rFonts w:ascii="Angsana New" w:eastAsia="Calibri" w:hAnsi="Angsana New"/>
          <w:sz w:val="30"/>
          <w:szCs w:val="30"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3135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3135A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Pr="00B3135A">
        <w:rPr>
          <w:rFonts w:ascii="Angsana New" w:eastAsia="Calibri" w:hAnsi="Angsana New"/>
          <w:sz w:val="30"/>
          <w:szCs w:val="30"/>
          <w:cs/>
        </w:rPr>
        <w:br/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3135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3135A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</w:t>
      </w:r>
      <w:r w:rsidR="00C66FB2" w:rsidRPr="00B3135A">
        <w:rPr>
          <w:rFonts w:ascii="Angsana New" w:eastAsia="Calibri" w:hAnsi="Angsana New"/>
          <w:sz w:val="30"/>
          <w:szCs w:val="30"/>
          <w:cs/>
        </w:rPr>
        <w:t>ะเกิดจากการทุจริตหรือข้อผิดพลาด</w:t>
      </w:r>
    </w:p>
    <w:p w14:paraId="5EADEE6B" w14:textId="77777777" w:rsidR="00C66FB2" w:rsidRPr="00B3135A" w:rsidRDefault="00C66FB2" w:rsidP="00B236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1A06273" w14:textId="77777777" w:rsidR="00B23613" w:rsidRPr="00B3135A" w:rsidRDefault="00B23613" w:rsidP="00B23613">
      <w:pPr>
        <w:jc w:val="thaiDistribute"/>
        <w:rPr>
          <w:rFonts w:ascii="Angsana New" w:eastAsia="Calibri" w:hAnsi="Angsana New"/>
          <w:sz w:val="30"/>
          <w:szCs w:val="30"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B3135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3135A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0EDBEFB" w14:textId="77777777" w:rsidR="00804577" w:rsidRPr="00B3135A" w:rsidRDefault="00804577" w:rsidP="00B23613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</w:p>
    <w:p w14:paraId="0BC45790" w14:textId="1DD9A0C9" w:rsidR="00B23613" w:rsidRPr="00B3135A" w:rsidRDefault="00B23613" w:rsidP="00B23613">
      <w:pPr>
        <w:jc w:val="thaiDistribute"/>
        <w:rPr>
          <w:rFonts w:ascii="Angsana New" w:hAnsi="Angsana New"/>
          <w:spacing w:val="-4"/>
          <w:sz w:val="30"/>
          <w:szCs w:val="30"/>
        </w:rPr>
      </w:pPr>
      <w:r w:rsidRPr="00B3135A">
        <w:rPr>
          <w:rFonts w:ascii="Angsana New" w:eastAsia="Calibri" w:hAnsi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0E3A2A" w:rsidRPr="00B3135A">
        <w:rPr>
          <w:rFonts w:ascii="Angsana New" w:eastAsia="Calibri" w:hAnsi="Angsana New"/>
          <w:spacing w:val="-4"/>
          <w:sz w:val="30"/>
          <w:szCs w:val="30"/>
          <w:cs/>
        </w:rPr>
        <w:t>กำกับ</w:t>
      </w:r>
      <w:r w:rsidRPr="00B3135A">
        <w:rPr>
          <w:rFonts w:ascii="Angsana New" w:eastAsia="Calibri" w:hAnsi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</w:t>
      </w:r>
      <w:r w:rsidRPr="00B3135A">
        <w:rPr>
          <w:rFonts w:ascii="Angsana New" w:hAnsi="Angsana New"/>
          <w:spacing w:val="-4"/>
          <w:sz w:val="30"/>
          <w:szCs w:val="30"/>
          <w:cs/>
        </w:rPr>
        <w:t>บริษัท</w:t>
      </w:r>
    </w:p>
    <w:p w14:paraId="065FE185" w14:textId="77777777" w:rsidR="006C5F67" w:rsidRPr="00B3135A" w:rsidRDefault="006C5F67" w:rsidP="00B23613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75B5341" w14:textId="77777777" w:rsidR="006C5F67" w:rsidRPr="00B3135A" w:rsidRDefault="006C5F67" w:rsidP="00B23613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66D6E6A" w14:textId="4EDB2B38" w:rsidR="00B23613" w:rsidRPr="00B3135A" w:rsidRDefault="00031C2A" w:rsidP="00B2361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3135A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B23613" w:rsidRPr="00B3135A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F31B079" w14:textId="77777777" w:rsidR="00B23613" w:rsidRPr="006A4C4D" w:rsidRDefault="00B23613" w:rsidP="00B23613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404BF53D" w14:textId="77777777" w:rsidR="00014708" w:rsidRPr="00B3135A" w:rsidRDefault="00B23613" w:rsidP="00014708">
      <w:pPr>
        <w:jc w:val="thaiDistribute"/>
        <w:rPr>
          <w:rFonts w:ascii="Angsana New" w:hAnsi="Angsana New"/>
          <w:spacing w:val="6"/>
          <w:sz w:val="30"/>
          <w:szCs w:val="30"/>
        </w:rPr>
      </w:pPr>
      <w:r w:rsidRPr="00B3135A">
        <w:rPr>
          <w:rFonts w:ascii="Angsana New" w:eastAsia="Calibri" w:hAnsi="Angsana New"/>
          <w:spacing w:val="-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3135A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B3135A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</w:t>
      </w:r>
      <w:r w:rsidR="00786A3E" w:rsidRPr="00B3135A">
        <w:rPr>
          <w:rFonts w:ascii="Angsana New" w:eastAsia="Calibri" w:hAnsi="Angsana New"/>
          <w:sz w:val="30"/>
          <w:szCs w:val="30"/>
          <w:cs/>
        </w:rPr>
        <w:br/>
      </w:r>
      <w:r w:rsidRPr="00B3135A">
        <w:rPr>
          <w:rFonts w:ascii="Angsana New" w:eastAsia="Calibri" w:hAnsi="Angsana New"/>
          <w:spacing w:val="6"/>
          <w:sz w:val="30"/>
          <w:szCs w:val="30"/>
          <w:cs/>
        </w:rPr>
        <w:t>จะมีผ</w:t>
      </w:r>
      <w:r w:rsidRPr="00B3135A">
        <w:rPr>
          <w:rFonts w:ascii="Angsana New" w:hAnsi="Angsana New"/>
          <w:spacing w:val="6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="00014708" w:rsidRPr="00B3135A">
        <w:rPr>
          <w:rFonts w:ascii="Angsana New" w:hAnsi="Angsana New"/>
          <w:spacing w:val="6"/>
          <w:sz w:val="30"/>
          <w:szCs w:val="30"/>
          <w:cs/>
        </w:rPr>
        <w:t xml:space="preserve"> </w:t>
      </w:r>
    </w:p>
    <w:p w14:paraId="3D0BF27D" w14:textId="77777777" w:rsidR="004F6E99" w:rsidRPr="006A4C4D" w:rsidRDefault="004F6E99" w:rsidP="00014708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0E626A46" w14:textId="77777777" w:rsidR="00B23613" w:rsidRPr="00B3135A" w:rsidRDefault="00B23613" w:rsidP="00014708">
      <w:pPr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093B021" w14:textId="77777777" w:rsidR="004C52E7" w:rsidRPr="00EF34E1" w:rsidRDefault="004C52E7" w:rsidP="00B23613">
      <w:pPr>
        <w:jc w:val="thaiDistribute"/>
        <w:rPr>
          <w:rFonts w:ascii="Angsana New" w:hAnsi="Angsana New"/>
          <w:sz w:val="30"/>
          <w:szCs w:val="30"/>
        </w:rPr>
      </w:pPr>
    </w:p>
    <w:p w14:paraId="6CD8E4BC" w14:textId="77777777" w:rsidR="00B23613" w:rsidRPr="00B3135A" w:rsidRDefault="00B23613" w:rsidP="00A243DE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3135A">
        <w:rPr>
          <w:rFonts w:ascii="Angsana New" w:hAnsi="Angsana New"/>
          <w:sz w:val="30"/>
          <w:szCs w:val="30"/>
          <w:cs/>
        </w:rPr>
        <w:t>รวมและ</w:t>
      </w:r>
      <w:r w:rsidRPr="00B3135A">
        <w:rPr>
          <w:rFonts w:ascii="Angsana New" w:hAnsi="Angsana New"/>
          <w:sz w:val="30"/>
          <w:szCs w:val="30"/>
          <w:cs/>
        </w:rPr>
        <w:br/>
        <w:t>งบการเงินเฉพาะกิจการ</w:t>
      </w:r>
      <w:r w:rsidRPr="00B3135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B058F" w:rsidRPr="00B3135A">
        <w:rPr>
          <w:rFonts w:ascii="Angsana New" w:eastAsia="Calibri" w:hAnsi="Angsana New"/>
          <w:sz w:val="30"/>
          <w:szCs w:val="30"/>
          <w:cs/>
        </w:rPr>
        <w:br/>
      </w:r>
      <w:r w:rsidRPr="00B3135A">
        <w:rPr>
          <w:rFonts w:ascii="Angsana New" w:eastAsia="Calibri" w:hAnsi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6B058F" w:rsidRPr="00B3135A">
        <w:rPr>
          <w:rFonts w:ascii="Angsana New" w:eastAsia="Calibri" w:hAnsi="Angsana New"/>
          <w:sz w:val="30"/>
          <w:szCs w:val="30"/>
          <w:cs/>
        </w:rPr>
        <w:br/>
      </w:r>
      <w:r w:rsidRPr="00B3135A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B3135A">
        <w:rPr>
          <w:rFonts w:ascii="Angsana New" w:hAnsi="Angsana New"/>
          <w:sz w:val="30"/>
          <w:szCs w:val="30"/>
          <w:cs/>
        </w:rPr>
        <w:t>ายใน</w:t>
      </w:r>
    </w:p>
    <w:p w14:paraId="57CBFF26" w14:textId="77777777" w:rsidR="00B23613" w:rsidRPr="00B3135A" w:rsidRDefault="00B23613" w:rsidP="00432C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3135A">
        <w:rPr>
          <w:rFonts w:ascii="Angsana New" w:hAnsi="Angsana New"/>
          <w:sz w:val="30"/>
          <w:szCs w:val="30"/>
          <w:cs/>
        </w:rPr>
        <w:t>บริษัท</w:t>
      </w:r>
    </w:p>
    <w:p w14:paraId="48084293" w14:textId="77777777" w:rsidR="00B62014" w:rsidRPr="00B3135A" w:rsidRDefault="00B23613" w:rsidP="00432C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3135A">
        <w:rPr>
          <w:rFonts w:ascii="Angsana New" w:hAnsi="Angsana New"/>
          <w:sz w:val="30"/>
          <w:szCs w:val="30"/>
          <w:cs/>
        </w:rPr>
        <w:t>ผยข้อมูลที่เกี่</w:t>
      </w:r>
      <w:r w:rsidR="00C66FB2" w:rsidRPr="00B3135A">
        <w:rPr>
          <w:rFonts w:ascii="Angsana New" w:hAnsi="Angsana New"/>
          <w:sz w:val="30"/>
          <w:szCs w:val="30"/>
          <w:cs/>
        </w:rPr>
        <w:t>ยวข้องซึ่งจัดทำขึ้นโดยผู้บริหาร</w:t>
      </w:r>
    </w:p>
    <w:p w14:paraId="7FEEDF36" w14:textId="77777777" w:rsidR="00B23613" w:rsidRPr="00B3135A" w:rsidRDefault="00B23613" w:rsidP="00A243DE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AD6B66" w:rsidRPr="00B3135A">
        <w:rPr>
          <w:rFonts w:ascii="Angsana New" w:hAnsi="Angsana New"/>
          <w:sz w:val="30"/>
          <w:szCs w:val="30"/>
          <w:cs/>
        </w:rPr>
        <w:br/>
      </w:r>
      <w:r w:rsidRPr="00B3135A">
        <w:rPr>
          <w:rFonts w:ascii="Angsana New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</w:t>
      </w:r>
      <w:r w:rsidR="00226B1B" w:rsidRPr="00B3135A">
        <w:rPr>
          <w:rFonts w:ascii="Angsana New" w:hAnsi="Angsana New"/>
          <w:sz w:val="30"/>
          <w:szCs w:val="30"/>
          <w:cs/>
        </w:rPr>
        <w:t>ายงานของผู้สอบบัญชี</w:t>
      </w:r>
      <w:r w:rsidR="00226B1B" w:rsidRPr="00B3135A">
        <w:rPr>
          <w:rFonts w:ascii="Angsana New" w:hAnsi="Angsana New"/>
          <w:sz w:val="30"/>
          <w:szCs w:val="30"/>
        </w:rPr>
        <w:br/>
      </w:r>
      <w:r w:rsidR="00AD6B66" w:rsidRPr="00B3135A">
        <w:rPr>
          <w:rFonts w:ascii="Angsana New" w:hAnsi="Angsana New"/>
          <w:sz w:val="30"/>
          <w:szCs w:val="30"/>
          <w:cs/>
        </w:rPr>
        <w:t>ของข้าพเจ้าโดยให้ข้อสังเกตถึงการเปิดเผยข้อมูลในงบการเงิน</w:t>
      </w:r>
      <w:r w:rsidR="00804577" w:rsidRPr="00B3135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AD6B66" w:rsidRPr="00B3135A">
        <w:rPr>
          <w:rFonts w:ascii="Angsana New" w:hAnsi="Angsana New"/>
          <w:sz w:val="30"/>
          <w:szCs w:val="30"/>
          <w:cs/>
        </w:rPr>
        <w:t>ที่เกี่ยวข้อง</w:t>
      </w:r>
      <w:r w:rsidRPr="00B3135A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AD6B66" w:rsidRPr="00B3135A">
        <w:rPr>
          <w:rFonts w:ascii="Angsana New" w:hAnsi="Angsana New"/>
          <w:sz w:val="30"/>
          <w:szCs w:val="30"/>
          <w:cs/>
        </w:rPr>
        <w:t>ข้อมูล</w:t>
      </w:r>
      <w:r w:rsidRPr="00B3135A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2C045A9" w14:textId="77777777" w:rsidR="006A4C4D" w:rsidRDefault="006A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9F60458" w14:textId="49483905" w:rsidR="00B23613" w:rsidRPr="00B3135A" w:rsidRDefault="00B23613" w:rsidP="00432C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DC0C24"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การเปิดเผย</w:t>
      </w:r>
      <w:r w:rsidR="00AD6B66" w:rsidRPr="00B3135A">
        <w:rPr>
          <w:rFonts w:ascii="Angsana New" w:hAnsi="Angsana New"/>
          <w:sz w:val="30"/>
          <w:szCs w:val="30"/>
          <w:cs/>
        </w:rPr>
        <w:t>ข้อมูล</w:t>
      </w:r>
      <w:r w:rsidRPr="00B3135A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DC0C24"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</w:t>
      </w:r>
      <w:r w:rsidR="00AD6B66" w:rsidRPr="00B3135A">
        <w:rPr>
          <w:rFonts w:ascii="Angsana New" w:hAnsi="Angsana New"/>
          <w:sz w:val="30"/>
          <w:szCs w:val="30"/>
          <w:cs/>
        </w:rPr>
        <w:t>หรือไม่</w:t>
      </w:r>
      <w:r w:rsidRPr="00B3135A">
        <w:rPr>
          <w:rFonts w:ascii="Angsana New" w:hAnsi="Angsana New"/>
          <w:sz w:val="30"/>
          <w:szCs w:val="30"/>
          <w:cs/>
        </w:rPr>
        <w:t xml:space="preserve">   </w:t>
      </w:r>
    </w:p>
    <w:p w14:paraId="3E1162D6" w14:textId="77777777" w:rsidR="008E2F66" w:rsidRPr="00B3135A" w:rsidRDefault="008E2F66" w:rsidP="00432C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3135A">
        <w:rPr>
          <w:rFonts w:ascii="Angsana New" w:hAnsi="Angsana New"/>
          <w:sz w:val="30"/>
          <w:szCs w:val="30"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Pr="00B3135A">
        <w:rPr>
          <w:rFonts w:ascii="Angsana New" w:hAnsi="Angsana New"/>
          <w:sz w:val="30"/>
          <w:szCs w:val="30"/>
        </w:rPr>
        <w:br/>
      </w:r>
      <w:r w:rsidRPr="00B3135A">
        <w:rPr>
          <w:rFonts w:ascii="Angsana New" w:hAnsi="Angsana New"/>
          <w:sz w:val="30"/>
          <w:szCs w:val="30"/>
          <w:cs/>
        </w:rPr>
        <w:t>ต่อความเห็น</w:t>
      </w:r>
      <w:r w:rsidRPr="00EF34E1">
        <w:rPr>
          <w:rFonts w:ascii="Angsana New" w:hAnsi="Angsana New"/>
          <w:sz w:val="30"/>
          <w:szCs w:val="30"/>
          <w:cs/>
        </w:rPr>
        <w:t>ข</w:t>
      </w:r>
      <w:r w:rsidRPr="00B3135A">
        <w:rPr>
          <w:rFonts w:ascii="Angsana New" w:eastAsia="Calibri" w:hAnsi="Angsana New"/>
          <w:sz w:val="30"/>
          <w:szCs w:val="30"/>
          <w:cs/>
        </w:rPr>
        <w:t>องข้าพเจ้า</w:t>
      </w:r>
    </w:p>
    <w:p w14:paraId="3C096E6E" w14:textId="77777777" w:rsidR="008E2F66" w:rsidRPr="00B3135A" w:rsidRDefault="008E2F66" w:rsidP="00B236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0DE3EC3" w14:textId="7C52CFCC" w:rsidR="00B23613" w:rsidRPr="00B3135A" w:rsidRDefault="00B23613" w:rsidP="00B23613">
      <w:pPr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D6B66" w:rsidRPr="00B3135A">
        <w:rPr>
          <w:rFonts w:ascii="Angsana New" w:eastAsia="Calibri" w:hAnsi="Angsana New"/>
          <w:sz w:val="30"/>
          <w:szCs w:val="30"/>
          <w:cs/>
        </w:rPr>
        <w:t>ในเรื่องต่าง</w:t>
      </w:r>
      <w:r w:rsidR="00013E34" w:rsidRPr="00B3135A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D6B66" w:rsidRPr="00B3135A">
        <w:rPr>
          <w:rFonts w:ascii="Angsana New" w:eastAsia="Calibri" w:hAnsi="Angsana New"/>
          <w:sz w:val="30"/>
          <w:szCs w:val="30"/>
          <w:cs/>
        </w:rPr>
        <w:t>ๆ</w:t>
      </w:r>
      <w:r w:rsidR="00DC0C24" w:rsidRPr="00B3135A">
        <w:rPr>
          <w:rFonts w:ascii="Angsana New" w:eastAsia="Calibri" w:hAnsi="Angsana New"/>
          <w:sz w:val="30"/>
          <w:szCs w:val="30"/>
        </w:rPr>
        <w:t xml:space="preserve"> </w:t>
      </w:r>
      <w:r w:rsidR="00AD6B66" w:rsidRPr="00B3135A">
        <w:rPr>
          <w:rFonts w:ascii="Angsana New" w:eastAsia="Calibri" w:hAnsi="Angsana New"/>
          <w:sz w:val="30"/>
          <w:szCs w:val="30"/>
          <w:cs/>
        </w:rPr>
        <w:t>ที่สำคัญซึ่งรวมถึง</w:t>
      </w:r>
      <w:r w:rsidRPr="00B3135A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</w:t>
      </w:r>
      <w:r w:rsidR="00AD6B66" w:rsidRPr="00B3135A">
        <w:rPr>
          <w:rFonts w:ascii="Angsana New" w:eastAsia="Calibri" w:hAnsi="Angsana New"/>
          <w:sz w:val="30"/>
          <w:szCs w:val="30"/>
          <w:cs/>
        </w:rPr>
        <w:t>คุมภายในหาก</w:t>
      </w:r>
      <w:r w:rsidRPr="00B3135A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B3135A">
        <w:rPr>
          <w:rFonts w:ascii="Angsana New" w:hAnsi="Angsana New"/>
          <w:sz w:val="30"/>
          <w:szCs w:val="30"/>
          <w:cs/>
        </w:rPr>
        <w:t>งข้าพเจ้า</w:t>
      </w:r>
      <w:r w:rsidRPr="00B3135A">
        <w:rPr>
          <w:rFonts w:ascii="Angsana New" w:hAnsi="Angsana New"/>
          <w:sz w:val="30"/>
          <w:szCs w:val="30"/>
        </w:rPr>
        <w:t xml:space="preserve"> </w:t>
      </w:r>
    </w:p>
    <w:p w14:paraId="791A9FA5" w14:textId="77777777" w:rsidR="00B23613" w:rsidRPr="00B3135A" w:rsidRDefault="00B23613" w:rsidP="00B2361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D6B70DC" w14:textId="77777777" w:rsidR="00B23613" w:rsidRPr="00B3135A" w:rsidRDefault="00B23613" w:rsidP="00B23613">
      <w:pPr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014708" w:rsidRPr="00B3135A">
        <w:rPr>
          <w:rFonts w:ascii="Angsana New" w:eastAsia="Calibri" w:hAnsi="Angsana New"/>
          <w:sz w:val="30"/>
          <w:szCs w:val="30"/>
          <w:cs/>
        </w:rPr>
        <w:br/>
      </w:r>
      <w:r w:rsidRPr="00B3135A">
        <w:rPr>
          <w:rFonts w:ascii="Angsana New" w:eastAsia="Calibri" w:hAnsi="Angsana New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3135A">
        <w:rPr>
          <w:rFonts w:ascii="Angsana New" w:hAnsi="Angsana New"/>
          <w:sz w:val="30"/>
          <w:szCs w:val="30"/>
          <w:cs/>
        </w:rPr>
        <w:t>อิสระ</w:t>
      </w:r>
    </w:p>
    <w:p w14:paraId="6DD55B65" w14:textId="77777777" w:rsidR="00FE5940" w:rsidRPr="00B3135A" w:rsidRDefault="00FE5940" w:rsidP="00B23613">
      <w:pPr>
        <w:jc w:val="thaiDistribute"/>
        <w:rPr>
          <w:rFonts w:ascii="Angsana New" w:hAnsi="Angsana New"/>
          <w:sz w:val="30"/>
          <w:szCs w:val="30"/>
        </w:rPr>
      </w:pPr>
    </w:p>
    <w:p w14:paraId="2D2029BA" w14:textId="0FFAC3AB" w:rsidR="00B23613" w:rsidRPr="00B3135A" w:rsidRDefault="00B23613" w:rsidP="00B23613">
      <w:pPr>
        <w:jc w:val="thaiDistribute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F15713" w:rsidRPr="00B3135A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="00013E34" w:rsidRPr="00B3135A">
        <w:rPr>
          <w:rFonts w:ascii="Angsana New" w:hAnsi="Angsana New" w:hint="cs"/>
          <w:sz w:val="30"/>
          <w:szCs w:val="30"/>
          <w:cs/>
        </w:rPr>
        <w:t xml:space="preserve"> </w:t>
      </w:r>
      <w:r w:rsidRPr="00B3135A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Pr="00B3135A">
        <w:rPr>
          <w:rFonts w:ascii="Angsana New" w:hAnsi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</w:t>
      </w:r>
      <w:r w:rsidR="00BD298B" w:rsidRPr="00B3135A">
        <w:rPr>
          <w:rFonts w:ascii="Angsana New" w:hAnsi="Angsana New"/>
          <w:sz w:val="30"/>
          <w:szCs w:val="30"/>
          <w:cs/>
        </w:rPr>
        <w:t>ำหนดเป็นเรื่องสำคัญในการตรวจสอบ</w:t>
      </w:r>
      <w:r w:rsidRPr="00B3135A">
        <w:rPr>
          <w:rFonts w:ascii="Angsana New" w:hAnsi="Angsana New"/>
          <w:sz w:val="30"/>
          <w:szCs w:val="30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5ED9E1C" w14:textId="77777777" w:rsidR="00B23613" w:rsidRPr="00B3135A" w:rsidRDefault="00B23613" w:rsidP="00B23613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7D77455" w14:textId="77777777" w:rsidR="00B23613" w:rsidRPr="00B3135A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96CAC1" w14:textId="77777777" w:rsidR="00B23613" w:rsidRPr="00B3135A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6ED1AD7" w14:textId="77777777" w:rsidR="00B23613" w:rsidRPr="00B3135A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12B83F3" w14:textId="77777777" w:rsidR="006A2735" w:rsidRPr="00B3135A" w:rsidRDefault="006A2735" w:rsidP="006A273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B3135A">
        <w:rPr>
          <w:rFonts w:ascii="Angsana New" w:hAnsi="Angsana New" w:cs="Angsana New"/>
          <w:cs/>
        </w:rPr>
        <w:t>(</w:t>
      </w:r>
      <w:r w:rsidRPr="00B3135A">
        <w:rPr>
          <w:rFonts w:ascii="Angsana New" w:hAnsi="Angsana New" w:cs="Angsana New"/>
          <w:cs/>
          <w:lang w:val="en-US"/>
        </w:rPr>
        <w:t>เอกสิทธิ์ ชูธรรมสถิตย์</w:t>
      </w:r>
      <w:r w:rsidRPr="00B3135A">
        <w:rPr>
          <w:rFonts w:ascii="Angsana New" w:hAnsi="Angsana New" w:cs="Angsana New"/>
          <w:lang w:val="en-US"/>
        </w:rPr>
        <w:t>)</w:t>
      </w:r>
    </w:p>
    <w:p w14:paraId="4D71AC96" w14:textId="77777777" w:rsidR="006A2735" w:rsidRPr="00B3135A" w:rsidRDefault="006A2735" w:rsidP="006A273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B3135A">
        <w:rPr>
          <w:rFonts w:ascii="Angsana New" w:hAnsi="Angsana New" w:cs="Angsana New"/>
          <w:cs/>
        </w:rPr>
        <w:t>ผู้สอบบัญชีรับอนุญาต</w:t>
      </w:r>
    </w:p>
    <w:p w14:paraId="1CF6CFE2" w14:textId="77777777" w:rsidR="006A2735" w:rsidRPr="00B3135A" w:rsidRDefault="006A2735" w:rsidP="006A273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B3135A">
        <w:rPr>
          <w:rFonts w:ascii="Angsana New" w:hAnsi="Angsana New" w:cs="Angsana New"/>
          <w:cs/>
        </w:rPr>
        <w:t xml:space="preserve">เลขทะเบียน </w:t>
      </w:r>
      <w:r w:rsidRPr="00B3135A">
        <w:rPr>
          <w:rFonts w:ascii="Angsana New" w:hAnsi="Angsana New" w:cs="Angsana New"/>
          <w:lang w:val="en-US"/>
        </w:rPr>
        <w:t>4195</w:t>
      </w:r>
    </w:p>
    <w:p w14:paraId="4391DF54" w14:textId="77777777" w:rsidR="00B23613" w:rsidRPr="00EF34E1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E316545" w14:textId="77777777" w:rsidR="00B23613" w:rsidRPr="00B3135A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06D40B" w14:textId="77777777" w:rsidR="00B23613" w:rsidRPr="00B3135A" w:rsidRDefault="00B23613" w:rsidP="00B2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17C0AB8" w14:textId="77777777" w:rsidR="0058714C" w:rsidRDefault="00C06636" w:rsidP="00B23613">
      <w:pPr>
        <w:rPr>
          <w:rFonts w:ascii="Angsana New" w:hAnsi="Angsana New"/>
          <w:sz w:val="30"/>
          <w:szCs w:val="30"/>
        </w:rPr>
      </w:pPr>
      <w:r w:rsidRPr="00B3135A">
        <w:rPr>
          <w:rFonts w:ascii="Angsana New" w:hAnsi="Angsana New"/>
          <w:sz w:val="30"/>
          <w:szCs w:val="30"/>
        </w:rPr>
        <w:t>29</w:t>
      </w:r>
      <w:r w:rsidR="00C45770" w:rsidRPr="00B3135A">
        <w:rPr>
          <w:rFonts w:ascii="Angsana New" w:hAnsi="Angsana New"/>
          <w:sz w:val="30"/>
          <w:szCs w:val="30"/>
        </w:rPr>
        <w:t xml:space="preserve"> </w:t>
      </w:r>
      <w:r w:rsidR="00D06CD5" w:rsidRPr="00B3135A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4505A8" w:rsidRPr="00B3135A">
        <w:rPr>
          <w:rFonts w:ascii="Angsana New" w:hAnsi="Angsana New"/>
          <w:sz w:val="30"/>
          <w:szCs w:val="30"/>
        </w:rPr>
        <w:t>256</w:t>
      </w:r>
      <w:r w:rsidR="00C45770" w:rsidRPr="00B3135A">
        <w:rPr>
          <w:rFonts w:ascii="Angsana New" w:hAnsi="Angsana New"/>
          <w:sz w:val="30"/>
          <w:szCs w:val="30"/>
        </w:rPr>
        <w:t>5</w:t>
      </w:r>
    </w:p>
    <w:sectPr w:rsidR="0058714C" w:rsidSect="006A4C4D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08FED" w14:textId="77777777" w:rsidR="00F42A30" w:rsidRDefault="00F42A30" w:rsidP="004956B4">
      <w:r>
        <w:separator/>
      </w:r>
    </w:p>
  </w:endnote>
  <w:endnote w:type="continuationSeparator" w:id="0">
    <w:p w14:paraId="048B5435" w14:textId="77777777" w:rsidR="00F42A30" w:rsidRDefault="00F42A30" w:rsidP="004956B4">
      <w:r>
        <w:continuationSeparator/>
      </w:r>
    </w:p>
  </w:endnote>
  <w:endnote w:type="continuationNotice" w:id="1">
    <w:p w14:paraId="1D1B9797" w14:textId="77777777" w:rsidR="00F42A30" w:rsidRDefault="00F42A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970BF" w14:textId="77777777" w:rsidR="00F14BC1" w:rsidRPr="00633297" w:rsidRDefault="00F14BC1" w:rsidP="002114FA">
    <w:pPr>
      <w:pStyle w:val="Footer"/>
      <w:framePr w:wrap="around" w:vAnchor="text" w:hAnchor="margin" w:xAlign="center" w:y="1"/>
      <w:rPr>
        <w:rStyle w:val="PageNumber"/>
      </w:rPr>
    </w:pPr>
    <w:r w:rsidRPr="00633297">
      <w:rPr>
        <w:rStyle w:val="PageNumber"/>
      </w:rPr>
      <w:fldChar w:fldCharType="begin"/>
    </w:r>
    <w:r w:rsidRPr="00633297">
      <w:rPr>
        <w:rStyle w:val="PageNumber"/>
      </w:rPr>
      <w:instrText xml:space="preserve">PAGE  </w:instrText>
    </w:r>
    <w:r w:rsidRPr="00633297">
      <w:rPr>
        <w:rStyle w:val="PageNumber"/>
      </w:rPr>
      <w:fldChar w:fldCharType="separate"/>
    </w:r>
    <w:r w:rsidRPr="00633297">
      <w:rPr>
        <w:rStyle w:val="PageNumber"/>
        <w:noProof/>
      </w:rPr>
      <w:t>93</w:t>
    </w:r>
    <w:r w:rsidRPr="00633297">
      <w:rPr>
        <w:rStyle w:val="PageNumber"/>
      </w:rPr>
      <w:fldChar w:fldCharType="end"/>
    </w:r>
  </w:p>
  <w:p w14:paraId="53470EC6" w14:textId="77777777" w:rsidR="00F14BC1" w:rsidRPr="00633297" w:rsidRDefault="00F14BC1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BA03" w14:textId="77777777" w:rsidR="00F14BC1" w:rsidRPr="00633297" w:rsidRDefault="00F14BC1" w:rsidP="003543D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633297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3329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33297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</w:t>
    </w:r>
    <w:r w:rsidRPr="00633297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559C228" w14:textId="3D4A8D62" w:rsidR="00F14BC1" w:rsidRPr="00633297" w:rsidRDefault="00F14BC1" w:rsidP="00A06983">
    <w:pPr>
      <w:tabs>
        <w:tab w:val="left" w:pos="8820"/>
      </w:tabs>
      <w:ind w:right="360"/>
      <w:rPr>
        <w:rFonts w:ascii="Angsana New" w:hAnsi="Angsana New"/>
        <w:sz w:val="30"/>
        <w:szCs w:val="30"/>
        <w:lang w:val="fr-FR"/>
      </w:rPr>
    </w:pPr>
    <w:r w:rsidRPr="00633297">
      <w:rPr>
        <w:rFonts w:ascii="Angsana New" w:hAnsi="Angsana New"/>
        <w:sz w:val="30"/>
        <w:szCs w:val="30"/>
        <w:lang w:val="fr-FR"/>
      </w:rPr>
      <w:fldChar w:fldCharType="begin"/>
    </w:r>
    <w:r w:rsidRPr="00633297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633297">
      <w:rPr>
        <w:rFonts w:ascii="Angsana New" w:hAnsi="Angsana New"/>
        <w:sz w:val="30"/>
        <w:szCs w:val="30"/>
        <w:lang w:val="fr-FR"/>
      </w:rPr>
      <w:fldChar w:fldCharType="separate"/>
    </w:r>
    <w:r w:rsidR="00280E6C">
      <w:rPr>
        <w:rFonts w:ascii="Angsana New" w:hAnsi="Angsana New"/>
        <w:noProof/>
        <w:sz w:val="30"/>
        <w:szCs w:val="30"/>
        <w:lang w:val="fr-FR"/>
      </w:rPr>
      <w:t>1224370 - 2022 Sep-FSA-Siam Food Products Pcl. -09t - Final</w:t>
    </w:r>
    <w:r w:rsidRPr="00633297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3DC8" w14:textId="1E0364CD" w:rsidR="00F14BC1" w:rsidRDefault="00F14BC1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E2718" w14:textId="77777777" w:rsidR="006A4C4D" w:rsidRDefault="006A4C4D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94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57FF4" w14:textId="77777777" w:rsidR="00F42A30" w:rsidRDefault="00F42A30" w:rsidP="004956B4">
      <w:r>
        <w:separator/>
      </w:r>
    </w:p>
  </w:footnote>
  <w:footnote w:type="continuationSeparator" w:id="0">
    <w:p w14:paraId="75E533DD" w14:textId="77777777" w:rsidR="00F42A30" w:rsidRDefault="00F42A30" w:rsidP="004956B4">
      <w:r>
        <w:continuationSeparator/>
      </w:r>
    </w:p>
  </w:footnote>
  <w:footnote w:type="continuationNotice" w:id="1">
    <w:p w14:paraId="27FEDD70" w14:textId="77777777" w:rsidR="00F42A30" w:rsidRDefault="00F42A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57AAE" w14:textId="77777777" w:rsidR="00F14BC1" w:rsidRPr="00A243DE" w:rsidRDefault="00F14BC1">
    <w:pPr>
      <w:pStyle w:val="Header"/>
      <w:rPr>
        <w:sz w:val="20"/>
        <w:szCs w:val="20"/>
      </w:rPr>
    </w:pPr>
  </w:p>
  <w:p w14:paraId="339039A8" w14:textId="77777777" w:rsidR="00F14BC1" w:rsidRPr="00A243DE" w:rsidRDefault="00F14BC1">
    <w:pPr>
      <w:pStyle w:val="Header"/>
      <w:rPr>
        <w:sz w:val="28"/>
        <w:szCs w:val="28"/>
      </w:rPr>
    </w:pPr>
  </w:p>
  <w:p w14:paraId="1887DEF5" w14:textId="77777777" w:rsidR="00F14BC1" w:rsidRDefault="00F14B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D75BA" w14:textId="77777777" w:rsidR="00F14BC1" w:rsidRPr="00633297" w:rsidRDefault="00F14BC1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ACA3864" w14:textId="77777777" w:rsidR="00F14BC1" w:rsidRPr="00633297" w:rsidRDefault="00F14BC1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C0713" w14:textId="38BD4102" w:rsidR="00F14BC1" w:rsidRDefault="00F14BC1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  <w:p w14:paraId="4F73C716" w14:textId="77777777" w:rsidR="006A4C4D" w:rsidRPr="00CE5AF6" w:rsidRDefault="006A4C4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BE956" w14:textId="77777777" w:rsidR="006A4C4D" w:rsidRDefault="006A4C4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  <w:p w14:paraId="3AD3599D" w14:textId="77777777" w:rsidR="006A4C4D" w:rsidRPr="00CE5AF6" w:rsidRDefault="006A4C4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EF5187"/>
    <w:multiLevelType w:val="hybridMultilevel"/>
    <w:tmpl w:val="EF9CE09E"/>
    <w:lvl w:ilvl="0" w:tplc="A4C6CBA0">
      <w:start w:val="1"/>
      <w:numFmt w:val="bullet"/>
      <w:lvlText w:val="-"/>
      <w:lvlJc w:val="left"/>
      <w:pPr>
        <w:ind w:left="1335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" w15:restartNumberingAfterBreak="0">
    <w:nsid w:val="12207F66"/>
    <w:multiLevelType w:val="multilevel"/>
    <w:tmpl w:val="73645DF4"/>
    <w:lvl w:ilvl="0">
      <w:numFmt w:val="decimalZero"/>
      <w:lvlText w:val="%1.0"/>
      <w:lvlJc w:val="left"/>
      <w:pPr>
        <w:ind w:left="406" w:hanging="5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2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440"/>
      </w:pPr>
      <w:rPr>
        <w:rFonts w:hint="default"/>
      </w:rPr>
    </w:lvl>
  </w:abstractNum>
  <w:abstractNum w:abstractNumId="5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E3D424D"/>
    <w:multiLevelType w:val="hybridMultilevel"/>
    <w:tmpl w:val="84A40D48"/>
    <w:lvl w:ilvl="0" w:tplc="4DC8794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A53D1"/>
    <w:multiLevelType w:val="hybridMultilevel"/>
    <w:tmpl w:val="D1F42630"/>
    <w:lvl w:ilvl="0" w:tplc="37400AA6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62A0E"/>
    <w:multiLevelType w:val="multilevel"/>
    <w:tmpl w:val="65CA57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62569D8"/>
    <w:multiLevelType w:val="hybridMultilevel"/>
    <w:tmpl w:val="122EBF0C"/>
    <w:lvl w:ilvl="0" w:tplc="7C2E6466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70DBC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EF5891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8E8F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B800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18C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CAC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5448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F0D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C11079A"/>
    <w:multiLevelType w:val="hybridMultilevel"/>
    <w:tmpl w:val="19808E2A"/>
    <w:lvl w:ilvl="0" w:tplc="7D744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8" w15:restartNumberingAfterBreak="0">
    <w:nsid w:val="47486539"/>
    <w:multiLevelType w:val="hybridMultilevel"/>
    <w:tmpl w:val="185CC12E"/>
    <w:lvl w:ilvl="0" w:tplc="8A8E10E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46537"/>
    <w:multiLevelType w:val="multilevel"/>
    <w:tmpl w:val="D1122B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7744399"/>
    <w:multiLevelType w:val="multilevel"/>
    <w:tmpl w:val="7C98782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65B63793"/>
    <w:multiLevelType w:val="multilevel"/>
    <w:tmpl w:val="A9A24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23" w15:restartNumberingAfterBreak="0">
    <w:nsid w:val="74B2270C"/>
    <w:multiLevelType w:val="multilevel"/>
    <w:tmpl w:val="6338ECE0"/>
    <w:lvl w:ilvl="0">
      <w:numFmt w:val="decimalZero"/>
      <w:lvlText w:val="%1.0"/>
      <w:lvlJc w:val="left"/>
      <w:pPr>
        <w:ind w:left="806" w:hanging="4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2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4" w:hanging="1440"/>
      </w:pPr>
      <w:rPr>
        <w:rFonts w:hint="default"/>
      </w:rPr>
    </w:lvl>
  </w:abstractNum>
  <w:abstractNum w:abstractNumId="24" w15:restartNumberingAfterBreak="0">
    <w:nsid w:val="7594063A"/>
    <w:multiLevelType w:val="hybridMultilevel"/>
    <w:tmpl w:val="3DA68FCC"/>
    <w:lvl w:ilvl="0" w:tplc="2E92F57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6" w15:restartNumberingAfterBreak="0">
    <w:nsid w:val="78953640"/>
    <w:multiLevelType w:val="hybridMultilevel"/>
    <w:tmpl w:val="17126220"/>
    <w:lvl w:ilvl="0" w:tplc="8A8E10E2">
      <w:start w:val="1"/>
      <w:numFmt w:val="thaiLetters"/>
      <w:lvlText w:val="(%1)"/>
      <w:lvlJc w:val="left"/>
      <w:pPr>
        <w:ind w:left="1440" w:hanging="9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11"/>
  </w:num>
  <w:num w:numId="2">
    <w:abstractNumId w:val="13"/>
  </w:num>
  <w:num w:numId="3">
    <w:abstractNumId w:val="20"/>
  </w:num>
  <w:num w:numId="4">
    <w:abstractNumId w:val="0"/>
  </w:num>
  <w:num w:numId="5">
    <w:abstractNumId w:val="7"/>
  </w:num>
  <w:num w:numId="6">
    <w:abstractNumId w:val="17"/>
  </w:num>
  <w:num w:numId="7">
    <w:abstractNumId w:val="21"/>
  </w:num>
  <w:num w:numId="8">
    <w:abstractNumId w:val="16"/>
  </w:num>
  <w:num w:numId="9">
    <w:abstractNumId w:val="2"/>
  </w:num>
  <w:num w:numId="10">
    <w:abstractNumId w:val="14"/>
  </w:num>
  <w:num w:numId="11">
    <w:abstractNumId w:val="24"/>
  </w:num>
  <w:num w:numId="12">
    <w:abstractNumId w:val="15"/>
  </w:num>
  <w:num w:numId="1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2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"/>
  </w:num>
  <w:num w:numId="20">
    <w:abstractNumId w:val="4"/>
  </w:num>
  <w:num w:numId="21">
    <w:abstractNumId w:val="23"/>
  </w:num>
  <w:num w:numId="22">
    <w:abstractNumId w:val="9"/>
  </w:num>
  <w:num w:numId="23">
    <w:abstractNumId w:val="26"/>
  </w:num>
  <w:num w:numId="24">
    <w:abstractNumId w:val="18"/>
  </w:num>
  <w:num w:numId="25">
    <w:abstractNumId w:val="8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6"/>
  </w:num>
  <w:num w:numId="29">
    <w:abstractNumId w:val="12"/>
  </w:num>
  <w:num w:numId="30">
    <w:abstractNumId w:val="5"/>
  </w:num>
  <w:num w:numId="31">
    <w:abstractNumId w:val="27"/>
  </w:num>
  <w:num w:numId="32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@✭✮ā䱧"/>
  </w:docVars>
  <w:rsids>
    <w:rsidRoot w:val="00127299"/>
    <w:rsid w:val="000000CC"/>
    <w:rsid w:val="000002F2"/>
    <w:rsid w:val="000005E5"/>
    <w:rsid w:val="000005ED"/>
    <w:rsid w:val="00000CFA"/>
    <w:rsid w:val="00000DCB"/>
    <w:rsid w:val="00000E29"/>
    <w:rsid w:val="000015C2"/>
    <w:rsid w:val="000017FB"/>
    <w:rsid w:val="0000181A"/>
    <w:rsid w:val="000018AB"/>
    <w:rsid w:val="000019C7"/>
    <w:rsid w:val="00001A25"/>
    <w:rsid w:val="00001A58"/>
    <w:rsid w:val="00001C60"/>
    <w:rsid w:val="00001F13"/>
    <w:rsid w:val="000022D5"/>
    <w:rsid w:val="00002354"/>
    <w:rsid w:val="00002719"/>
    <w:rsid w:val="00002963"/>
    <w:rsid w:val="00002E66"/>
    <w:rsid w:val="0000306F"/>
    <w:rsid w:val="000030D7"/>
    <w:rsid w:val="00003205"/>
    <w:rsid w:val="00003652"/>
    <w:rsid w:val="00003B4B"/>
    <w:rsid w:val="00003CF4"/>
    <w:rsid w:val="00003D9D"/>
    <w:rsid w:val="00003DE3"/>
    <w:rsid w:val="00003E5C"/>
    <w:rsid w:val="00004638"/>
    <w:rsid w:val="0000499A"/>
    <w:rsid w:val="00004A35"/>
    <w:rsid w:val="00004FF4"/>
    <w:rsid w:val="00005222"/>
    <w:rsid w:val="000053A9"/>
    <w:rsid w:val="000057DB"/>
    <w:rsid w:val="00005952"/>
    <w:rsid w:val="00005A34"/>
    <w:rsid w:val="00005DB5"/>
    <w:rsid w:val="00005E92"/>
    <w:rsid w:val="00005ECA"/>
    <w:rsid w:val="00006231"/>
    <w:rsid w:val="00006C39"/>
    <w:rsid w:val="000075D1"/>
    <w:rsid w:val="00007673"/>
    <w:rsid w:val="000077E9"/>
    <w:rsid w:val="0000783F"/>
    <w:rsid w:val="00007901"/>
    <w:rsid w:val="00007BA5"/>
    <w:rsid w:val="00007D4A"/>
    <w:rsid w:val="0001002B"/>
    <w:rsid w:val="00010ABD"/>
    <w:rsid w:val="00010CC2"/>
    <w:rsid w:val="00010D91"/>
    <w:rsid w:val="00010E13"/>
    <w:rsid w:val="00011257"/>
    <w:rsid w:val="000113F1"/>
    <w:rsid w:val="000116FA"/>
    <w:rsid w:val="00011F64"/>
    <w:rsid w:val="00011FFD"/>
    <w:rsid w:val="000122EF"/>
    <w:rsid w:val="0001236E"/>
    <w:rsid w:val="0001276A"/>
    <w:rsid w:val="00012ACD"/>
    <w:rsid w:val="00012B31"/>
    <w:rsid w:val="00012B42"/>
    <w:rsid w:val="00012E7B"/>
    <w:rsid w:val="000132EA"/>
    <w:rsid w:val="0001342C"/>
    <w:rsid w:val="00013538"/>
    <w:rsid w:val="00013550"/>
    <w:rsid w:val="0001364A"/>
    <w:rsid w:val="00013704"/>
    <w:rsid w:val="00013C4B"/>
    <w:rsid w:val="00013E34"/>
    <w:rsid w:val="00013E3A"/>
    <w:rsid w:val="000142EA"/>
    <w:rsid w:val="00014471"/>
    <w:rsid w:val="000146FF"/>
    <w:rsid w:val="00014708"/>
    <w:rsid w:val="00014931"/>
    <w:rsid w:val="00014BA7"/>
    <w:rsid w:val="00014E8B"/>
    <w:rsid w:val="00014EBA"/>
    <w:rsid w:val="00015061"/>
    <w:rsid w:val="00015077"/>
    <w:rsid w:val="000150C2"/>
    <w:rsid w:val="000153AD"/>
    <w:rsid w:val="000154FD"/>
    <w:rsid w:val="0001567D"/>
    <w:rsid w:val="000156EF"/>
    <w:rsid w:val="0001574A"/>
    <w:rsid w:val="0001580A"/>
    <w:rsid w:val="0001581D"/>
    <w:rsid w:val="00015C74"/>
    <w:rsid w:val="00015D6E"/>
    <w:rsid w:val="00015F01"/>
    <w:rsid w:val="00016245"/>
    <w:rsid w:val="00016407"/>
    <w:rsid w:val="000167BA"/>
    <w:rsid w:val="000168F2"/>
    <w:rsid w:val="00016A7B"/>
    <w:rsid w:val="000175AC"/>
    <w:rsid w:val="00017708"/>
    <w:rsid w:val="00017B54"/>
    <w:rsid w:val="00017DDA"/>
    <w:rsid w:val="00020739"/>
    <w:rsid w:val="0002085B"/>
    <w:rsid w:val="00020955"/>
    <w:rsid w:val="00021161"/>
    <w:rsid w:val="0002124B"/>
    <w:rsid w:val="00021566"/>
    <w:rsid w:val="00021873"/>
    <w:rsid w:val="00021AAB"/>
    <w:rsid w:val="00021B77"/>
    <w:rsid w:val="00021DB1"/>
    <w:rsid w:val="00021DF2"/>
    <w:rsid w:val="00021E17"/>
    <w:rsid w:val="00021E8C"/>
    <w:rsid w:val="0002214C"/>
    <w:rsid w:val="000222B2"/>
    <w:rsid w:val="0002243C"/>
    <w:rsid w:val="000224C8"/>
    <w:rsid w:val="0002270D"/>
    <w:rsid w:val="00022794"/>
    <w:rsid w:val="000227D5"/>
    <w:rsid w:val="000229C2"/>
    <w:rsid w:val="00022BA9"/>
    <w:rsid w:val="00022CDC"/>
    <w:rsid w:val="00022E47"/>
    <w:rsid w:val="00022E9D"/>
    <w:rsid w:val="000230F0"/>
    <w:rsid w:val="0002369A"/>
    <w:rsid w:val="000237BE"/>
    <w:rsid w:val="00023876"/>
    <w:rsid w:val="00023A28"/>
    <w:rsid w:val="00023AD2"/>
    <w:rsid w:val="00023B47"/>
    <w:rsid w:val="00023BD6"/>
    <w:rsid w:val="00023C08"/>
    <w:rsid w:val="00023E11"/>
    <w:rsid w:val="00023E63"/>
    <w:rsid w:val="000240F7"/>
    <w:rsid w:val="0002426A"/>
    <w:rsid w:val="000244E9"/>
    <w:rsid w:val="000248F2"/>
    <w:rsid w:val="000249A1"/>
    <w:rsid w:val="000249A8"/>
    <w:rsid w:val="00024B70"/>
    <w:rsid w:val="00024C32"/>
    <w:rsid w:val="00024C44"/>
    <w:rsid w:val="0002512D"/>
    <w:rsid w:val="0002512E"/>
    <w:rsid w:val="00025292"/>
    <w:rsid w:val="0002551F"/>
    <w:rsid w:val="0002567B"/>
    <w:rsid w:val="00025DAE"/>
    <w:rsid w:val="00025DBB"/>
    <w:rsid w:val="00026432"/>
    <w:rsid w:val="00026490"/>
    <w:rsid w:val="000268EF"/>
    <w:rsid w:val="00026965"/>
    <w:rsid w:val="00026C48"/>
    <w:rsid w:val="0002709F"/>
    <w:rsid w:val="00027322"/>
    <w:rsid w:val="000278F6"/>
    <w:rsid w:val="00027C1D"/>
    <w:rsid w:val="00030A83"/>
    <w:rsid w:val="00030C2D"/>
    <w:rsid w:val="00030E2F"/>
    <w:rsid w:val="00030E48"/>
    <w:rsid w:val="00030F9D"/>
    <w:rsid w:val="00031330"/>
    <w:rsid w:val="00031366"/>
    <w:rsid w:val="000313C2"/>
    <w:rsid w:val="0003155D"/>
    <w:rsid w:val="00031666"/>
    <w:rsid w:val="0003170A"/>
    <w:rsid w:val="00031C2A"/>
    <w:rsid w:val="00031DFB"/>
    <w:rsid w:val="00031EF0"/>
    <w:rsid w:val="0003209D"/>
    <w:rsid w:val="00032469"/>
    <w:rsid w:val="00032503"/>
    <w:rsid w:val="000328A8"/>
    <w:rsid w:val="00032A97"/>
    <w:rsid w:val="00032B45"/>
    <w:rsid w:val="00033023"/>
    <w:rsid w:val="000333BA"/>
    <w:rsid w:val="000333D9"/>
    <w:rsid w:val="000334D1"/>
    <w:rsid w:val="0003353C"/>
    <w:rsid w:val="00033707"/>
    <w:rsid w:val="00033762"/>
    <w:rsid w:val="000339B8"/>
    <w:rsid w:val="000339C4"/>
    <w:rsid w:val="00033A48"/>
    <w:rsid w:val="00033BB2"/>
    <w:rsid w:val="00033D38"/>
    <w:rsid w:val="000343E1"/>
    <w:rsid w:val="00034418"/>
    <w:rsid w:val="0003467F"/>
    <w:rsid w:val="000346A2"/>
    <w:rsid w:val="000347A4"/>
    <w:rsid w:val="0003483C"/>
    <w:rsid w:val="00034BEA"/>
    <w:rsid w:val="00034DD9"/>
    <w:rsid w:val="00034F9C"/>
    <w:rsid w:val="00034FF1"/>
    <w:rsid w:val="0003512E"/>
    <w:rsid w:val="0003597F"/>
    <w:rsid w:val="00035AA5"/>
    <w:rsid w:val="00035D1D"/>
    <w:rsid w:val="00035FDF"/>
    <w:rsid w:val="00036260"/>
    <w:rsid w:val="000367F1"/>
    <w:rsid w:val="0003680D"/>
    <w:rsid w:val="00036A9D"/>
    <w:rsid w:val="000371AA"/>
    <w:rsid w:val="000371D1"/>
    <w:rsid w:val="00037330"/>
    <w:rsid w:val="00037430"/>
    <w:rsid w:val="0003743B"/>
    <w:rsid w:val="0003788B"/>
    <w:rsid w:val="00037A57"/>
    <w:rsid w:val="00037ABA"/>
    <w:rsid w:val="00037B04"/>
    <w:rsid w:val="00037D93"/>
    <w:rsid w:val="0004022C"/>
    <w:rsid w:val="00040724"/>
    <w:rsid w:val="00040B4E"/>
    <w:rsid w:val="00040C54"/>
    <w:rsid w:val="00040CDA"/>
    <w:rsid w:val="00041105"/>
    <w:rsid w:val="000412F0"/>
    <w:rsid w:val="000414BF"/>
    <w:rsid w:val="00041A1F"/>
    <w:rsid w:val="00041B60"/>
    <w:rsid w:val="00041DA6"/>
    <w:rsid w:val="00041EAD"/>
    <w:rsid w:val="00041F30"/>
    <w:rsid w:val="00041F3E"/>
    <w:rsid w:val="00041F66"/>
    <w:rsid w:val="000425D2"/>
    <w:rsid w:val="00042D78"/>
    <w:rsid w:val="00042F8E"/>
    <w:rsid w:val="00042FC9"/>
    <w:rsid w:val="000431AA"/>
    <w:rsid w:val="00043760"/>
    <w:rsid w:val="00043A6F"/>
    <w:rsid w:val="00043CD8"/>
    <w:rsid w:val="00043D30"/>
    <w:rsid w:val="00043EEE"/>
    <w:rsid w:val="00043F4B"/>
    <w:rsid w:val="00044409"/>
    <w:rsid w:val="00044622"/>
    <w:rsid w:val="00044895"/>
    <w:rsid w:val="00044A4B"/>
    <w:rsid w:val="00044AEB"/>
    <w:rsid w:val="00044C7D"/>
    <w:rsid w:val="00044E65"/>
    <w:rsid w:val="00044EF4"/>
    <w:rsid w:val="00044F62"/>
    <w:rsid w:val="000450C6"/>
    <w:rsid w:val="00045142"/>
    <w:rsid w:val="0004559B"/>
    <w:rsid w:val="00045770"/>
    <w:rsid w:val="000459EF"/>
    <w:rsid w:val="00045B62"/>
    <w:rsid w:val="00045D41"/>
    <w:rsid w:val="00045F0F"/>
    <w:rsid w:val="000461B4"/>
    <w:rsid w:val="0004656F"/>
    <w:rsid w:val="00046943"/>
    <w:rsid w:val="00047291"/>
    <w:rsid w:val="000473F8"/>
    <w:rsid w:val="0004752E"/>
    <w:rsid w:val="000479BE"/>
    <w:rsid w:val="00047EF1"/>
    <w:rsid w:val="000502F5"/>
    <w:rsid w:val="000503DC"/>
    <w:rsid w:val="00050414"/>
    <w:rsid w:val="0005044B"/>
    <w:rsid w:val="000505C8"/>
    <w:rsid w:val="0005064B"/>
    <w:rsid w:val="000506E8"/>
    <w:rsid w:val="00050AE4"/>
    <w:rsid w:val="00050BB7"/>
    <w:rsid w:val="00050DB6"/>
    <w:rsid w:val="000510F1"/>
    <w:rsid w:val="00051193"/>
    <w:rsid w:val="00051595"/>
    <w:rsid w:val="00051874"/>
    <w:rsid w:val="00051CC8"/>
    <w:rsid w:val="00052361"/>
    <w:rsid w:val="000523F1"/>
    <w:rsid w:val="00052B16"/>
    <w:rsid w:val="00052D7C"/>
    <w:rsid w:val="00052E03"/>
    <w:rsid w:val="00052EC2"/>
    <w:rsid w:val="00052F5C"/>
    <w:rsid w:val="00053456"/>
    <w:rsid w:val="00053661"/>
    <w:rsid w:val="000536A9"/>
    <w:rsid w:val="000539FF"/>
    <w:rsid w:val="00053B63"/>
    <w:rsid w:val="00054102"/>
    <w:rsid w:val="000542D4"/>
    <w:rsid w:val="000543F5"/>
    <w:rsid w:val="000544DA"/>
    <w:rsid w:val="0005469B"/>
    <w:rsid w:val="000546C5"/>
    <w:rsid w:val="00054767"/>
    <w:rsid w:val="000547C5"/>
    <w:rsid w:val="00055234"/>
    <w:rsid w:val="00055381"/>
    <w:rsid w:val="00055960"/>
    <w:rsid w:val="00055BB2"/>
    <w:rsid w:val="00055D57"/>
    <w:rsid w:val="00055D63"/>
    <w:rsid w:val="0005600A"/>
    <w:rsid w:val="00056046"/>
    <w:rsid w:val="0005607C"/>
    <w:rsid w:val="0005629F"/>
    <w:rsid w:val="00056906"/>
    <w:rsid w:val="000569F9"/>
    <w:rsid w:val="00056A27"/>
    <w:rsid w:val="00056A7B"/>
    <w:rsid w:val="00056A90"/>
    <w:rsid w:val="00056C2D"/>
    <w:rsid w:val="000574DA"/>
    <w:rsid w:val="00057634"/>
    <w:rsid w:val="0005769F"/>
    <w:rsid w:val="000576DA"/>
    <w:rsid w:val="000577BB"/>
    <w:rsid w:val="00057859"/>
    <w:rsid w:val="00057B26"/>
    <w:rsid w:val="00057C1E"/>
    <w:rsid w:val="00057CA1"/>
    <w:rsid w:val="00060198"/>
    <w:rsid w:val="00060457"/>
    <w:rsid w:val="0006065E"/>
    <w:rsid w:val="0006067E"/>
    <w:rsid w:val="00060A0F"/>
    <w:rsid w:val="000614D7"/>
    <w:rsid w:val="000619B5"/>
    <w:rsid w:val="00061AAE"/>
    <w:rsid w:val="00061AEF"/>
    <w:rsid w:val="00061CCE"/>
    <w:rsid w:val="00061DB4"/>
    <w:rsid w:val="00061DEA"/>
    <w:rsid w:val="00061F86"/>
    <w:rsid w:val="000622B0"/>
    <w:rsid w:val="00062383"/>
    <w:rsid w:val="00062425"/>
    <w:rsid w:val="0006254E"/>
    <w:rsid w:val="00062759"/>
    <w:rsid w:val="00062B86"/>
    <w:rsid w:val="00062ECE"/>
    <w:rsid w:val="00062F1B"/>
    <w:rsid w:val="00063011"/>
    <w:rsid w:val="000630AB"/>
    <w:rsid w:val="000630EC"/>
    <w:rsid w:val="000634F4"/>
    <w:rsid w:val="0006354B"/>
    <w:rsid w:val="000640A0"/>
    <w:rsid w:val="000646A7"/>
    <w:rsid w:val="00064AA5"/>
    <w:rsid w:val="00064F7B"/>
    <w:rsid w:val="00065335"/>
    <w:rsid w:val="000655A5"/>
    <w:rsid w:val="000656E1"/>
    <w:rsid w:val="00065ADE"/>
    <w:rsid w:val="00065C80"/>
    <w:rsid w:val="00065DA0"/>
    <w:rsid w:val="00066028"/>
    <w:rsid w:val="00066382"/>
    <w:rsid w:val="00066578"/>
    <w:rsid w:val="000669B2"/>
    <w:rsid w:val="00066F63"/>
    <w:rsid w:val="00067490"/>
    <w:rsid w:val="000674F0"/>
    <w:rsid w:val="000676C7"/>
    <w:rsid w:val="00067A04"/>
    <w:rsid w:val="00067BB7"/>
    <w:rsid w:val="00067D22"/>
    <w:rsid w:val="00067F6E"/>
    <w:rsid w:val="00070274"/>
    <w:rsid w:val="00070754"/>
    <w:rsid w:val="00070895"/>
    <w:rsid w:val="0007093C"/>
    <w:rsid w:val="00070A19"/>
    <w:rsid w:val="00071386"/>
    <w:rsid w:val="000717AF"/>
    <w:rsid w:val="000718AC"/>
    <w:rsid w:val="00071B6D"/>
    <w:rsid w:val="00071C36"/>
    <w:rsid w:val="00071E07"/>
    <w:rsid w:val="00071E2A"/>
    <w:rsid w:val="00071F13"/>
    <w:rsid w:val="000722E1"/>
    <w:rsid w:val="00072693"/>
    <w:rsid w:val="0007277C"/>
    <w:rsid w:val="00072C80"/>
    <w:rsid w:val="00072E8A"/>
    <w:rsid w:val="000730CF"/>
    <w:rsid w:val="000731E8"/>
    <w:rsid w:val="0007326B"/>
    <w:rsid w:val="00073701"/>
    <w:rsid w:val="00074028"/>
    <w:rsid w:val="000742CD"/>
    <w:rsid w:val="000744FA"/>
    <w:rsid w:val="000747A0"/>
    <w:rsid w:val="000747D7"/>
    <w:rsid w:val="000749A0"/>
    <w:rsid w:val="0007509B"/>
    <w:rsid w:val="000751B4"/>
    <w:rsid w:val="0007522D"/>
    <w:rsid w:val="00075380"/>
    <w:rsid w:val="000754D3"/>
    <w:rsid w:val="0007557D"/>
    <w:rsid w:val="000759B4"/>
    <w:rsid w:val="00075B18"/>
    <w:rsid w:val="00075BDA"/>
    <w:rsid w:val="00075C84"/>
    <w:rsid w:val="00075CBB"/>
    <w:rsid w:val="00076171"/>
    <w:rsid w:val="00076175"/>
    <w:rsid w:val="0007679B"/>
    <w:rsid w:val="00077135"/>
    <w:rsid w:val="000772EC"/>
    <w:rsid w:val="00077969"/>
    <w:rsid w:val="000803C9"/>
    <w:rsid w:val="000804B7"/>
    <w:rsid w:val="000806F6"/>
    <w:rsid w:val="00080858"/>
    <w:rsid w:val="00080D3E"/>
    <w:rsid w:val="00080F5A"/>
    <w:rsid w:val="0008117C"/>
    <w:rsid w:val="000812D0"/>
    <w:rsid w:val="00081844"/>
    <w:rsid w:val="00081A07"/>
    <w:rsid w:val="00081A62"/>
    <w:rsid w:val="00081C6E"/>
    <w:rsid w:val="00081EDC"/>
    <w:rsid w:val="00081F2E"/>
    <w:rsid w:val="00082640"/>
    <w:rsid w:val="0008296F"/>
    <w:rsid w:val="000829F1"/>
    <w:rsid w:val="00082B92"/>
    <w:rsid w:val="00082CC5"/>
    <w:rsid w:val="00082F02"/>
    <w:rsid w:val="00083172"/>
    <w:rsid w:val="000832A1"/>
    <w:rsid w:val="0008356D"/>
    <w:rsid w:val="000838F4"/>
    <w:rsid w:val="00083A02"/>
    <w:rsid w:val="00083C01"/>
    <w:rsid w:val="00084002"/>
    <w:rsid w:val="00084539"/>
    <w:rsid w:val="00084A5A"/>
    <w:rsid w:val="00084B52"/>
    <w:rsid w:val="000850A1"/>
    <w:rsid w:val="000853EC"/>
    <w:rsid w:val="00085457"/>
    <w:rsid w:val="000859AE"/>
    <w:rsid w:val="00085CD5"/>
    <w:rsid w:val="00085E7C"/>
    <w:rsid w:val="00086009"/>
    <w:rsid w:val="0008635F"/>
    <w:rsid w:val="00086521"/>
    <w:rsid w:val="00086653"/>
    <w:rsid w:val="000866AB"/>
    <w:rsid w:val="00086A58"/>
    <w:rsid w:val="0008733A"/>
    <w:rsid w:val="000876F8"/>
    <w:rsid w:val="000877F1"/>
    <w:rsid w:val="00087907"/>
    <w:rsid w:val="00087AB2"/>
    <w:rsid w:val="00087C9A"/>
    <w:rsid w:val="0009030F"/>
    <w:rsid w:val="00090FA4"/>
    <w:rsid w:val="000912EB"/>
    <w:rsid w:val="00091445"/>
    <w:rsid w:val="00091742"/>
    <w:rsid w:val="00091B67"/>
    <w:rsid w:val="00091BD6"/>
    <w:rsid w:val="00091D45"/>
    <w:rsid w:val="00091D5E"/>
    <w:rsid w:val="00091E91"/>
    <w:rsid w:val="00092305"/>
    <w:rsid w:val="0009243E"/>
    <w:rsid w:val="00092641"/>
    <w:rsid w:val="00092834"/>
    <w:rsid w:val="0009292F"/>
    <w:rsid w:val="00092CFF"/>
    <w:rsid w:val="00092F3D"/>
    <w:rsid w:val="00093030"/>
    <w:rsid w:val="000930D9"/>
    <w:rsid w:val="00093434"/>
    <w:rsid w:val="0009367F"/>
    <w:rsid w:val="00093A25"/>
    <w:rsid w:val="00093C5B"/>
    <w:rsid w:val="00093E16"/>
    <w:rsid w:val="00093EA5"/>
    <w:rsid w:val="00094432"/>
    <w:rsid w:val="00094587"/>
    <w:rsid w:val="000947D8"/>
    <w:rsid w:val="00094A36"/>
    <w:rsid w:val="00094A75"/>
    <w:rsid w:val="00095021"/>
    <w:rsid w:val="0009561B"/>
    <w:rsid w:val="000957CE"/>
    <w:rsid w:val="00095B91"/>
    <w:rsid w:val="00095EEB"/>
    <w:rsid w:val="00095F51"/>
    <w:rsid w:val="000967E2"/>
    <w:rsid w:val="00096C18"/>
    <w:rsid w:val="0009706E"/>
    <w:rsid w:val="0009727B"/>
    <w:rsid w:val="0009756E"/>
    <w:rsid w:val="0009759B"/>
    <w:rsid w:val="00097609"/>
    <w:rsid w:val="00097A05"/>
    <w:rsid w:val="00097C2C"/>
    <w:rsid w:val="000A036D"/>
    <w:rsid w:val="000A0695"/>
    <w:rsid w:val="000A0CB3"/>
    <w:rsid w:val="000A0EA3"/>
    <w:rsid w:val="000A11BA"/>
    <w:rsid w:val="000A1266"/>
    <w:rsid w:val="000A12EF"/>
    <w:rsid w:val="000A1583"/>
    <w:rsid w:val="000A1623"/>
    <w:rsid w:val="000A174B"/>
    <w:rsid w:val="000A17D9"/>
    <w:rsid w:val="000A17DA"/>
    <w:rsid w:val="000A18C3"/>
    <w:rsid w:val="000A1B9E"/>
    <w:rsid w:val="000A1CA8"/>
    <w:rsid w:val="000A1FA4"/>
    <w:rsid w:val="000A228D"/>
    <w:rsid w:val="000A2568"/>
    <w:rsid w:val="000A26F7"/>
    <w:rsid w:val="000A2856"/>
    <w:rsid w:val="000A29E9"/>
    <w:rsid w:val="000A3167"/>
    <w:rsid w:val="000A33B6"/>
    <w:rsid w:val="000A363B"/>
    <w:rsid w:val="000A38E5"/>
    <w:rsid w:val="000A3DE3"/>
    <w:rsid w:val="000A423F"/>
    <w:rsid w:val="000A4364"/>
    <w:rsid w:val="000A43D0"/>
    <w:rsid w:val="000A4485"/>
    <w:rsid w:val="000A47DC"/>
    <w:rsid w:val="000A48EE"/>
    <w:rsid w:val="000A4998"/>
    <w:rsid w:val="000A4B57"/>
    <w:rsid w:val="000A4D14"/>
    <w:rsid w:val="000A4D66"/>
    <w:rsid w:val="000A4EFE"/>
    <w:rsid w:val="000A500C"/>
    <w:rsid w:val="000A50A9"/>
    <w:rsid w:val="000A554D"/>
    <w:rsid w:val="000A55D1"/>
    <w:rsid w:val="000A58A2"/>
    <w:rsid w:val="000A59C8"/>
    <w:rsid w:val="000A5B6F"/>
    <w:rsid w:val="000A5FE9"/>
    <w:rsid w:val="000A62C5"/>
    <w:rsid w:val="000A63CF"/>
    <w:rsid w:val="000A65E0"/>
    <w:rsid w:val="000A67A9"/>
    <w:rsid w:val="000A69C8"/>
    <w:rsid w:val="000A6BFB"/>
    <w:rsid w:val="000A6C35"/>
    <w:rsid w:val="000A6D5D"/>
    <w:rsid w:val="000A6E07"/>
    <w:rsid w:val="000A7121"/>
    <w:rsid w:val="000A747F"/>
    <w:rsid w:val="000A758A"/>
    <w:rsid w:val="000A773E"/>
    <w:rsid w:val="000A7799"/>
    <w:rsid w:val="000B0147"/>
    <w:rsid w:val="000B02E7"/>
    <w:rsid w:val="000B033B"/>
    <w:rsid w:val="000B0720"/>
    <w:rsid w:val="000B083B"/>
    <w:rsid w:val="000B0A70"/>
    <w:rsid w:val="000B0CC5"/>
    <w:rsid w:val="000B0DEC"/>
    <w:rsid w:val="000B0E74"/>
    <w:rsid w:val="000B0ECB"/>
    <w:rsid w:val="000B1112"/>
    <w:rsid w:val="000B17BA"/>
    <w:rsid w:val="000B17F5"/>
    <w:rsid w:val="000B19D3"/>
    <w:rsid w:val="000B1B44"/>
    <w:rsid w:val="000B1E06"/>
    <w:rsid w:val="000B21E9"/>
    <w:rsid w:val="000B267E"/>
    <w:rsid w:val="000B26B2"/>
    <w:rsid w:val="000B2767"/>
    <w:rsid w:val="000B27A1"/>
    <w:rsid w:val="000B27BF"/>
    <w:rsid w:val="000B2EC1"/>
    <w:rsid w:val="000B35B2"/>
    <w:rsid w:val="000B39A7"/>
    <w:rsid w:val="000B39C7"/>
    <w:rsid w:val="000B3CB5"/>
    <w:rsid w:val="000B3E44"/>
    <w:rsid w:val="000B3E5D"/>
    <w:rsid w:val="000B4058"/>
    <w:rsid w:val="000B41A5"/>
    <w:rsid w:val="000B44A0"/>
    <w:rsid w:val="000B45E6"/>
    <w:rsid w:val="000B4D4A"/>
    <w:rsid w:val="000B4E7A"/>
    <w:rsid w:val="000B4EED"/>
    <w:rsid w:val="000B587D"/>
    <w:rsid w:val="000B58BE"/>
    <w:rsid w:val="000B5E9D"/>
    <w:rsid w:val="000B61A9"/>
    <w:rsid w:val="000B6507"/>
    <w:rsid w:val="000B6930"/>
    <w:rsid w:val="000B695E"/>
    <w:rsid w:val="000B7087"/>
    <w:rsid w:val="000B708F"/>
    <w:rsid w:val="000B7352"/>
    <w:rsid w:val="000B7634"/>
    <w:rsid w:val="000B78AD"/>
    <w:rsid w:val="000B7A60"/>
    <w:rsid w:val="000B7B17"/>
    <w:rsid w:val="000B7D13"/>
    <w:rsid w:val="000B7F65"/>
    <w:rsid w:val="000B7F82"/>
    <w:rsid w:val="000C0365"/>
    <w:rsid w:val="000C0913"/>
    <w:rsid w:val="000C0946"/>
    <w:rsid w:val="000C0B2A"/>
    <w:rsid w:val="000C0C75"/>
    <w:rsid w:val="000C0D1D"/>
    <w:rsid w:val="000C0E6F"/>
    <w:rsid w:val="000C0F24"/>
    <w:rsid w:val="000C12FF"/>
    <w:rsid w:val="000C16F7"/>
    <w:rsid w:val="000C1822"/>
    <w:rsid w:val="000C18C0"/>
    <w:rsid w:val="000C1919"/>
    <w:rsid w:val="000C1A6A"/>
    <w:rsid w:val="000C1B08"/>
    <w:rsid w:val="000C1DA9"/>
    <w:rsid w:val="000C2123"/>
    <w:rsid w:val="000C22D6"/>
    <w:rsid w:val="000C2556"/>
    <w:rsid w:val="000C2969"/>
    <w:rsid w:val="000C3172"/>
    <w:rsid w:val="000C324A"/>
    <w:rsid w:val="000C35AD"/>
    <w:rsid w:val="000C3C4C"/>
    <w:rsid w:val="000C3D7C"/>
    <w:rsid w:val="000C3EE3"/>
    <w:rsid w:val="000C3EF6"/>
    <w:rsid w:val="000C3FF3"/>
    <w:rsid w:val="000C4184"/>
    <w:rsid w:val="000C41FC"/>
    <w:rsid w:val="000C45E1"/>
    <w:rsid w:val="000C4682"/>
    <w:rsid w:val="000C4B14"/>
    <w:rsid w:val="000C4D17"/>
    <w:rsid w:val="000C4DF5"/>
    <w:rsid w:val="000C4F26"/>
    <w:rsid w:val="000C50B9"/>
    <w:rsid w:val="000C51CF"/>
    <w:rsid w:val="000C52D0"/>
    <w:rsid w:val="000C5395"/>
    <w:rsid w:val="000C53A1"/>
    <w:rsid w:val="000C5508"/>
    <w:rsid w:val="000C559D"/>
    <w:rsid w:val="000C55D7"/>
    <w:rsid w:val="000C5855"/>
    <w:rsid w:val="000C5925"/>
    <w:rsid w:val="000C5B66"/>
    <w:rsid w:val="000C5DC6"/>
    <w:rsid w:val="000C5F1F"/>
    <w:rsid w:val="000C61F3"/>
    <w:rsid w:val="000C6286"/>
    <w:rsid w:val="000C6971"/>
    <w:rsid w:val="000C6988"/>
    <w:rsid w:val="000C6D03"/>
    <w:rsid w:val="000C6D34"/>
    <w:rsid w:val="000C6D4B"/>
    <w:rsid w:val="000C6E3A"/>
    <w:rsid w:val="000C6EAF"/>
    <w:rsid w:val="000C7188"/>
    <w:rsid w:val="000C71E4"/>
    <w:rsid w:val="000C72A9"/>
    <w:rsid w:val="000C742D"/>
    <w:rsid w:val="000C74A7"/>
    <w:rsid w:val="000C75B0"/>
    <w:rsid w:val="000C75C1"/>
    <w:rsid w:val="000C7643"/>
    <w:rsid w:val="000C7887"/>
    <w:rsid w:val="000D06F1"/>
    <w:rsid w:val="000D0D87"/>
    <w:rsid w:val="000D14CB"/>
    <w:rsid w:val="000D18F5"/>
    <w:rsid w:val="000D1A1C"/>
    <w:rsid w:val="000D1AB9"/>
    <w:rsid w:val="000D1BE0"/>
    <w:rsid w:val="000D1F29"/>
    <w:rsid w:val="000D20B4"/>
    <w:rsid w:val="000D20CB"/>
    <w:rsid w:val="000D22B6"/>
    <w:rsid w:val="000D2395"/>
    <w:rsid w:val="000D268A"/>
    <w:rsid w:val="000D2793"/>
    <w:rsid w:val="000D29C0"/>
    <w:rsid w:val="000D2B14"/>
    <w:rsid w:val="000D2CFE"/>
    <w:rsid w:val="000D3368"/>
    <w:rsid w:val="000D3381"/>
    <w:rsid w:val="000D33B4"/>
    <w:rsid w:val="000D34E2"/>
    <w:rsid w:val="000D356D"/>
    <w:rsid w:val="000D3C33"/>
    <w:rsid w:val="000D3E08"/>
    <w:rsid w:val="000D3F5C"/>
    <w:rsid w:val="000D41FB"/>
    <w:rsid w:val="000D4277"/>
    <w:rsid w:val="000D447F"/>
    <w:rsid w:val="000D4901"/>
    <w:rsid w:val="000D4E62"/>
    <w:rsid w:val="000D526D"/>
    <w:rsid w:val="000D546D"/>
    <w:rsid w:val="000D562B"/>
    <w:rsid w:val="000D567D"/>
    <w:rsid w:val="000D5700"/>
    <w:rsid w:val="000D613C"/>
    <w:rsid w:val="000D62EA"/>
    <w:rsid w:val="000D67FD"/>
    <w:rsid w:val="000D6960"/>
    <w:rsid w:val="000D69A4"/>
    <w:rsid w:val="000D6AB3"/>
    <w:rsid w:val="000D6EE3"/>
    <w:rsid w:val="000D6F12"/>
    <w:rsid w:val="000D7231"/>
    <w:rsid w:val="000D74F3"/>
    <w:rsid w:val="000D75E7"/>
    <w:rsid w:val="000D76F3"/>
    <w:rsid w:val="000D79DC"/>
    <w:rsid w:val="000D7A6E"/>
    <w:rsid w:val="000E0134"/>
    <w:rsid w:val="000E01CB"/>
    <w:rsid w:val="000E03B3"/>
    <w:rsid w:val="000E0BB1"/>
    <w:rsid w:val="000E0D75"/>
    <w:rsid w:val="000E0D8B"/>
    <w:rsid w:val="000E0F4A"/>
    <w:rsid w:val="000E119F"/>
    <w:rsid w:val="000E11F9"/>
    <w:rsid w:val="000E1299"/>
    <w:rsid w:val="000E13EC"/>
    <w:rsid w:val="000E148E"/>
    <w:rsid w:val="000E1BA2"/>
    <w:rsid w:val="000E20D0"/>
    <w:rsid w:val="000E2561"/>
    <w:rsid w:val="000E286D"/>
    <w:rsid w:val="000E2956"/>
    <w:rsid w:val="000E2B53"/>
    <w:rsid w:val="000E2BCC"/>
    <w:rsid w:val="000E2C17"/>
    <w:rsid w:val="000E3531"/>
    <w:rsid w:val="000E357F"/>
    <w:rsid w:val="000E3618"/>
    <w:rsid w:val="000E3703"/>
    <w:rsid w:val="000E37C5"/>
    <w:rsid w:val="000E37D6"/>
    <w:rsid w:val="000E3A2A"/>
    <w:rsid w:val="000E3A84"/>
    <w:rsid w:val="000E3C67"/>
    <w:rsid w:val="000E40A4"/>
    <w:rsid w:val="000E4187"/>
    <w:rsid w:val="000E44CE"/>
    <w:rsid w:val="000E451B"/>
    <w:rsid w:val="000E49CB"/>
    <w:rsid w:val="000E4B40"/>
    <w:rsid w:val="000E4B4C"/>
    <w:rsid w:val="000E4DD3"/>
    <w:rsid w:val="000E4F10"/>
    <w:rsid w:val="000E511E"/>
    <w:rsid w:val="000E52BF"/>
    <w:rsid w:val="000E5314"/>
    <w:rsid w:val="000E5385"/>
    <w:rsid w:val="000E53C5"/>
    <w:rsid w:val="000E54DB"/>
    <w:rsid w:val="000E58DA"/>
    <w:rsid w:val="000E5AF9"/>
    <w:rsid w:val="000E5BA9"/>
    <w:rsid w:val="000E5E01"/>
    <w:rsid w:val="000E5EB1"/>
    <w:rsid w:val="000E68B1"/>
    <w:rsid w:val="000E6A6E"/>
    <w:rsid w:val="000E6AD4"/>
    <w:rsid w:val="000E6CEA"/>
    <w:rsid w:val="000E74E0"/>
    <w:rsid w:val="000E7583"/>
    <w:rsid w:val="000E763A"/>
    <w:rsid w:val="000E76FE"/>
    <w:rsid w:val="000E7755"/>
    <w:rsid w:val="000E7803"/>
    <w:rsid w:val="000E7A42"/>
    <w:rsid w:val="000E7A9C"/>
    <w:rsid w:val="000E7CFE"/>
    <w:rsid w:val="000E7D59"/>
    <w:rsid w:val="000E7E13"/>
    <w:rsid w:val="000E7E20"/>
    <w:rsid w:val="000E7F73"/>
    <w:rsid w:val="000F007F"/>
    <w:rsid w:val="000F0CC9"/>
    <w:rsid w:val="000F0E84"/>
    <w:rsid w:val="000F10DE"/>
    <w:rsid w:val="000F18AB"/>
    <w:rsid w:val="000F1962"/>
    <w:rsid w:val="000F1EEF"/>
    <w:rsid w:val="000F1F12"/>
    <w:rsid w:val="000F2368"/>
    <w:rsid w:val="000F2904"/>
    <w:rsid w:val="000F291B"/>
    <w:rsid w:val="000F2C64"/>
    <w:rsid w:val="000F2CB6"/>
    <w:rsid w:val="000F3132"/>
    <w:rsid w:val="000F365D"/>
    <w:rsid w:val="000F3899"/>
    <w:rsid w:val="000F3AA5"/>
    <w:rsid w:val="000F3E52"/>
    <w:rsid w:val="000F4032"/>
    <w:rsid w:val="000F4299"/>
    <w:rsid w:val="000F42A7"/>
    <w:rsid w:val="000F42D2"/>
    <w:rsid w:val="000F43F7"/>
    <w:rsid w:val="000F46E1"/>
    <w:rsid w:val="000F480A"/>
    <w:rsid w:val="000F4AE7"/>
    <w:rsid w:val="000F4B6B"/>
    <w:rsid w:val="000F515E"/>
    <w:rsid w:val="000F52B1"/>
    <w:rsid w:val="000F54D5"/>
    <w:rsid w:val="000F57EA"/>
    <w:rsid w:val="000F5A58"/>
    <w:rsid w:val="000F5A7E"/>
    <w:rsid w:val="000F5E00"/>
    <w:rsid w:val="000F6100"/>
    <w:rsid w:val="000F6C62"/>
    <w:rsid w:val="000F6E43"/>
    <w:rsid w:val="000F6F2C"/>
    <w:rsid w:val="000F73FB"/>
    <w:rsid w:val="000F7B13"/>
    <w:rsid w:val="000F7C2B"/>
    <w:rsid w:val="000F7E4D"/>
    <w:rsid w:val="001000E4"/>
    <w:rsid w:val="0010022C"/>
    <w:rsid w:val="00100326"/>
    <w:rsid w:val="0010037A"/>
    <w:rsid w:val="001003EF"/>
    <w:rsid w:val="0010075D"/>
    <w:rsid w:val="001009E6"/>
    <w:rsid w:val="00100C14"/>
    <w:rsid w:val="00100CFB"/>
    <w:rsid w:val="00100F17"/>
    <w:rsid w:val="00100FFF"/>
    <w:rsid w:val="00101016"/>
    <w:rsid w:val="001010BD"/>
    <w:rsid w:val="00101181"/>
    <w:rsid w:val="001012BD"/>
    <w:rsid w:val="00101334"/>
    <w:rsid w:val="0010190C"/>
    <w:rsid w:val="00101B3F"/>
    <w:rsid w:val="00101DB6"/>
    <w:rsid w:val="00101EBB"/>
    <w:rsid w:val="001023D6"/>
    <w:rsid w:val="001023DF"/>
    <w:rsid w:val="001024DD"/>
    <w:rsid w:val="00102A3B"/>
    <w:rsid w:val="00102C90"/>
    <w:rsid w:val="00102F1B"/>
    <w:rsid w:val="00103120"/>
    <w:rsid w:val="00103176"/>
    <w:rsid w:val="0010369E"/>
    <w:rsid w:val="00103920"/>
    <w:rsid w:val="00103998"/>
    <w:rsid w:val="001039FC"/>
    <w:rsid w:val="00103AA8"/>
    <w:rsid w:val="00103AD2"/>
    <w:rsid w:val="00103F19"/>
    <w:rsid w:val="00104196"/>
    <w:rsid w:val="00104221"/>
    <w:rsid w:val="0010427A"/>
    <w:rsid w:val="00104539"/>
    <w:rsid w:val="0010490B"/>
    <w:rsid w:val="0010554B"/>
    <w:rsid w:val="0010575B"/>
    <w:rsid w:val="001058B0"/>
    <w:rsid w:val="00105CB6"/>
    <w:rsid w:val="00105F94"/>
    <w:rsid w:val="001063C0"/>
    <w:rsid w:val="001066BB"/>
    <w:rsid w:val="00106749"/>
    <w:rsid w:val="00106AD5"/>
    <w:rsid w:val="00106B92"/>
    <w:rsid w:val="00106BB0"/>
    <w:rsid w:val="00106D94"/>
    <w:rsid w:val="00106F22"/>
    <w:rsid w:val="0010752D"/>
    <w:rsid w:val="001077B3"/>
    <w:rsid w:val="001077C4"/>
    <w:rsid w:val="0010787F"/>
    <w:rsid w:val="00107886"/>
    <w:rsid w:val="00107EF7"/>
    <w:rsid w:val="0011017A"/>
    <w:rsid w:val="0011023C"/>
    <w:rsid w:val="00110462"/>
    <w:rsid w:val="00110561"/>
    <w:rsid w:val="00110654"/>
    <w:rsid w:val="0011077C"/>
    <w:rsid w:val="00110CB0"/>
    <w:rsid w:val="00110CE0"/>
    <w:rsid w:val="00110F3C"/>
    <w:rsid w:val="0011133B"/>
    <w:rsid w:val="00111538"/>
    <w:rsid w:val="001116F9"/>
    <w:rsid w:val="001117C7"/>
    <w:rsid w:val="00111AE1"/>
    <w:rsid w:val="00111B1D"/>
    <w:rsid w:val="00111CD4"/>
    <w:rsid w:val="00111D10"/>
    <w:rsid w:val="00111D36"/>
    <w:rsid w:val="00112007"/>
    <w:rsid w:val="001122B5"/>
    <w:rsid w:val="00112319"/>
    <w:rsid w:val="001129C6"/>
    <w:rsid w:val="00112A3B"/>
    <w:rsid w:val="00112B5E"/>
    <w:rsid w:val="00112C88"/>
    <w:rsid w:val="00112D90"/>
    <w:rsid w:val="001131AD"/>
    <w:rsid w:val="0011322F"/>
    <w:rsid w:val="001134C1"/>
    <w:rsid w:val="00113848"/>
    <w:rsid w:val="00113C96"/>
    <w:rsid w:val="00114026"/>
    <w:rsid w:val="001140ED"/>
    <w:rsid w:val="00114132"/>
    <w:rsid w:val="001146A5"/>
    <w:rsid w:val="001149A6"/>
    <w:rsid w:val="00114A46"/>
    <w:rsid w:val="00114BE1"/>
    <w:rsid w:val="00115242"/>
    <w:rsid w:val="0011534B"/>
    <w:rsid w:val="001153CB"/>
    <w:rsid w:val="001153E5"/>
    <w:rsid w:val="00115400"/>
    <w:rsid w:val="00115526"/>
    <w:rsid w:val="00115951"/>
    <w:rsid w:val="00115A2E"/>
    <w:rsid w:val="00115CF1"/>
    <w:rsid w:val="00115F25"/>
    <w:rsid w:val="00116409"/>
    <w:rsid w:val="00116413"/>
    <w:rsid w:val="00116419"/>
    <w:rsid w:val="00116603"/>
    <w:rsid w:val="00116809"/>
    <w:rsid w:val="00116CB1"/>
    <w:rsid w:val="00116F22"/>
    <w:rsid w:val="001174EC"/>
    <w:rsid w:val="00117A60"/>
    <w:rsid w:val="00117E41"/>
    <w:rsid w:val="001200EB"/>
    <w:rsid w:val="001202E8"/>
    <w:rsid w:val="00120302"/>
    <w:rsid w:val="00120858"/>
    <w:rsid w:val="00120960"/>
    <w:rsid w:val="00120CCF"/>
    <w:rsid w:val="00120CD4"/>
    <w:rsid w:val="00120DBF"/>
    <w:rsid w:val="00121317"/>
    <w:rsid w:val="001213EF"/>
    <w:rsid w:val="00121569"/>
    <w:rsid w:val="0012163B"/>
    <w:rsid w:val="00121653"/>
    <w:rsid w:val="001221C4"/>
    <w:rsid w:val="001222F9"/>
    <w:rsid w:val="001225C6"/>
    <w:rsid w:val="00122694"/>
    <w:rsid w:val="001229DB"/>
    <w:rsid w:val="00123046"/>
    <w:rsid w:val="00123759"/>
    <w:rsid w:val="00123A87"/>
    <w:rsid w:val="00123ED8"/>
    <w:rsid w:val="0012436D"/>
    <w:rsid w:val="00124514"/>
    <w:rsid w:val="001245A1"/>
    <w:rsid w:val="001245F1"/>
    <w:rsid w:val="00124623"/>
    <w:rsid w:val="00124944"/>
    <w:rsid w:val="00124991"/>
    <w:rsid w:val="00124A26"/>
    <w:rsid w:val="00124A84"/>
    <w:rsid w:val="0012503E"/>
    <w:rsid w:val="00125116"/>
    <w:rsid w:val="00125159"/>
    <w:rsid w:val="00125247"/>
    <w:rsid w:val="0012533A"/>
    <w:rsid w:val="00125590"/>
    <w:rsid w:val="00125644"/>
    <w:rsid w:val="0012573D"/>
    <w:rsid w:val="00125813"/>
    <w:rsid w:val="00125D0E"/>
    <w:rsid w:val="00125D91"/>
    <w:rsid w:val="00125E99"/>
    <w:rsid w:val="00125F6D"/>
    <w:rsid w:val="0012611A"/>
    <w:rsid w:val="00126416"/>
    <w:rsid w:val="0012668B"/>
    <w:rsid w:val="0012668E"/>
    <w:rsid w:val="00126AAD"/>
    <w:rsid w:val="00126C10"/>
    <w:rsid w:val="00126C30"/>
    <w:rsid w:val="00126CE8"/>
    <w:rsid w:val="00126D6C"/>
    <w:rsid w:val="0012718B"/>
    <w:rsid w:val="00127252"/>
    <w:rsid w:val="00127286"/>
    <w:rsid w:val="00127299"/>
    <w:rsid w:val="00127729"/>
    <w:rsid w:val="00127AD1"/>
    <w:rsid w:val="00127CB6"/>
    <w:rsid w:val="00130109"/>
    <w:rsid w:val="00130144"/>
    <w:rsid w:val="001309E0"/>
    <w:rsid w:val="00130A9B"/>
    <w:rsid w:val="00130E7C"/>
    <w:rsid w:val="001314C0"/>
    <w:rsid w:val="00131868"/>
    <w:rsid w:val="00131904"/>
    <w:rsid w:val="00131C54"/>
    <w:rsid w:val="00131FCD"/>
    <w:rsid w:val="00132039"/>
    <w:rsid w:val="00132190"/>
    <w:rsid w:val="001322F5"/>
    <w:rsid w:val="0013239B"/>
    <w:rsid w:val="00132480"/>
    <w:rsid w:val="0013264C"/>
    <w:rsid w:val="001327BB"/>
    <w:rsid w:val="00132A28"/>
    <w:rsid w:val="001331D9"/>
    <w:rsid w:val="001336B5"/>
    <w:rsid w:val="001337F1"/>
    <w:rsid w:val="001339A3"/>
    <w:rsid w:val="001339B9"/>
    <w:rsid w:val="00133B23"/>
    <w:rsid w:val="00133C3D"/>
    <w:rsid w:val="00133CFE"/>
    <w:rsid w:val="00133D63"/>
    <w:rsid w:val="00133E5F"/>
    <w:rsid w:val="00133F1E"/>
    <w:rsid w:val="00133F8F"/>
    <w:rsid w:val="001341DF"/>
    <w:rsid w:val="001343D7"/>
    <w:rsid w:val="001347D5"/>
    <w:rsid w:val="00134DAD"/>
    <w:rsid w:val="00135085"/>
    <w:rsid w:val="001351DA"/>
    <w:rsid w:val="0013526B"/>
    <w:rsid w:val="00135687"/>
    <w:rsid w:val="001357DA"/>
    <w:rsid w:val="001359AF"/>
    <w:rsid w:val="00135C70"/>
    <w:rsid w:val="00135F11"/>
    <w:rsid w:val="0013655C"/>
    <w:rsid w:val="00136B36"/>
    <w:rsid w:val="00136DB4"/>
    <w:rsid w:val="00136E6C"/>
    <w:rsid w:val="00136E76"/>
    <w:rsid w:val="00136EAE"/>
    <w:rsid w:val="00136F75"/>
    <w:rsid w:val="00137010"/>
    <w:rsid w:val="00137047"/>
    <w:rsid w:val="001372E4"/>
    <w:rsid w:val="001373C0"/>
    <w:rsid w:val="0013758C"/>
    <w:rsid w:val="00137638"/>
    <w:rsid w:val="001376AB"/>
    <w:rsid w:val="00137742"/>
    <w:rsid w:val="00137780"/>
    <w:rsid w:val="00137797"/>
    <w:rsid w:val="001379ED"/>
    <w:rsid w:val="00137CFC"/>
    <w:rsid w:val="001400ED"/>
    <w:rsid w:val="0014035B"/>
    <w:rsid w:val="00140371"/>
    <w:rsid w:val="00140583"/>
    <w:rsid w:val="001406AA"/>
    <w:rsid w:val="001407C3"/>
    <w:rsid w:val="0014085F"/>
    <w:rsid w:val="0014088D"/>
    <w:rsid w:val="00140F54"/>
    <w:rsid w:val="00140FB7"/>
    <w:rsid w:val="0014124C"/>
    <w:rsid w:val="00141503"/>
    <w:rsid w:val="00141AB0"/>
    <w:rsid w:val="00141CB5"/>
    <w:rsid w:val="00141E40"/>
    <w:rsid w:val="001422FC"/>
    <w:rsid w:val="00142363"/>
    <w:rsid w:val="001423F4"/>
    <w:rsid w:val="00142478"/>
    <w:rsid w:val="00142506"/>
    <w:rsid w:val="00142B13"/>
    <w:rsid w:val="00142C29"/>
    <w:rsid w:val="001430ED"/>
    <w:rsid w:val="0014327F"/>
    <w:rsid w:val="00143355"/>
    <w:rsid w:val="001438AA"/>
    <w:rsid w:val="001439E9"/>
    <w:rsid w:val="00143AFA"/>
    <w:rsid w:val="00143F27"/>
    <w:rsid w:val="0014420C"/>
    <w:rsid w:val="00144326"/>
    <w:rsid w:val="00144747"/>
    <w:rsid w:val="00144753"/>
    <w:rsid w:val="001447DE"/>
    <w:rsid w:val="00144861"/>
    <w:rsid w:val="00144BD6"/>
    <w:rsid w:val="00144CFB"/>
    <w:rsid w:val="0014507F"/>
    <w:rsid w:val="0014529C"/>
    <w:rsid w:val="001456E6"/>
    <w:rsid w:val="00145962"/>
    <w:rsid w:val="00145979"/>
    <w:rsid w:val="00145B43"/>
    <w:rsid w:val="00145C25"/>
    <w:rsid w:val="00145E97"/>
    <w:rsid w:val="00145FC9"/>
    <w:rsid w:val="0014652C"/>
    <w:rsid w:val="001467B9"/>
    <w:rsid w:val="0014683D"/>
    <w:rsid w:val="00146DC3"/>
    <w:rsid w:val="00146E97"/>
    <w:rsid w:val="001472BD"/>
    <w:rsid w:val="00147453"/>
    <w:rsid w:val="001477CD"/>
    <w:rsid w:val="0014781D"/>
    <w:rsid w:val="00147B8D"/>
    <w:rsid w:val="00147D87"/>
    <w:rsid w:val="00147E2A"/>
    <w:rsid w:val="0015045C"/>
    <w:rsid w:val="00150A2B"/>
    <w:rsid w:val="00150AA1"/>
    <w:rsid w:val="00150D49"/>
    <w:rsid w:val="00150F3A"/>
    <w:rsid w:val="00151073"/>
    <w:rsid w:val="0015118B"/>
    <w:rsid w:val="00151693"/>
    <w:rsid w:val="00151718"/>
    <w:rsid w:val="00151AD8"/>
    <w:rsid w:val="00151B98"/>
    <w:rsid w:val="00151D19"/>
    <w:rsid w:val="0015208C"/>
    <w:rsid w:val="001523F4"/>
    <w:rsid w:val="0015240B"/>
    <w:rsid w:val="00152528"/>
    <w:rsid w:val="00152529"/>
    <w:rsid w:val="00152794"/>
    <w:rsid w:val="0015296E"/>
    <w:rsid w:val="00152997"/>
    <w:rsid w:val="00152B69"/>
    <w:rsid w:val="0015335F"/>
    <w:rsid w:val="00153669"/>
    <w:rsid w:val="00153BB5"/>
    <w:rsid w:val="00153C85"/>
    <w:rsid w:val="00153F11"/>
    <w:rsid w:val="00153FE4"/>
    <w:rsid w:val="00154165"/>
    <w:rsid w:val="00154365"/>
    <w:rsid w:val="001544E3"/>
    <w:rsid w:val="001547C5"/>
    <w:rsid w:val="00154843"/>
    <w:rsid w:val="00154989"/>
    <w:rsid w:val="00154A34"/>
    <w:rsid w:val="00154BAF"/>
    <w:rsid w:val="00154C60"/>
    <w:rsid w:val="00154CC7"/>
    <w:rsid w:val="00154FF0"/>
    <w:rsid w:val="001552AB"/>
    <w:rsid w:val="001554D4"/>
    <w:rsid w:val="001558C5"/>
    <w:rsid w:val="001558D9"/>
    <w:rsid w:val="001559F5"/>
    <w:rsid w:val="00155A9E"/>
    <w:rsid w:val="00155B2C"/>
    <w:rsid w:val="00155CCA"/>
    <w:rsid w:val="00155FB0"/>
    <w:rsid w:val="00156584"/>
    <w:rsid w:val="001569CB"/>
    <w:rsid w:val="001569FE"/>
    <w:rsid w:val="00156B4F"/>
    <w:rsid w:val="0015719D"/>
    <w:rsid w:val="001572BC"/>
    <w:rsid w:val="00157381"/>
    <w:rsid w:val="0015740A"/>
    <w:rsid w:val="0015747E"/>
    <w:rsid w:val="001574CE"/>
    <w:rsid w:val="001579D8"/>
    <w:rsid w:val="00157DB5"/>
    <w:rsid w:val="00157DE8"/>
    <w:rsid w:val="00157DFB"/>
    <w:rsid w:val="0016017D"/>
    <w:rsid w:val="00160265"/>
    <w:rsid w:val="001603B6"/>
    <w:rsid w:val="00160B21"/>
    <w:rsid w:val="00160C21"/>
    <w:rsid w:val="00160E04"/>
    <w:rsid w:val="00160ED0"/>
    <w:rsid w:val="00160FCA"/>
    <w:rsid w:val="00160FCF"/>
    <w:rsid w:val="001615E0"/>
    <w:rsid w:val="0016176F"/>
    <w:rsid w:val="00161946"/>
    <w:rsid w:val="00161979"/>
    <w:rsid w:val="00161D35"/>
    <w:rsid w:val="001620C9"/>
    <w:rsid w:val="001620CF"/>
    <w:rsid w:val="001622AE"/>
    <w:rsid w:val="0016252D"/>
    <w:rsid w:val="001626E4"/>
    <w:rsid w:val="00162A9A"/>
    <w:rsid w:val="00162C4C"/>
    <w:rsid w:val="00162CA9"/>
    <w:rsid w:val="00162D93"/>
    <w:rsid w:val="00162E71"/>
    <w:rsid w:val="00162F4B"/>
    <w:rsid w:val="0016339C"/>
    <w:rsid w:val="001633D7"/>
    <w:rsid w:val="0016392F"/>
    <w:rsid w:val="00163A91"/>
    <w:rsid w:val="00163D75"/>
    <w:rsid w:val="00163F1A"/>
    <w:rsid w:val="00163FB5"/>
    <w:rsid w:val="001640A2"/>
    <w:rsid w:val="001640DB"/>
    <w:rsid w:val="0016424C"/>
    <w:rsid w:val="00164812"/>
    <w:rsid w:val="001649EF"/>
    <w:rsid w:val="00164A25"/>
    <w:rsid w:val="00164BA5"/>
    <w:rsid w:val="00164ED4"/>
    <w:rsid w:val="001652CC"/>
    <w:rsid w:val="00165351"/>
    <w:rsid w:val="0016535D"/>
    <w:rsid w:val="001655A3"/>
    <w:rsid w:val="001657CB"/>
    <w:rsid w:val="00165871"/>
    <w:rsid w:val="00165C4A"/>
    <w:rsid w:val="00165CBE"/>
    <w:rsid w:val="00165D2C"/>
    <w:rsid w:val="001665D3"/>
    <w:rsid w:val="00166C8C"/>
    <w:rsid w:val="00166DBF"/>
    <w:rsid w:val="0016711F"/>
    <w:rsid w:val="00167955"/>
    <w:rsid w:val="00167F06"/>
    <w:rsid w:val="00167F36"/>
    <w:rsid w:val="001702B6"/>
    <w:rsid w:val="00170320"/>
    <w:rsid w:val="00170431"/>
    <w:rsid w:val="00170450"/>
    <w:rsid w:val="00170568"/>
    <w:rsid w:val="001705B2"/>
    <w:rsid w:val="001705D5"/>
    <w:rsid w:val="001707E0"/>
    <w:rsid w:val="00170ACE"/>
    <w:rsid w:val="00170D19"/>
    <w:rsid w:val="00170D1D"/>
    <w:rsid w:val="0017121E"/>
    <w:rsid w:val="001713D3"/>
    <w:rsid w:val="00171427"/>
    <w:rsid w:val="001717CE"/>
    <w:rsid w:val="001717D6"/>
    <w:rsid w:val="0017192F"/>
    <w:rsid w:val="00171AE3"/>
    <w:rsid w:val="00171BA4"/>
    <w:rsid w:val="00171D05"/>
    <w:rsid w:val="00171D8D"/>
    <w:rsid w:val="00171DCE"/>
    <w:rsid w:val="00172244"/>
    <w:rsid w:val="001724C8"/>
    <w:rsid w:val="0017295C"/>
    <w:rsid w:val="001729C4"/>
    <w:rsid w:val="00172BF8"/>
    <w:rsid w:val="0017309C"/>
    <w:rsid w:val="001739D3"/>
    <w:rsid w:val="00173D64"/>
    <w:rsid w:val="001742EA"/>
    <w:rsid w:val="0017442A"/>
    <w:rsid w:val="001745C5"/>
    <w:rsid w:val="001745FF"/>
    <w:rsid w:val="00174737"/>
    <w:rsid w:val="0017474D"/>
    <w:rsid w:val="00174ADE"/>
    <w:rsid w:val="00175048"/>
    <w:rsid w:val="001750A9"/>
    <w:rsid w:val="00175189"/>
    <w:rsid w:val="00175555"/>
    <w:rsid w:val="001761A3"/>
    <w:rsid w:val="001762AD"/>
    <w:rsid w:val="001762F1"/>
    <w:rsid w:val="00176398"/>
    <w:rsid w:val="00176418"/>
    <w:rsid w:val="001766EB"/>
    <w:rsid w:val="00176AE1"/>
    <w:rsid w:val="00177A3B"/>
    <w:rsid w:val="00177A49"/>
    <w:rsid w:val="00177C28"/>
    <w:rsid w:val="00177E96"/>
    <w:rsid w:val="001803B6"/>
    <w:rsid w:val="001807C2"/>
    <w:rsid w:val="001808C6"/>
    <w:rsid w:val="001808E6"/>
    <w:rsid w:val="001809DE"/>
    <w:rsid w:val="00180DBE"/>
    <w:rsid w:val="001812A6"/>
    <w:rsid w:val="001813FB"/>
    <w:rsid w:val="0018159A"/>
    <w:rsid w:val="0018196B"/>
    <w:rsid w:val="001819DD"/>
    <w:rsid w:val="001819F0"/>
    <w:rsid w:val="001819F8"/>
    <w:rsid w:val="00181A9D"/>
    <w:rsid w:val="00181E37"/>
    <w:rsid w:val="00182077"/>
    <w:rsid w:val="0018225A"/>
    <w:rsid w:val="001824F6"/>
    <w:rsid w:val="00182586"/>
    <w:rsid w:val="001827A9"/>
    <w:rsid w:val="001827AA"/>
    <w:rsid w:val="001829C5"/>
    <w:rsid w:val="00182D27"/>
    <w:rsid w:val="00182E42"/>
    <w:rsid w:val="00182EC0"/>
    <w:rsid w:val="0018327C"/>
    <w:rsid w:val="001832BF"/>
    <w:rsid w:val="001833FE"/>
    <w:rsid w:val="00183446"/>
    <w:rsid w:val="001834FC"/>
    <w:rsid w:val="001835BD"/>
    <w:rsid w:val="001838CB"/>
    <w:rsid w:val="0018393C"/>
    <w:rsid w:val="00183A27"/>
    <w:rsid w:val="00183A75"/>
    <w:rsid w:val="00183C36"/>
    <w:rsid w:val="00183EDC"/>
    <w:rsid w:val="00183FFC"/>
    <w:rsid w:val="00184131"/>
    <w:rsid w:val="001841DF"/>
    <w:rsid w:val="0018428A"/>
    <w:rsid w:val="001846A4"/>
    <w:rsid w:val="00184878"/>
    <w:rsid w:val="0018487A"/>
    <w:rsid w:val="00184892"/>
    <w:rsid w:val="00184ADD"/>
    <w:rsid w:val="00184B2B"/>
    <w:rsid w:val="00184C49"/>
    <w:rsid w:val="0018530F"/>
    <w:rsid w:val="001853F3"/>
    <w:rsid w:val="00185958"/>
    <w:rsid w:val="00185B5A"/>
    <w:rsid w:val="00185E1F"/>
    <w:rsid w:val="00185E65"/>
    <w:rsid w:val="0018613C"/>
    <w:rsid w:val="00186780"/>
    <w:rsid w:val="00186886"/>
    <w:rsid w:val="001868AA"/>
    <w:rsid w:val="001869EB"/>
    <w:rsid w:val="00186BEC"/>
    <w:rsid w:val="00186F38"/>
    <w:rsid w:val="001870E2"/>
    <w:rsid w:val="00187219"/>
    <w:rsid w:val="001872D3"/>
    <w:rsid w:val="001874FC"/>
    <w:rsid w:val="0018760D"/>
    <w:rsid w:val="00187610"/>
    <w:rsid w:val="0018761D"/>
    <w:rsid w:val="00187767"/>
    <w:rsid w:val="00187A4D"/>
    <w:rsid w:val="00187C29"/>
    <w:rsid w:val="00187EF4"/>
    <w:rsid w:val="00190055"/>
    <w:rsid w:val="001900C4"/>
    <w:rsid w:val="0019038E"/>
    <w:rsid w:val="001903D6"/>
    <w:rsid w:val="00190500"/>
    <w:rsid w:val="0019087D"/>
    <w:rsid w:val="00190912"/>
    <w:rsid w:val="00190A29"/>
    <w:rsid w:val="00190B0A"/>
    <w:rsid w:val="00191151"/>
    <w:rsid w:val="0019130A"/>
    <w:rsid w:val="0019140F"/>
    <w:rsid w:val="001914C6"/>
    <w:rsid w:val="00191791"/>
    <w:rsid w:val="001918F7"/>
    <w:rsid w:val="00191A47"/>
    <w:rsid w:val="00191B63"/>
    <w:rsid w:val="00191DA5"/>
    <w:rsid w:val="00192018"/>
    <w:rsid w:val="00192044"/>
    <w:rsid w:val="001920FE"/>
    <w:rsid w:val="00192A1D"/>
    <w:rsid w:val="00192A99"/>
    <w:rsid w:val="00192CD9"/>
    <w:rsid w:val="00192EAE"/>
    <w:rsid w:val="00192F3A"/>
    <w:rsid w:val="00193007"/>
    <w:rsid w:val="00193194"/>
    <w:rsid w:val="001931D4"/>
    <w:rsid w:val="00193819"/>
    <w:rsid w:val="00193899"/>
    <w:rsid w:val="00193D18"/>
    <w:rsid w:val="00193D4C"/>
    <w:rsid w:val="00193E81"/>
    <w:rsid w:val="00193F8D"/>
    <w:rsid w:val="0019409D"/>
    <w:rsid w:val="001943C2"/>
    <w:rsid w:val="001948E8"/>
    <w:rsid w:val="00194918"/>
    <w:rsid w:val="00194B2B"/>
    <w:rsid w:val="00194BD3"/>
    <w:rsid w:val="00194D45"/>
    <w:rsid w:val="00195108"/>
    <w:rsid w:val="0019527B"/>
    <w:rsid w:val="00195610"/>
    <w:rsid w:val="00195628"/>
    <w:rsid w:val="00195E5F"/>
    <w:rsid w:val="00196438"/>
    <w:rsid w:val="001967A8"/>
    <w:rsid w:val="001967D1"/>
    <w:rsid w:val="001967E4"/>
    <w:rsid w:val="001968B1"/>
    <w:rsid w:val="00196B16"/>
    <w:rsid w:val="00196ED9"/>
    <w:rsid w:val="001970EB"/>
    <w:rsid w:val="00197260"/>
    <w:rsid w:val="0019727B"/>
    <w:rsid w:val="00197290"/>
    <w:rsid w:val="00197454"/>
    <w:rsid w:val="00197587"/>
    <w:rsid w:val="00197AB5"/>
    <w:rsid w:val="00197EC9"/>
    <w:rsid w:val="001A0755"/>
    <w:rsid w:val="001A0940"/>
    <w:rsid w:val="001A0F4F"/>
    <w:rsid w:val="001A1139"/>
    <w:rsid w:val="001A118E"/>
    <w:rsid w:val="001A1712"/>
    <w:rsid w:val="001A18BF"/>
    <w:rsid w:val="001A1EBB"/>
    <w:rsid w:val="001A20D0"/>
    <w:rsid w:val="001A24DC"/>
    <w:rsid w:val="001A2C01"/>
    <w:rsid w:val="001A300C"/>
    <w:rsid w:val="001A3160"/>
    <w:rsid w:val="001A3269"/>
    <w:rsid w:val="001A37D8"/>
    <w:rsid w:val="001A39EA"/>
    <w:rsid w:val="001A40B3"/>
    <w:rsid w:val="001A43DC"/>
    <w:rsid w:val="001A43FB"/>
    <w:rsid w:val="001A4426"/>
    <w:rsid w:val="001A4530"/>
    <w:rsid w:val="001A4B17"/>
    <w:rsid w:val="001A4C92"/>
    <w:rsid w:val="001A4CD4"/>
    <w:rsid w:val="001A4E6F"/>
    <w:rsid w:val="001A516A"/>
    <w:rsid w:val="001A5622"/>
    <w:rsid w:val="001A58DE"/>
    <w:rsid w:val="001A5965"/>
    <w:rsid w:val="001A5A8B"/>
    <w:rsid w:val="001A5A99"/>
    <w:rsid w:val="001A5AF0"/>
    <w:rsid w:val="001A5EF5"/>
    <w:rsid w:val="001A5FDD"/>
    <w:rsid w:val="001A6511"/>
    <w:rsid w:val="001A6A4A"/>
    <w:rsid w:val="001A7077"/>
    <w:rsid w:val="001A70EA"/>
    <w:rsid w:val="001A72D2"/>
    <w:rsid w:val="001A7645"/>
    <w:rsid w:val="001A790E"/>
    <w:rsid w:val="001A7B4D"/>
    <w:rsid w:val="001A7C5C"/>
    <w:rsid w:val="001A7CDB"/>
    <w:rsid w:val="001A7F0A"/>
    <w:rsid w:val="001B0318"/>
    <w:rsid w:val="001B0324"/>
    <w:rsid w:val="001B03BA"/>
    <w:rsid w:val="001B054D"/>
    <w:rsid w:val="001B05A1"/>
    <w:rsid w:val="001B0632"/>
    <w:rsid w:val="001B0823"/>
    <w:rsid w:val="001B0990"/>
    <w:rsid w:val="001B09B3"/>
    <w:rsid w:val="001B09D4"/>
    <w:rsid w:val="001B0ABA"/>
    <w:rsid w:val="001B0C4E"/>
    <w:rsid w:val="001B15F8"/>
    <w:rsid w:val="001B18B2"/>
    <w:rsid w:val="001B1A28"/>
    <w:rsid w:val="001B1A73"/>
    <w:rsid w:val="001B1AB7"/>
    <w:rsid w:val="001B1AC2"/>
    <w:rsid w:val="001B1C98"/>
    <w:rsid w:val="001B21E3"/>
    <w:rsid w:val="001B2355"/>
    <w:rsid w:val="001B247D"/>
    <w:rsid w:val="001B2568"/>
    <w:rsid w:val="001B2792"/>
    <w:rsid w:val="001B27C9"/>
    <w:rsid w:val="001B289E"/>
    <w:rsid w:val="001B28E9"/>
    <w:rsid w:val="001B29DB"/>
    <w:rsid w:val="001B2C06"/>
    <w:rsid w:val="001B2C3E"/>
    <w:rsid w:val="001B30F3"/>
    <w:rsid w:val="001B37DF"/>
    <w:rsid w:val="001B38A6"/>
    <w:rsid w:val="001B398C"/>
    <w:rsid w:val="001B3B33"/>
    <w:rsid w:val="001B3B34"/>
    <w:rsid w:val="001B3DB9"/>
    <w:rsid w:val="001B42C1"/>
    <w:rsid w:val="001B432B"/>
    <w:rsid w:val="001B4B58"/>
    <w:rsid w:val="001B4B6B"/>
    <w:rsid w:val="001B4F27"/>
    <w:rsid w:val="001B4F35"/>
    <w:rsid w:val="001B504C"/>
    <w:rsid w:val="001B5192"/>
    <w:rsid w:val="001B51AC"/>
    <w:rsid w:val="001B5607"/>
    <w:rsid w:val="001B560B"/>
    <w:rsid w:val="001B5992"/>
    <w:rsid w:val="001B5AE1"/>
    <w:rsid w:val="001B5D9F"/>
    <w:rsid w:val="001B5DB7"/>
    <w:rsid w:val="001B5E38"/>
    <w:rsid w:val="001B5F62"/>
    <w:rsid w:val="001B5F63"/>
    <w:rsid w:val="001B62CF"/>
    <w:rsid w:val="001B6335"/>
    <w:rsid w:val="001B6357"/>
    <w:rsid w:val="001B63FA"/>
    <w:rsid w:val="001B63FD"/>
    <w:rsid w:val="001B6689"/>
    <w:rsid w:val="001B6AD7"/>
    <w:rsid w:val="001B6BD2"/>
    <w:rsid w:val="001B6BD5"/>
    <w:rsid w:val="001B6F08"/>
    <w:rsid w:val="001B6F90"/>
    <w:rsid w:val="001B7334"/>
    <w:rsid w:val="001B783F"/>
    <w:rsid w:val="001B7864"/>
    <w:rsid w:val="001B7A56"/>
    <w:rsid w:val="001B7EF3"/>
    <w:rsid w:val="001B7F8D"/>
    <w:rsid w:val="001C02C0"/>
    <w:rsid w:val="001C053D"/>
    <w:rsid w:val="001C07F6"/>
    <w:rsid w:val="001C07FB"/>
    <w:rsid w:val="001C0997"/>
    <w:rsid w:val="001C0A06"/>
    <w:rsid w:val="001C103D"/>
    <w:rsid w:val="001C1584"/>
    <w:rsid w:val="001C16DA"/>
    <w:rsid w:val="001C1747"/>
    <w:rsid w:val="001C1AFF"/>
    <w:rsid w:val="001C1BEC"/>
    <w:rsid w:val="001C1C10"/>
    <w:rsid w:val="001C1F2F"/>
    <w:rsid w:val="001C215B"/>
    <w:rsid w:val="001C2750"/>
    <w:rsid w:val="001C2794"/>
    <w:rsid w:val="001C2A45"/>
    <w:rsid w:val="001C2C42"/>
    <w:rsid w:val="001C2EB2"/>
    <w:rsid w:val="001C2F56"/>
    <w:rsid w:val="001C32FA"/>
    <w:rsid w:val="001C36B6"/>
    <w:rsid w:val="001C3808"/>
    <w:rsid w:val="001C4633"/>
    <w:rsid w:val="001C47B4"/>
    <w:rsid w:val="001C4847"/>
    <w:rsid w:val="001C4892"/>
    <w:rsid w:val="001C4B9A"/>
    <w:rsid w:val="001C4BD3"/>
    <w:rsid w:val="001C527F"/>
    <w:rsid w:val="001C52DB"/>
    <w:rsid w:val="001C55DF"/>
    <w:rsid w:val="001C574D"/>
    <w:rsid w:val="001C57B0"/>
    <w:rsid w:val="001C59F0"/>
    <w:rsid w:val="001C5BC5"/>
    <w:rsid w:val="001C5C76"/>
    <w:rsid w:val="001C64FE"/>
    <w:rsid w:val="001C6AFC"/>
    <w:rsid w:val="001C6B7D"/>
    <w:rsid w:val="001C6C54"/>
    <w:rsid w:val="001C6CC8"/>
    <w:rsid w:val="001C6DCF"/>
    <w:rsid w:val="001C708F"/>
    <w:rsid w:val="001C7215"/>
    <w:rsid w:val="001C7878"/>
    <w:rsid w:val="001C7965"/>
    <w:rsid w:val="001C7974"/>
    <w:rsid w:val="001C7A7C"/>
    <w:rsid w:val="001C7AF9"/>
    <w:rsid w:val="001C7D40"/>
    <w:rsid w:val="001D0147"/>
    <w:rsid w:val="001D0423"/>
    <w:rsid w:val="001D04A7"/>
    <w:rsid w:val="001D0660"/>
    <w:rsid w:val="001D0A28"/>
    <w:rsid w:val="001D1048"/>
    <w:rsid w:val="001D114E"/>
    <w:rsid w:val="001D116D"/>
    <w:rsid w:val="001D11F0"/>
    <w:rsid w:val="001D122D"/>
    <w:rsid w:val="001D1CB5"/>
    <w:rsid w:val="001D1E2F"/>
    <w:rsid w:val="001D2475"/>
    <w:rsid w:val="001D273B"/>
    <w:rsid w:val="001D27A2"/>
    <w:rsid w:val="001D27F3"/>
    <w:rsid w:val="001D2B36"/>
    <w:rsid w:val="001D2D43"/>
    <w:rsid w:val="001D2EB6"/>
    <w:rsid w:val="001D30D6"/>
    <w:rsid w:val="001D380A"/>
    <w:rsid w:val="001D3A2D"/>
    <w:rsid w:val="001D3C2B"/>
    <w:rsid w:val="001D42E2"/>
    <w:rsid w:val="001D432D"/>
    <w:rsid w:val="001D4336"/>
    <w:rsid w:val="001D4404"/>
    <w:rsid w:val="001D4615"/>
    <w:rsid w:val="001D47FA"/>
    <w:rsid w:val="001D4BAD"/>
    <w:rsid w:val="001D4D7F"/>
    <w:rsid w:val="001D52AC"/>
    <w:rsid w:val="001D5379"/>
    <w:rsid w:val="001D5391"/>
    <w:rsid w:val="001D547A"/>
    <w:rsid w:val="001D59D8"/>
    <w:rsid w:val="001D5A14"/>
    <w:rsid w:val="001D5B44"/>
    <w:rsid w:val="001D604E"/>
    <w:rsid w:val="001D63EC"/>
    <w:rsid w:val="001D6597"/>
    <w:rsid w:val="001D6640"/>
    <w:rsid w:val="001D6719"/>
    <w:rsid w:val="001D674F"/>
    <w:rsid w:val="001D6A68"/>
    <w:rsid w:val="001D6B36"/>
    <w:rsid w:val="001D6BEA"/>
    <w:rsid w:val="001D6E89"/>
    <w:rsid w:val="001D71DD"/>
    <w:rsid w:val="001D7275"/>
    <w:rsid w:val="001D7310"/>
    <w:rsid w:val="001D7512"/>
    <w:rsid w:val="001D7541"/>
    <w:rsid w:val="001D7550"/>
    <w:rsid w:val="001D76D1"/>
    <w:rsid w:val="001D7728"/>
    <w:rsid w:val="001D7747"/>
    <w:rsid w:val="001D7C23"/>
    <w:rsid w:val="001E00B7"/>
    <w:rsid w:val="001E0410"/>
    <w:rsid w:val="001E064F"/>
    <w:rsid w:val="001E06BE"/>
    <w:rsid w:val="001E0940"/>
    <w:rsid w:val="001E0D92"/>
    <w:rsid w:val="001E0E33"/>
    <w:rsid w:val="001E0F51"/>
    <w:rsid w:val="001E11FF"/>
    <w:rsid w:val="001E1350"/>
    <w:rsid w:val="001E1795"/>
    <w:rsid w:val="001E1853"/>
    <w:rsid w:val="001E1860"/>
    <w:rsid w:val="001E195E"/>
    <w:rsid w:val="001E1C75"/>
    <w:rsid w:val="001E1CEB"/>
    <w:rsid w:val="001E1E8E"/>
    <w:rsid w:val="001E213A"/>
    <w:rsid w:val="001E2730"/>
    <w:rsid w:val="001E28C1"/>
    <w:rsid w:val="001E2A32"/>
    <w:rsid w:val="001E2A4B"/>
    <w:rsid w:val="001E2A4F"/>
    <w:rsid w:val="001E2B11"/>
    <w:rsid w:val="001E2C1B"/>
    <w:rsid w:val="001E2F0B"/>
    <w:rsid w:val="001E30D3"/>
    <w:rsid w:val="001E359F"/>
    <w:rsid w:val="001E3A16"/>
    <w:rsid w:val="001E3AA1"/>
    <w:rsid w:val="001E3AD9"/>
    <w:rsid w:val="001E3BE2"/>
    <w:rsid w:val="001E3D8B"/>
    <w:rsid w:val="001E3E44"/>
    <w:rsid w:val="001E3E88"/>
    <w:rsid w:val="001E43A8"/>
    <w:rsid w:val="001E46F1"/>
    <w:rsid w:val="001E49B5"/>
    <w:rsid w:val="001E4BAF"/>
    <w:rsid w:val="001E4DE2"/>
    <w:rsid w:val="001E4FCE"/>
    <w:rsid w:val="001E5032"/>
    <w:rsid w:val="001E519B"/>
    <w:rsid w:val="001E5A8B"/>
    <w:rsid w:val="001E5BB2"/>
    <w:rsid w:val="001E5E40"/>
    <w:rsid w:val="001E5E87"/>
    <w:rsid w:val="001E5F8B"/>
    <w:rsid w:val="001E6013"/>
    <w:rsid w:val="001E62AA"/>
    <w:rsid w:val="001E6408"/>
    <w:rsid w:val="001E6722"/>
    <w:rsid w:val="001E6AF2"/>
    <w:rsid w:val="001E6CCC"/>
    <w:rsid w:val="001E6E9B"/>
    <w:rsid w:val="001E6FD1"/>
    <w:rsid w:val="001E789C"/>
    <w:rsid w:val="001E795B"/>
    <w:rsid w:val="001E7AEB"/>
    <w:rsid w:val="001E7E16"/>
    <w:rsid w:val="001E7E50"/>
    <w:rsid w:val="001E7F32"/>
    <w:rsid w:val="001F00D3"/>
    <w:rsid w:val="001F0157"/>
    <w:rsid w:val="001F020B"/>
    <w:rsid w:val="001F0322"/>
    <w:rsid w:val="001F05AF"/>
    <w:rsid w:val="001F09B8"/>
    <w:rsid w:val="001F0B05"/>
    <w:rsid w:val="001F107E"/>
    <w:rsid w:val="001F11CB"/>
    <w:rsid w:val="001F145A"/>
    <w:rsid w:val="001F15DA"/>
    <w:rsid w:val="001F19D5"/>
    <w:rsid w:val="001F1A49"/>
    <w:rsid w:val="001F1B08"/>
    <w:rsid w:val="001F1B17"/>
    <w:rsid w:val="001F1C9E"/>
    <w:rsid w:val="001F2196"/>
    <w:rsid w:val="001F2231"/>
    <w:rsid w:val="001F226F"/>
    <w:rsid w:val="001F2AF9"/>
    <w:rsid w:val="001F2B84"/>
    <w:rsid w:val="001F2BC2"/>
    <w:rsid w:val="001F2C59"/>
    <w:rsid w:val="001F2D40"/>
    <w:rsid w:val="001F2DED"/>
    <w:rsid w:val="001F2F12"/>
    <w:rsid w:val="001F2FD7"/>
    <w:rsid w:val="001F30E7"/>
    <w:rsid w:val="001F34B5"/>
    <w:rsid w:val="001F3925"/>
    <w:rsid w:val="001F3D69"/>
    <w:rsid w:val="001F3E6C"/>
    <w:rsid w:val="001F4187"/>
    <w:rsid w:val="001F41EF"/>
    <w:rsid w:val="001F434B"/>
    <w:rsid w:val="001F43ED"/>
    <w:rsid w:val="001F478D"/>
    <w:rsid w:val="001F517E"/>
    <w:rsid w:val="001F5235"/>
    <w:rsid w:val="001F529F"/>
    <w:rsid w:val="001F5364"/>
    <w:rsid w:val="001F5512"/>
    <w:rsid w:val="001F56B3"/>
    <w:rsid w:val="001F59D4"/>
    <w:rsid w:val="001F5A43"/>
    <w:rsid w:val="001F5BA6"/>
    <w:rsid w:val="001F5C62"/>
    <w:rsid w:val="001F5D44"/>
    <w:rsid w:val="001F600D"/>
    <w:rsid w:val="001F629E"/>
    <w:rsid w:val="001F6329"/>
    <w:rsid w:val="001F664C"/>
    <w:rsid w:val="001F69F4"/>
    <w:rsid w:val="001F6A41"/>
    <w:rsid w:val="001F73AF"/>
    <w:rsid w:val="001F74F5"/>
    <w:rsid w:val="001F7667"/>
    <w:rsid w:val="001F7910"/>
    <w:rsid w:val="001F7AD7"/>
    <w:rsid w:val="001F7BF9"/>
    <w:rsid w:val="001F7F70"/>
    <w:rsid w:val="001F7F8D"/>
    <w:rsid w:val="002002EB"/>
    <w:rsid w:val="002006A9"/>
    <w:rsid w:val="002009A7"/>
    <w:rsid w:val="00200A24"/>
    <w:rsid w:val="00200AE2"/>
    <w:rsid w:val="00200F02"/>
    <w:rsid w:val="00201160"/>
    <w:rsid w:val="0020138F"/>
    <w:rsid w:val="002013A4"/>
    <w:rsid w:val="00201504"/>
    <w:rsid w:val="00201752"/>
    <w:rsid w:val="0020178D"/>
    <w:rsid w:val="002017F7"/>
    <w:rsid w:val="00201C01"/>
    <w:rsid w:val="0020241B"/>
    <w:rsid w:val="002029A0"/>
    <w:rsid w:val="00202ABE"/>
    <w:rsid w:val="00203436"/>
    <w:rsid w:val="002035DE"/>
    <w:rsid w:val="002035FC"/>
    <w:rsid w:val="00203C39"/>
    <w:rsid w:val="00203CDA"/>
    <w:rsid w:val="00204031"/>
    <w:rsid w:val="00204164"/>
    <w:rsid w:val="0020426C"/>
    <w:rsid w:val="00204288"/>
    <w:rsid w:val="00204374"/>
    <w:rsid w:val="00204696"/>
    <w:rsid w:val="00204829"/>
    <w:rsid w:val="002049E1"/>
    <w:rsid w:val="00204A15"/>
    <w:rsid w:val="00204B47"/>
    <w:rsid w:val="00204B6D"/>
    <w:rsid w:val="00204CA8"/>
    <w:rsid w:val="00204D1F"/>
    <w:rsid w:val="00204D9D"/>
    <w:rsid w:val="00204E47"/>
    <w:rsid w:val="002051CF"/>
    <w:rsid w:val="002052A9"/>
    <w:rsid w:val="0020546C"/>
    <w:rsid w:val="0020557F"/>
    <w:rsid w:val="00205AEE"/>
    <w:rsid w:val="00205B54"/>
    <w:rsid w:val="00205BD0"/>
    <w:rsid w:val="00206448"/>
    <w:rsid w:val="00206528"/>
    <w:rsid w:val="00206533"/>
    <w:rsid w:val="00206959"/>
    <w:rsid w:val="002069C6"/>
    <w:rsid w:val="00206A75"/>
    <w:rsid w:val="00206A9E"/>
    <w:rsid w:val="00206CBD"/>
    <w:rsid w:val="00206D26"/>
    <w:rsid w:val="00206EFC"/>
    <w:rsid w:val="002071C5"/>
    <w:rsid w:val="002072D4"/>
    <w:rsid w:val="002072E6"/>
    <w:rsid w:val="00207A78"/>
    <w:rsid w:val="00207D79"/>
    <w:rsid w:val="00207FD2"/>
    <w:rsid w:val="0021056F"/>
    <w:rsid w:val="0021076D"/>
    <w:rsid w:val="00210822"/>
    <w:rsid w:val="00210B18"/>
    <w:rsid w:val="00211048"/>
    <w:rsid w:val="00211348"/>
    <w:rsid w:val="002114FA"/>
    <w:rsid w:val="002116FA"/>
    <w:rsid w:val="00211754"/>
    <w:rsid w:val="00211915"/>
    <w:rsid w:val="00211981"/>
    <w:rsid w:val="00211B34"/>
    <w:rsid w:val="00211CB0"/>
    <w:rsid w:val="00211CD0"/>
    <w:rsid w:val="002120D5"/>
    <w:rsid w:val="002121BB"/>
    <w:rsid w:val="002123FA"/>
    <w:rsid w:val="0021246A"/>
    <w:rsid w:val="002124D0"/>
    <w:rsid w:val="00212C39"/>
    <w:rsid w:val="00212DFD"/>
    <w:rsid w:val="002131E3"/>
    <w:rsid w:val="00213216"/>
    <w:rsid w:val="00213237"/>
    <w:rsid w:val="00213506"/>
    <w:rsid w:val="002135EA"/>
    <w:rsid w:val="00213619"/>
    <w:rsid w:val="00213635"/>
    <w:rsid w:val="0021371B"/>
    <w:rsid w:val="002137C2"/>
    <w:rsid w:val="00213AD5"/>
    <w:rsid w:val="00213E02"/>
    <w:rsid w:val="00213EBB"/>
    <w:rsid w:val="00213EC2"/>
    <w:rsid w:val="00214061"/>
    <w:rsid w:val="00214066"/>
    <w:rsid w:val="00214114"/>
    <w:rsid w:val="00214263"/>
    <w:rsid w:val="002146F5"/>
    <w:rsid w:val="00214805"/>
    <w:rsid w:val="00214AD9"/>
    <w:rsid w:val="00214ADB"/>
    <w:rsid w:val="00215008"/>
    <w:rsid w:val="00215061"/>
    <w:rsid w:val="00215413"/>
    <w:rsid w:val="00215520"/>
    <w:rsid w:val="00215838"/>
    <w:rsid w:val="00215A2D"/>
    <w:rsid w:val="00215B43"/>
    <w:rsid w:val="00215DDA"/>
    <w:rsid w:val="00215F51"/>
    <w:rsid w:val="00215FD4"/>
    <w:rsid w:val="00216043"/>
    <w:rsid w:val="0021634C"/>
    <w:rsid w:val="002169FC"/>
    <w:rsid w:val="00216A47"/>
    <w:rsid w:val="00216AF9"/>
    <w:rsid w:val="00216C6B"/>
    <w:rsid w:val="00216CAD"/>
    <w:rsid w:val="00216D79"/>
    <w:rsid w:val="00216E12"/>
    <w:rsid w:val="00217774"/>
    <w:rsid w:val="00217900"/>
    <w:rsid w:val="00217DF1"/>
    <w:rsid w:val="00217E88"/>
    <w:rsid w:val="0022007D"/>
    <w:rsid w:val="002204E2"/>
    <w:rsid w:val="0022088B"/>
    <w:rsid w:val="002208EF"/>
    <w:rsid w:val="002209EC"/>
    <w:rsid w:val="002209F9"/>
    <w:rsid w:val="00220AE5"/>
    <w:rsid w:val="00220CDD"/>
    <w:rsid w:val="002211F8"/>
    <w:rsid w:val="002211FE"/>
    <w:rsid w:val="0022127A"/>
    <w:rsid w:val="00221929"/>
    <w:rsid w:val="0022196D"/>
    <w:rsid w:val="00221A78"/>
    <w:rsid w:val="00221EE6"/>
    <w:rsid w:val="0022221E"/>
    <w:rsid w:val="00222680"/>
    <w:rsid w:val="002227A4"/>
    <w:rsid w:val="00222ABD"/>
    <w:rsid w:val="00222EBD"/>
    <w:rsid w:val="00222F00"/>
    <w:rsid w:val="002230D9"/>
    <w:rsid w:val="00223390"/>
    <w:rsid w:val="0022349F"/>
    <w:rsid w:val="00223684"/>
    <w:rsid w:val="00223864"/>
    <w:rsid w:val="00224063"/>
    <w:rsid w:val="00224224"/>
    <w:rsid w:val="00224DF2"/>
    <w:rsid w:val="002250C7"/>
    <w:rsid w:val="00225839"/>
    <w:rsid w:val="0022594D"/>
    <w:rsid w:val="00225B37"/>
    <w:rsid w:val="00225CBA"/>
    <w:rsid w:val="0022600C"/>
    <w:rsid w:val="0022603A"/>
    <w:rsid w:val="002263C2"/>
    <w:rsid w:val="00226504"/>
    <w:rsid w:val="00226506"/>
    <w:rsid w:val="002268BB"/>
    <w:rsid w:val="00226B1B"/>
    <w:rsid w:val="00226B6B"/>
    <w:rsid w:val="00226D5B"/>
    <w:rsid w:val="00226D72"/>
    <w:rsid w:val="0022705A"/>
    <w:rsid w:val="002270F5"/>
    <w:rsid w:val="00227162"/>
    <w:rsid w:val="002274CA"/>
    <w:rsid w:val="00227595"/>
    <w:rsid w:val="00227693"/>
    <w:rsid w:val="00227948"/>
    <w:rsid w:val="00227BB6"/>
    <w:rsid w:val="00230204"/>
    <w:rsid w:val="002306DC"/>
    <w:rsid w:val="00230727"/>
    <w:rsid w:val="00230A51"/>
    <w:rsid w:val="00230BC6"/>
    <w:rsid w:val="00230E04"/>
    <w:rsid w:val="00231242"/>
    <w:rsid w:val="00231285"/>
    <w:rsid w:val="00231292"/>
    <w:rsid w:val="00231454"/>
    <w:rsid w:val="00231521"/>
    <w:rsid w:val="00231704"/>
    <w:rsid w:val="00231DEE"/>
    <w:rsid w:val="00231EB6"/>
    <w:rsid w:val="00232090"/>
    <w:rsid w:val="002320E5"/>
    <w:rsid w:val="0023270C"/>
    <w:rsid w:val="0023282D"/>
    <w:rsid w:val="0023289E"/>
    <w:rsid w:val="00233022"/>
    <w:rsid w:val="0023358D"/>
    <w:rsid w:val="00233612"/>
    <w:rsid w:val="002338E8"/>
    <w:rsid w:val="00233D46"/>
    <w:rsid w:val="00233EB5"/>
    <w:rsid w:val="0023412E"/>
    <w:rsid w:val="0023428B"/>
    <w:rsid w:val="00234A07"/>
    <w:rsid w:val="00234B19"/>
    <w:rsid w:val="00234D07"/>
    <w:rsid w:val="00234D73"/>
    <w:rsid w:val="00235329"/>
    <w:rsid w:val="0023545A"/>
    <w:rsid w:val="00235810"/>
    <w:rsid w:val="002358FC"/>
    <w:rsid w:val="00235B0C"/>
    <w:rsid w:val="00235C99"/>
    <w:rsid w:val="00235CB8"/>
    <w:rsid w:val="00235EB6"/>
    <w:rsid w:val="00236487"/>
    <w:rsid w:val="002366F9"/>
    <w:rsid w:val="00236875"/>
    <w:rsid w:val="00236A0F"/>
    <w:rsid w:val="00237038"/>
    <w:rsid w:val="00237067"/>
    <w:rsid w:val="0023717E"/>
    <w:rsid w:val="002379D2"/>
    <w:rsid w:val="00237C22"/>
    <w:rsid w:val="002401C1"/>
    <w:rsid w:val="002401E3"/>
    <w:rsid w:val="00240217"/>
    <w:rsid w:val="00240291"/>
    <w:rsid w:val="002408DF"/>
    <w:rsid w:val="00241221"/>
    <w:rsid w:val="00241404"/>
    <w:rsid w:val="002414C2"/>
    <w:rsid w:val="00241682"/>
    <w:rsid w:val="0024171A"/>
    <w:rsid w:val="002417F3"/>
    <w:rsid w:val="00241D27"/>
    <w:rsid w:val="00242298"/>
    <w:rsid w:val="002426FD"/>
    <w:rsid w:val="00242DB3"/>
    <w:rsid w:val="00243154"/>
    <w:rsid w:val="0024330B"/>
    <w:rsid w:val="0024333F"/>
    <w:rsid w:val="0024348E"/>
    <w:rsid w:val="00243552"/>
    <w:rsid w:val="00243774"/>
    <w:rsid w:val="002437E3"/>
    <w:rsid w:val="00243978"/>
    <w:rsid w:val="00243BBE"/>
    <w:rsid w:val="00243C8D"/>
    <w:rsid w:val="00243D8D"/>
    <w:rsid w:val="00243DAB"/>
    <w:rsid w:val="00243E68"/>
    <w:rsid w:val="00243EBF"/>
    <w:rsid w:val="00243FAE"/>
    <w:rsid w:val="002447A8"/>
    <w:rsid w:val="002448D6"/>
    <w:rsid w:val="00244919"/>
    <w:rsid w:val="00244921"/>
    <w:rsid w:val="002449CE"/>
    <w:rsid w:val="00244AFC"/>
    <w:rsid w:val="00244C4B"/>
    <w:rsid w:val="00244F4E"/>
    <w:rsid w:val="002451BB"/>
    <w:rsid w:val="002451D0"/>
    <w:rsid w:val="0024524F"/>
    <w:rsid w:val="002454EA"/>
    <w:rsid w:val="00245803"/>
    <w:rsid w:val="00245AD9"/>
    <w:rsid w:val="00245B35"/>
    <w:rsid w:val="00245F49"/>
    <w:rsid w:val="00246196"/>
    <w:rsid w:val="002462BC"/>
    <w:rsid w:val="0024642E"/>
    <w:rsid w:val="002466C9"/>
    <w:rsid w:val="002467BB"/>
    <w:rsid w:val="002468CC"/>
    <w:rsid w:val="002468F7"/>
    <w:rsid w:val="00246970"/>
    <w:rsid w:val="00246C5B"/>
    <w:rsid w:val="00247094"/>
    <w:rsid w:val="00247430"/>
    <w:rsid w:val="0024771E"/>
    <w:rsid w:val="00247724"/>
    <w:rsid w:val="002479BC"/>
    <w:rsid w:val="002500BA"/>
    <w:rsid w:val="002502AA"/>
    <w:rsid w:val="002506FD"/>
    <w:rsid w:val="0025078B"/>
    <w:rsid w:val="00250790"/>
    <w:rsid w:val="002508DC"/>
    <w:rsid w:val="00250906"/>
    <w:rsid w:val="00250EDD"/>
    <w:rsid w:val="0025140A"/>
    <w:rsid w:val="00251892"/>
    <w:rsid w:val="00251B65"/>
    <w:rsid w:val="00251D72"/>
    <w:rsid w:val="00252129"/>
    <w:rsid w:val="0025278A"/>
    <w:rsid w:val="0025290F"/>
    <w:rsid w:val="00252C79"/>
    <w:rsid w:val="00253261"/>
    <w:rsid w:val="00253535"/>
    <w:rsid w:val="002535D9"/>
    <w:rsid w:val="00254004"/>
    <w:rsid w:val="0025449B"/>
    <w:rsid w:val="002546C4"/>
    <w:rsid w:val="00254AFC"/>
    <w:rsid w:val="00254BA0"/>
    <w:rsid w:val="00254FE1"/>
    <w:rsid w:val="00255117"/>
    <w:rsid w:val="00255508"/>
    <w:rsid w:val="00255A86"/>
    <w:rsid w:val="00255CDA"/>
    <w:rsid w:val="00255D27"/>
    <w:rsid w:val="00255D3F"/>
    <w:rsid w:val="00255D5F"/>
    <w:rsid w:val="00255EE0"/>
    <w:rsid w:val="002560F5"/>
    <w:rsid w:val="00256113"/>
    <w:rsid w:val="0025636A"/>
    <w:rsid w:val="002563C5"/>
    <w:rsid w:val="00256594"/>
    <w:rsid w:val="0025683F"/>
    <w:rsid w:val="00256A68"/>
    <w:rsid w:val="00256FAC"/>
    <w:rsid w:val="0025719A"/>
    <w:rsid w:val="0025733D"/>
    <w:rsid w:val="00257376"/>
    <w:rsid w:val="002573C4"/>
    <w:rsid w:val="00257543"/>
    <w:rsid w:val="00257571"/>
    <w:rsid w:val="002575FB"/>
    <w:rsid w:val="00257B14"/>
    <w:rsid w:val="00257B6A"/>
    <w:rsid w:val="00257BF5"/>
    <w:rsid w:val="00257C99"/>
    <w:rsid w:val="00257E0B"/>
    <w:rsid w:val="00257E2F"/>
    <w:rsid w:val="00257E6F"/>
    <w:rsid w:val="002605FA"/>
    <w:rsid w:val="00260AC6"/>
    <w:rsid w:val="00260CF0"/>
    <w:rsid w:val="00260D49"/>
    <w:rsid w:val="00260D5E"/>
    <w:rsid w:val="00260F1F"/>
    <w:rsid w:val="00261097"/>
    <w:rsid w:val="002611EA"/>
    <w:rsid w:val="002615BC"/>
    <w:rsid w:val="002616A6"/>
    <w:rsid w:val="00261798"/>
    <w:rsid w:val="00261D59"/>
    <w:rsid w:val="00261DEC"/>
    <w:rsid w:val="00261F1B"/>
    <w:rsid w:val="002625A6"/>
    <w:rsid w:val="00262F16"/>
    <w:rsid w:val="00262FD8"/>
    <w:rsid w:val="0026300D"/>
    <w:rsid w:val="002631B9"/>
    <w:rsid w:val="00263208"/>
    <w:rsid w:val="0026322C"/>
    <w:rsid w:val="0026332D"/>
    <w:rsid w:val="0026361F"/>
    <w:rsid w:val="00263A2E"/>
    <w:rsid w:val="00263AA2"/>
    <w:rsid w:val="00263B86"/>
    <w:rsid w:val="00263B93"/>
    <w:rsid w:val="00263C9C"/>
    <w:rsid w:val="00263F8E"/>
    <w:rsid w:val="002640DC"/>
    <w:rsid w:val="002642D1"/>
    <w:rsid w:val="00264412"/>
    <w:rsid w:val="00264465"/>
    <w:rsid w:val="002649E3"/>
    <w:rsid w:val="002649E9"/>
    <w:rsid w:val="00264AE3"/>
    <w:rsid w:val="00264AFB"/>
    <w:rsid w:val="00264E0B"/>
    <w:rsid w:val="0026508C"/>
    <w:rsid w:val="00265463"/>
    <w:rsid w:val="00265A63"/>
    <w:rsid w:val="00265B08"/>
    <w:rsid w:val="00265D92"/>
    <w:rsid w:val="00265F4B"/>
    <w:rsid w:val="00265FE7"/>
    <w:rsid w:val="00265FFB"/>
    <w:rsid w:val="002660A1"/>
    <w:rsid w:val="00266246"/>
    <w:rsid w:val="002666D0"/>
    <w:rsid w:val="00266876"/>
    <w:rsid w:val="002668FA"/>
    <w:rsid w:val="00266AFF"/>
    <w:rsid w:val="00266F05"/>
    <w:rsid w:val="002673FE"/>
    <w:rsid w:val="002676DB"/>
    <w:rsid w:val="00267800"/>
    <w:rsid w:val="00267CD2"/>
    <w:rsid w:val="002702F8"/>
    <w:rsid w:val="0027077C"/>
    <w:rsid w:val="002707C6"/>
    <w:rsid w:val="002708C1"/>
    <w:rsid w:val="0027095D"/>
    <w:rsid w:val="00270BA4"/>
    <w:rsid w:val="00270BE6"/>
    <w:rsid w:val="00270C89"/>
    <w:rsid w:val="00270D44"/>
    <w:rsid w:val="00270E1A"/>
    <w:rsid w:val="00271348"/>
    <w:rsid w:val="00271355"/>
    <w:rsid w:val="002713C3"/>
    <w:rsid w:val="00271429"/>
    <w:rsid w:val="002715DC"/>
    <w:rsid w:val="002716E6"/>
    <w:rsid w:val="0027177F"/>
    <w:rsid w:val="00271D89"/>
    <w:rsid w:val="00272045"/>
    <w:rsid w:val="0027240A"/>
    <w:rsid w:val="002725E9"/>
    <w:rsid w:val="0027288F"/>
    <w:rsid w:val="00272ABF"/>
    <w:rsid w:val="00272D2B"/>
    <w:rsid w:val="002731FD"/>
    <w:rsid w:val="00273F6A"/>
    <w:rsid w:val="002741A1"/>
    <w:rsid w:val="0027423E"/>
    <w:rsid w:val="002747B8"/>
    <w:rsid w:val="00274E19"/>
    <w:rsid w:val="00274E85"/>
    <w:rsid w:val="00275011"/>
    <w:rsid w:val="002753DF"/>
    <w:rsid w:val="00275630"/>
    <w:rsid w:val="00275ADD"/>
    <w:rsid w:val="00275BA5"/>
    <w:rsid w:val="00275BF7"/>
    <w:rsid w:val="00275EA1"/>
    <w:rsid w:val="00275F65"/>
    <w:rsid w:val="002762DF"/>
    <w:rsid w:val="0027649C"/>
    <w:rsid w:val="0027656E"/>
    <w:rsid w:val="00276874"/>
    <w:rsid w:val="00276B23"/>
    <w:rsid w:val="00276CD5"/>
    <w:rsid w:val="00276D2D"/>
    <w:rsid w:val="00276D3F"/>
    <w:rsid w:val="00276D46"/>
    <w:rsid w:val="00277220"/>
    <w:rsid w:val="00277287"/>
    <w:rsid w:val="002772AD"/>
    <w:rsid w:val="002775BD"/>
    <w:rsid w:val="002777D9"/>
    <w:rsid w:val="00277CB8"/>
    <w:rsid w:val="00277D45"/>
    <w:rsid w:val="00277EF7"/>
    <w:rsid w:val="00280053"/>
    <w:rsid w:val="00280298"/>
    <w:rsid w:val="0028052C"/>
    <w:rsid w:val="00280810"/>
    <w:rsid w:val="002809CE"/>
    <w:rsid w:val="00280E6C"/>
    <w:rsid w:val="002812D7"/>
    <w:rsid w:val="0028130C"/>
    <w:rsid w:val="00281403"/>
    <w:rsid w:val="00281715"/>
    <w:rsid w:val="002817B2"/>
    <w:rsid w:val="0028182A"/>
    <w:rsid w:val="00281B15"/>
    <w:rsid w:val="00281C60"/>
    <w:rsid w:val="00281D2F"/>
    <w:rsid w:val="00281EE5"/>
    <w:rsid w:val="00282522"/>
    <w:rsid w:val="00282570"/>
    <w:rsid w:val="0028265B"/>
    <w:rsid w:val="0028283C"/>
    <w:rsid w:val="00282A55"/>
    <w:rsid w:val="00282A5D"/>
    <w:rsid w:val="00282CAA"/>
    <w:rsid w:val="00282D7A"/>
    <w:rsid w:val="002831F2"/>
    <w:rsid w:val="0028320C"/>
    <w:rsid w:val="0028339F"/>
    <w:rsid w:val="00283549"/>
    <w:rsid w:val="00283870"/>
    <w:rsid w:val="0028391C"/>
    <w:rsid w:val="00283AC1"/>
    <w:rsid w:val="00283CE8"/>
    <w:rsid w:val="002840F0"/>
    <w:rsid w:val="002842AF"/>
    <w:rsid w:val="0028430B"/>
    <w:rsid w:val="00284624"/>
    <w:rsid w:val="002846EF"/>
    <w:rsid w:val="00284886"/>
    <w:rsid w:val="002848A4"/>
    <w:rsid w:val="00284E17"/>
    <w:rsid w:val="00284EBB"/>
    <w:rsid w:val="00284FA7"/>
    <w:rsid w:val="00285185"/>
    <w:rsid w:val="002855BC"/>
    <w:rsid w:val="0028561D"/>
    <w:rsid w:val="00285729"/>
    <w:rsid w:val="00285799"/>
    <w:rsid w:val="00285885"/>
    <w:rsid w:val="00285A27"/>
    <w:rsid w:val="00285CF8"/>
    <w:rsid w:val="00286267"/>
    <w:rsid w:val="002862B3"/>
    <w:rsid w:val="00286385"/>
    <w:rsid w:val="00286549"/>
    <w:rsid w:val="00286E17"/>
    <w:rsid w:val="00286E2B"/>
    <w:rsid w:val="00286E58"/>
    <w:rsid w:val="00287268"/>
    <w:rsid w:val="002875EC"/>
    <w:rsid w:val="00287999"/>
    <w:rsid w:val="00287A51"/>
    <w:rsid w:val="00287B99"/>
    <w:rsid w:val="00287EEC"/>
    <w:rsid w:val="0029017B"/>
    <w:rsid w:val="002904BB"/>
    <w:rsid w:val="0029053C"/>
    <w:rsid w:val="002905DE"/>
    <w:rsid w:val="00290950"/>
    <w:rsid w:val="0029098E"/>
    <w:rsid w:val="00290E59"/>
    <w:rsid w:val="00290E77"/>
    <w:rsid w:val="002916E2"/>
    <w:rsid w:val="0029178C"/>
    <w:rsid w:val="002917F3"/>
    <w:rsid w:val="002919AB"/>
    <w:rsid w:val="002919F8"/>
    <w:rsid w:val="00291B96"/>
    <w:rsid w:val="00291BF6"/>
    <w:rsid w:val="00291C25"/>
    <w:rsid w:val="00291C63"/>
    <w:rsid w:val="00291E55"/>
    <w:rsid w:val="00291E5A"/>
    <w:rsid w:val="0029237C"/>
    <w:rsid w:val="0029270A"/>
    <w:rsid w:val="00292AFE"/>
    <w:rsid w:val="00292E2B"/>
    <w:rsid w:val="002931BE"/>
    <w:rsid w:val="0029322C"/>
    <w:rsid w:val="002937EA"/>
    <w:rsid w:val="00293841"/>
    <w:rsid w:val="002938DF"/>
    <w:rsid w:val="00293ACE"/>
    <w:rsid w:val="00293CC8"/>
    <w:rsid w:val="00293D3F"/>
    <w:rsid w:val="00293FE9"/>
    <w:rsid w:val="0029442D"/>
    <w:rsid w:val="00294473"/>
    <w:rsid w:val="002946BC"/>
    <w:rsid w:val="00294916"/>
    <w:rsid w:val="00294A00"/>
    <w:rsid w:val="00294BB1"/>
    <w:rsid w:val="00294E88"/>
    <w:rsid w:val="002951F5"/>
    <w:rsid w:val="0029533C"/>
    <w:rsid w:val="002954C1"/>
    <w:rsid w:val="00295593"/>
    <w:rsid w:val="00295659"/>
    <w:rsid w:val="0029569D"/>
    <w:rsid w:val="002956CA"/>
    <w:rsid w:val="002956D9"/>
    <w:rsid w:val="0029583F"/>
    <w:rsid w:val="00295F30"/>
    <w:rsid w:val="002965B5"/>
    <w:rsid w:val="00296820"/>
    <w:rsid w:val="00296856"/>
    <w:rsid w:val="00296957"/>
    <w:rsid w:val="00296B31"/>
    <w:rsid w:val="00297242"/>
    <w:rsid w:val="0029727C"/>
    <w:rsid w:val="0029761E"/>
    <w:rsid w:val="002976EE"/>
    <w:rsid w:val="00297D65"/>
    <w:rsid w:val="002A0B85"/>
    <w:rsid w:val="002A0D06"/>
    <w:rsid w:val="002A0F43"/>
    <w:rsid w:val="002A0FB2"/>
    <w:rsid w:val="002A10C2"/>
    <w:rsid w:val="002A11B2"/>
    <w:rsid w:val="002A120D"/>
    <w:rsid w:val="002A159B"/>
    <w:rsid w:val="002A181A"/>
    <w:rsid w:val="002A1884"/>
    <w:rsid w:val="002A1890"/>
    <w:rsid w:val="002A18A2"/>
    <w:rsid w:val="002A19F9"/>
    <w:rsid w:val="002A1AC7"/>
    <w:rsid w:val="002A2371"/>
    <w:rsid w:val="002A287D"/>
    <w:rsid w:val="002A2995"/>
    <w:rsid w:val="002A2DD7"/>
    <w:rsid w:val="002A2EE9"/>
    <w:rsid w:val="002A31F4"/>
    <w:rsid w:val="002A3206"/>
    <w:rsid w:val="002A36A3"/>
    <w:rsid w:val="002A3BB0"/>
    <w:rsid w:val="002A3BED"/>
    <w:rsid w:val="002A40EC"/>
    <w:rsid w:val="002A4653"/>
    <w:rsid w:val="002A4D48"/>
    <w:rsid w:val="002A5088"/>
    <w:rsid w:val="002A560B"/>
    <w:rsid w:val="002A5A50"/>
    <w:rsid w:val="002A5EA5"/>
    <w:rsid w:val="002A5F5B"/>
    <w:rsid w:val="002A61B9"/>
    <w:rsid w:val="002A6314"/>
    <w:rsid w:val="002A6510"/>
    <w:rsid w:val="002A681F"/>
    <w:rsid w:val="002A6B45"/>
    <w:rsid w:val="002A6C3F"/>
    <w:rsid w:val="002A73CB"/>
    <w:rsid w:val="002A7448"/>
    <w:rsid w:val="002A78AB"/>
    <w:rsid w:val="002A79FE"/>
    <w:rsid w:val="002A7B9B"/>
    <w:rsid w:val="002A7C41"/>
    <w:rsid w:val="002A7CE8"/>
    <w:rsid w:val="002A7D75"/>
    <w:rsid w:val="002A7E1B"/>
    <w:rsid w:val="002A7EA0"/>
    <w:rsid w:val="002B020B"/>
    <w:rsid w:val="002B0311"/>
    <w:rsid w:val="002B048C"/>
    <w:rsid w:val="002B04D3"/>
    <w:rsid w:val="002B0757"/>
    <w:rsid w:val="002B0866"/>
    <w:rsid w:val="002B090D"/>
    <w:rsid w:val="002B0A42"/>
    <w:rsid w:val="002B0CC6"/>
    <w:rsid w:val="002B0D6E"/>
    <w:rsid w:val="002B14AB"/>
    <w:rsid w:val="002B14CA"/>
    <w:rsid w:val="002B178B"/>
    <w:rsid w:val="002B186F"/>
    <w:rsid w:val="002B1A03"/>
    <w:rsid w:val="002B1A67"/>
    <w:rsid w:val="002B1CBE"/>
    <w:rsid w:val="002B1D09"/>
    <w:rsid w:val="002B1E22"/>
    <w:rsid w:val="002B2026"/>
    <w:rsid w:val="002B2258"/>
    <w:rsid w:val="002B2A3F"/>
    <w:rsid w:val="002B2CD2"/>
    <w:rsid w:val="002B2DB9"/>
    <w:rsid w:val="002B2E53"/>
    <w:rsid w:val="002B3261"/>
    <w:rsid w:val="002B3341"/>
    <w:rsid w:val="002B3695"/>
    <w:rsid w:val="002B3708"/>
    <w:rsid w:val="002B396D"/>
    <w:rsid w:val="002B3C5A"/>
    <w:rsid w:val="002B3C9A"/>
    <w:rsid w:val="002B3DD4"/>
    <w:rsid w:val="002B4004"/>
    <w:rsid w:val="002B417A"/>
    <w:rsid w:val="002B4698"/>
    <w:rsid w:val="002B4769"/>
    <w:rsid w:val="002B47AC"/>
    <w:rsid w:val="002B4B4D"/>
    <w:rsid w:val="002B5000"/>
    <w:rsid w:val="002B5488"/>
    <w:rsid w:val="002B5490"/>
    <w:rsid w:val="002B5608"/>
    <w:rsid w:val="002B5796"/>
    <w:rsid w:val="002B5A62"/>
    <w:rsid w:val="002B5DAA"/>
    <w:rsid w:val="002B6064"/>
    <w:rsid w:val="002B68E3"/>
    <w:rsid w:val="002B6ACD"/>
    <w:rsid w:val="002B6D97"/>
    <w:rsid w:val="002B71A7"/>
    <w:rsid w:val="002B72C0"/>
    <w:rsid w:val="002B7330"/>
    <w:rsid w:val="002B7760"/>
    <w:rsid w:val="002B7870"/>
    <w:rsid w:val="002C011A"/>
    <w:rsid w:val="002C020E"/>
    <w:rsid w:val="002C0582"/>
    <w:rsid w:val="002C0616"/>
    <w:rsid w:val="002C06D5"/>
    <w:rsid w:val="002C0B6C"/>
    <w:rsid w:val="002C0C60"/>
    <w:rsid w:val="002C0FD7"/>
    <w:rsid w:val="002C13BB"/>
    <w:rsid w:val="002C13BE"/>
    <w:rsid w:val="002C16C7"/>
    <w:rsid w:val="002C1A4E"/>
    <w:rsid w:val="002C21D8"/>
    <w:rsid w:val="002C2304"/>
    <w:rsid w:val="002C2511"/>
    <w:rsid w:val="002C2621"/>
    <w:rsid w:val="002C27AB"/>
    <w:rsid w:val="002C2924"/>
    <w:rsid w:val="002C2B56"/>
    <w:rsid w:val="002C2EC4"/>
    <w:rsid w:val="002C31AB"/>
    <w:rsid w:val="002C35F5"/>
    <w:rsid w:val="002C3675"/>
    <w:rsid w:val="002C375A"/>
    <w:rsid w:val="002C3976"/>
    <w:rsid w:val="002C3B3D"/>
    <w:rsid w:val="002C3D32"/>
    <w:rsid w:val="002C3F12"/>
    <w:rsid w:val="002C4073"/>
    <w:rsid w:val="002C40ED"/>
    <w:rsid w:val="002C42A6"/>
    <w:rsid w:val="002C49B8"/>
    <w:rsid w:val="002C4E54"/>
    <w:rsid w:val="002C5013"/>
    <w:rsid w:val="002C59DF"/>
    <w:rsid w:val="002C5A1B"/>
    <w:rsid w:val="002C5C17"/>
    <w:rsid w:val="002C5CE1"/>
    <w:rsid w:val="002C5CFA"/>
    <w:rsid w:val="002C5DC2"/>
    <w:rsid w:val="002C5E82"/>
    <w:rsid w:val="002C63AB"/>
    <w:rsid w:val="002C65E9"/>
    <w:rsid w:val="002C6672"/>
    <w:rsid w:val="002C6A9D"/>
    <w:rsid w:val="002C6ABE"/>
    <w:rsid w:val="002C6BF3"/>
    <w:rsid w:val="002C6C02"/>
    <w:rsid w:val="002C7828"/>
    <w:rsid w:val="002C796E"/>
    <w:rsid w:val="002C7D7D"/>
    <w:rsid w:val="002C7F1E"/>
    <w:rsid w:val="002D045B"/>
    <w:rsid w:val="002D054A"/>
    <w:rsid w:val="002D0A5E"/>
    <w:rsid w:val="002D0AC0"/>
    <w:rsid w:val="002D0E7E"/>
    <w:rsid w:val="002D106E"/>
    <w:rsid w:val="002D1097"/>
    <w:rsid w:val="002D11F5"/>
    <w:rsid w:val="002D1786"/>
    <w:rsid w:val="002D182A"/>
    <w:rsid w:val="002D18BE"/>
    <w:rsid w:val="002D1927"/>
    <w:rsid w:val="002D1A02"/>
    <w:rsid w:val="002D1BA7"/>
    <w:rsid w:val="002D1BFF"/>
    <w:rsid w:val="002D22F8"/>
    <w:rsid w:val="002D23D2"/>
    <w:rsid w:val="002D2563"/>
    <w:rsid w:val="002D25AF"/>
    <w:rsid w:val="002D2789"/>
    <w:rsid w:val="002D27A8"/>
    <w:rsid w:val="002D296A"/>
    <w:rsid w:val="002D2BC6"/>
    <w:rsid w:val="002D2C8A"/>
    <w:rsid w:val="002D2D75"/>
    <w:rsid w:val="002D2FED"/>
    <w:rsid w:val="002D356E"/>
    <w:rsid w:val="002D3905"/>
    <w:rsid w:val="002D393C"/>
    <w:rsid w:val="002D3E2B"/>
    <w:rsid w:val="002D3F41"/>
    <w:rsid w:val="002D41B9"/>
    <w:rsid w:val="002D44DB"/>
    <w:rsid w:val="002D477D"/>
    <w:rsid w:val="002D4C29"/>
    <w:rsid w:val="002D5618"/>
    <w:rsid w:val="002D575F"/>
    <w:rsid w:val="002D58C3"/>
    <w:rsid w:val="002D599F"/>
    <w:rsid w:val="002D5BC7"/>
    <w:rsid w:val="002D5BE6"/>
    <w:rsid w:val="002D5BEC"/>
    <w:rsid w:val="002D6018"/>
    <w:rsid w:val="002D619E"/>
    <w:rsid w:val="002D61EA"/>
    <w:rsid w:val="002D642B"/>
    <w:rsid w:val="002D6546"/>
    <w:rsid w:val="002D6597"/>
    <w:rsid w:val="002D68ED"/>
    <w:rsid w:val="002D692B"/>
    <w:rsid w:val="002D6ECB"/>
    <w:rsid w:val="002D70C5"/>
    <w:rsid w:val="002D7452"/>
    <w:rsid w:val="002D74E1"/>
    <w:rsid w:val="002D769E"/>
    <w:rsid w:val="002D7B85"/>
    <w:rsid w:val="002D7C45"/>
    <w:rsid w:val="002D7C85"/>
    <w:rsid w:val="002D7CE7"/>
    <w:rsid w:val="002D7EF5"/>
    <w:rsid w:val="002D7F96"/>
    <w:rsid w:val="002E0631"/>
    <w:rsid w:val="002E0880"/>
    <w:rsid w:val="002E0C59"/>
    <w:rsid w:val="002E0FBD"/>
    <w:rsid w:val="002E106A"/>
    <w:rsid w:val="002E10D2"/>
    <w:rsid w:val="002E11D9"/>
    <w:rsid w:val="002E12ED"/>
    <w:rsid w:val="002E16C9"/>
    <w:rsid w:val="002E194F"/>
    <w:rsid w:val="002E19A5"/>
    <w:rsid w:val="002E1C51"/>
    <w:rsid w:val="002E1F37"/>
    <w:rsid w:val="002E2143"/>
    <w:rsid w:val="002E2301"/>
    <w:rsid w:val="002E2783"/>
    <w:rsid w:val="002E2A46"/>
    <w:rsid w:val="002E2B6E"/>
    <w:rsid w:val="002E2E64"/>
    <w:rsid w:val="002E2FAD"/>
    <w:rsid w:val="002E2FD8"/>
    <w:rsid w:val="002E30A3"/>
    <w:rsid w:val="002E30E6"/>
    <w:rsid w:val="002E3755"/>
    <w:rsid w:val="002E380A"/>
    <w:rsid w:val="002E39AD"/>
    <w:rsid w:val="002E4558"/>
    <w:rsid w:val="002E4706"/>
    <w:rsid w:val="002E477C"/>
    <w:rsid w:val="002E4945"/>
    <w:rsid w:val="002E4A78"/>
    <w:rsid w:val="002E4DD0"/>
    <w:rsid w:val="002E51BE"/>
    <w:rsid w:val="002E533A"/>
    <w:rsid w:val="002E595B"/>
    <w:rsid w:val="002E5ACA"/>
    <w:rsid w:val="002E6240"/>
    <w:rsid w:val="002E6346"/>
    <w:rsid w:val="002E6502"/>
    <w:rsid w:val="002E6865"/>
    <w:rsid w:val="002E6876"/>
    <w:rsid w:val="002E68B3"/>
    <w:rsid w:val="002E6E5E"/>
    <w:rsid w:val="002E765B"/>
    <w:rsid w:val="002E79B3"/>
    <w:rsid w:val="002E7ACC"/>
    <w:rsid w:val="002E7AF3"/>
    <w:rsid w:val="002E7CD2"/>
    <w:rsid w:val="002F01AC"/>
    <w:rsid w:val="002F06CE"/>
    <w:rsid w:val="002F0B05"/>
    <w:rsid w:val="002F0B92"/>
    <w:rsid w:val="002F0F2C"/>
    <w:rsid w:val="002F1468"/>
    <w:rsid w:val="002F1A41"/>
    <w:rsid w:val="002F1BB1"/>
    <w:rsid w:val="002F1BB2"/>
    <w:rsid w:val="002F1CD1"/>
    <w:rsid w:val="002F2116"/>
    <w:rsid w:val="002F2734"/>
    <w:rsid w:val="002F2798"/>
    <w:rsid w:val="002F2888"/>
    <w:rsid w:val="002F2935"/>
    <w:rsid w:val="002F2BCB"/>
    <w:rsid w:val="002F2C7D"/>
    <w:rsid w:val="002F2F76"/>
    <w:rsid w:val="002F2FAF"/>
    <w:rsid w:val="002F2FBD"/>
    <w:rsid w:val="002F395E"/>
    <w:rsid w:val="002F3AA9"/>
    <w:rsid w:val="002F3CA1"/>
    <w:rsid w:val="002F3DB5"/>
    <w:rsid w:val="002F42A9"/>
    <w:rsid w:val="002F4A24"/>
    <w:rsid w:val="002F4B05"/>
    <w:rsid w:val="002F4DDB"/>
    <w:rsid w:val="002F4F56"/>
    <w:rsid w:val="002F53BB"/>
    <w:rsid w:val="002F5431"/>
    <w:rsid w:val="002F5560"/>
    <w:rsid w:val="002F5A64"/>
    <w:rsid w:val="002F5AFE"/>
    <w:rsid w:val="002F5BBF"/>
    <w:rsid w:val="002F5DE1"/>
    <w:rsid w:val="002F5E7D"/>
    <w:rsid w:val="002F6300"/>
    <w:rsid w:val="002F64A5"/>
    <w:rsid w:val="002F65B2"/>
    <w:rsid w:val="002F66D0"/>
    <w:rsid w:val="002F6D39"/>
    <w:rsid w:val="002F6E51"/>
    <w:rsid w:val="002F6E77"/>
    <w:rsid w:val="002F78F5"/>
    <w:rsid w:val="002F7AB4"/>
    <w:rsid w:val="002F7B82"/>
    <w:rsid w:val="002F7C58"/>
    <w:rsid w:val="002F7E7A"/>
    <w:rsid w:val="00300121"/>
    <w:rsid w:val="0030029B"/>
    <w:rsid w:val="00300523"/>
    <w:rsid w:val="003006BC"/>
    <w:rsid w:val="00300741"/>
    <w:rsid w:val="003007CD"/>
    <w:rsid w:val="00300927"/>
    <w:rsid w:val="00300C87"/>
    <w:rsid w:val="00300E67"/>
    <w:rsid w:val="00300F0B"/>
    <w:rsid w:val="00301032"/>
    <w:rsid w:val="00301488"/>
    <w:rsid w:val="00301633"/>
    <w:rsid w:val="00301675"/>
    <w:rsid w:val="00301B7C"/>
    <w:rsid w:val="00302019"/>
    <w:rsid w:val="00302038"/>
    <w:rsid w:val="0030208F"/>
    <w:rsid w:val="00302234"/>
    <w:rsid w:val="0030232D"/>
    <w:rsid w:val="003023D7"/>
    <w:rsid w:val="003024F3"/>
    <w:rsid w:val="0030257D"/>
    <w:rsid w:val="0030264E"/>
    <w:rsid w:val="00302D7C"/>
    <w:rsid w:val="00302DC5"/>
    <w:rsid w:val="00302DE1"/>
    <w:rsid w:val="003035B2"/>
    <w:rsid w:val="00303653"/>
    <w:rsid w:val="0030381F"/>
    <w:rsid w:val="0030399D"/>
    <w:rsid w:val="00303ADA"/>
    <w:rsid w:val="00303E4B"/>
    <w:rsid w:val="00303E6D"/>
    <w:rsid w:val="00303FDA"/>
    <w:rsid w:val="00304108"/>
    <w:rsid w:val="0030423E"/>
    <w:rsid w:val="00304298"/>
    <w:rsid w:val="00304D2F"/>
    <w:rsid w:val="00305033"/>
    <w:rsid w:val="0030577D"/>
    <w:rsid w:val="003057D6"/>
    <w:rsid w:val="003057F4"/>
    <w:rsid w:val="0030592E"/>
    <w:rsid w:val="00305948"/>
    <w:rsid w:val="00305961"/>
    <w:rsid w:val="0030612B"/>
    <w:rsid w:val="0030614C"/>
    <w:rsid w:val="00306591"/>
    <w:rsid w:val="00306CFA"/>
    <w:rsid w:val="00306D0D"/>
    <w:rsid w:val="003070F7"/>
    <w:rsid w:val="003073D1"/>
    <w:rsid w:val="0030776E"/>
    <w:rsid w:val="00307C26"/>
    <w:rsid w:val="00307D34"/>
    <w:rsid w:val="00307F0B"/>
    <w:rsid w:val="00310282"/>
    <w:rsid w:val="0031038D"/>
    <w:rsid w:val="003104C3"/>
    <w:rsid w:val="00310907"/>
    <w:rsid w:val="003109BF"/>
    <w:rsid w:val="00310ACF"/>
    <w:rsid w:val="00310B2B"/>
    <w:rsid w:val="003117A1"/>
    <w:rsid w:val="003117E1"/>
    <w:rsid w:val="00311801"/>
    <w:rsid w:val="00311862"/>
    <w:rsid w:val="00311CCD"/>
    <w:rsid w:val="00311FC7"/>
    <w:rsid w:val="00311FF4"/>
    <w:rsid w:val="003122FE"/>
    <w:rsid w:val="003123B3"/>
    <w:rsid w:val="00312E4B"/>
    <w:rsid w:val="00313B1A"/>
    <w:rsid w:val="00314467"/>
    <w:rsid w:val="00314780"/>
    <w:rsid w:val="003149F2"/>
    <w:rsid w:val="00314B71"/>
    <w:rsid w:val="00314E14"/>
    <w:rsid w:val="00314E76"/>
    <w:rsid w:val="00314EAE"/>
    <w:rsid w:val="00314FD3"/>
    <w:rsid w:val="00315106"/>
    <w:rsid w:val="00315472"/>
    <w:rsid w:val="003154D6"/>
    <w:rsid w:val="0031553B"/>
    <w:rsid w:val="003155FD"/>
    <w:rsid w:val="0031592D"/>
    <w:rsid w:val="00315999"/>
    <w:rsid w:val="00315C2A"/>
    <w:rsid w:val="003165BA"/>
    <w:rsid w:val="003166B6"/>
    <w:rsid w:val="00316EC1"/>
    <w:rsid w:val="0031731F"/>
    <w:rsid w:val="003175F3"/>
    <w:rsid w:val="0031765B"/>
    <w:rsid w:val="00317668"/>
    <w:rsid w:val="00317692"/>
    <w:rsid w:val="0031777E"/>
    <w:rsid w:val="003177AD"/>
    <w:rsid w:val="003178B6"/>
    <w:rsid w:val="00317BEF"/>
    <w:rsid w:val="00317DA1"/>
    <w:rsid w:val="00317F45"/>
    <w:rsid w:val="00317F97"/>
    <w:rsid w:val="003212B1"/>
    <w:rsid w:val="0032145E"/>
    <w:rsid w:val="00321642"/>
    <w:rsid w:val="00321ADE"/>
    <w:rsid w:val="0032217A"/>
    <w:rsid w:val="00322274"/>
    <w:rsid w:val="003223B8"/>
    <w:rsid w:val="0032248E"/>
    <w:rsid w:val="00322789"/>
    <w:rsid w:val="00322A90"/>
    <w:rsid w:val="003230C5"/>
    <w:rsid w:val="003232EC"/>
    <w:rsid w:val="00323F28"/>
    <w:rsid w:val="00323F7D"/>
    <w:rsid w:val="0032418B"/>
    <w:rsid w:val="00324194"/>
    <w:rsid w:val="003241A2"/>
    <w:rsid w:val="003243AD"/>
    <w:rsid w:val="003244A4"/>
    <w:rsid w:val="003244C2"/>
    <w:rsid w:val="003245BA"/>
    <w:rsid w:val="00324BC1"/>
    <w:rsid w:val="00324C30"/>
    <w:rsid w:val="00324CC3"/>
    <w:rsid w:val="00324E44"/>
    <w:rsid w:val="003251F6"/>
    <w:rsid w:val="0032546D"/>
    <w:rsid w:val="00325755"/>
    <w:rsid w:val="003257E1"/>
    <w:rsid w:val="003259D6"/>
    <w:rsid w:val="00325ADD"/>
    <w:rsid w:val="00325C69"/>
    <w:rsid w:val="00325C86"/>
    <w:rsid w:val="0032609C"/>
    <w:rsid w:val="003260D4"/>
    <w:rsid w:val="0032634C"/>
    <w:rsid w:val="003264A7"/>
    <w:rsid w:val="0032679C"/>
    <w:rsid w:val="00326853"/>
    <w:rsid w:val="003268B3"/>
    <w:rsid w:val="00326BFA"/>
    <w:rsid w:val="003271AC"/>
    <w:rsid w:val="003271CD"/>
    <w:rsid w:val="003271F2"/>
    <w:rsid w:val="003274BB"/>
    <w:rsid w:val="0032753C"/>
    <w:rsid w:val="0032781E"/>
    <w:rsid w:val="00327AE6"/>
    <w:rsid w:val="00327C4E"/>
    <w:rsid w:val="003301C3"/>
    <w:rsid w:val="00330306"/>
    <w:rsid w:val="00330499"/>
    <w:rsid w:val="003306F4"/>
    <w:rsid w:val="003307E5"/>
    <w:rsid w:val="00330B7E"/>
    <w:rsid w:val="00330F9C"/>
    <w:rsid w:val="00331074"/>
    <w:rsid w:val="003310D1"/>
    <w:rsid w:val="00331169"/>
    <w:rsid w:val="00331301"/>
    <w:rsid w:val="003316F6"/>
    <w:rsid w:val="0033176A"/>
    <w:rsid w:val="00331A74"/>
    <w:rsid w:val="00331B03"/>
    <w:rsid w:val="00331EAC"/>
    <w:rsid w:val="00331F8E"/>
    <w:rsid w:val="00332047"/>
    <w:rsid w:val="003321EF"/>
    <w:rsid w:val="00332437"/>
    <w:rsid w:val="00332719"/>
    <w:rsid w:val="00332737"/>
    <w:rsid w:val="00332CCA"/>
    <w:rsid w:val="0033329C"/>
    <w:rsid w:val="003332C4"/>
    <w:rsid w:val="003335CC"/>
    <w:rsid w:val="003339D7"/>
    <w:rsid w:val="003341E3"/>
    <w:rsid w:val="003344AC"/>
    <w:rsid w:val="00334784"/>
    <w:rsid w:val="00334D08"/>
    <w:rsid w:val="00334D90"/>
    <w:rsid w:val="00334EC3"/>
    <w:rsid w:val="00334ED6"/>
    <w:rsid w:val="00335632"/>
    <w:rsid w:val="003358F1"/>
    <w:rsid w:val="00335ACB"/>
    <w:rsid w:val="00335BCF"/>
    <w:rsid w:val="00335F64"/>
    <w:rsid w:val="00336193"/>
    <w:rsid w:val="0033631F"/>
    <w:rsid w:val="00336339"/>
    <w:rsid w:val="00336374"/>
    <w:rsid w:val="003368A0"/>
    <w:rsid w:val="003368FD"/>
    <w:rsid w:val="00336D27"/>
    <w:rsid w:val="00336D91"/>
    <w:rsid w:val="00336E56"/>
    <w:rsid w:val="003371BB"/>
    <w:rsid w:val="0033725A"/>
    <w:rsid w:val="00337447"/>
    <w:rsid w:val="00337A67"/>
    <w:rsid w:val="00337DBE"/>
    <w:rsid w:val="00340235"/>
    <w:rsid w:val="003405F6"/>
    <w:rsid w:val="00340642"/>
    <w:rsid w:val="00340683"/>
    <w:rsid w:val="003409DA"/>
    <w:rsid w:val="00340AAF"/>
    <w:rsid w:val="00340BCF"/>
    <w:rsid w:val="00340E69"/>
    <w:rsid w:val="003411EE"/>
    <w:rsid w:val="00341BEA"/>
    <w:rsid w:val="00341E04"/>
    <w:rsid w:val="0034208C"/>
    <w:rsid w:val="003420F3"/>
    <w:rsid w:val="0034244E"/>
    <w:rsid w:val="0034248F"/>
    <w:rsid w:val="003425CA"/>
    <w:rsid w:val="00342649"/>
    <w:rsid w:val="00342992"/>
    <w:rsid w:val="003429F8"/>
    <w:rsid w:val="00343078"/>
    <w:rsid w:val="0034312E"/>
    <w:rsid w:val="00343144"/>
    <w:rsid w:val="003431E4"/>
    <w:rsid w:val="00343235"/>
    <w:rsid w:val="003434A3"/>
    <w:rsid w:val="003435AC"/>
    <w:rsid w:val="00343676"/>
    <w:rsid w:val="0034387E"/>
    <w:rsid w:val="0034394E"/>
    <w:rsid w:val="003440E3"/>
    <w:rsid w:val="00344215"/>
    <w:rsid w:val="003442CF"/>
    <w:rsid w:val="003442EA"/>
    <w:rsid w:val="0034431D"/>
    <w:rsid w:val="0034457A"/>
    <w:rsid w:val="00344735"/>
    <w:rsid w:val="0034498F"/>
    <w:rsid w:val="00344C7C"/>
    <w:rsid w:val="00344D5F"/>
    <w:rsid w:val="0034510C"/>
    <w:rsid w:val="003452F2"/>
    <w:rsid w:val="0034550A"/>
    <w:rsid w:val="003455CA"/>
    <w:rsid w:val="00345816"/>
    <w:rsid w:val="00345B1D"/>
    <w:rsid w:val="00345C27"/>
    <w:rsid w:val="00346244"/>
    <w:rsid w:val="003464D2"/>
    <w:rsid w:val="003468A2"/>
    <w:rsid w:val="003468AF"/>
    <w:rsid w:val="00346F59"/>
    <w:rsid w:val="00347002"/>
    <w:rsid w:val="0034714E"/>
    <w:rsid w:val="003471E1"/>
    <w:rsid w:val="00347617"/>
    <w:rsid w:val="00347878"/>
    <w:rsid w:val="00350783"/>
    <w:rsid w:val="00350C08"/>
    <w:rsid w:val="00350F54"/>
    <w:rsid w:val="00351665"/>
    <w:rsid w:val="003516A5"/>
    <w:rsid w:val="0035173D"/>
    <w:rsid w:val="003517C6"/>
    <w:rsid w:val="00351803"/>
    <w:rsid w:val="00351944"/>
    <w:rsid w:val="00351F9D"/>
    <w:rsid w:val="00352227"/>
    <w:rsid w:val="00352321"/>
    <w:rsid w:val="00352429"/>
    <w:rsid w:val="00352706"/>
    <w:rsid w:val="0035270E"/>
    <w:rsid w:val="0035287E"/>
    <w:rsid w:val="00352D9F"/>
    <w:rsid w:val="00352FF5"/>
    <w:rsid w:val="00353228"/>
    <w:rsid w:val="00353335"/>
    <w:rsid w:val="003534CE"/>
    <w:rsid w:val="003534D1"/>
    <w:rsid w:val="003539E5"/>
    <w:rsid w:val="003539F8"/>
    <w:rsid w:val="00353C3D"/>
    <w:rsid w:val="0035411A"/>
    <w:rsid w:val="00354239"/>
    <w:rsid w:val="00354271"/>
    <w:rsid w:val="00354329"/>
    <w:rsid w:val="003543D7"/>
    <w:rsid w:val="003548DF"/>
    <w:rsid w:val="00354ABF"/>
    <w:rsid w:val="003550E4"/>
    <w:rsid w:val="00355582"/>
    <w:rsid w:val="003557A5"/>
    <w:rsid w:val="0035585D"/>
    <w:rsid w:val="00355C16"/>
    <w:rsid w:val="00355DFF"/>
    <w:rsid w:val="00356329"/>
    <w:rsid w:val="003563BB"/>
    <w:rsid w:val="003569B5"/>
    <w:rsid w:val="00356A46"/>
    <w:rsid w:val="00356AE7"/>
    <w:rsid w:val="00356BA2"/>
    <w:rsid w:val="00356E69"/>
    <w:rsid w:val="0035717F"/>
    <w:rsid w:val="003574C4"/>
    <w:rsid w:val="00357C07"/>
    <w:rsid w:val="00360632"/>
    <w:rsid w:val="00360875"/>
    <w:rsid w:val="00360958"/>
    <w:rsid w:val="00360BF3"/>
    <w:rsid w:val="00360E9A"/>
    <w:rsid w:val="003612F6"/>
    <w:rsid w:val="0036195B"/>
    <w:rsid w:val="00361BCA"/>
    <w:rsid w:val="00361BF6"/>
    <w:rsid w:val="00361C87"/>
    <w:rsid w:val="00361D56"/>
    <w:rsid w:val="0036224A"/>
    <w:rsid w:val="0036227F"/>
    <w:rsid w:val="0036263C"/>
    <w:rsid w:val="003626CD"/>
    <w:rsid w:val="003627D5"/>
    <w:rsid w:val="0036284C"/>
    <w:rsid w:val="00362B38"/>
    <w:rsid w:val="00362CA9"/>
    <w:rsid w:val="00362D57"/>
    <w:rsid w:val="00362D61"/>
    <w:rsid w:val="00362D8B"/>
    <w:rsid w:val="00362F9E"/>
    <w:rsid w:val="00363080"/>
    <w:rsid w:val="0036310B"/>
    <w:rsid w:val="003632F5"/>
    <w:rsid w:val="00363627"/>
    <w:rsid w:val="003637AA"/>
    <w:rsid w:val="0036388A"/>
    <w:rsid w:val="00363AF9"/>
    <w:rsid w:val="00363D5E"/>
    <w:rsid w:val="00363E8F"/>
    <w:rsid w:val="00363EC6"/>
    <w:rsid w:val="00363F09"/>
    <w:rsid w:val="003647C4"/>
    <w:rsid w:val="00364854"/>
    <w:rsid w:val="00364892"/>
    <w:rsid w:val="00364DF4"/>
    <w:rsid w:val="00364ED8"/>
    <w:rsid w:val="0036564C"/>
    <w:rsid w:val="00365A4E"/>
    <w:rsid w:val="00365ADF"/>
    <w:rsid w:val="00365CCB"/>
    <w:rsid w:val="00365DF6"/>
    <w:rsid w:val="00365E69"/>
    <w:rsid w:val="00366432"/>
    <w:rsid w:val="0036686F"/>
    <w:rsid w:val="0036693A"/>
    <w:rsid w:val="003669D9"/>
    <w:rsid w:val="00367182"/>
    <w:rsid w:val="00367A0A"/>
    <w:rsid w:val="00367E27"/>
    <w:rsid w:val="00370145"/>
    <w:rsid w:val="003702D6"/>
    <w:rsid w:val="0037049D"/>
    <w:rsid w:val="00370631"/>
    <w:rsid w:val="003707E6"/>
    <w:rsid w:val="00370873"/>
    <w:rsid w:val="00370CC2"/>
    <w:rsid w:val="00370E86"/>
    <w:rsid w:val="00370F7C"/>
    <w:rsid w:val="00371252"/>
    <w:rsid w:val="00371256"/>
    <w:rsid w:val="003712A5"/>
    <w:rsid w:val="003713C0"/>
    <w:rsid w:val="00371601"/>
    <w:rsid w:val="003717A3"/>
    <w:rsid w:val="00371D16"/>
    <w:rsid w:val="003722E6"/>
    <w:rsid w:val="00372337"/>
    <w:rsid w:val="003723E6"/>
    <w:rsid w:val="0037264F"/>
    <w:rsid w:val="0037288C"/>
    <w:rsid w:val="003728C9"/>
    <w:rsid w:val="00372A50"/>
    <w:rsid w:val="00372B11"/>
    <w:rsid w:val="00372D67"/>
    <w:rsid w:val="0037306E"/>
    <w:rsid w:val="00373131"/>
    <w:rsid w:val="00373797"/>
    <w:rsid w:val="00373F0F"/>
    <w:rsid w:val="00373FD7"/>
    <w:rsid w:val="00374529"/>
    <w:rsid w:val="00374588"/>
    <w:rsid w:val="00374767"/>
    <w:rsid w:val="00374779"/>
    <w:rsid w:val="00374A94"/>
    <w:rsid w:val="00374D39"/>
    <w:rsid w:val="003755F0"/>
    <w:rsid w:val="003758FE"/>
    <w:rsid w:val="00375A7D"/>
    <w:rsid w:val="00375F5C"/>
    <w:rsid w:val="003760AD"/>
    <w:rsid w:val="0037611F"/>
    <w:rsid w:val="00376302"/>
    <w:rsid w:val="00376408"/>
    <w:rsid w:val="003766F8"/>
    <w:rsid w:val="00376AA8"/>
    <w:rsid w:val="00376C00"/>
    <w:rsid w:val="00377187"/>
    <w:rsid w:val="00377266"/>
    <w:rsid w:val="0037727C"/>
    <w:rsid w:val="003772EE"/>
    <w:rsid w:val="0037736E"/>
    <w:rsid w:val="00377565"/>
    <w:rsid w:val="003775A5"/>
    <w:rsid w:val="00377B32"/>
    <w:rsid w:val="00377EC6"/>
    <w:rsid w:val="00377EEF"/>
    <w:rsid w:val="00380114"/>
    <w:rsid w:val="0038012B"/>
    <w:rsid w:val="0038022F"/>
    <w:rsid w:val="0038030A"/>
    <w:rsid w:val="003803A9"/>
    <w:rsid w:val="003807E5"/>
    <w:rsid w:val="00380B1E"/>
    <w:rsid w:val="00381459"/>
    <w:rsid w:val="0038150D"/>
    <w:rsid w:val="003815ED"/>
    <w:rsid w:val="003816D6"/>
    <w:rsid w:val="0038182F"/>
    <w:rsid w:val="00381A66"/>
    <w:rsid w:val="00381B23"/>
    <w:rsid w:val="00381B34"/>
    <w:rsid w:val="00381B4B"/>
    <w:rsid w:val="00381D73"/>
    <w:rsid w:val="00382109"/>
    <w:rsid w:val="003821BA"/>
    <w:rsid w:val="00382204"/>
    <w:rsid w:val="00382221"/>
    <w:rsid w:val="0038232F"/>
    <w:rsid w:val="00382731"/>
    <w:rsid w:val="0038285C"/>
    <w:rsid w:val="00382E18"/>
    <w:rsid w:val="00383061"/>
    <w:rsid w:val="00383304"/>
    <w:rsid w:val="003834A4"/>
    <w:rsid w:val="003834A6"/>
    <w:rsid w:val="00383AF5"/>
    <w:rsid w:val="00383BDA"/>
    <w:rsid w:val="00383EC1"/>
    <w:rsid w:val="00384057"/>
    <w:rsid w:val="00384559"/>
    <w:rsid w:val="003846B7"/>
    <w:rsid w:val="0038478A"/>
    <w:rsid w:val="00384843"/>
    <w:rsid w:val="00384E58"/>
    <w:rsid w:val="00384F89"/>
    <w:rsid w:val="003850AB"/>
    <w:rsid w:val="00385582"/>
    <w:rsid w:val="003857AB"/>
    <w:rsid w:val="003858A1"/>
    <w:rsid w:val="003858C4"/>
    <w:rsid w:val="00385E1B"/>
    <w:rsid w:val="00385E3D"/>
    <w:rsid w:val="00385FF7"/>
    <w:rsid w:val="00386050"/>
    <w:rsid w:val="003865DE"/>
    <w:rsid w:val="0038660A"/>
    <w:rsid w:val="003869AA"/>
    <w:rsid w:val="00386D1A"/>
    <w:rsid w:val="00386E49"/>
    <w:rsid w:val="003870AD"/>
    <w:rsid w:val="003871AD"/>
    <w:rsid w:val="00387F41"/>
    <w:rsid w:val="003900F6"/>
    <w:rsid w:val="00390332"/>
    <w:rsid w:val="0039035A"/>
    <w:rsid w:val="00390570"/>
    <w:rsid w:val="003906DE"/>
    <w:rsid w:val="00390762"/>
    <w:rsid w:val="00390C87"/>
    <w:rsid w:val="00390C8E"/>
    <w:rsid w:val="00390CAD"/>
    <w:rsid w:val="00390EC0"/>
    <w:rsid w:val="0039107E"/>
    <w:rsid w:val="0039141F"/>
    <w:rsid w:val="00391580"/>
    <w:rsid w:val="003919FB"/>
    <w:rsid w:val="00391D76"/>
    <w:rsid w:val="00391EEF"/>
    <w:rsid w:val="00391FA3"/>
    <w:rsid w:val="003921FE"/>
    <w:rsid w:val="003923C0"/>
    <w:rsid w:val="0039276F"/>
    <w:rsid w:val="003929D2"/>
    <w:rsid w:val="00392CA8"/>
    <w:rsid w:val="00392CFB"/>
    <w:rsid w:val="00393183"/>
    <w:rsid w:val="003931D3"/>
    <w:rsid w:val="00393223"/>
    <w:rsid w:val="0039323E"/>
    <w:rsid w:val="003932E5"/>
    <w:rsid w:val="003933A2"/>
    <w:rsid w:val="00393743"/>
    <w:rsid w:val="003937CA"/>
    <w:rsid w:val="00393AD8"/>
    <w:rsid w:val="00393BD8"/>
    <w:rsid w:val="00393CF3"/>
    <w:rsid w:val="00393D64"/>
    <w:rsid w:val="003940D7"/>
    <w:rsid w:val="003942EB"/>
    <w:rsid w:val="003944AD"/>
    <w:rsid w:val="003949DC"/>
    <w:rsid w:val="00394A9F"/>
    <w:rsid w:val="00394C1B"/>
    <w:rsid w:val="00394C45"/>
    <w:rsid w:val="0039511F"/>
    <w:rsid w:val="00395558"/>
    <w:rsid w:val="00395837"/>
    <w:rsid w:val="00395ADF"/>
    <w:rsid w:val="00395B6F"/>
    <w:rsid w:val="00395D55"/>
    <w:rsid w:val="00395D96"/>
    <w:rsid w:val="00395FD1"/>
    <w:rsid w:val="00396176"/>
    <w:rsid w:val="0039627F"/>
    <w:rsid w:val="00396618"/>
    <w:rsid w:val="00396619"/>
    <w:rsid w:val="0039688D"/>
    <w:rsid w:val="00396CC4"/>
    <w:rsid w:val="00396D6C"/>
    <w:rsid w:val="003974A8"/>
    <w:rsid w:val="003974D1"/>
    <w:rsid w:val="003976C2"/>
    <w:rsid w:val="003976FA"/>
    <w:rsid w:val="00397D8F"/>
    <w:rsid w:val="00397F91"/>
    <w:rsid w:val="003A002E"/>
    <w:rsid w:val="003A00BD"/>
    <w:rsid w:val="003A0216"/>
    <w:rsid w:val="003A035F"/>
    <w:rsid w:val="003A04EA"/>
    <w:rsid w:val="003A0AAA"/>
    <w:rsid w:val="003A0B5D"/>
    <w:rsid w:val="003A0B7F"/>
    <w:rsid w:val="003A0BAA"/>
    <w:rsid w:val="003A0F13"/>
    <w:rsid w:val="003A108A"/>
    <w:rsid w:val="003A1131"/>
    <w:rsid w:val="003A19B5"/>
    <w:rsid w:val="003A1C25"/>
    <w:rsid w:val="003A2251"/>
    <w:rsid w:val="003A248D"/>
    <w:rsid w:val="003A28CD"/>
    <w:rsid w:val="003A2C8F"/>
    <w:rsid w:val="003A303B"/>
    <w:rsid w:val="003A30F9"/>
    <w:rsid w:val="003A31E1"/>
    <w:rsid w:val="003A3273"/>
    <w:rsid w:val="003A33C8"/>
    <w:rsid w:val="003A3689"/>
    <w:rsid w:val="003A3752"/>
    <w:rsid w:val="003A38A8"/>
    <w:rsid w:val="003A39FE"/>
    <w:rsid w:val="003A3A0F"/>
    <w:rsid w:val="003A3BC8"/>
    <w:rsid w:val="003A3C99"/>
    <w:rsid w:val="003A3D3A"/>
    <w:rsid w:val="003A42A5"/>
    <w:rsid w:val="003A4425"/>
    <w:rsid w:val="003A442E"/>
    <w:rsid w:val="003A4520"/>
    <w:rsid w:val="003A4862"/>
    <w:rsid w:val="003A4913"/>
    <w:rsid w:val="003A4EAE"/>
    <w:rsid w:val="003A52AF"/>
    <w:rsid w:val="003A5E15"/>
    <w:rsid w:val="003A5E31"/>
    <w:rsid w:val="003A5E78"/>
    <w:rsid w:val="003A63F3"/>
    <w:rsid w:val="003A64AC"/>
    <w:rsid w:val="003A64BA"/>
    <w:rsid w:val="003A6558"/>
    <w:rsid w:val="003A67FE"/>
    <w:rsid w:val="003A6914"/>
    <w:rsid w:val="003A6A28"/>
    <w:rsid w:val="003A6C40"/>
    <w:rsid w:val="003A6E09"/>
    <w:rsid w:val="003A6EED"/>
    <w:rsid w:val="003A6F0C"/>
    <w:rsid w:val="003A7034"/>
    <w:rsid w:val="003A74AA"/>
    <w:rsid w:val="003A78F7"/>
    <w:rsid w:val="003A790A"/>
    <w:rsid w:val="003A7952"/>
    <w:rsid w:val="003A7CBC"/>
    <w:rsid w:val="003A7DD2"/>
    <w:rsid w:val="003A7F6A"/>
    <w:rsid w:val="003B0083"/>
    <w:rsid w:val="003B01E7"/>
    <w:rsid w:val="003B0765"/>
    <w:rsid w:val="003B0791"/>
    <w:rsid w:val="003B07BD"/>
    <w:rsid w:val="003B07E7"/>
    <w:rsid w:val="003B08D8"/>
    <w:rsid w:val="003B08FF"/>
    <w:rsid w:val="003B0A87"/>
    <w:rsid w:val="003B0C93"/>
    <w:rsid w:val="003B114A"/>
    <w:rsid w:val="003B1846"/>
    <w:rsid w:val="003B1AB6"/>
    <w:rsid w:val="003B1C59"/>
    <w:rsid w:val="003B1CC0"/>
    <w:rsid w:val="003B1DD3"/>
    <w:rsid w:val="003B1DFB"/>
    <w:rsid w:val="003B2059"/>
    <w:rsid w:val="003B2292"/>
    <w:rsid w:val="003B2297"/>
    <w:rsid w:val="003B22AA"/>
    <w:rsid w:val="003B22C3"/>
    <w:rsid w:val="003B22FF"/>
    <w:rsid w:val="003B257F"/>
    <w:rsid w:val="003B25CF"/>
    <w:rsid w:val="003B267D"/>
    <w:rsid w:val="003B2740"/>
    <w:rsid w:val="003B2857"/>
    <w:rsid w:val="003B2C78"/>
    <w:rsid w:val="003B3102"/>
    <w:rsid w:val="003B338F"/>
    <w:rsid w:val="003B3526"/>
    <w:rsid w:val="003B360A"/>
    <w:rsid w:val="003B36B6"/>
    <w:rsid w:val="003B38B1"/>
    <w:rsid w:val="003B38E6"/>
    <w:rsid w:val="003B39EF"/>
    <w:rsid w:val="003B3D3F"/>
    <w:rsid w:val="003B3F00"/>
    <w:rsid w:val="003B4347"/>
    <w:rsid w:val="003B4352"/>
    <w:rsid w:val="003B43FD"/>
    <w:rsid w:val="003B46E3"/>
    <w:rsid w:val="003B4767"/>
    <w:rsid w:val="003B4C6E"/>
    <w:rsid w:val="003B4C94"/>
    <w:rsid w:val="003B4CE3"/>
    <w:rsid w:val="003B4E8C"/>
    <w:rsid w:val="003B5521"/>
    <w:rsid w:val="003B55A2"/>
    <w:rsid w:val="003B56C0"/>
    <w:rsid w:val="003B5ACD"/>
    <w:rsid w:val="003B5C33"/>
    <w:rsid w:val="003B6833"/>
    <w:rsid w:val="003B6A48"/>
    <w:rsid w:val="003B6ACD"/>
    <w:rsid w:val="003B6EE2"/>
    <w:rsid w:val="003B72BC"/>
    <w:rsid w:val="003B7377"/>
    <w:rsid w:val="003B78F0"/>
    <w:rsid w:val="003C037C"/>
    <w:rsid w:val="003C073F"/>
    <w:rsid w:val="003C07A1"/>
    <w:rsid w:val="003C0ADF"/>
    <w:rsid w:val="003C0DDC"/>
    <w:rsid w:val="003C18CD"/>
    <w:rsid w:val="003C1A3A"/>
    <w:rsid w:val="003C2003"/>
    <w:rsid w:val="003C2664"/>
    <w:rsid w:val="003C27FC"/>
    <w:rsid w:val="003C29E7"/>
    <w:rsid w:val="003C2C93"/>
    <w:rsid w:val="003C2D20"/>
    <w:rsid w:val="003C2D5E"/>
    <w:rsid w:val="003C2E05"/>
    <w:rsid w:val="003C2E0E"/>
    <w:rsid w:val="003C2FB1"/>
    <w:rsid w:val="003C3373"/>
    <w:rsid w:val="003C33E9"/>
    <w:rsid w:val="003C34FB"/>
    <w:rsid w:val="003C39EA"/>
    <w:rsid w:val="003C3B89"/>
    <w:rsid w:val="003C3D3F"/>
    <w:rsid w:val="003C3F29"/>
    <w:rsid w:val="003C3F3F"/>
    <w:rsid w:val="003C40A6"/>
    <w:rsid w:val="003C41D0"/>
    <w:rsid w:val="003C4422"/>
    <w:rsid w:val="003C47A5"/>
    <w:rsid w:val="003C4C1C"/>
    <w:rsid w:val="003C4CD3"/>
    <w:rsid w:val="003C50B0"/>
    <w:rsid w:val="003C50FD"/>
    <w:rsid w:val="003C524C"/>
    <w:rsid w:val="003C5364"/>
    <w:rsid w:val="003C54D5"/>
    <w:rsid w:val="003C57A8"/>
    <w:rsid w:val="003C59D0"/>
    <w:rsid w:val="003C5C1A"/>
    <w:rsid w:val="003C5CD0"/>
    <w:rsid w:val="003C603E"/>
    <w:rsid w:val="003C64EB"/>
    <w:rsid w:val="003C6DE2"/>
    <w:rsid w:val="003C6E2D"/>
    <w:rsid w:val="003C7195"/>
    <w:rsid w:val="003C71FC"/>
    <w:rsid w:val="003C763B"/>
    <w:rsid w:val="003C7742"/>
    <w:rsid w:val="003C77D3"/>
    <w:rsid w:val="003C7AD8"/>
    <w:rsid w:val="003C7B4C"/>
    <w:rsid w:val="003C7B93"/>
    <w:rsid w:val="003D018F"/>
    <w:rsid w:val="003D0D6B"/>
    <w:rsid w:val="003D0E5B"/>
    <w:rsid w:val="003D12EA"/>
    <w:rsid w:val="003D1578"/>
    <w:rsid w:val="003D15EA"/>
    <w:rsid w:val="003D1692"/>
    <w:rsid w:val="003D170B"/>
    <w:rsid w:val="003D1710"/>
    <w:rsid w:val="003D185C"/>
    <w:rsid w:val="003D19EE"/>
    <w:rsid w:val="003D1AD2"/>
    <w:rsid w:val="003D1BCB"/>
    <w:rsid w:val="003D1FA7"/>
    <w:rsid w:val="003D2193"/>
    <w:rsid w:val="003D219F"/>
    <w:rsid w:val="003D2369"/>
    <w:rsid w:val="003D25D4"/>
    <w:rsid w:val="003D310C"/>
    <w:rsid w:val="003D325C"/>
    <w:rsid w:val="003D358A"/>
    <w:rsid w:val="003D3604"/>
    <w:rsid w:val="003D3779"/>
    <w:rsid w:val="003D3838"/>
    <w:rsid w:val="003D38A7"/>
    <w:rsid w:val="003D3A93"/>
    <w:rsid w:val="003D3F1C"/>
    <w:rsid w:val="003D461D"/>
    <w:rsid w:val="003D4742"/>
    <w:rsid w:val="003D4C03"/>
    <w:rsid w:val="003D4F71"/>
    <w:rsid w:val="003D5460"/>
    <w:rsid w:val="003D5505"/>
    <w:rsid w:val="003D55C3"/>
    <w:rsid w:val="003D56F2"/>
    <w:rsid w:val="003D5E81"/>
    <w:rsid w:val="003D620C"/>
    <w:rsid w:val="003D6504"/>
    <w:rsid w:val="003D687A"/>
    <w:rsid w:val="003D6887"/>
    <w:rsid w:val="003D6A17"/>
    <w:rsid w:val="003D6B6A"/>
    <w:rsid w:val="003D6B84"/>
    <w:rsid w:val="003D6D97"/>
    <w:rsid w:val="003D6EB3"/>
    <w:rsid w:val="003D734C"/>
    <w:rsid w:val="003D74CA"/>
    <w:rsid w:val="003D74D0"/>
    <w:rsid w:val="003D7532"/>
    <w:rsid w:val="003D75AF"/>
    <w:rsid w:val="003D77F4"/>
    <w:rsid w:val="003D7865"/>
    <w:rsid w:val="003D79F8"/>
    <w:rsid w:val="003D7AF5"/>
    <w:rsid w:val="003D7B6C"/>
    <w:rsid w:val="003D7B89"/>
    <w:rsid w:val="003D7D4A"/>
    <w:rsid w:val="003D7E81"/>
    <w:rsid w:val="003E000B"/>
    <w:rsid w:val="003E010E"/>
    <w:rsid w:val="003E066B"/>
    <w:rsid w:val="003E082C"/>
    <w:rsid w:val="003E0B8C"/>
    <w:rsid w:val="003E11A5"/>
    <w:rsid w:val="003E1263"/>
    <w:rsid w:val="003E1326"/>
    <w:rsid w:val="003E1662"/>
    <w:rsid w:val="003E1949"/>
    <w:rsid w:val="003E196A"/>
    <w:rsid w:val="003E1A75"/>
    <w:rsid w:val="003E1C16"/>
    <w:rsid w:val="003E1CBB"/>
    <w:rsid w:val="003E1D82"/>
    <w:rsid w:val="003E1EA4"/>
    <w:rsid w:val="003E1ED9"/>
    <w:rsid w:val="003E2018"/>
    <w:rsid w:val="003E2473"/>
    <w:rsid w:val="003E2749"/>
    <w:rsid w:val="003E27E5"/>
    <w:rsid w:val="003E2A29"/>
    <w:rsid w:val="003E2C22"/>
    <w:rsid w:val="003E2C40"/>
    <w:rsid w:val="003E2DF2"/>
    <w:rsid w:val="003E2EEF"/>
    <w:rsid w:val="003E3075"/>
    <w:rsid w:val="003E3137"/>
    <w:rsid w:val="003E320B"/>
    <w:rsid w:val="003E3501"/>
    <w:rsid w:val="003E38BA"/>
    <w:rsid w:val="003E3AA3"/>
    <w:rsid w:val="003E3DC8"/>
    <w:rsid w:val="003E3F57"/>
    <w:rsid w:val="003E3F7C"/>
    <w:rsid w:val="003E433A"/>
    <w:rsid w:val="003E4448"/>
    <w:rsid w:val="003E4528"/>
    <w:rsid w:val="003E4984"/>
    <w:rsid w:val="003E49A4"/>
    <w:rsid w:val="003E4AA8"/>
    <w:rsid w:val="003E4B54"/>
    <w:rsid w:val="003E4C9F"/>
    <w:rsid w:val="003E4EA8"/>
    <w:rsid w:val="003E5064"/>
    <w:rsid w:val="003E574F"/>
    <w:rsid w:val="003E57E9"/>
    <w:rsid w:val="003E5A0D"/>
    <w:rsid w:val="003E5D78"/>
    <w:rsid w:val="003E5DA2"/>
    <w:rsid w:val="003E5E55"/>
    <w:rsid w:val="003E6102"/>
    <w:rsid w:val="003E61D4"/>
    <w:rsid w:val="003E62CC"/>
    <w:rsid w:val="003E63F3"/>
    <w:rsid w:val="003E6611"/>
    <w:rsid w:val="003E6886"/>
    <w:rsid w:val="003E6BFD"/>
    <w:rsid w:val="003E6D3D"/>
    <w:rsid w:val="003E6F9E"/>
    <w:rsid w:val="003E6FDA"/>
    <w:rsid w:val="003E7037"/>
    <w:rsid w:val="003E74E7"/>
    <w:rsid w:val="003E7559"/>
    <w:rsid w:val="003E756D"/>
    <w:rsid w:val="003E78AA"/>
    <w:rsid w:val="003E78C4"/>
    <w:rsid w:val="003E7987"/>
    <w:rsid w:val="003E7F97"/>
    <w:rsid w:val="003E7FD9"/>
    <w:rsid w:val="003F03BA"/>
    <w:rsid w:val="003F07E3"/>
    <w:rsid w:val="003F0B40"/>
    <w:rsid w:val="003F159D"/>
    <w:rsid w:val="003F15C2"/>
    <w:rsid w:val="003F1600"/>
    <w:rsid w:val="003F19D2"/>
    <w:rsid w:val="003F1ABE"/>
    <w:rsid w:val="003F1C99"/>
    <w:rsid w:val="003F1D3F"/>
    <w:rsid w:val="003F1FBD"/>
    <w:rsid w:val="003F2216"/>
    <w:rsid w:val="003F2371"/>
    <w:rsid w:val="003F2385"/>
    <w:rsid w:val="003F250D"/>
    <w:rsid w:val="003F252F"/>
    <w:rsid w:val="003F267C"/>
    <w:rsid w:val="003F273E"/>
    <w:rsid w:val="003F288C"/>
    <w:rsid w:val="003F28AB"/>
    <w:rsid w:val="003F2A93"/>
    <w:rsid w:val="003F2CC2"/>
    <w:rsid w:val="003F304D"/>
    <w:rsid w:val="003F3178"/>
    <w:rsid w:val="003F31C1"/>
    <w:rsid w:val="003F338A"/>
    <w:rsid w:val="003F36AA"/>
    <w:rsid w:val="003F3740"/>
    <w:rsid w:val="003F3A3F"/>
    <w:rsid w:val="003F3DA4"/>
    <w:rsid w:val="003F4045"/>
    <w:rsid w:val="003F4052"/>
    <w:rsid w:val="003F429D"/>
    <w:rsid w:val="003F4A58"/>
    <w:rsid w:val="003F4B72"/>
    <w:rsid w:val="003F4F46"/>
    <w:rsid w:val="003F4FC0"/>
    <w:rsid w:val="003F54E1"/>
    <w:rsid w:val="003F54EC"/>
    <w:rsid w:val="003F5777"/>
    <w:rsid w:val="003F5871"/>
    <w:rsid w:val="003F5BAA"/>
    <w:rsid w:val="003F5BF3"/>
    <w:rsid w:val="003F5DE8"/>
    <w:rsid w:val="003F60A5"/>
    <w:rsid w:val="003F626B"/>
    <w:rsid w:val="003F6694"/>
    <w:rsid w:val="003F747D"/>
    <w:rsid w:val="003F78B7"/>
    <w:rsid w:val="003F79BD"/>
    <w:rsid w:val="003F7B30"/>
    <w:rsid w:val="003F7B5E"/>
    <w:rsid w:val="003F7B87"/>
    <w:rsid w:val="003F7C25"/>
    <w:rsid w:val="003F7C39"/>
    <w:rsid w:val="004001A7"/>
    <w:rsid w:val="00400DAB"/>
    <w:rsid w:val="00400F4A"/>
    <w:rsid w:val="00400F60"/>
    <w:rsid w:val="00401741"/>
    <w:rsid w:val="0040184A"/>
    <w:rsid w:val="00401CE9"/>
    <w:rsid w:val="00401EE8"/>
    <w:rsid w:val="00401FE6"/>
    <w:rsid w:val="004023B1"/>
    <w:rsid w:val="00402601"/>
    <w:rsid w:val="00402854"/>
    <w:rsid w:val="00402A4F"/>
    <w:rsid w:val="00402AD0"/>
    <w:rsid w:val="00402FD8"/>
    <w:rsid w:val="0040318F"/>
    <w:rsid w:val="00403340"/>
    <w:rsid w:val="00403495"/>
    <w:rsid w:val="0040353F"/>
    <w:rsid w:val="00403857"/>
    <w:rsid w:val="00403877"/>
    <w:rsid w:val="00403980"/>
    <w:rsid w:val="00403CDE"/>
    <w:rsid w:val="004040F1"/>
    <w:rsid w:val="004041E2"/>
    <w:rsid w:val="004044B5"/>
    <w:rsid w:val="00405038"/>
    <w:rsid w:val="004054A6"/>
    <w:rsid w:val="0040607A"/>
    <w:rsid w:val="00406198"/>
    <w:rsid w:val="004065B9"/>
    <w:rsid w:val="004067A5"/>
    <w:rsid w:val="00406854"/>
    <w:rsid w:val="00407680"/>
    <w:rsid w:val="004077C5"/>
    <w:rsid w:val="00407B7D"/>
    <w:rsid w:val="00407CA6"/>
    <w:rsid w:val="00410272"/>
    <w:rsid w:val="004103B4"/>
    <w:rsid w:val="004103ED"/>
    <w:rsid w:val="004107BE"/>
    <w:rsid w:val="00410D25"/>
    <w:rsid w:val="00410EB7"/>
    <w:rsid w:val="00410F95"/>
    <w:rsid w:val="00411090"/>
    <w:rsid w:val="00411099"/>
    <w:rsid w:val="00411123"/>
    <w:rsid w:val="0041114B"/>
    <w:rsid w:val="00411181"/>
    <w:rsid w:val="00411672"/>
    <w:rsid w:val="004117C1"/>
    <w:rsid w:val="00411B71"/>
    <w:rsid w:val="00411B8F"/>
    <w:rsid w:val="00411BD9"/>
    <w:rsid w:val="00411BDF"/>
    <w:rsid w:val="0041232A"/>
    <w:rsid w:val="004128A1"/>
    <w:rsid w:val="0041294F"/>
    <w:rsid w:val="00412D82"/>
    <w:rsid w:val="00412F52"/>
    <w:rsid w:val="00412F81"/>
    <w:rsid w:val="0041305F"/>
    <w:rsid w:val="004130C9"/>
    <w:rsid w:val="00413555"/>
    <w:rsid w:val="0041361C"/>
    <w:rsid w:val="0041364C"/>
    <w:rsid w:val="0041388E"/>
    <w:rsid w:val="0041389A"/>
    <w:rsid w:val="004138BB"/>
    <w:rsid w:val="004139BC"/>
    <w:rsid w:val="00413E75"/>
    <w:rsid w:val="00413FC7"/>
    <w:rsid w:val="00414946"/>
    <w:rsid w:val="00414951"/>
    <w:rsid w:val="00414A4D"/>
    <w:rsid w:val="00414D1A"/>
    <w:rsid w:val="00415096"/>
    <w:rsid w:val="0041520F"/>
    <w:rsid w:val="004152F2"/>
    <w:rsid w:val="00415660"/>
    <w:rsid w:val="004157EA"/>
    <w:rsid w:val="004159D5"/>
    <w:rsid w:val="004159FA"/>
    <w:rsid w:val="00415A80"/>
    <w:rsid w:val="00415C1B"/>
    <w:rsid w:val="00415C3B"/>
    <w:rsid w:val="00415E63"/>
    <w:rsid w:val="004160CD"/>
    <w:rsid w:val="00416245"/>
    <w:rsid w:val="00416689"/>
    <w:rsid w:val="00416705"/>
    <w:rsid w:val="00416E32"/>
    <w:rsid w:val="00416F65"/>
    <w:rsid w:val="0041736C"/>
    <w:rsid w:val="004173A2"/>
    <w:rsid w:val="004174DA"/>
    <w:rsid w:val="0041773A"/>
    <w:rsid w:val="00417B6A"/>
    <w:rsid w:val="00417BC9"/>
    <w:rsid w:val="00417DFD"/>
    <w:rsid w:val="004201BE"/>
    <w:rsid w:val="004202A5"/>
    <w:rsid w:val="00420432"/>
    <w:rsid w:val="00420529"/>
    <w:rsid w:val="00420567"/>
    <w:rsid w:val="00420741"/>
    <w:rsid w:val="00420A9C"/>
    <w:rsid w:val="00420ECD"/>
    <w:rsid w:val="00420FAE"/>
    <w:rsid w:val="0042141F"/>
    <w:rsid w:val="00421420"/>
    <w:rsid w:val="0042142D"/>
    <w:rsid w:val="0042180D"/>
    <w:rsid w:val="00422129"/>
    <w:rsid w:val="0042220C"/>
    <w:rsid w:val="00422295"/>
    <w:rsid w:val="0042285C"/>
    <w:rsid w:val="00422CA9"/>
    <w:rsid w:val="00422E7A"/>
    <w:rsid w:val="00423134"/>
    <w:rsid w:val="0042343D"/>
    <w:rsid w:val="0042348F"/>
    <w:rsid w:val="004236B2"/>
    <w:rsid w:val="00423B79"/>
    <w:rsid w:val="00423DDE"/>
    <w:rsid w:val="00423E6C"/>
    <w:rsid w:val="00423F0E"/>
    <w:rsid w:val="00424008"/>
    <w:rsid w:val="00424337"/>
    <w:rsid w:val="004246F5"/>
    <w:rsid w:val="00424AAE"/>
    <w:rsid w:val="004250F1"/>
    <w:rsid w:val="004251AD"/>
    <w:rsid w:val="00425B04"/>
    <w:rsid w:val="00425D03"/>
    <w:rsid w:val="00425DA9"/>
    <w:rsid w:val="00426311"/>
    <w:rsid w:val="00426540"/>
    <w:rsid w:val="004268C2"/>
    <w:rsid w:val="00426CDA"/>
    <w:rsid w:val="00426EF3"/>
    <w:rsid w:val="00426F43"/>
    <w:rsid w:val="00426FF4"/>
    <w:rsid w:val="00427388"/>
    <w:rsid w:val="00427724"/>
    <w:rsid w:val="00427869"/>
    <w:rsid w:val="00427B2B"/>
    <w:rsid w:val="00427C9A"/>
    <w:rsid w:val="00427CBD"/>
    <w:rsid w:val="00427D38"/>
    <w:rsid w:val="004303ED"/>
    <w:rsid w:val="00430563"/>
    <w:rsid w:val="00430595"/>
    <w:rsid w:val="0043095D"/>
    <w:rsid w:val="00430BC2"/>
    <w:rsid w:val="00430C86"/>
    <w:rsid w:val="0043117C"/>
    <w:rsid w:val="0043141B"/>
    <w:rsid w:val="004317A7"/>
    <w:rsid w:val="00431877"/>
    <w:rsid w:val="00431884"/>
    <w:rsid w:val="004318CA"/>
    <w:rsid w:val="00431A0E"/>
    <w:rsid w:val="00431E79"/>
    <w:rsid w:val="00432135"/>
    <w:rsid w:val="0043243A"/>
    <w:rsid w:val="0043286F"/>
    <w:rsid w:val="00432A3C"/>
    <w:rsid w:val="00432CA1"/>
    <w:rsid w:val="00432E7C"/>
    <w:rsid w:val="00432F95"/>
    <w:rsid w:val="0043321F"/>
    <w:rsid w:val="0043349E"/>
    <w:rsid w:val="004336AC"/>
    <w:rsid w:val="004336CB"/>
    <w:rsid w:val="0043371F"/>
    <w:rsid w:val="00433BC1"/>
    <w:rsid w:val="00433EAA"/>
    <w:rsid w:val="00433FB7"/>
    <w:rsid w:val="004340A1"/>
    <w:rsid w:val="00434550"/>
    <w:rsid w:val="00434764"/>
    <w:rsid w:val="004349F7"/>
    <w:rsid w:val="00434AA7"/>
    <w:rsid w:val="00434D40"/>
    <w:rsid w:val="00434ED7"/>
    <w:rsid w:val="00434EF7"/>
    <w:rsid w:val="004351BF"/>
    <w:rsid w:val="004352F6"/>
    <w:rsid w:val="00435339"/>
    <w:rsid w:val="00435DF3"/>
    <w:rsid w:val="00435EC2"/>
    <w:rsid w:val="00435F00"/>
    <w:rsid w:val="00436156"/>
    <w:rsid w:val="0043661E"/>
    <w:rsid w:val="004375F0"/>
    <w:rsid w:val="0043764D"/>
    <w:rsid w:val="004378D3"/>
    <w:rsid w:val="00437940"/>
    <w:rsid w:val="00437B65"/>
    <w:rsid w:val="00437F8B"/>
    <w:rsid w:val="004407D8"/>
    <w:rsid w:val="0044081C"/>
    <w:rsid w:val="00440866"/>
    <w:rsid w:val="004409CE"/>
    <w:rsid w:val="00440CA3"/>
    <w:rsid w:val="00440CA4"/>
    <w:rsid w:val="00440CE6"/>
    <w:rsid w:val="00441A15"/>
    <w:rsid w:val="00441B3F"/>
    <w:rsid w:val="00441CCE"/>
    <w:rsid w:val="00442187"/>
    <w:rsid w:val="00442357"/>
    <w:rsid w:val="004423DE"/>
    <w:rsid w:val="004424B9"/>
    <w:rsid w:val="00442793"/>
    <w:rsid w:val="00442A67"/>
    <w:rsid w:val="00442B36"/>
    <w:rsid w:val="00442DB0"/>
    <w:rsid w:val="00442FAC"/>
    <w:rsid w:val="0044312A"/>
    <w:rsid w:val="00443254"/>
    <w:rsid w:val="004433BE"/>
    <w:rsid w:val="004434E2"/>
    <w:rsid w:val="004437AD"/>
    <w:rsid w:val="0044385E"/>
    <w:rsid w:val="00443C6C"/>
    <w:rsid w:val="00443D0B"/>
    <w:rsid w:val="00443F30"/>
    <w:rsid w:val="00444068"/>
    <w:rsid w:val="0044423D"/>
    <w:rsid w:val="004443FD"/>
    <w:rsid w:val="0044447D"/>
    <w:rsid w:val="00444949"/>
    <w:rsid w:val="004449B5"/>
    <w:rsid w:val="00444D93"/>
    <w:rsid w:val="00444ECA"/>
    <w:rsid w:val="00445039"/>
    <w:rsid w:val="0044520B"/>
    <w:rsid w:val="004452E3"/>
    <w:rsid w:val="004453C8"/>
    <w:rsid w:val="004456A5"/>
    <w:rsid w:val="004457BE"/>
    <w:rsid w:val="00445CF9"/>
    <w:rsid w:val="00445DB6"/>
    <w:rsid w:val="00445DC1"/>
    <w:rsid w:val="00445E52"/>
    <w:rsid w:val="00445F98"/>
    <w:rsid w:val="0044627B"/>
    <w:rsid w:val="00446619"/>
    <w:rsid w:val="00446683"/>
    <w:rsid w:val="00446958"/>
    <w:rsid w:val="00446AE0"/>
    <w:rsid w:val="00446ED4"/>
    <w:rsid w:val="00446FAC"/>
    <w:rsid w:val="0044719F"/>
    <w:rsid w:val="0044733B"/>
    <w:rsid w:val="0044796C"/>
    <w:rsid w:val="00447BD7"/>
    <w:rsid w:val="00447F6C"/>
    <w:rsid w:val="004500CB"/>
    <w:rsid w:val="0045021D"/>
    <w:rsid w:val="004504AC"/>
    <w:rsid w:val="0045051B"/>
    <w:rsid w:val="004505A8"/>
    <w:rsid w:val="004507DF"/>
    <w:rsid w:val="00450916"/>
    <w:rsid w:val="00450A34"/>
    <w:rsid w:val="00450BF2"/>
    <w:rsid w:val="00450EC3"/>
    <w:rsid w:val="00450FB5"/>
    <w:rsid w:val="0045144F"/>
    <w:rsid w:val="00451990"/>
    <w:rsid w:val="004519DF"/>
    <w:rsid w:val="00451AE8"/>
    <w:rsid w:val="00451BA2"/>
    <w:rsid w:val="0045205D"/>
    <w:rsid w:val="0045216F"/>
    <w:rsid w:val="0045243D"/>
    <w:rsid w:val="004525CA"/>
    <w:rsid w:val="0045269B"/>
    <w:rsid w:val="00452F22"/>
    <w:rsid w:val="00452FF9"/>
    <w:rsid w:val="00453235"/>
    <w:rsid w:val="00453A97"/>
    <w:rsid w:val="00453BBA"/>
    <w:rsid w:val="00454062"/>
    <w:rsid w:val="004541EC"/>
    <w:rsid w:val="00454339"/>
    <w:rsid w:val="0045446D"/>
    <w:rsid w:val="00454481"/>
    <w:rsid w:val="0045448F"/>
    <w:rsid w:val="0045489C"/>
    <w:rsid w:val="00454BB2"/>
    <w:rsid w:val="00454CFD"/>
    <w:rsid w:val="004552A2"/>
    <w:rsid w:val="0045536C"/>
    <w:rsid w:val="0045547A"/>
    <w:rsid w:val="00455509"/>
    <w:rsid w:val="00455561"/>
    <w:rsid w:val="00455BFA"/>
    <w:rsid w:val="00455C2D"/>
    <w:rsid w:val="00455D84"/>
    <w:rsid w:val="00455F19"/>
    <w:rsid w:val="00456019"/>
    <w:rsid w:val="00456064"/>
    <w:rsid w:val="004561D0"/>
    <w:rsid w:val="004563BC"/>
    <w:rsid w:val="004566D2"/>
    <w:rsid w:val="00456A32"/>
    <w:rsid w:val="00456D9C"/>
    <w:rsid w:val="0045731A"/>
    <w:rsid w:val="004575C8"/>
    <w:rsid w:val="00457611"/>
    <w:rsid w:val="004576F3"/>
    <w:rsid w:val="00457BB0"/>
    <w:rsid w:val="00457C6A"/>
    <w:rsid w:val="00457F5D"/>
    <w:rsid w:val="0046003A"/>
    <w:rsid w:val="004600CF"/>
    <w:rsid w:val="0046017C"/>
    <w:rsid w:val="004601AB"/>
    <w:rsid w:val="00460703"/>
    <w:rsid w:val="00460C01"/>
    <w:rsid w:val="00460D3D"/>
    <w:rsid w:val="004611FE"/>
    <w:rsid w:val="00461483"/>
    <w:rsid w:val="004615A0"/>
    <w:rsid w:val="0046181F"/>
    <w:rsid w:val="004618BF"/>
    <w:rsid w:val="0046196B"/>
    <w:rsid w:val="00461AC2"/>
    <w:rsid w:val="00461B9A"/>
    <w:rsid w:val="00461C08"/>
    <w:rsid w:val="00461EAE"/>
    <w:rsid w:val="00462282"/>
    <w:rsid w:val="004622B4"/>
    <w:rsid w:val="004629B0"/>
    <w:rsid w:val="00462BFE"/>
    <w:rsid w:val="0046386D"/>
    <w:rsid w:val="00463EFC"/>
    <w:rsid w:val="00464207"/>
    <w:rsid w:val="004642F9"/>
    <w:rsid w:val="0046436B"/>
    <w:rsid w:val="00464370"/>
    <w:rsid w:val="00464413"/>
    <w:rsid w:val="004647D7"/>
    <w:rsid w:val="0046486F"/>
    <w:rsid w:val="00464C80"/>
    <w:rsid w:val="00464FCB"/>
    <w:rsid w:val="004651B9"/>
    <w:rsid w:val="00465258"/>
    <w:rsid w:val="004652B1"/>
    <w:rsid w:val="0046539B"/>
    <w:rsid w:val="004653C9"/>
    <w:rsid w:val="004655F0"/>
    <w:rsid w:val="00465B4C"/>
    <w:rsid w:val="00465C8B"/>
    <w:rsid w:val="00465F71"/>
    <w:rsid w:val="0046626C"/>
    <w:rsid w:val="00466305"/>
    <w:rsid w:val="00466506"/>
    <w:rsid w:val="00466954"/>
    <w:rsid w:val="004669AA"/>
    <w:rsid w:val="00466A5B"/>
    <w:rsid w:val="00466C22"/>
    <w:rsid w:val="00466EB9"/>
    <w:rsid w:val="00467110"/>
    <w:rsid w:val="00467513"/>
    <w:rsid w:val="00467861"/>
    <w:rsid w:val="004678F2"/>
    <w:rsid w:val="00467D0E"/>
    <w:rsid w:val="00470496"/>
    <w:rsid w:val="0047057A"/>
    <w:rsid w:val="00470749"/>
    <w:rsid w:val="00470D4B"/>
    <w:rsid w:val="00470E73"/>
    <w:rsid w:val="0047133D"/>
    <w:rsid w:val="004713DF"/>
    <w:rsid w:val="00471837"/>
    <w:rsid w:val="004720C3"/>
    <w:rsid w:val="004725F8"/>
    <w:rsid w:val="004728B1"/>
    <w:rsid w:val="00472975"/>
    <w:rsid w:val="004729B9"/>
    <w:rsid w:val="00472E3A"/>
    <w:rsid w:val="004730B1"/>
    <w:rsid w:val="004734BF"/>
    <w:rsid w:val="0047362D"/>
    <w:rsid w:val="004736A8"/>
    <w:rsid w:val="004737A8"/>
    <w:rsid w:val="0047388F"/>
    <w:rsid w:val="004738DB"/>
    <w:rsid w:val="00473AAB"/>
    <w:rsid w:val="00474411"/>
    <w:rsid w:val="0047449F"/>
    <w:rsid w:val="00474892"/>
    <w:rsid w:val="00474919"/>
    <w:rsid w:val="00474B36"/>
    <w:rsid w:val="00474B93"/>
    <w:rsid w:val="0047514B"/>
    <w:rsid w:val="00475571"/>
    <w:rsid w:val="0047558B"/>
    <w:rsid w:val="004759EB"/>
    <w:rsid w:val="00475A59"/>
    <w:rsid w:val="00475B8A"/>
    <w:rsid w:val="00476067"/>
    <w:rsid w:val="0047621E"/>
    <w:rsid w:val="00476337"/>
    <w:rsid w:val="0047668F"/>
    <w:rsid w:val="00476A41"/>
    <w:rsid w:val="00476FD9"/>
    <w:rsid w:val="0047714F"/>
    <w:rsid w:val="00477174"/>
    <w:rsid w:val="004772FF"/>
    <w:rsid w:val="004777C1"/>
    <w:rsid w:val="00477B20"/>
    <w:rsid w:val="00477BB6"/>
    <w:rsid w:val="00477D56"/>
    <w:rsid w:val="00480011"/>
    <w:rsid w:val="00480DB0"/>
    <w:rsid w:val="00480E51"/>
    <w:rsid w:val="0048154F"/>
    <w:rsid w:val="00481C3F"/>
    <w:rsid w:val="004820B0"/>
    <w:rsid w:val="00482C6E"/>
    <w:rsid w:val="00482C83"/>
    <w:rsid w:val="00482D28"/>
    <w:rsid w:val="00482F1A"/>
    <w:rsid w:val="0048300A"/>
    <w:rsid w:val="0048302E"/>
    <w:rsid w:val="004832BC"/>
    <w:rsid w:val="0048399E"/>
    <w:rsid w:val="00483D7A"/>
    <w:rsid w:val="00483DDD"/>
    <w:rsid w:val="004841F3"/>
    <w:rsid w:val="0048448A"/>
    <w:rsid w:val="0048465C"/>
    <w:rsid w:val="00484AEB"/>
    <w:rsid w:val="004853E2"/>
    <w:rsid w:val="00485453"/>
    <w:rsid w:val="00485743"/>
    <w:rsid w:val="004857F4"/>
    <w:rsid w:val="00485C01"/>
    <w:rsid w:val="00485CC0"/>
    <w:rsid w:val="00486357"/>
    <w:rsid w:val="004864AE"/>
    <w:rsid w:val="004864D5"/>
    <w:rsid w:val="00486564"/>
    <w:rsid w:val="00486584"/>
    <w:rsid w:val="00486738"/>
    <w:rsid w:val="00486758"/>
    <w:rsid w:val="0048691F"/>
    <w:rsid w:val="00486942"/>
    <w:rsid w:val="00486CF5"/>
    <w:rsid w:val="00486D94"/>
    <w:rsid w:val="0048703B"/>
    <w:rsid w:val="004871F3"/>
    <w:rsid w:val="00487274"/>
    <w:rsid w:val="004874F8"/>
    <w:rsid w:val="00487908"/>
    <w:rsid w:val="00487920"/>
    <w:rsid w:val="00487C9D"/>
    <w:rsid w:val="00487DD7"/>
    <w:rsid w:val="00490015"/>
    <w:rsid w:val="0049018F"/>
    <w:rsid w:val="004902FE"/>
    <w:rsid w:val="004906F0"/>
    <w:rsid w:val="0049081B"/>
    <w:rsid w:val="004909BB"/>
    <w:rsid w:val="00490D88"/>
    <w:rsid w:val="004911E4"/>
    <w:rsid w:val="004914C7"/>
    <w:rsid w:val="00491562"/>
    <w:rsid w:val="0049158F"/>
    <w:rsid w:val="004915B4"/>
    <w:rsid w:val="004916C9"/>
    <w:rsid w:val="00491B46"/>
    <w:rsid w:val="00491C5B"/>
    <w:rsid w:val="0049207E"/>
    <w:rsid w:val="0049214F"/>
    <w:rsid w:val="0049223D"/>
    <w:rsid w:val="00492BF1"/>
    <w:rsid w:val="00492C18"/>
    <w:rsid w:val="00492C49"/>
    <w:rsid w:val="00492C9F"/>
    <w:rsid w:val="004931C1"/>
    <w:rsid w:val="0049342E"/>
    <w:rsid w:val="00493E23"/>
    <w:rsid w:val="00493F6C"/>
    <w:rsid w:val="00493FFC"/>
    <w:rsid w:val="00494417"/>
    <w:rsid w:val="0049471E"/>
    <w:rsid w:val="004948DB"/>
    <w:rsid w:val="00494B9E"/>
    <w:rsid w:val="00494D97"/>
    <w:rsid w:val="004950C7"/>
    <w:rsid w:val="004953A0"/>
    <w:rsid w:val="004954B3"/>
    <w:rsid w:val="00495658"/>
    <w:rsid w:val="004956B4"/>
    <w:rsid w:val="00495CC1"/>
    <w:rsid w:val="00495E77"/>
    <w:rsid w:val="004961CD"/>
    <w:rsid w:val="00496254"/>
    <w:rsid w:val="004965D0"/>
    <w:rsid w:val="00496865"/>
    <w:rsid w:val="00497007"/>
    <w:rsid w:val="0049709E"/>
    <w:rsid w:val="004971B3"/>
    <w:rsid w:val="0049737E"/>
    <w:rsid w:val="0049739D"/>
    <w:rsid w:val="00497517"/>
    <w:rsid w:val="0049766C"/>
    <w:rsid w:val="004978B2"/>
    <w:rsid w:val="004A00A7"/>
    <w:rsid w:val="004A0246"/>
    <w:rsid w:val="004A02CF"/>
    <w:rsid w:val="004A0450"/>
    <w:rsid w:val="004A0519"/>
    <w:rsid w:val="004A0638"/>
    <w:rsid w:val="004A11F1"/>
    <w:rsid w:val="004A1348"/>
    <w:rsid w:val="004A15E2"/>
    <w:rsid w:val="004A1CB4"/>
    <w:rsid w:val="004A1CD0"/>
    <w:rsid w:val="004A21CE"/>
    <w:rsid w:val="004A2451"/>
    <w:rsid w:val="004A251B"/>
    <w:rsid w:val="004A258E"/>
    <w:rsid w:val="004A2974"/>
    <w:rsid w:val="004A29E3"/>
    <w:rsid w:val="004A2DB9"/>
    <w:rsid w:val="004A2E96"/>
    <w:rsid w:val="004A3085"/>
    <w:rsid w:val="004A30C1"/>
    <w:rsid w:val="004A320A"/>
    <w:rsid w:val="004A3253"/>
    <w:rsid w:val="004A3458"/>
    <w:rsid w:val="004A3558"/>
    <w:rsid w:val="004A355D"/>
    <w:rsid w:val="004A3621"/>
    <w:rsid w:val="004A3728"/>
    <w:rsid w:val="004A378C"/>
    <w:rsid w:val="004A3B7D"/>
    <w:rsid w:val="004A3B8B"/>
    <w:rsid w:val="004A3E2C"/>
    <w:rsid w:val="004A4274"/>
    <w:rsid w:val="004A4298"/>
    <w:rsid w:val="004A42E6"/>
    <w:rsid w:val="004A435F"/>
    <w:rsid w:val="004A4381"/>
    <w:rsid w:val="004A4701"/>
    <w:rsid w:val="004A4C6C"/>
    <w:rsid w:val="004A4DF0"/>
    <w:rsid w:val="004A52C2"/>
    <w:rsid w:val="004A52E2"/>
    <w:rsid w:val="004A53C5"/>
    <w:rsid w:val="004A5432"/>
    <w:rsid w:val="004A67B5"/>
    <w:rsid w:val="004A6A7D"/>
    <w:rsid w:val="004A6F4C"/>
    <w:rsid w:val="004A6FEE"/>
    <w:rsid w:val="004A7074"/>
    <w:rsid w:val="004A7775"/>
    <w:rsid w:val="004A7B44"/>
    <w:rsid w:val="004A7CE0"/>
    <w:rsid w:val="004A7DD7"/>
    <w:rsid w:val="004A7F08"/>
    <w:rsid w:val="004B020F"/>
    <w:rsid w:val="004B030A"/>
    <w:rsid w:val="004B057E"/>
    <w:rsid w:val="004B0595"/>
    <w:rsid w:val="004B05E3"/>
    <w:rsid w:val="004B07E4"/>
    <w:rsid w:val="004B0D63"/>
    <w:rsid w:val="004B0F1F"/>
    <w:rsid w:val="004B10AC"/>
    <w:rsid w:val="004B1118"/>
    <w:rsid w:val="004B1377"/>
    <w:rsid w:val="004B14C0"/>
    <w:rsid w:val="004B19A5"/>
    <w:rsid w:val="004B1B1D"/>
    <w:rsid w:val="004B1B78"/>
    <w:rsid w:val="004B1CCD"/>
    <w:rsid w:val="004B1E8D"/>
    <w:rsid w:val="004B2069"/>
    <w:rsid w:val="004B2158"/>
    <w:rsid w:val="004B23E8"/>
    <w:rsid w:val="004B25AE"/>
    <w:rsid w:val="004B25BC"/>
    <w:rsid w:val="004B274C"/>
    <w:rsid w:val="004B2B74"/>
    <w:rsid w:val="004B2B8C"/>
    <w:rsid w:val="004B2BD0"/>
    <w:rsid w:val="004B2F82"/>
    <w:rsid w:val="004B3065"/>
    <w:rsid w:val="004B308C"/>
    <w:rsid w:val="004B30B8"/>
    <w:rsid w:val="004B3156"/>
    <w:rsid w:val="004B31A6"/>
    <w:rsid w:val="004B34A0"/>
    <w:rsid w:val="004B34B2"/>
    <w:rsid w:val="004B3766"/>
    <w:rsid w:val="004B3B18"/>
    <w:rsid w:val="004B3C04"/>
    <w:rsid w:val="004B3FF3"/>
    <w:rsid w:val="004B435E"/>
    <w:rsid w:val="004B439F"/>
    <w:rsid w:val="004B469A"/>
    <w:rsid w:val="004B4B15"/>
    <w:rsid w:val="004B4D65"/>
    <w:rsid w:val="004B4D6C"/>
    <w:rsid w:val="004B4EED"/>
    <w:rsid w:val="004B51C1"/>
    <w:rsid w:val="004B521F"/>
    <w:rsid w:val="004B5538"/>
    <w:rsid w:val="004B591B"/>
    <w:rsid w:val="004B5967"/>
    <w:rsid w:val="004B5D93"/>
    <w:rsid w:val="004B5DC1"/>
    <w:rsid w:val="004B6534"/>
    <w:rsid w:val="004B65E6"/>
    <w:rsid w:val="004B6C28"/>
    <w:rsid w:val="004B6CFD"/>
    <w:rsid w:val="004B733F"/>
    <w:rsid w:val="004B744E"/>
    <w:rsid w:val="004B74F7"/>
    <w:rsid w:val="004B77C9"/>
    <w:rsid w:val="004B7CE2"/>
    <w:rsid w:val="004B7DD5"/>
    <w:rsid w:val="004C0081"/>
    <w:rsid w:val="004C0196"/>
    <w:rsid w:val="004C0598"/>
    <w:rsid w:val="004C0603"/>
    <w:rsid w:val="004C08DD"/>
    <w:rsid w:val="004C0A48"/>
    <w:rsid w:val="004C0DD6"/>
    <w:rsid w:val="004C0EB7"/>
    <w:rsid w:val="004C0F58"/>
    <w:rsid w:val="004C1213"/>
    <w:rsid w:val="004C13A8"/>
    <w:rsid w:val="004C1488"/>
    <w:rsid w:val="004C151B"/>
    <w:rsid w:val="004C186D"/>
    <w:rsid w:val="004C1B1F"/>
    <w:rsid w:val="004C1DF8"/>
    <w:rsid w:val="004C1EA5"/>
    <w:rsid w:val="004C1EF1"/>
    <w:rsid w:val="004C210B"/>
    <w:rsid w:val="004C214D"/>
    <w:rsid w:val="004C22DD"/>
    <w:rsid w:val="004C2761"/>
    <w:rsid w:val="004C2BE4"/>
    <w:rsid w:val="004C2E48"/>
    <w:rsid w:val="004C30A9"/>
    <w:rsid w:val="004C31FA"/>
    <w:rsid w:val="004C33FD"/>
    <w:rsid w:val="004C3566"/>
    <w:rsid w:val="004C3C65"/>
    <w:rsid w:val="004C3EB8"/>
    <w:rsid w:val="004C3EE2"/>
    <w:rsid w:val="004C3EE3"/>
    <w:rsid w:val="004C4D23"/>
    <w:rsid w:val="004C4E96"/>
    <w:rsid w:val="004C5097"/>
    <w:rsid w:val="004C522C"/>
    <w:rsid w:val="004C529F"/>
    <w:rsid w:val="004C52E7"/>
    <w:rsid w:val="004C5FC9"/>
    <w:rsid w:val="004C6145"/>
    <w:rsid w:val="004C61EC"/>
    <w:rsid w:val="004C663B"/>
    <w:rsid w:val="004C68DA"/>
    <w:rsid w:val="004C7457"/>
    <w:rsid w:val="004C748C"/>
    <w:rsid w:val="004C778F"/>
    <w:rsid w:val="004C7944"/>
    <w:rsid w:val="004C7975"/>
    <w:rsid w:val="004C7BF0"/>
    <w:rsid w:val="004D0160"/>
    <w:rsid w:val="004D02D3"/>
    <w:rsid w:val="004D0526"/>
    <w:rsid w:val="004D0577"/>
    <w:rsid w:val="004D05D8"/>
    <w:rsid w:val="004D05EF"/>
    <w:rsid w:val="004D08B6"/>
    <w:rsid w:val="004D0B3D"/>
    <w:rsid w:val="004D0D79"/>
    <w:rsid w:val="004D0EF8"/>
    <w:rsid w:val="004D0F03"/>
    <w:rsid w:val="004D0F36"/>
    <w:rsid w:val="004D1189"/>
    <w:rsid w:val="004D1544"/>
    <w:rsid w:val="004D1653"/>
    <w:rsid w:val="004D1782"/>
    <w:rsid w:val="004D19CC"/>
    <w:rsid w:val="004D1CEA"/>
    <w:rsid w:val="004D1D10"/>
    <w:rsid w:val="004D1F4E"/>
    <w:rsid w:val="004D2208"/>
    <w:rsid w:val="004D2405"/>
    <w:rsid w:val="004D25A4"/>
    <w:rsid w:val="004D2605"/>
    <w:rsid w:val="004D2ABC"/>
    <w:rsid w:val="004D2BC6"/>
    <w:rsid w:val="004D2EEB"/>
    <w:rsid w:val="004D2EF1"/>
    <w:rsid w:val="004D2F54"/>
    <w:rsid w:val="004D2F5E"/>
    <w:rsid w:val="004D2F77"/>
    <w:rsid w:val="004D30C8"/>
    <w:rsid w:val="004D30D0"/>
    <w:rsid w:val="004D3281"/>
    <w:rsid w:val="004D33B8"/>
    <w:rsid w:val="004D3955"/>
    <w:rsid w:val="004D3ADA"/>
    <w:rsid w:val="004D3B30"/>
    <w:rsid w:val="004D4126"/>
    <w:rsid w:val="004D48F2"/>
    <w:rsid w:val="004D4A25"/>
    <w:rsid w:val="004D4B59"/>
    <w:rsid w:val="004D4F6E"/>
    <w:rsid w:val="004D4FDA"/>
    <w:rsid w:val="004D5169"/>
    <w:rsid w:val="004D530C"/>
    <w:rsid w:val="004D59EC"/>
    <w:rsid w:val="004D5EE4"/>
    <w:rsid w:val="004D6316"/>
    <w:rsid w:val="004D63D5"/>
    <w:rsid w:val="004D65B1"/>
    <w:rsid w:val="004D69F2"/>
    <w:rsid w:val="004D6C41"/>
    <w:rsid w:val="004D6C4F"/>
    <w:rsid w:val="004D6F95"/>
    <w:rsid w:val="004D7001"/>
    <w:rsid w:val="004D716C"/>
    <w:rsid w:val="004D722F"/>
    <w:rsid w:val="004D779F"/>
    <w:rsid w:val="004D7E6A"/>
    <w:rsid w:val="004E0277"/>
    <w:rsid w:val="004E03DC"/>
    <w:rsid w:val="004E04AC"/>
    <w:rsid w:val="004E0596"/>
    <w:rsid w:val="004E141A"/>
    <w:rsid w:val="004E16B7"/>
    <w:rsid w:val="004E16FD"/>
    <w:rsid w:val="004E1D5B"/>
    <w:rsid w:val="004E1EE7"/>
    <w:rsid w:val="004E2324"/>
    <w:rsid w:val="004E23FD"/>
    <w:rsid w:val="004E27FA"/>
    <w:rsid w:val="004E282C"/>
    <w:rsid w:val="004E2CEB"/>
    <w:rsid w:val="004E2E0B"/>
    <w:rsid w:val="004E2E38"/>
    <w:rsid w:val="004E3086"/>
    <w:rsid w:val="004E3209"/>
    <w:rsid w:val="004E34DA"/>
    <w:rsid w:val="004E35FA"/>
    <w:rsid w:val="004E37C8"/>
    <w:rsid w:val="004E3A1B"/>
    <w:rsid w:val="004E3BCB"/>
    <w:rsid w:val="004E3C08"/>
    <w:rsid w:val="004E3C67"/>
    <w:rsid w:val="004E3D60"/>
    <w:rsid w:val="004E3D6A"/>
    <w:rsid w:val="004E3DE3"/>
    <w:rsid w:val="004E4052"/>
    <w:rsid w:val="004E446D"/>
    <w:rsid w:val="004E493A"/>
    <w:rsid w:val="004E4944"/>
    <w:rsid w:val="004E4AE8"/>
    <w:rsid w:val="004E4C28"/>
    <w:rsid w:val="004E4C8F"/>
    <w:rsid w:val="004E4E71"/>
    <w:rsid w:val="004E5003"/>
    <w:rsid w:val="004E550F"/>
    <w:rsid w:val="004E554F"/>
    <w:rsid w:val="004E5950"/>
    <w:rsid w:val="004E605D"/>
    <w:rsid w:val="004E6172"/>
    <w:rsid w:val="004E62E5"/>
    <w:rsid w:val="004E652F"/>
    <w:rsid w:val="004E663D"/>
    <w:rsid w:val="004E670F"/>
    <w:rsid w:val="004E68C7"/>
    <w:rsid w:val="004E695C"/>
    <w:rsid w:val="004E69B3"/>
    <w:rsid w:val="004E6CF1"/>
    <w:rsid w:val="004E6D10"/>
    <w:rsid w:val="004E6D11"/>
    <w:rsid w:val="004E6D19"/>
    <w:rsid w:val="004E6F4C"/>
    <w:rsid w:val="004E764E"/>
    <w:rsid w:val="004E7763"/>
    <w:rsid w:val="004E7987"/>
    <w:rsid w:val="004E7DCB"/>
    <w:rsid w:val="004E7E4C"/>
    <w:rsid w:val="004E7FBD"/>
    <w:rsid w:val="004F0050"/>
    <w:rsid w:val="004F012C"/>
    <w:rsid w:val="004F0147"/>
    <w:rsid w:val="004F01B8"/>
    <w:rsid w:val="004F048D"/>
    <w:rsid w:val="004F0C80"/>
    <w:rsid w:val="004F104F"/>
    <w:rsid w:val="004F108A"/>
    <w:rsid w:val="004F1280"/>
    <w:rsid w:val="004F128A"/>
    <w:rsid w:val="004F13A5"/>
    <w:rsid w:val="004F13B3"/>
    <w:rsid w:val="004F13D8"/>
    <w:rsid w:val="004F1583"/>
    <w:rsid w:val="004F1A91"/>
    <w:rsid w:val="004F1C11"/>
    <w:rsid w:val="004F1D50"/>
    <w:rsid w:val="004F1FD9"/>
    <w:rsid w:val="004F24AE"/>
    <w:rsid w:val="004F26A2"/>
    <w:rsid w:val="004F26F9"/>
    <w:rsid w:val="004F27C3"/>
    <w:rsid w:val="004F28BB"/>
    <w:rsid w:val="004F2AE1"/>
    <w:rsid w:val="004F2CAE"/>
    <w:rsid w:val="004F2CE0"/>
    <w:rsid w:val="004F2D75"/>
    <w:rsid w:val="004F2E73"/>
    <w:rsid w:val="004F2EFF"/>
    <w:rsid w:val="004F2F42"/>
    <w:rsid w:val="004F329B"/>
    <w:rsid w:val="004F357B"/>
    <w:rsid w:val="004F35BA"/>
    <w:rsid w:val="004F3836"/>
    <w:rsid w:val="004F3A98"/>
    <w:rsid w:val="004F3F55"/>
    <w:rsid w:val="004F3FD7"/>
    <w:rsid w:val="004F3FFD"/>
    <w:rsid w:val="004F40B3"/>
    <w:rsid w:val="004F45B5"/>
    <w:rsid w:val="004F45BF"/>
    <w:rsid w:val="004F4656"/>
    <w:rsid w:val="004F4695"/>
    <w:rsid w:val="004F484D"/>
    <w:rsid w:val="004F4ABC"/>
    <w:rsid w:val="004F4E34"/>
    <w:rsid w:val="004F4E40"/>
    <w:rsid w:val="004F4E42"/>
    <w:rsid w:val="004F4ED2"/>
    <w:rsid w:val="004F508B"/>
    <w:rsid w:val="004F51C3"/>
    <w:rsid w:val="004F531E"/>
    <w:rsid w:val="004F5337"/>
    <w:rsid w:val="004F534D"/>
    <w:rsid w:val="004F544C"/>
    <w:rsid w:val="004F55C7"/>
    <w:rsid w:val="004F56E0"/>
    <w:rsid w:val="004F59B2"/>
    <w:rsid w:val="004F5C2B"/>
    <w:rsid w:val="004F5D9F"/>
    <w:rsid w:val="004F5F21"/>
    <w:rsid w:val="004F5F2E"/>
    <w:rsid w:val="004F60B5"/>
    <w:rsid w:val="004F64E4"/>
    <w:rsid w:val="004F6B8A"/>
    <w:rsid w:val="004F6C50"/>
    <w:rsid w:val="004F6CC2"/>
    <w:rsid w:val="004F6D14"/>
    <w:rsid w:val="004F6E99"/>
    <w:rsid w:val="004F75DF"/>
    <w:rsid w:val="004F7906"/>
    <w:rsid w:val="004F7CF1"/>
    <w:rsid w:val="005002ED"/>
    <w:rsid w:val="005006C3"/>
    <w:rsid w:val="00500D64"/>
    <w:rsid w:val="00500DB2"/>
    <w:rsid w:val="0050177C"/>
    <w:rsid w:val="00501874"/>
    <w:rsid w:val="00501A7E"/>
    <w:rsid w:val="00501F51"/>
    <w:rsid w:val="005021D0"/>
    <w:rsid w:val="005021F4"/>
    <w:rsid w:val="00502512"/>
    <w:rsid w:val="00502605"/>
    <w:rsid w:val="0050279F"/>
    <w:rsid w:val="0050280A"/>
    <w:rsid w:val="00502AEF"/>
    <w:rsid w:val="00502F3D"/>
    <w:rsid w:val="005030FD"/>
    <w:rsid w:val="005032AD"/>
    <w:rsid w:val="00503C05"/>
    <w:rsid w:val="00503C4D"/>
    <w:rsid w:val="00503CAC"/>
    <w:rsid w:val="00503D85"/>
    <w:rsid w:val="0050442A"/>
    <w:rsid w:val="00504955"/>
    <w:rsid w:val="00504A17"/>
    <w:rsid w:val="00504A49"/>
    <w:rsid w:val="00504C8F"/>
    <w:rsid w:val="00504EBE"/>
    <w:rsid w:val="00504F99"/>
    <w:rsid w:val="005051E5"/>
    <w:rsid w:val="00505674"/>
    <w:rsid w:val="005057A6"/>
    <w:rsid w:val="00505858"/>
    <w:rsid w:val="00505C3F"/>
    <w:rsid w:val="00505D43"/>
    <w:rsid w:val="00505EC7"/>
    <w:rsid w:val="0050615B"/>
    <w:rsid w:val="0050625B"/>
    <w:rsid w:val="00506520"/>
    <w:rsid w:val="00506559"/>
    <w:rsid w:val="005065DD"/>
    <w:rsid w:val="00506A0E"/>
    <w:rsid w:val="005070D8"/>
    <w:rsid w:val="00507588"/>
    <w:rsid w:val="00507677"/>
    <w:rsid w:val="005077DB"/>
    <w:rsid w:val="00507944"/>
    <w:rsid w:val="005079E3"/>
    <w:rsid w:val="00507EF1"/>
    <w:rsid w:val="005100B2"/>
    <w:rsid w:val="005107BF"/>
    <w:rsid w:val="00510825"/>
    <w:rsid w:val="00510A0B"/>
    <w:rsid w:val="00510B43"/>
    <w:rsid w:val="00511139"/>
    <w:rsid w:val="005113EB"/>
    <w:rsid w:val="005115A8"/>
    <w:rsid w:val="005116F8"/>
    <w:rsid w:val="005118F6"/>
    <w:rsid w:val="00511B8A"/>
    <w:rsid w:val="00511D8A"/>
    <w:rsid w:val="00511E50"/>
    <w:rsid w:val="00511F3C"/>
    <w:rsid w:val="00511F94"/>
    <w:rsid w:val="005121DB"/>
    <w:rsid w:val="00512203"/>
    <w:rsid w:val="005122CF"/>
    <w:rsid w:val="00512466"/>
    <w:rsid w:val="0051370F"/>
    <w:rsid w:val="00513C72"/>
    <w:rsid w:val="00513E00"/>
    <w:rsid w:val="00513EE9"/>
    <w:rsid w:val="00513EFE"/>
    <w:rsid w:val="00513F07"/>
    <w:rsid w:val="00513FED"/>
    <w:rsid w:val="005140C5"/>
    <w:rsid w:val="005146B0"/>
    <w:rsid w:val="00514776"/>
    <w:rsid w:val="005149F1"/>
    <w:rsid w:val="00514A88"/>
    <w:rsid w:val="00514F50"/>
    <w:rsid w:val="00515020"/>
    <w:rsid w:val="0051529C"/>
    <w:rsid w:val="00515305"/>
    <w:rsid w:val="00515716"/>
    <w:rsid w:val="00515CDF"/>
    <w:rsid w:val="00515FF9"/>
    <w:rsid w:val="00516111"/>
    <w:rsid w:val="00516222"/>
    <w:rsid w:val="005162EE"/>
    <w:rsid w:val="00516348"/>
    <w:rsid w:val="005164A6"/>
    <w:rsid w:val="0051676C"/>
    <w:rsid w:val="00516C0C"/>
    <w:rsid w:val="00516D60"/>
    <w:rsid w:val="00516DAF"/>
    <w:rsid w:val="00516F51"/>
    <w:rsid w:val="00516FF1"/>
    <w:rsid w:val="00517063"/>
    <w:rsid w:val="005171B6"/>
    <w:rsid w:val="00517327"/>
    <w:rsid w:val="00517551"/>
    <w:rsid w:val="0051785A"/>
    <w:rsid w:val="00517862"/>
    <w:rsid w:val="00517E48"/>
    <w:rsid w:val="005201CE"/>
    <w:rsid w:val="005201EA"/>
    <w:rsid w:val="00520466"/>
    <w:rsid w:val="0052076E"/>
    <w:rsid w:val="00520A5A"/>
    <w:rsid w:val="00521995"/>
    <w:rsid w:val="00521E83"/>
    <w:rsid w:val="00521FF2"/>
    <w:rsid w:val="005220CF"/>
    <w:rsid w:val="005221FC"/>
    <w:rsid w:val="00522291"/>
    <w:rsid w:val="00522979"/>
    <w:rsid w:val="00522FA9"/>
    <w:rsid w:val="00522FAF"/>
    <w:rsid w:val="00523293"/>
    <w:rsid w:val="0052342E"/>
    <w:rsid w:val="005234B8"/>
    <w:rsid w:val="00523556"/>
    <w:rsid w:val="0052393E"/>
    <w:rsid w:val="00523F80"/>
    <w:rsid w:val="00523FA6"/>
    <w:rsid w:val="00523FF2"/>
    <w:rsid w:val="00524043"/>
    <w:rsid w:val="005241DD"/>
    <w:rsid w:val="00524220"/>
    <w:rsid w:val="00524523"/>
    <w:rsid w:val="005247AF"/>
    <w:rsid w:val="005249D1"/>
    <w:rsid w:val="005249E7"/>
    <w:rsid w:val="00524B18"/>
    <w:rsid w:val="00524C7D"/>
    <w:rsid w:val="00524FB3"/>
    <w:rsid w:val="00525483"/>
    <w:rsid w:val="00525524"/>
    <w:rsid w:val="005255D3"/>
    <w:rsid w:val="0052579E"/>
    <w:rsid w:val="005258EE"/>
    <w:rsid w:val="00526074"/>
    <w:rsid w:val="00526111"/>
    <w:rsid w:val="005264FB"/>
    <w:rsid w:val="005268D2"/>
    <w:rsid w:val="00526CFD"/>
    <w:rsid w:val="00526FEF"/>
    <w:rsid w:val="005271D8"/>
    <w:rsid w:val="005271F4"/>
    <w:rsid w:val="00527443"/>
    <w:rsid w:val="0052765F"/>
    <w:rsid w:val="00527941"/>
    <w:rsid w:val="00530120"/>
    <w:rsid w:val="005303E1"/>
    <w:rsid w:val="00530AC1"/>
    <w:rsid w:val="00530ADB"/>
    <w:rsid w:val="0053106E"/>
    <w:rsid w:val="005313EA"/>
    <w:rsid w:val="005314C7"/>
    <w:rsid w:val="00531709"/>
    <w:rsid w:val="00531D64"/>
    <w:rsid w:val="00531F23"/>
    <w:rsid w:val="00531F5D"/>
    <w:rsid w:val="005320CC"/>
    <w:rsid w:val="005323F9"/>
    <w:rsid w:val="0053252C"/>
    <w:rsid w:val="00532909"/>
    <w:rsid w:val="005329C5"/>
    <w:rsid w:val="00532E1D"/>
    <w:rsid w:val="00532EAB"/>
    <w:rsid w:val="00533052"/>
    <w:rsid w:val="00533180"/>
    <w:rsid w:val="0053378C"/>
    <w:rsid w:val="0053380D"/>
    <w:rsid w:val="00533927"/>
    <w:rsid w:val="00533A13"/>
    <w:rsid w:val="005340B4"/>
    <w:rsid w:val="005342B2"/>
    <w:rsid w:val="005342F7"/>
    <w:rsid w:val="0053444A"/>
    <w:rsid w:val="005346A4"/>
    <w:rsid w:val="005347F9"/>
    <w:rsid w:val="00534859"/>
    <w:rsid w:val="00534998"/>
    <w:rsid w:val="00534CF4"/>
    <w:rsid w:val="00534F0A"/>
    <w:rsid w:val="00535561"/>
    <w:rsid w:val="00535574"/>
    <w:rsid w:val="00535692"/>
    <w:rsid w:val="00535884"/>
    <w:rsid w:val="005358BA"/>
    <w:rsid w:val="00535A37"/>
    <w:rsid w:val="00535AE4"/>
    <w:rsid w:val="00535B93"/>
    <w:rsid w:val="00535DEB"/>
    <w:rsid w:val="005360C6"/>
    <w:rsid w:val="005363A5"/>
    <w:rsid w:val="0053640B"/>
    <w:rsid w:val="00536A5A"/>
    <w:rsid w:val="00536DDE"/>
    <w:rsid w:val="005373B3"/>
    <w:rsid w:val="00537644"/>
    <w:rsid w:val="00537720"/>
    <w:rsid w:val="0053797E"/>
    <w:rsid w:val="00537B27"/>
    <w:rsid w:val="00537B8C"/>
    <w:rsid w:val="00537BEB"/>
    <w:rsid w:val="00537DAF"/>
    <w:rsid w:val="00537F5F"/>
    <w:rsid w:val="005406F8"/>
    <w:rsid w:val="0054082B"/>
    <w:rsid w:val="00540EE1"/>
    <w:rsid w:val="005413E8"/>
    <w:rsid w:val="0054143F"/>
    <w:rsid w:val="00541517"/>
    <w:rsid w:val="00541C75"/>
    <w:rsid w:val="00541F9A"/>
    <w:rsid w:val="005422DD"/>
    <w:rsid w:val="005422EE"/>
    <w:rsid w:val="005425E6"/>
    <w:rsid w:val="005427D6"/>
    <w:rsid w:val="00542914"/>
    <w:rsid w:val="00542B01"/>
    <w:rsid w:val="00542BA6"/>
    <w:rsid w:val="00542CFD"/>
    <w:rsid w:val="00542F53"/>
    <w:rsid w:val="0054327B"/>
    <w:rsid w:val="00543814"/>
    <w:rsid w:val="00543838"/>
    <w:rsid w:val="005439D9"/>
    <w:rsid w:val="00543B69"/>
    <w:rsid w:val="00543BA4"/>
    <w:rsid w:val="00543E75"/>
    <w:rsid w:val="00543F50"/>
    <w:rsid w:val="0054409A"/>
    <w:rsid w:val="00544373"/>
    <w:rsid w:val="00544607"/>
    <w:rsid w:val="00544C1B"/>
    <w:rsid w:val="00544D24"/>
    <w:rsid w:val="00544DC9"/>
    <w:rsid w:val="0054528B"/>
    <w:rsid w:val="005453D8"/>
    <w:rsid w:val="00545688"/>
    <w:rsid w:val="00545689"/>
    <w:rsid w:val="005456DB"/>
    <w:rsid w:val="005457B5"/>
    <w:rsid w:val="005459B2"/>
    <w:rsid w:val="00545B60"/>
    <w:rsid w:val="00545FCB"/>
    <w:rsid w:val="005460FB"/>
    <w:rsid w:val="0054647A"/>
    <w:rsid w:val="00546705"/>
    <w:rsid w:val="00546937"/>
    <w:rsid w:val="00546C17"/>
    <w:rsid w:val="00546F31"/>
    <w:rsid w:val="00547017"/>
    <w:rsid w:val="0054754A"/>
    <w:rsid w:val="005477FD"/>
    <w:rsid w:val="00547926"/>
    <w:rsid w:val="00547944"/>
    <w:rsid w:val="00547B3F"/>
    <w:rsid w:val="00547D02"/>
    <w:rsid w:val="00547E89"/>
    <w:rsid w:val="005503F2"/>
    <w:rsid w:val="005505FA"/>
    <w:rsid w:val="0055098C"/>
    <w:rsid w:val="005509C8"/>
    <w:rsid w:val="00550AF3"/>
    <w:rsid w:val="00550B3A"/>
    <w:rsid w:val="00550B4F"/>
    <w:rsid w:val="00550C93"/>
    <w:rsid w:val="00550FEC"/>
    <w:rsid w:val="00551026"/>
    <w:rsid w:val="00551114"/>
    <w:rsid w:val="00551128"/>
    <w:rsid w:val="0055130D"/>
    <w:rsid w:val="00551530"/>
    <w:rsid w:val="00551D3B"/>
    <w:rsid w:val="00552139"/>
    <w:rsid w:val="005522D6"/>
    <w:rsid w:val="00552529"/>
    <w:rsid w:val="00552538"/>
    <w:rsid w:val="005525D7"/>
    <w:rsid w:val="00552BE3"/>
    <w:rsid w:val="00552D4E"/>
    <w:rsid w:val="00553025"/>
    <w:rsid w:val="0055310F"/>
    <w:rsid w:val="00553300"/>
    <w:rsid w:val="005533D3"/>
    <w:rsid w:val="0055375A"/>
    <w:rsid w:val="00553D54"/>
    <w:rsid w:val="00554272"/>
    <w:rsid w:val="00554579"/>
    <w:rsid w:val="005547E3"/>
    <w:rsid w:val="00554837"/>
    <w:rsid w:val="00554858"/>
    <w:rsid w:val="00554883"/>
    <w:rsid w:val="005549F6"/>
    <w:rsid w:val="00554AC0"/>
    <w:rsid w:val="00554DB6"/>
    <w:rsid w:val="00554E05"/>
    <w:rsid w:val="00555208"/>
    <w:rsid w:val="00555225"/>
    <w:rsid w:val="005553EA"/>
    <w:rsid w:val="00555D72"/>
    <w:rsid w:val="00555DA8"/>
    <w:rsid w:val="00556109"/>
    <w:rsid w:val="0055618F"/>
    <w:rsid w:val="0055636B"/>
    <w:rsid w:val="00556512"/>
    <w:rsid w:val="00556583"/>
    <w:rsid w:val="00556706"/>
    <w:rsid w:val="00556A36"/>
    <w:rsid w:val="00556B17"/>
    <w:rsid w:val="00556D0B"/>
    <w:rsid w:val="00557086"/>
    <w:rsid w:val="0055713A"/>
    <w:rsid w:val="00557259"/>
    <w:rsid w:val="005574B7"/>
    <w:rsid w:val="0055769F"/>
    <w:rsid w:val="00557CAC"/>
    <w:rsid w:val="00557EED"/>
    <w:rsid w:val="00560011"/>
    <w:rsid w:val="005600E3"/>
    <w:rsid w:val="005603C7"/>
    <w:rsid w:val="005604BA"/>
    <w:rsid w:val="00561288"/>
    <w:rsid w:val="00561491"/>
    <w:rsid w:val="00561561"/>
    <w:rsid w:val="00561D3A"/>
    <w:rsid w:val="00561F51"/>
    <w:rsid w:val="0056219D"/>
    <w:rsid w:val="00562238"/>
    <w:rsid w:val="00562258"/>
    <w:rsid w:val="00562553"/>
    <w:rsid w:val="005625AD"/>
    <w:rsid w:val="005626EC"/>
    <w:rsid w:val="0056276F"/>
    <w:rsid w:val="00562D20"/>
    <w:rsid w:val="0056305A"/>
    <w:rsid w:val="005632FB"/>
    <w:rsid w:val="005635E3"/>
    <w:rsid w:val="00563683"/>
    <w:rsid w:val="0056391F"/>
    <w:rsid w:val="0056392D"/>
    <w:rsid w:val="00563DFD"/>
    <w:rsid w:val="00563E9D"/>
    <w:rsid w:val="00563F60"/>
    <w:rsid w:val="00563FA8"/>
    <w:rsid w:val="0056430A"/>
    <w:rsid w:val="00564501"/>
    <w:rsid w:val="00564556"/>
    <w:rsid w:val="00564728"/>
    <w:rsid w:val="005649F3"/>
    <w:rsid w:val="00564A56"/>
    <w:rsid w:val="00564C5B"/>
    <w:rsid w:val="00564E9F"/>
    <w:rsid w:val="005650B1"/>
    <w:rsid w:val="0056510F"/>
    <w:rsid w:val="005652B3"/>
    <w:rsid w:val="0056576F"/>
    <w:rsid w:val="00565AE9"/>
    <w:rsid w:val="0056613B"/>
    <w:rsid w:val="0056661B"/>
    <w:rsid w:val="005666CF"/>
    <w:rsid w:val="0056674F"/>
    <w:rsid w:val="005667C1"/>
    <w:rsid w:val="005668A6"/>
    <w:rsid w:val="00566AFD"/>
    <w:rsid w:val="00566BED"/>
    <w:rsid w:val="00567108"/>
    <w:rsid w:val="00567610"/>
    <w:rsid w:val="0056786C"/>
    <w:rsid w:val="00567916"/>
    <w:rsid w:val="0056798D"/>
    <w:rsid w:val="005679DF"/>
    <w:rsid w:val="00567B3B"/>
    <w:rsid w:val="00567D5F"/>
    <w:rsid w:val="0057029F"/>
    <w:rsid w:val="00570741"/>
    <w:rsid w:val="00570A05"/>
    <w:rsid w:val="00570B36"/>
    <w:rsid w:val="00570BA0"/>
    <w:rsid w:val="00570D0F"/>
    <w:rsid w:val="00570EAF"/>
    <w:rsid w:val="00570F99"/>
    <w:rsid w:val="00571095"/>
    <w:rsid w:val="0057149C"/>
    <w:rsid w:val="00571FBE"/>
    <w:rsid w:val="0057251A"/>
    <w:rsid w:val="00572748"/>
    <w:rsid w:val="005730A7"/>
    <w:rsid w:val="005731BA"/>
    <w:rsid w:val="005732D3"/>
    <w:rsid w:val="00573318"/>
    <w:rsid w:val="00573383"/>
    <w:rsid w:val="00573641"/>
    <w:rsid w:val="00573A6C"/>
    <w:rsid w:val="005740C1"/>
    <w:rsid w:val="005741E9"/>
    <w:rsid w:val="00574517"/>
    <w:rsid w:val="00574948"/>
    <w:rsid w:val="00574B03"/>
    <w:rsid w:val="00574B7B"/>
    <w:rsid w:val="00574DEF"/>
    <w:rsid w:val="00574F65"/>
    <w:rsid w:val="00574F9D"/>
    <w:rsid w:val="005753E7"/>
    <w:rsid w:val="005755AB"/>
    <w:rsid w:val="0057560B"/>
    <w:rsid w:val="005756A8"/>
    <w:rsid w:val="005756C4"/>
    <w:rsid w:val="005758F2"/>
    <w:rsid w:val="005759CD"/>
    <w:rsid w:val="00575AD8"/>
    <w:rsid w:val="00575D88"/>
    <w:rsid w:val="00575E13"/>
    <w:rsid w:val="00575FFA"/>
    <w:rsid w:val="00576128"/>
    <w:rsid w:val="005766B4"/>
    <w:rsid w:val="00576B17"/>
    <w:rsid w:val="0057754B"/>
    <w:rsid w:val="005777D6"/>
    <w:rsid w:val="00577A6B"/>
    <w:rsid w:val="00577C1C"/>
    <w:rsid w:val="00577C8C"/>
    <w:rsid w:val="0058000D"/>
    <w:rsid w:val="005802F6"/>
    <w:rsid w:val="005804A7"/>
    <w:rsid w:val="005806DF"/>
    <w:rsid w:val="00580F65"/>
    <w:rsid w:val="00581252"/>
    <w:rsid w:val="005812CC"/>
    <w:rsid w:val="00581585"/>
    <w:rsid w:val="005815DA"/>
    <w:rsid w:val="0058197A"/>
    <w:rsid w:val="005819B8"/>
    <w:rsid w:val="00581A93"/>
    <w:rsid w:val="00581B56"/>
    <w:rsid w:val="00581C04"/>
    <w:rsid w:val="00581EDF"/>
    <w:rsid w:val="005821C2"/>
    <w:rsid w:val="00582C3D"/>
    <w:rsid w:val="00582E0B"/>
    <w:rsid w:val="005830E7"/>
    <w:rsid w:val="0058311F"/>
    <w:rsid w:val="00583440"/>
    <w:rsid w:val="005834B8"/>
    <w:rsid w:val="005838DA"/>
    <w:rsid w:val="00583C57"/>
    <w:rsid w:val="00583CBC"/>
    <w:rsid w:val="00583E91"/>
    <w:rsid w:val="00584211"/>
    <w:rsid w:val="00584D8B"/>
    <w:rsid w:val="00584EF5"/>
    <w:rsid w:val="00584FF2"/>
    <w:rsid w:val="00585416"/>
    <w:rsid w:val="005856A5"/>
    <w:rsid w:val="0058583D"/>
    <w:rsid w:val="00585888"/>
    <w:rsid w:val="00585975"/>
    <w:rsid w:val="00585B63"/>
    <w:rsid w:val="00585D83"/>
    <w:rsid w:val="0058642E"/>
    <w:rsid w:val="00586483"/>
    <w:rsid w:val="005866DC"/>
    <w:rsid w:val="005868DB"/>
    <w:rsid w:val="00586AD0"/>
    <w:rsid w:val="00587148"/>
    <w:rsid w:val="0058714C"/>
    <w:rsid w:val="00587548"/>
    <w:rsid w:val="00587AC8"/>
    <w:rsid w:val="00587BCD"/>
    <w:rsid w:val="0059003A"/>
    <w:rsid w:val="005901C0"/>
    <w:rsid w:val="005902EC"/>
    <w:rsid w:val="00590430"/>
    <w:rsid w:val="00590452"/>
    <w:rsid w:val="0059064A"/>
    <w:rsid w:val="00590BDD"/>
    <w:rsid w:val="00590BE8"/>
    <w:rsid w:val="00590C70"/>
    <w:rsid w:val="00590E51"/>
    <w:rsid w:val="00590F41"/>
    <w:rsid w:val="005911C8"/>
    <w:rsid w:val="00591359"/>
    <w:rsid w:val="00591485"/>
    <w:rsid w:val="0059154A"/>
    <w:rsid w:val="005916DC"/>
    <w:rsid w:val="005919FF"/>
    <w:rsid w:val="00591B55"/>
    <w:rsid w:val="00592199"/>
    <w:rsid w:val="005921D6"/>
    <w:rsid w:val="005922E1"/>
    <w:rsid w:val="005923AE"/>
    <w:rsid w:val="005923CF"/>
    <w:rsid w:val="005925D9"/>
    <w:rsid w:val="005925F6"/>
    <w:rsid w:val="005927E9"/>
    <w:rsid w:val="00592988"/>
    <w:rsid w:val="00592BAC"/>
    <w:rsid w:val="00592DFE"/>
    <w:rsid w:val="00592E3A"/>
    <w:rsid w:val="00592F08"/>
    <w:rsid w:val="00592F37"/>
    <w:rsid w:val="00592F7D"/>
    <w:rsid w:val="0059318B"/>
    <w:rsid w:val="00593421"/>
    <w:rsid w:val="005934BF"/>
    <w:rsid w:val="00593788"/>
    <w:rsid w:val="005937AF"/>
    <w:rsid w:val="00593BB7"/>
    <w:rsid w:val="00593CD2"/>
    <w:rsid w:val="00594027"/>
    <w:rsid w:val="005947A1"/>
    <w:rsid w:val="005948C1"/>
    <w:rsid w:val="00594BE5"/>
    <w:rsid w:val="0059507C"/>
    <w:rsid w:val="00595359"/>
    <w:rsid w:val="00595869"/>
    <w:rsid w:val="00595F0A"/>
    <w:rsid w:val="005966D6"/>
    <w:rsid w:val="00596761"/>
    <w:rsid w:val="00596845"/>
    <w:rsid w:val="00596D3B"/>
    <w:rsid w:val="00596E50"/>
    <w:rsid w:val="00596F71"/>
    <w:rsid w:val="00597366"/>
    <w:rsid w:val="005973F8"/>
    <w:rsid w:val="00597577"/>
    <w:rsid w:val="00597A50"/>
    <w:rsid w:val="00597B0E"/>
    <w:rsid w:val="00597B6B"/>
    <w:rsid w:val="00597BF8"/>
    <w:rsid w:val="00597FEB"/>
    <w:rsid w:val="005A0371"/>
    <w:rsid w:val="005A09C7"/>
    <w:rsid w:val="005A0CE1"/>
    <w:rsid w:val="005A0F9C"/>
    <w:rsid w:val="005A1001"/>
    <w:rsid w:val="005A10C1"/>
    <w:rsid w:val="005A120A"/>
    <w:rsid w:val="005A1429"/>
    <w:rsid w:val="005A1547"/>
    <w:rsid w:val="005A1B2C"/>
    <w:rsid w:val="005A1D3D"/>
    <w:rsid w:val="005A21E7"/>
    <w:rsid w:val="005A229D"/>
    <w:rsid w:val="005A2E1F"/>
    <w:rsid w:val="005A341D"/>
    <w:rsid w:val="005A3A79"/>
    <w:rsid w:val="005A3CAC"/>
    <w:rsid w:val="005A3E73"/>
    <w:rsid w:val="005A3EDF"/>
    <w:rsid w:val="005A419C"/>
    <w:rsid w:val="005A423D"/>
    <w:rsid w:val="005A447D"/>
    <w:rsid w:val="005A44DB"/>
    <w:rsid w:val="005A45B4"/>
    <w:rsid w:val="005A462F"/>
    <w:rsid w:val="005A4777"/>
    <w:rsid w:val="005A49BB"/>
    <w:rsid w:val="005A4A12"/>
    <w:rsid w:val="005A4E02"/>
    <w:rsid w:val="005A4F38"/>
    <w:rsid w:val="005A50C6"/>
    <w:rsid w:val="005A5679"/>
    <w:rsid w:val="005A5795"/>
    <w:rsid w:val="005A57E6"/>
    <w:rsid w:val="005A6541"/>
    <w:rsid w:val="005A6AA4"/>
    <w:rsid w:val="005A6AF6"/>
    <w:rsid w:val="005A6FE8"/>
    <w:rsid w:val="005A706E"/>
    <w:rsid w:val="005A70A2"/>
    <w:rsid w:val="005A73B8"/>
    <w:rsid w:val="005A77B7"/>
    <w:rsid w:val="005A77CF"/>
    <w:rsid w:val="005A7820"/>
    <w:rsid w:val="005A7A3E"/>
    <w:rsid w:val="005A7B66"/>
    <w:rsid w:val="005A7C9F"/>
    <w:rsid w:val="005A7D22"/>
    <w:rsid w:val="005A7F64"/>
    <w:rsid w:val="005B00CD"/>
    <w:rsid w:val="005B029C"/>
    <w:rsid w:val="005B044C"/>
    <w:rsid w:val="005B04FF"/>
    <w:rsid w:val="005B0531"/>
    <w:rsid w:val="005B0872"/>
    <w:rsid w:val="005B0DA4"/>
    <w:rsid w:val="005B0F4D"/>
    <w:rsid w:val="005B17E1"/>
    <w:rsid w:val="005B185A"/>
    <w:rsid w:val="005B19FE"/>
    <w:rsid w:val="005B1AED"/>
    <w:rsid w:val="005B1DD0"/>
    <w:rsid w:val="005B2045"/>
    <w:rsid w:val="005B26FB"/>
    <w:rsid w:val="005B29C1"/>
    <w:rsid w:val="005B2C00"/>
    <w:rsid w:val="005B2C14"/>
    <w:rsid w:val="005B2D46"/>
    <w:rsid w:val="005B2DDA"/>
    <w:rsid w:val="005B3192"/>
    <w:rsid w:val="005B36F2"/>
    <w:rsid w:val="005B3D0C"/>
    <w:rsid w:val="005B3D1B"/>
    <w:rsid w:val="005B3D40"/>
    <w:rsid w:val="005B3DA2"/>
    <w:rsid w:val="005B3FE3"/>
    <w:rsid w:val="005B4153"/>
    <w:rsid w:val="005B41F0"/>
    <w:rsid w:val="005B4369"/>
    <w:rsid w:val="005B47DF"/>
    <w:rsid w:val="005B48DE"/>
    <w:rsid w:val="005B4B2E"/>
    <w:rsid w:val="005B4CF2"/>
    <w:rsid w:val="005B4E1F"/>
    <w:rsid w:val="005B4E99"/>
    <w:rsid w:val="005B50C5"/>
    <w:rsid w:val="005B52C8"/>
    <w:rsid w:val="005B57C9"/>
    <w:rsid w:val="005B5975"/>
    <w:rsid w:val="005B59D5"/>
    <w:rsid w:val="005B5E44"/>
    <w:rsid w:val="005B631B"/>
    <w:rsid w:val="005B66B3"/>
    <w:rsid w:val="005B68A8"/>
    <w:rsid w:val="005B69C0"/>
    <w:rsid w:val="005B6F80"/>
    <w:rsid w:val="005B71E2"/>
    <w:rsid w:val="005B7516"/>
    <w:rsid w:val="005B7914"/>
    <w:rsid w:val="005B7954"/>
    <w:rsid w:val="005B7C36"/>
    <w:rsid w:val="005B7E1D"/>
    <w:rsid w:val="005B7F2A"/>
    <w:rsid w:val="005C00FE"/>
    <w:rsid w:val="005C019A"/>
    <w:rsid w:val="005C05E5"/>
    <w:rsid w:val="005C0980"/>
    <w:rsid w:val="005C0F1D"/>
    <w:rsid w:val="005C1190"/>
    <w:rsid w:val="005C1379"/>
    <w:rsid w:val="005C1CA7"/>
    <w:rsid w:val="005C1CF8"/>
    <w:rsid w:val="005C20B1"/>
    <w:rsid w:val="005C215A"/>
    <w:rsid w:val="005C21AE"/>
    <w:rsid w:val="005C22CF"/>
    <w:rsid w:val="005C24A9"/>
    <w:rsid w:val="005C267C"/>
    <w:rsid w:val="005C2A34"/>
    <w:rsid w:val="005C2A5E"/>
    <w:rsid w:val="005C2DAE"/>
    <w:rsid w:val="005C2E3B"/>
    <w:rsid w:val="005C31B6"/>
    <w:rsid w:val="005C324A"/>
    <w:rsid w:val="005C35CA"/>
    <w:rsid w:val="005C376B"/>
    <w:rsid w:val="005C37D8"/>
    <w:rsid w:val="005C382C"/>
    <w:rsid w:val="005C3D43"/>
    <w:rsid w:val="005C3F61"/>
    <w:rsid w:val="005C405E"/>
    <w:rsid w:val="005C471F"/>
    <w:rsid w:val="005C4797"/>
    <w:rsid w:val="005C47F9"/>
    <w:rsid w:val="005C4856"/>
    <w:rsid w:val="005C48A7"/>
    <w:rsid w:val="005C48FA"/>
    <w:rsid w:val="005C4C59"/>
    <w:rsid w:val="005C4EAC"/>
    <w:rsid w:val="005C500A"/>
    <w:rsid w:val="005C5292"/>
    <w:rsid w:val="005C53B4"/>
    <w:rsid w:val="005C5BF2"/>
    <w:rsid w:val="005C5C15"/>
    <w:rsid w:val="005C5C7B"/>
    <w:rsid w:val="005C6140"/>
    <w:rsid w:val="005C64E4"/>
    <w:rsid w:val="005C66D3"/>
    <w:rsid w:val="005C67D1"/>
    <w:rsid w:val="005C6840"/>
    <w:rsid w:val="005C6B4A"/>
    <w:rsid w:val="005C6D45"/>
    <w:rsid w:val="005C7087"/>
    <w:rsid w:val="005C7693"/>
    <w:rsid w:val="005C77CF"/>
    <w:rsid w:val="005C79F7"/>
    <w:rsid w:val="005C7D60"/>
    <w:rsid w:val="005D0292"/>
    <w:rsid w:val="005D07D4"/>
    <w:rsid w:val="005D081A"/>
    <w:rsid w:val="005D0941"/>
    <w:rsid w:val="005D0C6E"/>
    <w:rsid w:val="005D0CAF"/>
    <w:rsid w:val="005D0E39"/>
    <w:rsid w:val="005D0F4B"/>
    <w:rsid w:val="005D1738"/>
    <w:rsid w:val="005D1865"/>
    <w:rsid w:val="005D18A2"/>
    <w:rsid w:val="005D1C81"/>
    <w:rsid w:val="005D1EA2"/>
    <w:rsid w:val="005D1EBF"/>
    <w:rsid w:val="005D1EF7"/>
    <w:rsid w:val="005D2045"/>
    <w:rsid w:val="005D2095"/>
    <w:rsid w:val="005D22A9"/>
    <w:rsid w:val="005D293F"/>
    <w:rsid w:val="005D2980"/>
    <w:rsid w:val="005D2BBB"/>
    <w:rsid w:val="005D2CFE"/>
    <w:rsid w:val="005D324A"/>
    <w:rsid w:val="005D344F"/>
    <w:rsid w:val="005D3689"/>
    <w:rsid w:val="005D36F0"/>
    <w:rsid w:val="005D3753"/>
    <w:rsid w:val="005D3B2A"/>
    <w:rsid w:val="005D3BA6"/>
    <w:rsid w:val="005D3CDB"/>
    <w:rsid w:val="005D3ED8"/>
    <w:rsid w:val="005D404D"/>
    <w:rsid w:val="005D4067"/>
    <w:rsid w:val="005D41EF"/>
    <w:rsid w:val="005D422F"/>
    <w:rsid w:val="005D4345"/>
    <w:rsid w:val="005D44AA"/>
    <w:rsid w:val="005D4644"/>
    <w:rsid w:val="005D4A5A"/>
    <w:rsid w:val="005D50B9"/>
    <w:rsid w:val="005D50DC"/>
    <w:rsid w:val="005D543B"/>
    <w:rsid w:val="005D5507"/>
    <w:rsid w:val="005D6737"/>
    <w:rsid w:val="005D67DB"/>
    <w:rsid w:val="005D6D76"/>
    <w:rsid w:val="005D7060"/>
    <w:rsid w:val="005D73B9"/>
    <w:rsid w:val="005D799C"/>
    <w:rsid w:val="005D7A14"/>
    <w:rsid w:val="005E0123"/>
    <w:rsid w:val="005E06D5"/>
    <w:rsid w:val="005E076F"/>
    <w:rsid w:val="005E0FA6"/>
    <w:rsid w:val="005E105A"/>
    <w:rsid w:val="005E12A1"/>
    <w:rsid w:val="005E12A7"/>
    <w:rsid w:val="005E16EC"/>
    <w:rsid w:val="005E1CDC"/>
    <w:rsid w:val="005E214F"/>
    <w:rsid w:val="005E226A"/>
    <w:rsid w:val="005E232F"/>
    <w:rsid w:val="005E2379"/>
    <w:rsid w:val="005E2554"/>
    <w:rsid w:val="005E26BE"/>
    <w:rsid w:val="005E2E78"/>
    <w:rsid w:val="005E2F87"/>
    <w:rsid w:val="005E31C2"/>
    <w:rsid w:val="005E336F"/>
    <w:rsid w:val="005E3750"/>
    <w:rsid w:val="005E378D"/>
    <w:rsid w:val="005E3A37"/>
    <w:rsid w:val="005E3BAC"/>
    <w:rsid w:val="005E3D02"/>
    <w:rsid w:val="005E425D"/>
    <w:rsid w:val="005E4646"/>
    <w:rsid w:val="005E47F5"/>
    <w:rsid w:val="005E4ADB"/>
    <w:rsid w:val="005E4F75"/>
    <w:rsid w:val="005E51B1"/>
    <w:rsid w:val="005E521A"/>
    <w:rsid w:val="005E5792"/>
    <w:rsid w:val="005E5793"/>
    <w:rsid w:val="005E57A6"/>
    <w:rsid w:val="005E59BC"/>
    <w:rsid w:val="005E5A20"/>
    <w:rsid w:val="005E5C03"/>
    <w:rsid w:val="005E5D5F"/>
    <w:rsid w:val="005E633A"/>
    <w:rsid w:val="005E6386"/>
    <w:rsid w:val="005E64AD"/>
    <w:rsid w:val="005E6775"/>
    <w:rsid w:val="005E6785"/>
    <w:rsid w:val="005E6932"/>
    <w:rsid w:val="005E6DE8"/>
    <w:rsid w:val="005E72E6"/>
    <w:rsid w:val="005E77BC"/>
    <w:rsid w:val="005E79CD"/>
    <w:rsid w:val="005E7A72"/>
    <w:rsid w:val="005E7C1D"/>
    <w:rsid w:val="005F0199"/>
    <w:rsid w:val="005F025E"/>
    <w:rsid w:val="005F0365"/>
    <w:rsid w:val="005F06E1"/>
    <w:rsid w:val="005F077C"/>
    <w:rsid w:val="005F07BD"/>
    <w:rsid w:val="005F08F6"/>
    <w:rsid w:val="005F095A"/>
    <w:rsid w:val="005F0BF7"/>
    <w:rsid w:val="005F0BFF"/>
    <w:rsid w:val="005F0CB9"/>
    <w:rsid w:val="005F0EBD"/>
    <w:rsid w:val="005F1007"/>
    <w:rsid w:val="005F1063"/>
    <w:rsid w:val="005F126F"/>
    <w:rsid w:val="005F14B6"/>
    <w:rsid w:val="005F166A"/>
    <w:rsid w:val="005F1716"/>
    <w:rsid w:val="005F1A1D"/>
    <w:rsid w:val="005F1A42"/>
    <w:rsid w:val="005F2434"/>
    <w:rsid w:val="005F2502"/>
    <w:rsid w:val="005F2B5E"/>
    <w:rsid w:val="005F300E"/>
    <w:rsid w:val="005F3474"/>
    <w:rsid w:val="005F39FB"/>
    <w:rsid w:val="005F3AFE"/>
    <w:rsid w:val="005F3BDA"/>
    <w:rsid w:val="005F4148"/>
    <w:rsid w:val="005F43EF"/>
    <w:rsid w:val="005F4859"/>
    <w:rsid w:val="005F496C"/>
    <w:rsid w:val="005F4B3B"/>
    <w:rsid w:val="005F4BF1"/>
    <w:rsid w:val="005F4C73"/>
    <w:rsid w:val="005F4E4F"/>
    <w:rsid w:val="005F5330"/>
    <w:rsid w:val="005F5657"/>
    <w:rsid w:val="005F586C"/>
    <w:rsid w:val="005F58C0"/>
    <w:rsid w:val="005F59AB"/>
    <w:rsid w:val="005F5C44"/>
    <w:rsid w:val="005F6277"/>
    <w:rsid w:val="005F63F2"/>
    <w:rsid w:val="005F6445"/>
    <w:rsid w:val="005F6554"/>
    <w:rsid w:val="005F6764"/>
    <w:rsid w:val="005F67CD"/>
    <w:rsid w:val="005F6CA3"/>
    <w:rsid w:val="005F702A"/>
    <w:rsid w:val="005F72D7"/>
    <w:rsid w:val="005F754B"/>
    <w:rsid w:val="005F7604"/>
    <w:rsid w:val="005F764D"/>
    <w:rsid w:val="005F7B31"/>
    <w:rsid w:val="005F7DB0"/>
    <w:rsid w:val="00600157"/>
    <w:rsid w:val="00600225"/>
    <w:rsid w:val="0060054E"/>
    <w:rsid w:val="006006B9"/>
    <w:rsid w:val="00600AE5"/>
    <w:rsid w:val="00600C54"/>
    <w:rsid w:val="00600E67"/>
    <w:rsid w:val="00600E95"/>
    <w:rsid w:val="00600EF6"/>
    <w:rsid w:val="00600FCE"/>
    <w:rsid w:val="006010E9"/>
    <w:rsid w:val="006013E7"/>
    <w:rsid w:val="00601A5A"/>
    <w:rsid w:val="00601C5B"/>
    <w:rsid w:val="00601C66"/>
    <w:rsid w:val="00601D35"/>
    <w:rsid w:val="00601F73"/>
    <w:rsid w:val="006023DC"/>
    <w:rsid w:val="00602411"/>
    <w:rsid w:val="006024C1"/>
    <w:rsid w:val="006028CB"/>
    <w:rsid w:val="00602929"/>
    <w:rsid w:val="00602949"/>
    <w:rsid w:val="00602ACB"/>
    <w:rsid w:val="00602BDF"/>
    <w:rsid w:val="00602D2B"/>
    <w:rsid w:val="00602E71"/>
    <w:rsid w:val="006030D0"/>
    <w:rsid w:val="006032F5"/>
    <w:rsid w:val="006033F9"/>
    <w:rsid w:val="00603409"/>
    <w:rsid w:val="00603532"/>
    <w:rsid w:val="0060354D"/>
    <w:rsid w:val="00603800"/>
    <w:rsid w:val="00603937"/>
    <w:rsid w:val="00603B55"/>
    <w:rsid w:val="00603FBB"/>
    <w:rsid w:val="006040C4"/>
    <w:rsid w:val="006040EB"/>
    <w:rsid w:val="00604368"/>
    <w:rsid w:val="006043BC"/>
    <w:rsid w:val="0060476E"/>
    <w:rsid w:val="006047D8"/>
    <w:rsid w:val="0060485F"/>
    <w:rsid w:val="00604993"/>
    <w:rsid w:val="00604BF1"/>
    <w:rsid w:val="00604F0D"/>
    <w:rsid w:val="006056A4"/>
    <w:rsid w:val="00605CE5"/>
    <w:rsid w:val="00605E77"/>
    <w:rsid w:val="00605F1E"/>
    <w:rsid w:val="00606187"/>
    <w:rsid w:val="00606212"/>
    <w:rsid w:val="006066E1"/>
    <w:rsid w:val="006068F0"/>
    <w:rsid w:val="00606954"/>
    <w:rsid w:val="00606E92"/>
    <w:rsid w:val="00606EEA"/>
    <w:rsid w:val="006073D7"/>
    <w:rsid w:val="006076D0"/>
    <w:rsid w:val="0060794D"/>
    <w:rsid w:val="00607B32"/>
    <w:rsid w:val="00607B7D"/>
    <w:rsid w:val="00607BBF"/>
    <w:rsid w:val="00607D50"/>
    <w:rsid w:val="00607E18"/>
    <w:rsid w:val="00607F70"/>
    <w:rsid w:val="00607FA9"/>
    <w:rsid w:val="00610054"/>
    <w:rsid w:val="006100C7"/>
    <w:rsid w:val="006101A6"/>
    <w:rsid w:val="006106AF"/>
    <w:rsid w:val="006107AA"/>
    <w:rsid w:val="0061084D"/>
    <w:rsid w:val="00610A67"/>
    <w:rsid w:val="00610B8B"/>
    <w:rsid w:val="00610E15"/>
    <w:rsid w:val="006112F7"/>
    <w:rsid w:val="00611480"/>
    <w:rsid w:val="006115EB"/>
    <w:rsid w:val="0061189E"/>
    <w:rsid w:val="00611C7B"/>
    <w:rsid w:val="006123E4"/>
    <w:rsid w:val="00612505"/>
    <w:rsid w:val="00612555"/>
    <w:rsid w:val="0061258A"/>
    <w:rsid w:val="0061259D"/>
    <w:rsid w:val="006125CD"/>
    <w:rsid w:val="00612799"/>
    <w:rsid w:val="00612A1A"/>
    <w:rsid w:val="00612DCF"/>
    <w:rsid w:val="00612DFE"/>
    <w:rsid w:val="006132D9"/>
    <w:rsid w:val="0061367B"/>
    <w:rsid w:val="006136A5"/>
    <w:rsid w:val="00613740"/>
    <w:rsid w:val="00613F80"/>
    <w:rsid w:val="006142C9"/>
    <w:rsid w:val="00614361"/>
    <w:rsid w:val="0061451B"/>
    <w:rsid w:val="006145CB"/>
    <w:rsid w:val="00614802"/>
    <w:rsid w:val="00614870"/>
    <w:rsid w:val="00614A7C"/>
    <w:rsid w:val="00614B00"/>
    <w:rsid w:val="00614BA5"/>
    <w:rsid w:val="00614CBF"/>
    <w:rsid w:val="00614EE3"/>
    <w:rsid w:val="00614F92"/>
    <w:rsid w:val="006152F5"/>
    <w:rsid w:val="00615496"/>
    <w:rsid w:val="00615E71"/>
    <w:rsid w:val="00615F13"/>
    <w:rsid w:val="00615FE0"/>
    <w:rsid w:val="0061617E"/>
    <w:rsid w:val="0061662B"/>
    <w:rsid w:val="00616631"/>
    <w:rsid w:val="00616649"/>
    <w:rsid w:val="006166E1"/>
    <w:rsid w:val="00616819"/>
    <w:rsid w:val="00616956"/>
    <w:rsid w:val="0061696E"/>
    <w:rsid w:val="0061698F"/>
    <w:rsid w:val="00616C4F"/>
    <w:rsid w:val="00616DB8"/>
    <w:rsid w:val="00617162"/>
    <w:rsid w:val="006175E2"/>
    <w:rsid w:val="0061780D"/>
    <w:rsid w:val="00617C00"/>
    <w:rsid w:val="00617C38"/>
    <w:rsid w:val="006200CF"/>
    <w:rsid w:val="00620195"/>
    <w:rsid w:val="006205B9"/>
    <w:rsid w:val="006206C3"/>
    <w:rsid w:val="00620797"/>
    <w:rsid w:val="00620A41"/>
    <w:rsid w:val="00620A6A"/>
    <w:rsid w:val="00620D17"/>
    <w:rsid w:val="0062103B"/>
    <w:rsid w:val="00621073"/>
    <w:rsid w:val="00621174"/>
    <w:rsid w:val="006212DD"/>
    <w:rsid w:val="006212F0"/>
    <w:rsid w:val="0062154C"/>
    <w:rsid w:val="00621890"/>
    <w:rsid w:val="006218E8"/>
    <w:rsid w:val="00621995"/>
    <w:rsid w:val="00622032"/>
    <w:rsid w:val="0062229B"/>
    <w:rsid w:val="006238A0"/>
    <w:rsid w:val="0062398D"/>
    <w:rsid w:val="00623A09"/>
    <w:rsid w:val="00623A3B"/>
    <w:rsid w:val="00623A8B"/>
    <w:rsid w:val="00623C65"/>
    <w:rsid w:val="00623FA5"/>
    <w:rsid w:val="006246E6"/>
    <w:rsid w:val="00624766"/>
    <w:rsid w:val="00624913"/>
    <w:rsid w:val="0062495C"/>
    <w:rsid w:val="00624E58"/>
    <w:rsid w:val="00624EA0"/>
    <w:rsid w:val="0062519D"/>
    <w:rsid w:val="006253FD"/>
    <w:rsid w:val="006258BC"/>
    <w:rsid w:val="00625F83"/>
    <w:rsid w:val="0062629E"/>
    <w:rsid w:val="00626779"/>
    <w:rsid w:val="00626D76"/>
    <w:rsid w:val="006271D1"/>
    <w:rsid w:val="0062722F"/>
    <w:rsid w:val="006273F7"/>
    <w:rsid w:val="006275D6"/>
    <w:rsid w:val="006277E4"/>
    <w:rsid w:val="006278D9"/>
    <w:rsid w:val="006278E4"/>
    <w:rsid w:val="006279A1"/>
    <w:rsid w:val="00627A9F"/>
    <w:rsid w:val="00627B25"/>
    <w:rsid w:val="00627B86"/>
    <w:rsid w:val="00627EA4"/>
    <w:rsid w:val="00630031"/>
    <w:rsid w:val="006301D4"/>
    <w:rsid w:val="0063050A"/>
    <w:rsid w:val="0063082B"/>
    <w:rsid w:val="00630CD4"/>
    <w:rsid w:val="00630EB0"/>
    <w:rsid w:val="00630F41"/>
    <w:rsid w:val="00630FCC"/>
    <w:rsid w:val="00630FFD"/>
    <w:rsid w:val="0063112A"/>
    <w:rsid w:val="0063143B"/>
    <w:rsid w:val="00631513"/>
    <w:rsid w:val="0063166B"/>
    <w:rsid w:val="006316ED"/>
    <w:rsid w:val="006316EE"/>
    <w:rsid w:val="006317AB"/>
    <w:rsid w:val="00631B7C"/>
    <w:rsid w:val="00631EE7"/>
    <w:rsid w:val="00631F78"/>
    <w:rsid w:val="0063242E"/>
    <w:rsid w:val="006326D7"/>
    <w:rsid w:val="0063272B"/>
    <w:rsid w:val="00632BC6"/>
    <w:rsid w:val="00632BE5"/>
    <w:rsid w:val="00633012"/>
    <w:rsid w:val="00633297"/>
    <w:rsid w:val="00633341"/>
    <w:rsid w:val="00633526"/>
    <w:rsid w:val="00633AB0"/>
    <w:rsid w:val="00633BB7"/>
    <w:rsid w:val="00633E1D"/>
    <w:rsid w:val="00634263"/>
    <w:rsid w:val="00634587"/>
    <w:rsid w:val="006345A1"/>
    <w:rsid w:val="006346F1"/>
    <w:rsid w:val="00634893"/>
    <w:rsid w:val="006349C1"/>
    <w:rsid w:val="00634A03"/>
    <w:rsid w:val="00634AE9"/>
    <w:rsid w:val="006351B2"/>
    <w:rsid w:val="0063564D"/>
    <w:rsid w:val="00635ACB"/>
    <w:rsid w:val="00635E57"/>
    <w:rsid w:val="00635F4D"/>
    <w:rsid w:val="00635F68"/>
    <w:rsid w:val="00636111"/>
    <w:rsid w:val="006362FA"/>
    <w:rsid w:val="006365A6"/>
    <w:rsid w:val="00636960"/>
    <w:rsid w:val="00636988"/>
    <w:rsid w:val="00636A5E"/>
    <w:rsid w:val="00636BDC"/>
    <w:rsid w:val="00636E16"/>
    <w:rsid w:val="00637084"/>
    <w:rsid w:val="00637408"/>
    <w:rsid w:val="00637413"/>
    <w:rsid w:val="006375BC"/>
    <w:rsid w:val="00640429"/>
    <w:rsid w:val="0064065E"/>
    <w:rsid w:val="00640952"/>
    <w:rsid w:val="0064097B"/>
    <w:rsid w:val="0064097D"/>
    <w:rsid w:val="006409DB"/>
    <w:rsid w:val="00640A56"/>
    <w:rsid w:val="00640CEB"/>
    <w:rsid w:val="00640CFB"/>
    <w:rsid w:val="00641046"/>
    <w:rsid w:val="00641189"/>
    <w:rsid w:val="006414FC"/>
    <w:rsid w:val="006415FA"/>
    <w:rsid w:val="00641B51"/>
    <w:rsid w:val="00641B82"/>
    <w:rsid w:val="00641D1B"/>
    <w:rsid w:val="00641D33"/>
    <w:rsid w:val="0064280E"/>
    <w:rsid w:val="00642992"/>
    <w:rsid w:val="006429DF"/>
    <w:rsid w:val="00642A8A"/>
    <w:rsid w:val="00642B36"/>
    <w:rsid w:val="00642BE8"/>
    <w:rsid w:val="00642D3C"/>
    <w:rsid w:val="00642E0F"/>
    <w:rsid w:val="00642E36"/>
    <w:rsid w:val="00642EFB"/>
    <w:rsid w:val="006430C6"/>
    <w:rsid w:val="0064310D"/>
    <w:rsid w:val="00643141"/>
    <w:rsid w:val="006431D6"/>
    <w:rsid w:val="00643392"/>
    <w:rsid w:val="00643C1C"/>
    <w:rsid w:val="00643D08"/>
    <w:rsid w:val="006440FA"/>
    <w:rsid w:val="00644112"/>
    <w:rsid w:val="00644249"/>
    <w:rsid w:val="0064484B"/>
    <w:rsid w:val="00644B78"/>
    <w:rsid w:val="00644D12"/>
    <w:rsid w:val="00644D26"/>
    <w:rsid w:val="00644E65"/>
    <w:rsid w:val="0064543B"/>
    <w:rsid w:val="00645442"/>
    <w:rsid w:val="00645507"/>
    <w:rsid w:val="006455AE"/>
    <w:rsid w:val="006456F6"/>
    <w:rsid w:val="00645997"/>
    <w:rsid w:val="00646041"/>
    <w:rsid w:val="0064625B"/>
    <w:rsid w:val="006462DD"/>
    <w:rsid w:val="00646336"/>
    <w:rsid w:val="006467ED"/>
    <w:rsid w:val="0064689A"/>
    <w:rsid w:val="0064773F"/>
    <w:rsid w:val="00647814"/>
    <w:rsid w:val="00647BBF"/>
    <w:rsid w:val="006500E8"/>
    <w:rsid w:val="0065072C"/>
    <w:rsid w:val="00650816"/>
    <w:rsid w:val="00650CEF"/>
    <w:rsid w:val="00650E9B"/>
    <w:rsid w:val="00651008"/>
    <w:rsid w:val="0065105D"/>
    <w:rsid w:val="006515BC"/>
    <w:rsid w:val="00651E5B"/>
    <w:rsid w:val="00651EB9"/>
    <w:rsid w:val="0065223A"/>
    <w:rsid w:val="006526D2"/>
    <w:rsid w:val="00652823"/>
    <w:rsid w:val="00652DA7"/>
    <w:rsid w:val="006530B2"/>
    <w:rsid w:val="006530BF"/>
    <w:rsid w:val="006533DA"/>
    <w:rsid w:val="00653899"/>
    <w:rsid w:val="00653C61"/>
    <w:rsid w:val="006540C8"/>
    <w:rsid w:val="006542E1"/>
    <w:rsid w:val="006544AE"/>
    <w:rsid w:val="00654762"/>
    <w:rsid w:val="00654AB3"/>
    <w:rsid w:val="00654AE6"/>
    <w:rsid w:val="00654B7E"/>
    <w:rsid w:val="006550A6"/>
    <w:rsid w:val="00655392"/>
    <w:rsid w:val="006553B6"/>
    <w:rsid w:val="00655789"/>
    <w:rsid w:val="00655B29"/>
    <w:rsid w:val="00655BA3"/>
    <w:rsid w:val="00655DA4"/>
    <w:rsid w:val="00655DC0"/>
    <w:rsid w:val="00655E60"/>
    <w:rsid w:val="00656013"/>
    <w:rsid w:val="006562AD"/>
    <w:rsid w:val="00656520"/>
    <w:rsid w:val="006567CD"/>
    <w:rsid w:val="00656E07"/>
    <w:rsid w:val="00656F16"/>
    <w:rsid w:val="006571A8"/>
    <w:rsid w:val="00657523"/>
    <w:rsid w:val="0065759B"/>
    <w:rsid w:val="006575D2"/>
    <w:rsid w:val="00657780"/>
    <w:rsid w:val="0065789A"/>
    <w:rsid w:val="0065797D"/>
    <w:rsid w:val="00657982"/>
    <w:rsid w:val="00657D47"/>
    <w:rsid w:val="00657E00"/>
    <w:rsid w:val="00660097"/>
    <w:rsid w:val="00660150"/>
    <w:rsid w:val="006601A9"/>
    <w:rsid w:val="006601DB"/>
    <w:rsid w:val="00660E05"/>
    <w:rsid w:val="00660F05"/>
    <w:rsid w:val="006612DA"/>
    <w:rsid w:val="00661622"/>
    <w:rsid w:val="00661A24"/>
    <w:rsid w:val="00661B89"/>
    <w:rsid w:val="00661BF6"/>
    <w:rsid w:val="00661E88"/>
    <w:rsid w:val="0066204D"/>
    <w:rsid w:val="006625E7"/>
    <w:rsid w:val="00662C1F"/>
    <w:rsid w:val="00662C43"/>
    <w:rsid w:val="00662F97"/>
    <w:rsid w:val="006631D6"/>
    <w:rsid w:val="006633A1"/>
    <w:rsid w:val="00663414"/>
    <w:rsid w:val="006639CB"/>
    <w:rsid w:val="00663F2A"/>
    <w:rsid w:val="0066420B"/>
    <w:rsid w:val="00664492"/>
    <w:rsid w:val="00664538"/>
    <w:rsid w:val="006647AC"/>
    <w:rsid w:val="00664828"/>
    <w:rsid w:val="00664993"/>
    <w:rsid w:val="00664999"/>
    <w:rsid w:val="00664EFF"/>
    <w:rsid w:val="00664F6A"/>
    <w:rsid w:val="00665322"/>
    <w:rsid w:val="006656CE"/>
    <w:rsid w:val="00665766"/>
    <w:rsid w:val="00665903"/>
    <w:rsid w:val="00665B57"/>
    <w:rsid w:val="00665C19"/>
    <w:rsid w:val="00666134"/>
    <w:rsid w:val="0066623A"/>
    <w:rsid w:val="00666333"/>
    <w:rsid w:val="006666CA"/>
    <w:rsid w:val="00666848"/>
    <w:rsid w:val="00666D6B"/>
    <w:rsid w:val="00666EF2"/>
    <w:rsid w:val="00666F7B"/>
    <w:rsid w:val="00666FA4"/>
    <w:rsid w:val="00667084"/>
    <w:rsid w:val="006670FC"/>
    <w:rsid w:val="0066713E"/>
    <w:rsid w:val="006671F8"/>
    <w:rsid w:val="00667B18"/>
    <w:rsid w:val="00667C39"/>
    <w:rsid w:val="00667E06"/>
    <w:rsid w:val="00667EAC"/>
    <w:rsid w:val="006700C4"/>
    <w:rsid w:val="006704E3"/>
    <w:rsid w:val="006705EE"/>
    <w:rsid w:val="0067070E"/>
    <w:rsid w:val="006708C2"/>
    <w:rsid w:val="006708E3"/>
    <w:rsid w:val="00671066"/>
    <w:rsid w:val="006712EE"/>
    <w:rsid w:val="00671343"/>
    <w:rsid w:val="00671500"/>
    <w:rsid w:val="006715E2"/>
    <w:rsid w:val="00671637"/>
    <w:rsid w:val="006716B8"/>
    <w:rsid w:val="00671B12"/>
    <w:rsid w:val="00671B8C"/>
    <w:rsid w:val="00671D74"/>
    <w:rsid w:val="00672272"/>
    <w:rsid w:val="0067227B"/>
    <w:rsid w:val="00672BB2"/>
    <w:rsid w:val="00673095"/>
    <w:rsid w:val="006731F1"/>
    <w:rsid w:val="00673412"/>
    <w:rsid w:val="00673738"/>
    <w:rsid w:val="0067375B"/>
    <w:rsid w:val="006737F7"/>
    <w:rsid w:val="00673D79"/>
    <w:rsid w:val="00673DAB"/>
    <w:rsid w:val="00674169"/>
    <w:rsid w:val="006744A5"/>
    <w:rsid w:val="00674524"/>
    <w:rsid w:val="00674662"/>
    <w:rsid w:val="006747FB"/>
    <w:rsid w:val="00674932"/>
    <w:rsid w:val="00674B50"/>
    <w:rsid w:val="00675231"/>
    <w:rsid w:val="006752FC"/>
    <w:rsid w:val="00675557"/>
    <w:rsid w:val="006755C4"/>
    <w:rsid w:val="0067593A"/>
    <w:rsid w:val="00675E30"/>
    <w:rsid w:val="00675EC0"/>
    <w:rsid w:val="00675EDC"/>
    <w:rsid w:val="00675F64"/>
    <w:rsid w:val="00675FA7"/>
    <w:rsid w:val="00676311"/>
    <w:rsid w:val="0067671F"/>
    <w:rsid w:val="006768DD"/>
    <w:rsid w:val="00676BD8"/>
    <w:rsid w:val="00676C6F"/>
    <w:rsid w:val="00676D9D"/>
    <w:rsid w:val="00676E0F"/>
    <w:rsid w:val="00677644"/>
    <w:rsid w:val="00677A29"/>
    <w:rsid w:val="00677C72"/>
    <w:rsid w:val="00677CAE"/>
    <w:rsid w:val="00677FE4"/>
    <w:rsid w:val="00680552"/>
    <w:rsid w:val="00680637"/>
    <w:rsid w:val="00680764"/>
    <w:rsid w:val="00680846"/>
    <w:rsid w:val="0068099D"/>
    <w:rsid w:val="00680CB8"/>
    <w:rsid w:val="00680E0C"/>
    <w:rsid w:val="00680E2E"/>
    <w:rsid w:val="006811F2"/>
    <w:rsid w:val="00681604"/>
    <w:rsid w:val="00681763"/>
    <w:rsid w:val="006817C0"/>
    <w:rsid w:val="006818EE"/>
    <w:rsid w:val="00681A91"/>
    <w:rsid w:val="0068222E"/>
    <w:rsid w:val="006822F2"/>
    <w:rsid w:val="0068239D"/>
    <w:rsid w:val="00682547"/>
    <w:rsid w:val="006825FA"/>
    <w:rsid w:val="00682CDF"/>
    <w:rsid w:val="00682D71"/>
    <w:rsid w:val="00683315"/>
    <w:rsid w:val="006833E8"/>
    <w:rsid w:val="0068347E"/>
    <w:rsid w:val="006836CC"/>
    <w:rsid w:val="006837B2"/>
    <w:rsid w:val="006842BF"/>
    <w:rsid w:val="006843FD"/>
    <w:rsid w:val="0068444B"/>
    <w:rsid w:val="00684561"/>
    <w:rsid w:val="006845A3"/>
    <w:rsid w:val="00684BD8"/>
    <w:rsid w:val="00684DD4"/>
    <w:rsid w:val="0068526B"/>
    <w:rsid w:val="00685444"/>
    <w:rsid w:val="0068557A"/>
    <w:rsid w:val="006858F9"/>
    <w:rsid w:val="006860D2"/>
    <w:rsid w:val="006864E3"/>
    <w:rsid w:val="00686666"/>
    <w:rsid w:val="006869AA"/>
    <w:rsid w:val="00686D06"/>
    <w:rsid w:val="006876A1"/>
    <w:rsid w:val="00687BDA"/>
    <w:rsid w:val="0069061F"/>
    <w:rsid w:val="00690699"/>
    <w:rsid w:val="00690829"/>
    <w:rsid w:val="006908EF"/>
    <w:rsid w:val="00690AAB"/>
    <w:rsid w:val="00690C86"/>
    <w:rsid w:val="0069116C"/>
    <w:rsid w:val="00691255"/>
    <w:rsid w:val="00691725"/>
    <w:rsid w:val="00691886"/>
    <w:rsid w:val="006918FA"/>
    <w:rsid w:val="0069195A"/>
    <w:rsid w:val="00691B97"/>
    <w:rsid w:val="00691F01"/>
    <w:rsid w:val="0069222A"/>
    <w:rsid w:val="00692252"/>
    <w:rsid w:val="00692275"/>
    <w:rsid w:val="006922A3"/>
    <w:rsid w:val="006925C2"/>
    <w:rsid w:val="006926DC"/>
    <w:rsid w:val="00692726"/>
    <w:rsid w:val="00692868"/>
    <w:rsid w:val="00692CEC"/>
    <w:rsid w:val="00692DCD"/>
    <w:rsid w:val="00692EEF"/>
    <w:rsid w:val="00693040"/>
    <w:rsid w:val="006934F7"/>
    <w:rsid w:val="00693B7D"/>
    <w:rsid w:val="00693BA9"/>
    <w:rsid w:val="00693BC7"/>
    <w:rsid w:val="00693EA2"/>
    <w:rsid w:val="00693FB7"/>
    <w:rsid w:val="006940A8"/>
    <w:rsid w:val="00694125"/>
    <w:rsid w:val="00694214"/>
    <w:rsid w:val="00694590"/>
    <w:rsid w:val="006947ED"/>
    <w:rsid w:val="00694F76"/>
    <w:rsid w:val="00695267"/>
    <w:rsid w:val="00695A03"/>
    <w:rsid w:val="00695A9C"/>
    <w:rsid w:val="00695CE4"/>
    <w:rsid w:val="00695EBC"/>
    <w:rsid w:val="006962CD"/>
    <w:rsid w:val="006965FE"/>
    <w:rsid w:val="0069672C"/>
    <w:rsid w:val="006967A9"/>
    <w:rsid w:val="00696B75"/>
    <w:rsid w:val="00696E33"/>
    <w:rsid w:val="00697106"/>
    <w:rsid w:val="006972D0"/>
    <w:rsid w:val="00697381"/>
    <w:rsid w:val="0069751C"/>
    <w:rsid w:val="00697BC6"/>
    <w:rsid w:val="00697D28"/>
    <w:rsid w:val="00697ED7"/>
    <w:rsid w:val="00697F51"/>
    <w:rsid w:val="006A00D2"/>
    <w:rsid w:val="006A0166"/>
    <w:rsid w:val="006A02C5"/>
    <w:rsid w:val="006A0523"/>
    <w:rsid w:val="006A107A"/>
    <w:rsid w:val="006A10F1"/>
    <w:rsid w:val="006A1143"/>
    <w:rsid w:val="006A12A0"/>
    <w:rsid w:val="006A12C7"/>
    <w:rsid w:val="006A1367"/>
    <w:rsid w:val="006A17AA"/>
    <w:rsid w:val="006A17AB"/>
    <w:rsid w:val="006A1828"/>
    <w:rsid w:val="006A1839"/>
    <w:rsid w:val="006A1A50"/>
    <w:rsid w:val="006A1D48"/>
    <w:rsid w:val="006A1E93"/>
    <w:rsid w:val="006A232B"/>
    <w:rsid w:val="006A23D5"/>
    <w:rsid w:val="006A2735"/>
    <w:rsid w:val="006A286D"/>
    <w:rsid w:val="006A2C25"/>
    <w:rsid w:val="006A2CF7"/>
    <w:rsid w:val="006A2E57"/>
    <w:rsid w:val="006A2F5D"/>
    <w:rsid w:val="006A3267"/>
    <w:rsid w:val="006A33FD"/>
    <w:rsid w:val="006A3759"/>
    <w:rsid w:val="006A3986"/>
    <w:rsid w:val="006A3C87"/>
    <w:rsid w:val="006A4C4D"/>
    <w:rsid w:val="006A4DCA"/>
    <w:rsid w:val="006A4E36"/>
    <w:rsid w:val="006A50A0"/>
    <w:rsid w:val="006A532F"/>
    <w:rsid w:val="006A5462"/>
    <w:rsid w:val="006A5492"/>
    <w:rsid w:val="006A54BB"/>
    <w:rsid w:val="006A5500"/>
    <w:rsid w:val="006A55E0"/>
    <w:rsid w:val="006A5C2F"/>
    <w:rsid w:val="006A5D40"/>
    <w:rsid w:val="006A5F2D"/>
    <w:rsid w:val="006A6265"/>
    <w:rsid w:val="006A6276"/>
    <w:rsid w:val="006A66B6"/>
    <w:rsid w:val="006A673B"/>
    <w:rsid w:val="006A6F3C"/>
    <w:rsid w:val="006A6FEE"/>
    <w:rsid w:val="006A7016"/>
    <w:rsid w:val="006A7315"/>
    <w:rsid w:val="006A7DF9"/>
    <w:rsid w:val="006B038C"/>
    <w:rsid w:val="006B0570"/>
    <w:rsid w:val="006B058F"/>
    <w:rsid w:val="006B06D2"/>
    <w:rsid w:val="006B088E"/>
    <w:rsid w:val="006B0991"/>
    <w:rsid w:val="006B0F9C"/>
    <w:rsid w:val="006B119B"/>
    <w:rsid w:val="006B1780"/>
    <w:rsid w:val="006B17E5"/>
    <w:rsid w:val="006B18E2"/>
    <w:rsid w:val="006B1D0F"/>
    <w:rsid w:val="006B1D5D"/>
    <w:rsid w:val="006B1DC4"/>
    <w:rsid w:val="006B1E20"/>
    <w:rsid w:val="006B2043"/>
    <w:rsid w:val="006B2282"/>
    <w:rsid w:val="006B24E6"/>
    <w:rsid w:val="006B288B"/>
    <w:rsid w:val="006B2984"/>
    <w:rsid w:val="006B2B83"/>
    <w:rsid w:val="006B2E23"/>
    <w:rsid w:val="006B3256"/>
    <w:rsid w:val="006B3619"/>
    <w:rsid w:val="006B3BB1"/>
    <w:rsid w:val="006B415F"/>
    <w:rsid w:val="006B440F"/>
    <w:rsid w:val="006B48EA"/>
    <w:rsid w:val="006B4BED"/>
    <w:rsid w:val="006B4C15"/>
    <w:rsid w:val="006B4C3C"/>
    <w:rsid w:val="006B4F64"/>
    <w:rsid w:val="006B51FC"/>
    <w:rsid w:val="006B52BA"/>
    <w:rsid w:val="006B53EB"/>
    <w:rsid w:val="006B5460"/>
    <w:rsid w:val="006B57D9"/>
    <w:rsid w:val="006B5ABE"/>
    <w:rsid w:val="006B5AF0"/>
    <w:rsid w:val="006B5B4E"/>
    <w:rsid w:val="006B5C06"/>
    <w:rsid w:val="006B5CED"/>
    <w:rsid w:val="006B6114"/>
    <w:rsid w:val="006B638F"/>
    <w:rsid w:val="006B65DE"/>
    <w:rsid w:val="006B669F"/>
    <w:rsid w:val="006B6C44"/>
    <w:rsid w:val="006B7251"/>
    <w:rsid w:val="006B794E"/>
    <w:rsid w:val="006B79BE"/>
    <w:rsid w:val="006B7A95"/>
    <w:rsid w:val="006B7E6F"/>
    <w:rsid w:val="006B7F7C"/>
    <w:rsid w:val="006C0273"/>
    <w:rsid w:val="006C0440"/>
    <w:rsid w:val="006C0820"/>
    <w:rsid w:val="006C088E"/>
    <w:rsid w:val="006C0C5F"/>
    <w:rsid w:val="006C0E61"/>
    <w:rsid w:val="006C10D8"/>
    <w:rsid w:val="006C164C"/>
    <w:rsid w:val="006C1824"/>
    <w:rsid w:val="006C1BF9"/>
    <w:rsid w:val="006C1F22"/>
    <w:rsid w:val="006C1FA1"/>
    <w:rsid w:val="006C21D3"/>
    <w:rsid w:val="006C23D5"/>
    <w:rsid w:val="006C24D9"/>
    <w:rsid w:val="006C2826"/>
    <w:rsid w:val="006C2998"/>
    <w:rsid w:val="006C2B23"/>
    <w:rsid w:val="006C2B5E"/>
    <w:rsid w:val="006C2D6C"/>
    <w:rsid w:val="006C3038"/>
    <w:rsid w:val="006C30F8"/>
    <w:rsid w:val="006C34FF"/>
    <w:rsid w:val="006C3A44"/>
    <w:rsid w:val="006C3AC3"/>
    <w:rsid w:val="006C3CC9"/>
    <w:rsid w:val="006C3CE4"/>
    <w:rsid w:val="006C4298"/>
    <w:rsid w:val="006C429C"/>
    <w:rsid w:val="006C4897"/>
    <w:rsid w:val="006C4928"/>
    <w:rsid w:val="006C4B76"/>
    <w:rsid w:val="006C4BCE"/>
    <w:rsid w:val="006C4CD4"/>
    <w:rsid w:val="006C4D56"/>
    <w:rsid w:val="006C512F"/>
    <w:rsid w:val="006C5166"/>
    <w:rsid w:val="006C5265"/>
    <w:rsid w:val="006C5AAA"/>
    <w:rsid w:val="006C5B17"/>
    <w:rsid w:val="006C5CD0"/>
    <w:rsid w:val="006C5D6C"/>
    <w:rsid w:val="006C5F11"/>
    <w:rsid w:val="006C5F67"/>
    <w:rsid w:val="006C5FB0"/>
    <w:rsid w:val="006C616B"/>
    <w:rsid w:val="006C61C9"/>
    <w:rsid w:val="006C63D7"/>
    <w:rsid w:val="006C6671"/>
    <w:rsid w:val="006C67DA"/>
    <w:rsid w:val="006C6D73"/>
    <w:rsid w:val="006C6DE2"/>
    <w:rsid w:val="006C6E68"/>
    <w:rsid w:val="006C6F46"/>
    <w:rsid w:val="006C6FC8"/>
    <w:rsid w:val="006C71FA"/>
    <w:rsid w:val="006C75D8"/>
    <w:rsid w:val="006C761C"/>
    <w:rsid w:val="006C7B31"/>
    <w:rsid w:val="006C7B3B"/>
    <w:rsid w:val="006C7BC0"/>
    <w:rsid w:val="006C7C45"/>
    <w:rsid w:val="006C7F5B"/>
    <w:rsid w:val="006D050A"/>
    <w:rsid w:val="006D0633"/>
    <w:rsid w:val="006D0733"/>
    <w:rsid w:val="006D0828"/>
    <w:rsid w:val="006D09ED"/>
    <w:rsid w:val="006D0A1D"/>
    <w:rsid w:val="006D0B9E"/>
    <w:rsid w:val="006D0C09"/>
    <w:rsid w:val="006D0D65"/>
    <w:rsid w:val="006D0D85"/>
    <w:rsid w:val="006D10CE"/>
    <w:rsid w:val="006D1158"/>
    <w:rsid w:val="006D135B"/>
    <w:rsid w:val="006D13C6"/>
    <w:rsid w:val="006D14EA"/>
    <w:rsid w:val="006D1615"/>
    <w:rsid w:val="006D1BB3"/>
    <w:rsid w:val="006D1D9F"/>
    <w:rsid w:val="006D20A1"/>
    <w:rsid w:val="006D2723"/>
    <w:rsid w:val="006D2B98"/>
    <w:rsid w:val="006D2C64"/>
    <w:rsid w:val="006D2F3A"/>
    <w:rsid w:val="006D2F85"/>
    <w:rsid w:val="006D3120"/>
    <w:rsid w:val="006D3142"/>
    <w:rsid w:val="006D3340"/>
    <w:rsid w:val="006D3CF6"/>
    <w:rsid w:val="006D3FA0"/>
    <w:rsid w:val="006D3FE1"/>
    <w:rsid w:val="006D4019"/>
    <w:rsid w:val="006D429B"/>
    <w:rsid w:val="006D4343"/>
    <w:rsid w:val="006D4362"/>
    <w:rsid w:val="006D4817"/>
    <w:rsid w:val="006D4921"/>
    <w:rsid w:val="006D4B11"/>
    <w:rsid w:val="006D4C9B"/>
    <w:rsid w:val="006D4ECF"/>
    <w:rsid w:val="006D5091"/>
    <w:rsid w:val="006D50A7"/>
    <w:rsid w:val="006D584E"/>
    <w:rsid w:val="006D592F"/>
    <w:rsid w:val="006D5B8B"/>
    <w:rsid w:val="006D5C54"/>
    <w:rsid w:val="006D5C60"/>
    <w:rsid w:val="006D681D"/>
    <w:rsid w:val="006D6888"/>
    <w:rsid w:val="006D717E"/>
    <w:rsid w:val="006D7262"/>
    <w:rsid w:val="006D753C"/>
    <w:rsid w:val="006D778C"/>
    <w:rsid w:val="006D782B"/>
    <w:rsid w:val="006D7967"/>
    <w:rsid w:val="006D7FC8"/>
    <w:rsid w:val="006E05B6"/>
    <w:rsid w:val="006E0862"/>
    <w:rsid w:val="006E0AFB"/>
    <w:rsid w:val="006E0CBC"/>
    <w:rsid w:val="006E0D9F"/>
    <w:rsid w:val="006E0F05"/>
    <w:rsid w:val="006E1078"/>
    <w:rsid w:val="006E1A5A"/>
    <w:rsid w:val="006E1B91"/>
    <w:rsid w:val="006E1EC7"/>
    <w:rsid w:val="006E2009"/>
    <w:rsid w:val="006E2062"/>
    <w:rsid w:val="006E2095"/>
    <w:rsid w:val="006E2222"/>
    <w:rsid w:val="006E2A6A"/>
    <w:rsid w:val="006E2B42"/>
    <w:rsid w:val="006E2C00"/>
    <w:rsid w:val="006E2C6C"/>
    <w:rsid w:val="006E2CEF"/>
    <w:rsid w:val="006E2E98"/>
    <w:rsid w:val="006E31A5"/>
    <w:rsid w:val="006E3482"/>
    <w:rsid w:val="006E37E7"/>
    <w:rsid w:val="006E3966"/>
    <w:rsid w:val="006E4359"/>
    <w:rsid w:val="006E4432"/>
    <w:rsid w:val="006E4754"/>
    <w:rsid w:val="006E48B2"/>
    <w:rsid w:val="006E4D2B"/>
    <w:rsid w:val="006E4DA3"/>
    <w:rsid w:val="006E4E2E"/>
    <w:rsid w:val="006E51F0"/>
    <w:rsid w:val="006E5274"/>
    <w:rsid w:val="006E5688"/>
    <w:rsid w:val="006E577C"/>
    <w:rsid w:val="006E584F"/>
    <w:rsid w:val="006E58D2"/>
    <w:rsid w:val="006E5F37"/>
    <w:rsid w:val="006E6070"/>
    <w:rsid w:val="006E60D5"/>
    <w:rsid w:val="006E61E1"/>
    <w:rsid w:val="006E6348"/>
    <w:rsid w:val="006E64BF"/>
    <w:rsid w:val="006E68B6"/>
    <w:rsid w:val="006E6910"/>
    <w:rsid w:val="006E692B"/>
    <w:rsid w:val="006E6BE8"/>
    <w:rsid w:val="006E6CA8"/>
    <w:rsid w:val="006E6D70"/>
    <w:rsid w:val="006E6F8A"/>
    <w:rsid w:val="006E768E"/>
    <w:rsid w:val="006E79A1"/>
    <w:rsid w:val="006E7B27"/>
    <w:rsid w:val="006E7CD6"/>
    <w:rsid w:val="006E7D34"/>
    <w:rsid w:val="006F0489"/>
    <w:rsid w:val="006F04AE"/>
    <w:rsid w:val="006F0740"/>
    <w:rsid w:val="006F0A66"/>
    <w:rsid w:val="006F0AB7"/>
    <w:rsid w:val="006F0FE9"/>
    <w:rsid w:val="006F145B"/>
    <w:rsid w:val="006F1699"/>
    <w:rsid w:val="006F187D"/>
    <w:rsid w:val="006F1C20"/>
    <w:rsid w:val="006F1C5E"/>
    <w:rsid w:val="006F1D85"/>
    <w:rsid w:val="006F247A"/>
    <w:rsid w:val="006F2494"/>
    <w:rsid w:val="006F29F4"/>
    <w:rsid w:val="006F2BEC"/>
    <w:rsid w:val="006F2E18"/>
    <w:rsid w:val="006F3219"/>
    <w:rsid w:val="006F35EC"/>
    <w:rsid w:val="006F36BF"/>
    <w:rsid w:val="006F395F"/>
    <w:rsid w:val="006F3D5B"/>
    <w:rsid w:val="006F3F32"/>
    <w:rsid w:val="006F4029"/>
    <w:rsid w:val="006F40EE"/>
    <w:rsid w:val="006F4204"/>
    <w:rsid w:val="006F4550"/>
    <w:rsid w:val="006F45BD"/>
    <w:rsid w:val="006F4AAC"/>
    <w:rsid w:val="006F4AE0"/>
    <w:rsid w:val="006F4AE3"/>
    <w:rsid w:val="006F5176"/>
    <w:rsid w:val="006F51BA"/>
    <w:rsid w:val="006F55F6"/>
    <w:rsid w:val="006F5783"/>
    <w:rsid w:val="006F57A5"/>
    <w:rsid w:val="006F58FB"/>
    <w:rsid w:val="006F5CB1"/>
    <w:rsid w:val="006F613C"/>
    <w:rsid w:val="006F6785"/>
    <w:rsid w:val="006F6885"/>
    <w:rsid w:val="006F6D1E"/>
    <w:rsid w:val="006F6E39"/>
    <w:rsid w:val="006F70FD"/>
    <w:rsid w:val="006F71B2"/>
    <w:rsid w:val="006F72C9"/>
    <w:rsid w:val="006F76DC"/>
    <w:rsid w:val="006F773A"/>
    <w:rsid w:val="006F7914"/>
    <w:rsid w:val="006F7B62"/>
    <w:rsid w:val="006F7E8A"/>
    <w:rsid w:val="007002FF"/>
    <w:rsid w:val="00700810"/>
    <w:rsid w:val="00700A66"/>
    <w:rsid w:val="00700AF8"/>
    <w:rsid w:val="00700B6E"/>
    <w:rsid w:val="00700D8A"/>
    <w:rsid w:val="00700D99"/>
    <w:rsid w:val="00700E36"/>
    <w:rsid w:val="0070107D"/>
    <w:rsid w:val="00701134"/>
    <w:rsid w:val="0070138A"/>
    <w:rsid w:val="007014B4"/>
    <w:rsid w:val="00701647"/>
    <w:rsid w:val="007016A9"/>
    <w:rsid w:val="00701E7A"/>
    <w:rsid w:val="00701EAE"/>
    <w:rsid w:val="0070213E"/>
    <w:rsid w:val="007022AD"/>
    <w:rsid w:val="007023BF"/>
    <w:rsid w:val="007024AD"/>
    <w:rsid w:val="007024E1"/>
    <w:rsid w:val="00702751"/>
    <w:rsid w:val="00702A20"/>
    <w:rsid w:val="00702A2C"/>
    <w:rsid w:val="00703094"/>
    <w:rsid w:val="0070314C"/>
    <w:rsid w:val="00703170"/>
    <w:rsid w:val="0070328B"/>
    <w:rsid w:val="0070393E"/>
    <w:rsid w:val="00703E90"/>
    <w:rsid w:val="00704161"/>
    <w:rsid w:val="00704578"/>
    <w:rsid w:val="00704764"/>
    <w:rsid w:val="007047C0"/>
    <w:rsid w:val="00704842"/>
    <w:rsid w:val="00704944"/>
    <w:rsid w:val="00704A15"/>
    <w:rsid w:val="00704AD6"/>
    <w:rsid w:val="00704BB9"/>
    <w:rsid w:val="00705004"/>
    <w:rsid w:val="0070549A"/>
    <w:rsid w:val="00705538"/>
    <w:rsid w:val="00705786"/>
    <w:rsid w:val="007057C6"/>
    <w:rsid w:val="00705893"/>
    <w:rsid w:val="00705BCD"/>
    <w:rsid w:val="00705CAD"/>
    <w:rsid w:val="00705CC1"/>
    <w:rsid w:val="00705DAE"/>
    <w:rsid w:val="00705DE3"/>
    <w:rsid w:val="00705EDA"/>
    <w:rsid w:val="00705F46"/>
    <w:rsid w:val="00705FDF"/>
    <w:rsid w:val="00706075"/>
    <w:rsid w:val="00706634"/>
    <w:rsid w:val="00706DB2"/>
    <w:rsid w:val="007075BB"/>
    <w:rsid w:val="0070785E"/>
    <w:rsid w:val="00707D39"/>
    <w:rsid w:val="00707D60"/>
    <w:rsid w:val="00707FC8"/>
    <w:rsid w:val="007102DC"/>
    <w:rsid w:val="00710381"/>
    <w:rsid w:val="00710398"/>
    <w:rsid w:val="007104F1"/>
    <w:rsid w:val="00710656"/>
    <w:rsid w:val="007108A2"/>
    <w:rsid w:val="00710958"/>
    <w:rsid w:val="00710A63"/>
    <w:rsid w:val="00710EAC"/>
    <w:rsid w:val="007112A4"/>
    <w:rsid w:val="007112BD"/>
    <w:rsid w:val="0071138D"/>
    <w:rsid w:val="0071162E"/>
    <w:rsid w:val="00712008"/>
    <w:rsid w:val="007123FC"/>
    <w:rsid w:val="00712600"/>
    <w:rsid w:val="00712623"/>
    <w:rsid w:val="007129E9"/>
    <w:rsid w:val="00712F8F"/>
    <w:rsid w:val="0071328F"/>
    <w:rsid w:val="00713616"/>
    <w:rsid w:val="00713744"/>
    <w:rsid w:val="00713DCB"/>
    <w:rsid w:val="00713F53"/>
    <w:rsid w:val="00714166"/>
    <w:rsid w:val="007141ED"/>
    <w:rsid w:val="0071427D"/>
    <w:rsid w:val="007142C7"/>
    <w:rsid w:val="007143F6"/>
    <w:rsid w:val="00714802"/>
    <w:rsid w:val="00714A96"/>
    <w:rsid w:val="00714E2C"/>
    <w:rsid w:val="00714E9B"/>
    <w:rsid w:val="00714EEC"/>
    <w:rsid w:val="0071549C"/>
    <w:rsid w:val="00715598"/>
    <w:rsid w:val="00715D51"/>
    <w:rsid w:val="00716086"/>
    <w:rsid w:val="00716454"/>
    <w:rsid w:val="007164A0"/>
    <w:rsid w:val="007167ED"/>
    <w:rsid w:val="0071695C"/>
    <w:rsid w:val="00716CBF"/>
    <w:rsid w:val="00716D7E"/>
    <w:rsid w:val="007177F3"/>
    <w:rsid w:val="00717878"/>
    <w:rsid w:val="0072007D"/>
    <w:rsid w:val="00720440"/>
    <w:rsid w:val="00720515"/>
    <w:rsid w:val="007205D0"/>
    <w:rsid w:val="00720689"/>
    <w:rsid w:val="007206A8"/>
    <w:rsid w:val="007206CE"/>
    <w:rsid w:val="00720B1E"/>
    <w:rsid w:val="00720FE7"/>
    <w:rsid w:val="00721062"/>
    <w:rsid w:val="00721BAB"/>
    <w:rsid w:val="00721E34"/>
    <w:rsid w:val="00722040"/>
    <w:rsid w:val="00722C70"/>
    <w:rsid w:val="00722C90"/>
    <w:rsid w:val="00723347"/>
    <w:rsid w:val="007233CA"/>
    <w:rsid w:val="00723550"/>
    <w:rsid w:val="00723773"/>
    <w:rsid w:val="00724452"/>
    <w:rsid w:val="0072474C"/>
    <w:rsid w:val="0072478D"/>
    <w:rsid w:val="007247A7"/>
    <w:rsid w:val="00724933"/>
    <w:rsid w:val="00724D9B"/>
    <w:rsid w:val="00724E68"/>
    <w:rsid w:val="007252E4"/>
    <w:rsid w:val="00725350"/>
    <w:rsid w:val="007255E7"/>
    <w:rsid w:val="0072575C"/>
    <w:rsid w:val="00725DF3"/>
    <w:rsid w:val="00725F21"/>
    <w:rsid w:val="0072616E"/>
    <w:rsid w:val="00726629"/>
    <w:rsid w:val="007268CE"/>
    <w:rsid w:val="0072691E"/>
    <w:rsid w:val="00726CD3"/>
    <w:rsid w:val="00726EAA"/>
    <w:rsid w:val="0072727C"/>
    <w:rsid w:val="007274D8"/>
    <w:rsid w:val="00727736"/>
    <w:rsid w:val="00730271"/>
    <w:rsid w:val="007302B9"/>
    <w:rsid w:val="007302DD"/>
    <w:rsid w:val="007307B7"/>
    <w:rsid w:val="00730838"/>
    <w:rsid w:val="00730F64"/>
    <w:rsid w:val="007316C9"/>
    <w:rsid w:val="007316FA"/>
    <w:rsid w:val="00731814"/>
    <w:rsid w:val="00731ABB"/>
    <w:rsid w:val="00731D02"/>
    <w:rsid w:val="00731FA1"/>
    <w:rsid w:val="00732014"/>
    <w:rsid w:val="0073201B"/>
    <w:rsid w:val="00732068"/>
    <w:rsid w:val="007323D9"/>
    <w:rsid w:val="0073280D"/>
    <w:rsid w:val="007328AB"/>
    <w:rsid w:val="00732D7A"/>
    <w:rsid w:val="00732FB8"/>
    <w:rsid w:val="00732FEA"/>
    <w:rsid w:val="00733002"/>
    <w:rsid w:val="0073308E"/>
    <w:rsid w:val="007335E3"/>
    <w:rsid w:val="007336E1"/>
    <w:rsid w:val="00733D94"/>
    <w:rsid w:val="00734093"/>
    <w:rsid w:val="00734346"/>
    <w:rsid w:val="00734396"/>
    <w:rsid w:val="007343D4"/>
    <w:rsid w:val="007344B1"/>
    <w:rsid w:val="00734605"/>
    <w:rsid w:val="0073461F"/>
    <w:rsid w:val="00734670"/>
    <w:rsid w:val="00734761"/>
    <w:rsid w:val="00734CA4"/>
    <w:rsid w:val="00734E17"/>
    <w:rsid w:val="00734F5D"/>
    <w:rsid w:val="00735038"/>
    <w:rsid w:val="0073506D"/>
    <w:rsid w:val="007352C0"/>
    <w:rsid w:val="007354CE"/>
    <w:rsid w:val="0073566E"/>
    <w:rsid w:val="00735861"/>
    <w:rsid w:val="00735875"/>
    <w:rsid w:val="007359AD"/>
    <w:rsid w:val="00735AE6"/>
    <w:rsid w:val="00735B4B"/>
    <w:rsid w:val="00735B58"/>
    <w:rsid w:val="00735C37"/>
    <w:rsid w:val="00735CD8"/>
    <w:rsid w:val="00735DDB"/>
    <w:rsid w:val="00735E72"/>
    <w:rsid w:val="00735FE2"/>
    <w:rsid w:val="007362B2"/>
    <w:rsid w:val="007363A4"/>
    <w:rsid w:val="007363B1"/>
    <w:rsid w:val="00736468"/>
    <w:rsid w:val="00736628"/>
    <w:rsid w:val="007369E0"/>
    <w:rsid w:val="00736E4E"/>
    <w:rsid w:val="0073717A"/>
    <w:rsid w:val="00737641"/>
    <w:rsid w:val="007378DB"/>
    <w:rsid w:val="00737DC4"/>
    <w:rsid w:val="007400B6"/>
    <w:rsid w:val="0074051A"/>
    <w:rsid w:val="007408E0"/>
    <w:rsid w:val="007409A1"/>
    <w:rsid w:val="00740EDA"/>
    <w:rsid w:val="0074136C"/>
    <w:rsid w:val="00741634"/>
    <w:rsid w:val="00741B30"/>
    <w:rsid w:val="00742402"/>
    <w:rsid w:val="00742447"/>
    <w:rsid w:val="00742762"/>
    <w:rsid w:val="0074287B"/>
    <w:rsid w:val="00742C0A"/>
    <w:rsid w:val="00742D01"/>
    <w:rsid w:val="0074305A"/>
    <w:rsid w:val="007435AA"/>
    <w:rsid w:val="00743885"/>
    <w:rsid w:val="007439C4"/>
    <w:rsid w:val="00743B35"/>
    <w:rsid w:val="00743C13"/>
    <w:rsid w:val="00743CE9"/>
    <w:rsid w:val="00743E72"/>
    <w:rsid w:val="00743E7F"/>
    <w:rsid w:val="007441BA"/>
    <w:rsid w:val="00744418"/>
    <w:rsid w:val="007444F9"/>
    <w:rsid w:val="00744917"/>
    <w:rsid w:val="007449B0"/>
    <w:rsid w:val="00744D89"/>
    <w:rsid w:val="00744E96"/>
    <w:rsid w:val="00744EF7"/>
    <w:rsid w:val="00745170"/>
    <w:rsid w:val="0074527A"/>
    <w:rsid w:val="00745291"/>
    <w:rsid w:val="0074531E"/>
    <w:rsid w:val="007454B5"/>
    <w:rsid w:val="007455FB"/>
    <w:rsid w:val="00745654"/>
    <w:rsid w:val="00745708"/>
    <w:rsid w:val="00745738"/>
    <w:rsid w:val="00745822"/>
    <w:rsid w:val="00745891"/>
    <w:rsid w:val="00745BBB"/>
    <w:rsid w:val="00745C90"/>
    <w:rsid w:val="00745D1F"/>
    <w:rsid w:val="00745D39"/>
    <w:rsid w:val="00745DE6"/>
    <w:rsid w:val="007462E4"/>
    <w:rsid w:val="00746705"/>
    <w:rsid w:val="00746741"/>
    <w:rsid w:val="00746796"/>
    <w:rsid w:val="007468D7"/>
    <w:rsid w:val="00746BCA"/>
    <w:rsid w:val="00746BD5"/>
    <w:rsid w:val="00746BDE"/>
    <w:rsid w:val="00746C15"/>
    <w:rsid w:val="00746D89"/>
    <w:rsid w:val="007471B3"/>
    <w:rsid w:val="007471CD"/>
    <w:rsid w:val="007472DA"/>
    <w:rsid w:val="00747356"/>
    <w:rsid w:val="00747420"/>
    <w:rsid w:val="007476BE"/>
    <w:rsid w:val="007476D7"/>
    <w:rsid w:val="007478CE"/>
    <w:rsid w:val="00747BD7"/>
    <w:rsid w:val="00747D6F"/>
    <w:rsid w:val="00747EC8"/>
    <w:rsid w:val="00747FF8"/>
    <w:rsid w:val="00747FFD"/>
    <w:rsid w:val="00750017"/>
    <w:rsid w:val="007500D4"/>
    <w:rsid w:val="00750B52"/>
    <w:rsid w:val="00750D8C"/>
    <w:rsid w:val="00750DCF"/>
    <w:rsid w:val="00750F5A"/>
    <w:rsid w:val="0075101A"/>
    <w:rsid w:val="007511D2"/>
    <w:rsid w:val="007515F8"/>
    <w:rsid w:val="00751720"/>
    <w:rsid w:val="00751B65"/>
    <w:rsid w:val="00751B68"/>
    <w:rsid w:val="00751D0A"/>
    <w:rsid w:val="0075242A"/>
    <w:rsid w:val="0075256D"/>
    <w:rsid w:val="007528B8"/>
    <w:rsid w:val="00752C0D"/>
    <w:rsid w:val="00752C1C"/>
    <w:rsid w:val="00752C44"/>
    <w:rsid w:val="0075390F"/>
    <w:rsid w:val="00753A3C"/>
    <w:rsid w:val="00753B2C"/>
    <w:rsid w:val="00753E94"/>
    <w:rsid w:val="00753F17"/>
    <w:rsid w:val="007540E3"/>
    <w:rsid w:val="007540FB"/>
    <w:rsid w:val="0075452B"/>
    <w:rsid w:val="00754B5B"/>
    <w:rsid w:val="0075560C"/>
    <w:rsid w:val="0075562A"/>
    <w:rsid w:val="00755776"/>
    <w:rsid w:val="00755781"/>
    <w:rsid w:val="007557EA"/>
    <w:rsid w:val="00755829"/>
    <w:rsid w:val="0075589D"/>
    <w:rsid w:val="00755FC1"/>
    <w:rsid w:val="007567E5"/>
    <w:rsid w:val="00756ABF"/>
    <w:rsid w:val="00756B07"/>
    <w:rsid w:val="00756CEB"/>
    <w:rsid w:val="00757569"/>
    <w:rsid w:val="00757696"/>
    <w:rsid w:val="00757E16"/>
    <w:rsid w:val="00760012"/>
    <w:rsid w:val="007600BF"/>
    <w:rsid w:val="0076048C"/>
    <w:rsid w:val="00760563"/>
    <w:rsid w:val="00760A89"/>
    <w:rsid w:val="00760B13"/>
    <w:rsid w:val="00761051"/>
    <w:rsid w:val="007610CE"/>
    <w:rsid w:val="00761655"/>
    <w:rsid w:val="0076186B"/>
    <w:rsid w:val="0076188E"/>
    <w:rsid w:val="00761AD1"/>
    <w:rsid w:val="00761C37"/>
    <w:rsid w:val="00761C66"/>
    <w:rsid w:val="007620AC"/>
    <w:rsid w:val="00762131"/>
    <w:rsid w:val="00762496"/>
    <w:rsid w:val="007624A8"/>
    <w:rsid w:val="007625E2"/>
    <w:rsid w:val="00762868"/>
    <w:rsid w:val="00762A5D"/>
    <w:rsid w:val="007631B4"/>
    <w:rsid w:val="00763382"/>
    <w:rsid w:val="007633C1"/>
    <w:rsid w:val="007633E9"/>
    <w:rsid w:val="0076376E"/>
    <w:rsid w:val="00763935"/>
    <w:rsid w:val="007639A6"/>
    <w:rsid w:val="00763B9D"/>
    <w:rsid w:val="00763EC9"/>
    <w:rsid w:val="00764182"/>
    <w:rsid w:val="007643E2"/>
    <w:rsid w:val="007647D2"/>
    <w:rsid w:val="00764914"/>
    <w:rsid w:val="00764F71"/>
    <w:rsid w:val="00764FD1"/>
    <w:rsid w:val="00765420"/>
    <w:rsid w:val="00765507"/>
    <w:rsid w:val="00765522"/>
    <w:rsid w:val="00765563"/>
    <w:rsid w:val="00765B34"/>
    <w:rsid w:val="00765B61"/>
    <w:rsid w:val="0076606A"/>
    <w:rsid w:val="00766182"/>
    <w:rsid w:val="007662D5"/>
    <w:rsid w:val="00766579"/>
    <w:rsid w:val="007669B3"/>
    <w:rsid w:val="00766A59"/>
    <w:rsid w:val="00766D7C"/>
    <w:rsid w:val="00766E2A"/>
    <w:rsid w:val="00766EA5"/>
    <w:rsid w:val="007673D7"/>
    <w:rsid w:val="007674C3"/>
    <w:rsid w:val="00767E1B"/>
    <w:rsid w:val="00767EF9"/>
    <w:rsid w:val="007701C2"/>
    <w:rsid w:val="00770323"/>
    <w:rsid w:val="007703AA"/>
    <w:rsid w:val="00770422"/>
    <w:rsid w:val="00770598"/>
    <w:rsid w:val="00770B90"/>
    <w:rsid w:val="00770C5F"/>
    <w:rsid w:val="00770FE2"/>
    <w:rsid w:val="007716A5"/>
    <w:rsid w:val="007716B3"/>
    <w:rsid w:val="00771729"/>
    <w:rsid w:val="00771E9D"/>
    <w:rsid w:val="0077236A"/>
    <w:rsid w:val="007726DC"/>
    <w:rsid w:val="00772761"/>
    <w:rsid w:val="007727F7"/>
    <w:rsid w:val="00772C11"/>
    <w:rsid w:val="00772F13"/>
    <w:rsid w:val="007730B8"/>
    <w:rsid w:val="007733F8"/>
    <w:rsid w:val="0077340A"/>
    <w:rsid w:val="007734BC"/>
    <w:rsid w:val="0077362D"/>
    <w:rsid w:val="0077391C"/>
    <w:rsid w:val="00773929"/>
    <w:rsid w:val="00773948"/>
    <w:rsid w:val="00773A7A"/>
    <w:rsid w:val="00773BBC"/>
    <w:rsid w:val="0077419B"/>
    <w:rsid w:val="007742A6"/>
    <w:rsid w:val="007742C1"/>
    <w:rsid w:val="00774388"/>
    <w:rsid w:val="007746F5"/>
    <w:rsid w:val="00774A5F"/>
    <w:rsid w:val="00774C32"/>
    <w:rsid w:val="00774CE5"/>
    <w:rsid w:val="00774F02"/>
    <w:rsid w:val="0077544C"/>
    <w:rsid w:val="0077563A"/>
    <w:rsid w:val="007757E8"/>
    <w:rsid w:val="00775BA3"/>
    <w:rsid w:val="00775C7F"/>
    <w:rsid w:val="00775D81"/>
    <w:rsid w:val="007764AC"/>
    <w:rsid w:val="00776668"/>
    <w:rsid w:val="00776712"/>
    <w:rsid w:val="00776739"/>
    <w:rsid w:val="007767F0"/>
    <w:rsid w:val="00776C85"/>
    <w:rsid w:val="00776EB3"/>
    <w:rsid w:val="00776FB4"/>
    <w:rsid w:val="0077702F"/>
    <w:rsid w:val="007771C3"/>
    <w:rsid w:val="0077765F"/>
    <w:rsid w:val="00777B1E"/>
    <w:rsid w:val="00777FB1"/>
    <w:rsid w:val="00780078"/>
    <w:rsid w:val="007801B2"/>
    <w:rsid w:val="007806A9"/>
    <w:rsid w:val="007807DD"/>
    <w:rsid w:val="0078098E"/>
    <w:rsid w:val="00780B5F"/>
    <w:rsid w:val="00780F1D"/>
    <w:rsid w:val="00780F23"/>
    <w:rsid w:val="007814AC"/>
    <w:rsid w:val="00781722"/>
    <w:rsid w:val="00781AFC"/>
    <w:rsid w:val="00782C20"/>
    <w:rsid w:val="00782C4E"/>
    <w:rsid w:val="0078308E"/>
    <w:rsid w:val="007831DC"/>
    <w:rsid w:val="00783206"/>
    <w:rsid w:val="007832E8"/>
    <w:rsid w:val="007832FD"/>
    <w:rsid w:val="0078355B"/>
    <w:rsid w:val="00783FE4"/>
    <w:rsid w:val="00784167"/>
    <w:rsid w:val="007846BE"/>
    <w:rsid w:val="007846CC"/>
    <w:rsid w:val="00784A2A"/>
    <w:rsid w:val="00784AC4"/>
    <w:rsid w:val="00784D65"/>
    <w:rsid w:val="00784E7D"/>
    <w:rsid w:val="0078533B"/>
    <w:rsid w:val="0078555B"/>
    <w:rsid w:val="00785794"/>
    <w:rsid w:val="00785813"/>
    <w:rsid w:val="00785A77"/>
    <w:rsid w:val="00786549"/>
    <w:rsid w:val="00786571"/>
    <w:rsid w:val="007866AD"/>
    <w:rsid w:val="007867B4"/>
    <w:rsid w:val="0078680C"/>
    <w:rsid w:val="00786A3E"/>
    <w:rsid w:val="00786AB2"/>
    <w:rsid w:val="00786B58"/>
    <w:rsid w:val="00786D55"/>
    <w:rsid w:val="00786FD7"/>
    <w:rsid w:val="007871F7"/>
    <w:rsid w:val="00787587"/>
    <w:rsid w:val="00787617"/>
    <w:rsid w:val="0078767E"/>
    <w:rsid w:val="007879E4"/>
    <w:rsid w:val="00787A08"/>
    <w:rsid w:val="00787A8C"/>
    <w:rsid w:val="00787FA5"/>
    <w:rsid w:val="007902B7"/>
    <w:rsid w:val="0079049D"/>
    <w:rsid w:val="00790DBF"/>
    <w:rsid w:val="00790DD4"/>
    <w:rsid w:val="00790E11"/>
    <w:rsid w:val="0079107F"/>
    <w:rsid w:val="00791275"/>
    <w:rsid w:val="0079127A"/>
    <w:rsid w:val="007913C5"/>
    <w:rsid w:val="007915C9"/>
    <w:rsid w:val="00791B11"/>
    <w:rsid w:val="00791F9A"/>
    <w:rsid w:val="0079220F"/>
    <w:rsid w:val="00792495"/>
    <w:rsid w:val="007925FD"/>
    <w:rsid w:val="0079263B"/>
    <w:rsid w:val="00792BC4"/>
    <w:rsid w:val="00792D37"/>
    <w:rsid w:val="00792D57"/>
    <w:rsid w:val="0079306F"/>
    <w:rsid w:val="007930BA"/>
    <w:rsid w:val="00793293"/>
    <w:rsid w:val="00793353"/>
    <w:rsid w:val="00793392"/>
    <w:rsid w:val="007938E5"/>
    <w:rsid w:val="00793FE2"/>
    <w:rsid w:val="0079415A"/>
    <w:rsid w:val="00794240"/>
    <w:rsid w:val="007942D6"/>
    <w:rsid w:val="0079437E"/>
    <w:rsid w:val="0079443C"/>
    <w:rsid w:val="007946E5"/>
    <w:rsid w:val="00794756"/>
    <w:rsid w:val="00794848"/>
    <w:rsid w:val="00794A8B"/>
    <w:rsid w:val="00795186"/>
    <w:rsid w:val="00795322"/>
    <w:rsid w:val="0079533E"/>
    <w:rsid w:val="0079570D"/>
    <w:rsid w:val="007958D7"/>
    <w:rsid w:val="00795935"/>
    <w:rsid w:val="00795A88"/>
    <w:rsid w:val="00795AB8"/>
    <w:rsid w:val="00796042"/>
    <w:rsid w:val="007960CD"/>
    <w:rsid w:val="0079621B"/>
    <w:rsid w:val="00796770"/>
    <w:rsid w:val="00796865"/>
    <w:rsid w:val="00796896"/>
    <w:rsid w:val="0079698D"/>
    <w:rsid w:val="007969A2"/>
    <w:rsid w:val="007969AE"/>
    <w:rsid w:val="00796A69"/>
    <w:rsid w:val="00796CFC"/>
    <w:rsid w:val="00796D28"/>
    <w:rsid w:val="00796E78"/>
    <w:rsid w:val="00796EBA"/>
    <w:rsid w:val="00796FA5"/>
    <w:rsid w:val="00797185"/>
    <w:rsid w:val="00797248"/>
    <w:rsid w:val="0079728F"/>
    <w:rsid w:val="007973A7"/>
    <w:rsid w:val="0079740B"/>
    <w:rsid w:val="00797765"/>
    <w:rsid w:val="00797AD6"/>
    <w:rsid w:val="00797B04"/>
    <w:rsid w:val="00797BE6"/>
    <w:rsid w:val="00797D8B"/>
    <w:rsid w:val="00797F7F"/>
    <w:rsid w:val="00797FC3"/>
    <w:rsid w:val="00797FDF"/>
    <w:rsid w:val="007A0122"/>
    <w:rsid w:val="007A017D"/>
    <w:rsid w:val="007A04F3"/>
    <w:rsid w:val="007A05BD"/>
    <w:rsid w:val="007A109A"/>
    <w:rsid w:val="007A1688"/>
    <w:rsid w:val="007A192E"/>
    <w:rsid w:val="007A1987"/>
    <w:rsid w:val="007A19E1"/>
    <w:rsid w:val="007A1A18"/>
    <w:rsid w:val="007A1ACB"/>
    <w:rsid w:val="007A2390"/>
    <w:rsid w:val="007A2497"/>
    <w:rsid w:val="007A265A"/>
    <w:rsid w:val="007A29B6"/>
    <w:rsid w:val="007A2B6B"/>
    <w:rsid w:val="007A3031"/>
    <w:rsid w:val="007A3239"/>
    <w:rsid w:val="007A3341"/>
    <w:rsid w:val="007A33C2"/>
    <w:rsid w:val="007A3ABA"/>
    <w:rsid w:val="007A3B62"/>
    <w:rsid w:val="007A4063"/>
    <w:rsid w:val="007A4257"/>
    <w:rsid w:val="007A45AA"/>
    <w:rsid w:val="007A471C"/>
    <w:rsid w:val="007A49F5"/>
    <w:rsid w:val="007A4AA1"/>
    <w:rsid w:val="007A4B77"/>
    <w:rsid w:val="007A4E2B"/>
    <w:rsid w:val="007A4E4B"/>
    <w:rsid w:val="007A4F7C"/>
    <w:rsid w:val="007A537E"/>
    <w:rsid w:val="007A565B"/>
    <w:rsid w:val="007A56AD"/>
    <w:rsid w:val="007A574C"/>
    <w:rsid w:val="007A5895"/>
    <w:rsid w:val="007A5CF5"/>
    <w:rsid w:val="007A61D0"/>
    <w:rsid w:val="007A63B1"/>
    <w:rsid w:val="007A6580"/>
    <w:rsid w:val="007A678F"/>
    <w:rsid w:val="007A67F8"/>
    <w:rsid w:val="007A68D6"/>
    <w:rsid w:val="007A6905"/>
    <w:rsid w:val="007A6B27"/>
    <w:rsid w:val="007A6E2B"/>
    <w:rsid w:val="007A6EE5"/>
    <w:rsid w:val="007A72A2"/>
    <w:rsid w:val="007A72A5"/>
    <w:rsid w:val="007A7382"/>
    <w:rsid w:val="007A7452"/>
    <w:rsid w:val="007A7980"/>
    <w:rsid w:val="007A7CA8"/>
    <w:rsid w:val="007B024A"/>
    <w:rsid w:val="007B04D2"/>
    <w:rsid w:val="007B0535"/>
    <w:rsid w:val="007B06C6"/>
    <w:rsid w:val="007B07BB"/>
    <w:rsid w:val="007B09EE"/>
    <w:rsid w:val="007B0D23"/>
    <w:rsid w:val="007B0FAE"/>
    <w:rsid w:val="007B1008"/>
    <w:rsid w:val="007B10D5"/>
    <w:rsid w:val="007B113D"/>
    <w:rsid w:val="007B1693"/>
    <w:rsid w:val="007B16D1"/>
    <w:rsid w:val="007B17B2"/>
    <w:rsid w:val="007B180E"/>
    <w:rsid w:val="007B1977"/>
    <w:rsid w:val="007B19B5"/>
    <w:rsid w:val="007B1E65"/>
    <w:rsid w:val="007B2A99"/>
    <w:rsid w:val="007B2CD2"/>
    <w:rsid w:val="007B30D7"/>
    <w:rsid w:val="007B320F"/>
    <w:rsid w:val="007B32BE"/>
    <w:rsid w:val="007B336F"/>
    <w:rsid w:val="007B33A4"/>
    <w:rsid w:val="007B3BDA"/>
    <w:rsid w:val="007B3EAA"/>
    <w:rsid w:val="007B4619"/>
    <w:rsid w:val="007B4A8E"/>
    <w:rsid w:val="007B4C21"/>
    <w:rsid w:val="007B4E85"/>
    <w:rsid w:val="007B525C"/>
    <w:rsid w:val="007B5387"/>
    <w:rsid w:val="007B54BC"/>
    <w:rsid w:val="007B570D"/>
    <w:rsid w:val="007B5719"/>
    <w:rsid w:val="007B5782"/>
    <w:rsid w:val="007B5B32"/>
    <w:rsid w:val="007B6258"/>
    <w:rsid w:val="007B6673"/>
    <w:rsid w:val="007B6B8F"/>
    <w:rsid w:val="007B6FAD"/>
    <w:rsid w:val="007B705B"/>
    <w:rsid w:val="007B72C0"/>
    <w:rsid w:val="007B7451"/>
    <w:rsid w:val="007B74AF"/>
    <w:rsid w:val="007B76D3"/>
    <w:rsid w:val="007B77F4"/>
    <w:rsid w:val="007B7E29"/>
    <w:rsid w:val="007B7E6A"/>
    <w:rsid w:val="007B7F9F"/>
    <w:rsid w:val="007C0398"/>
    <w:rsid w:val="007C05AB"/>
    <w:rsid w:val="007C05C3"/>
    <w:rsid w:val="007C089C"/>
    <w:rsid w:val="007C09F5"/>
    <w:rsid w:val="007C0BCB"/>
    <w:rsid w:val="007C0C38"/>
    <w:rsid w:val="007C0F20"/>
    <w:rsid w:val="007C0F96"/>
    <w:rsid w:val="007C0FEE"/>
    <w:rsid w:val="007C13CA"/>
    <w:rsid w:val="007C13ED"/>
    <w:rsid w:val="007C18C1"/>
    <w:rsid w:val="007C1B9F"/>
    <w:rsid w:val="007C1E35"/>
    <w:rsid w:val="007C23BE"/>
    <w:rsid w:val="007C2AFD"/>
    <w:rsid w:val="007C2E2A"/>
    <w:rsid w:val="007C2F34"/>
    <w:rsid w:val="007C3659"/>
    <w:rsid w:val="007C41D8"/>
    <w:rsid w:val="007C4265"/>
    <w:rsid w:val="007C427B"/>
    <w:rsid w:val="007C42AB"/>
    <w:rsid w:val="007C4506"/>
    <w:rsid w:val="007C46EA"/>
    <w:rsid w:val="007C4A19"/>
    <w:rsid w:val="007C4C62"/>
    <w:rsid w:val="007C4D51"/>
    <w:rsid w:val="007C536A"/>
    <w:rsid w:val="007C5B0E"/>
    <w:rsid w:val="007C5C0B"/>
    <w:rsid w:val="007C5C26"/>
    <w:rsid w:val="007C5E98"/>
    <w:rsid w:val="007C5F4D"/>
    <w:rsid w:val="007C6165"/>
    <w:rsid w:val="007C6343"/>
    <w:rsid w:val="007C6483"/>
    <w:rsid w:val="007C648E"/>
    <w:rsid w:val="007C6562"/>
    <w:rsid w:val="007C65D3"/>
    <w:rsid w:val="007C677E"/>
    <w:rsid w:val="007C67EC"/>
    <w:rsid w:val="007C6956"/>
    <w:rsid w:val="007C6C0F"/>
    <w:rsid w:val="007C6DA0"/>
    <w:rsid w:val="007C768F"/>
    <w:rsid w:val="007C779D"/>
    <w:rsid w:val="007C7BE2"/>
    <w:rsid w:val="007C7F0C"/>
    <w:rsid w:val="007D02DB"/>
    <w:rsid w:val="007D0452"/>
    <w:rsid w:val="007D047B"/>
    <w:rsid w:val="007D0885"/>
    <w:rsid w:val="007D09CE"/>
    <w:rsid w:val="007D0CFA"/>
    <w:rsid w:val="007D15EA"/>
    <w:rsid w:val="007D1D0F"/>
    <w:rsid w:val="007D1D4E"/>
    <w:rsid w:val="007D1DB4"/>
    <w:rsid w:val="007D2091"/>
    <w:rsid w:val="007D20D2"/>
    <w:rsid w:val="007D2448"/>
    <w:rsid w:val="007D25DF"/>
    <w:rsid w:val="007D28ED"/>
    <w:rsid w:val="007D2A36"/>
    <w:rsid w:val="007D2B76"/>
    <w:rsid w:val="007D2BFB"/>
    <w:rsid w:val="007D2D93"/>
    <w:rsid w:val="007D2E46"/>
    <w:rsid w:val="007D2E74"/>
    <w:rsid w:val="007D2E8A"/>
    <w:rsid w:val="007D2EB1"/>
    <w:rsid w:val="007D303D"/>
    <w:rsid w:val="007D31D4"/>
    <w:rsid w:val="007D3368"/>
    <w:rsid w:val="007D3B09"/>
    <w:rsid w:val="007D3CA0"/>
    <w:rsid w:val="007D406F"/>
    <w:rsid w:val="007D4090"/>
    <w:rsid w:val="007D4464"/>
    <w:rsid w:val="007D4485"/>
    <w:rsid w:val="007D4740"/>
    <w:rsid w:val="007D57AE"/>
    <w:rsid w:val="007D5D18"/>
    <w:rsid w:val="007D5D90"/>
    <w:rsid w:val="007D5DD4"/>
    <w:rsid w:val="007D5FFA"/>
    <w:rsid w:val="007D6581"/>
    <w:rsid w:val="007D6647"/>
    <w:rsid w:val="007D67F1"/>
    <w:rsid w:val="007D6D43"/>
    <w:rsid w:val="007D6F87"/>
    <w:rsid w:val="007D721E"/>
    <w:rsid w:val="007D7259"/>
    <w:rsid w:val="007D7C23"/>
    <w:rsid w:val="007E0331"/>
    <w:rsid w:val="007E07E4"/>
    <w:rsid w:val="007E0A2A"/>
    <w:rsid w:val="007E0A8E"/>
    <w:rsid w:val="007E0D0B"/>
    <w:rsid w:val="007E0DC0"/>
    <w:rsid w:val="007E0E28"/>
    <w:rsid w:val="007E0E60"/>
    <w:rsid w:val="007E0FA8"/>
    <w:rsid w:val="007E1031"/>
    <w:rsid w:val="007E10E0"/>
    <w:rsid w:val="007E1195"/>
    <w:rsid w:val="007E1268"/>
    <w:rsid w:val="007E133E"/>
    <w:rsid w:val="007E14C2"/>
    <w:rsid w:val="007E182A"/>
    <w:rsid w:val="007E190D"/>
    <w:rsid w:val="007E1959"/>
    <w:rsid w:val="007E1A66"/>
    <w:rsid w:val="007E1D0B"/>
    <w:rsid w:val="007E1D7E"/>
    <w:rsid w:val="007E20F6"/>
    <w:rsid w:val="007E26A8"/>
    <w:rsid w:val="007E2762"/>
    <w:rsid w:val="007E2764"/>
    <w:rsid w:val="007E27B5"/>
    <w:rsid w:val="007E2AB2"/>
    <w:rsid w:val="007E2BCC"/>
    <w:rsid w:val="007E2CB7"/>
    <w:rsid w:val="007E2F2A"/>
    <w:rsid w:val="007E2F2E"/>
    <w:rsid w:val="007E2F59"/>
    <w:rsid w:val="007E3616"/>
    <w:rsid w:val="007E3708"/>
    <w:rsid w:val="007E371E"/>
    <w:rsid w:val="007E3C37"/>
    <w:rsid w:val="007E3EA7"/>
    <w:rsid w:val="007E407C"/>
    <w:rsid w:val="007E4127"/>
    <w:rsid w:val="007E4234"/>
    <w:rsid w:val="007E4472"/>
    <w:rsid w:val="007E4FCC"/>
    <w:rsid w:val="007E4FFB"/>
    <w:rsid w:val="007E508D"/>
    <w:rsid w:val="007E50E6"/>
    <w:rsid w:val="007E5128"/>
    <w:rsid w:val="007E5226"/>
    <w:rsid w:val="007E524D"/>
    <w:rsid w:val="007E5352"/>
    <w:rsid w:val="007E5DDE"/>
    <w:rsid w:val="007E6138"/>
    <w:rsid w:val="007E613E"/>
    <w:rsid w:val="007E6159"/>
    <w:rsid w:val="007E64C8"/>
    <w:rsid w:val="007E676B"/>
    <w:rsid w:val="007E6A1F"/>
    <w:rsid w:val="007E6BE8"/>
    <w:rsid w:val="007E6F28"/>
    <w:rsid w:val="007E7014"/>
    <w:rsid w:val="007E72B5"/>
    <w:rsid w:val="007E752E"/>
    <w:rsid w:val="007E7590"/>
    <w:rsid w:val="007E7A01"/>
    <w:rsid w:val="007E7B63"/>
    <w:rsid w:val="007E7BCC"/>
    <w:rsid w:val="007E7ED3"/>
    <w:rsid w:val="007F0287"/>
    <w:rsid w:val="007F0779"/>
    <w:rsid w:val="007F077C"/>
    <w:rsid w:val="007F09F2"/>
    <w:rsid w:val="007F0A0D"/>
    <w:rsid w:val="007F0A1C"/>
    <w:rsid w:val="007F0A63"/>
    <w:rsid w:val="007F0B76"/>
    <w:rsid w:val="007F0CDD"/>
    <w:rsid w:val="007F0F51"/>
    <w:rsid w:val="007F1040"/>
    <w:rsid w:val="007F1068"/>
    <w:rsid w:val="007F1ACC"/>
    <w:rsid w:val="007F1D53"/>
    <w:rsid w:val="007F212C"/>
    <w:rsid w:val="007F22E5"/>
    <w:rsid w:val="007F235A"/>
    <w:rsid w:val="007F23BD"/>
    <w:rsid w:val="007F28EE"/>
    <w:rsid w:val="007F29C9"/>
    <w:rsid w:val="007F2A18"/>
    <w:rsid w:val="007F2ACD"/>
    <w:rsid w:val="007F2FAF"/>
    <w:rsid w:val="007F3207"/>
    <w:rsid w:val="007F3615"/>
    <w:rsid w:val="007F3688"/>
    <w:rsid w:val="007F3880"/>
    <w:rsid w:val="007F3C0A"/>
    <w:rsid w:val="007F3E52"/>
    <w:rsid w:val="007F419E"/>
    <w:rsid w:val="007F4421"/>
    <w:rsid w:val="007F48C8"/>
    <w:rsid w:val="007F4C02"/>
    <w:rsid w:val="007F51AF"/>
    <w:rsid w:val="007F55A6"/>
    <w:rsid w:val="007F56AF"/>
    <w:rsid w:val="007F5700"/>
    <w:rsid w:val="007F5927"/>
    <w:rsid w:val="007F5986"/>
    <w:rsid w:val="007F5A50"/>
    <w:rsid w:val="007F5CD3"/>
    <w:rsid w:val="007F63D7"/>
    <w:rsid w:val="007F64B8"/>
    <w:rsid w:val="007F65CA"/>
    <w:rsid w:val="007F684D"/>
    <w:rsid w:val="007F69FF"/>
    <w:rsid w:val="007F6A2D"/>
    <w:rsid w:val="007F6A57"/>
    <w:rsid w:val="007F6D96"/>
    <w:rsid w:val="007F6E6E"/>
    <w:rsid w:val="007F7114"/>
    <w:rsid w:val="007F7606"/>
    <w:rsid w:val="007F78B5"/>
    <w:rsid w:val="007F7AE6"/>
    <w:rsid w:val="007F7B5B"/>
    <w:rsid w:val="007F7BC3"/>
    <w:rsid w:val="007F7E41"/>
    <w:rsid w:val="007F7EA8"/>
    <w:rsid w:val="0080010F"/>
    <w:rsid w:val="008001AE"/>
    <w:rsid w:val="0080026A"/>
    <w:rsid w:val="00800411"/>
    <w:rsid w:val="008004DF"/>
    <w:rsid w:val="008005C3"/>
    <w:rsid w:val="0080087A"/>
    <w:rsid w:val="00800B4E"/>
    <w:rsid w:val="0080122E"/>
    <w:rsid w:val="00801240"/>
    <w:rsid w:val="008019FD"/>
    <w:rsid w:val="00801BC8"/>
    <w:rsid w:val="008022AD"/>
    <w:rsid w:val="00802415"/>
    <w:rsid w:val="0080242D"/>
    <w:rsid w:val="008026CC"/>
    <w:rsid w:val="0080287B"/>
    <w:rsid w:val="00802D10"/>
    <w:rsid w:val="00802E44"/>
    <w:rsid w:val="00802E65"/>
    <w:rsid w:val="00802ECE"/>
    <w:rsid w:val="00802F03"/>
    <w:rsid w:val="008032BA"/>
    <w:rsid w:val="008034CD"/>
    <w:rsid w:val="00803703"/>
    <w:rsid w:val="00803C66"/>
    <w:rsid w:val="00803EDA"/>
    <w:rsid w:val="00803F2A"/>
    <w:rsid w:val="0080402C"/>
    <w:rsid w:val="00804368"/>
    <w:rsid w:val="008043B1"/>
    <w:rsid w:val="00804577"/>
    <w:rsid w:val="00804699"/>
    <w:rsid w:val="00804742"/>
    <w:rsid w:val="0080522B"/>
    <w:rsid w:val="00805594"/>
    <w:rsid w:val="00805903"/>
    <w:rsid w:val="0080617C"/>
    <w:rsid w:val="008062E5"/>
    <w:rsid w:val="0080661A"/>
    <w:rsid w:val="00806A28"/>
    <w:rsid w:val="00806F81"/>
    <w:rsid w:val="00807122"/>
    <w:rsid w:val="008079CA"/>
    <w:rsid w:val="00807B37"/>
    <w:rsid w:val="00807B93"/>
    <w:rsid w:val="00807E49"/>
    <w:rsid w:val="00810309"/>
    <w:rsid w:val="00810447"/>
    <w:rsid w:val="00810552"/>
    <w:rsid w:val="0081056E"/>
    <w:rsid w:val="00810694"/>
    <w:rsid w:val="008107C2"/>
    <w:rsid w:val="008109C3"/>
    <w:rsid w:val="00810A38"/>
    <w:rsid w:val="00810CEF"/>
    <w:rsid w:val="00810E37"/>
    <w:rsid w:val="00811DA4"/>
    <w:rsid w:val="00812466"/>
    <w:rsid w:val="008127C2"/>
    <w:rsid w:val="00812BBA"/>
    <w:rsid w:val="00812BF1"/>
    <w:rsid w:val="00812CA9"/>
    <w:rsid w:val="00812F1E"/>
    <w:rsid w:val="00812FB5"/>
    <w:rsid w:val="0081302A"/>
    <w:rsid w:val="00813201"/>
    <w:rsid w:val="0081326C"/>
    <w:rsid w:val="00813969"/>
    <w:rsid w:val="00813C85"/>
    <w:rsid w:val="00814209"/>
    <w:rsid w:val="00814229"/>
    <w:rsid w:val="00814326"/>
    <w:rsid w:val="00814408"/>
    <w:rsid w:val="00814519"/>
    <w:rsid w:val="00814631"/>
    <w:rsid w:val="0081463B"/>
    <w:rsid w:val="00814834"/>
    <w:rsid w:val="00814881"/>
    <w:rsid w:val="00814895"/>
    <w:rsid w:val="00814AB9"/>
    <w:rsid w:val="00814F20"/>
    <w:rsid w:val="0081510B"/>
    <w:rsid w:val="0081534E"/>
    <w:rsid w:val="0081549B"/>
    <w:rsid w:val="00815918"/>
    <w:rsid w:val="0081594F"/>
    <w:rsid w:val="00815CA6"/>
    <w:rsid w:val="0081609C"/>
    <w:rsid w:val="0081641B"/>
    <w:rsid w:val="008166CE"/>
    <w:rsid w:val="00816824"/>
    <w:rsid w:val="0081687B"/>
    <w:rsid w:val="008168B8"/>
    <w:rsid w:val="0081698D"/>
    <w:rsid w:val="00816A76"/>
    <w:rsid w:val="0081753B"/>
    <w:rsid w:val="00820007"/>
    <w:rsid w:val="0082038E"/>
    <w:rsid w:val="008204DC"/>
    <w:rsid w:val="00820505"/>
    <w:rsid w:val="0082059D"/>
    <w:rsid w:val="0082065B"/>
    <w:rsid w:val="00820731"/>
    <w:rsid w:val="008208A0"/>
    <w:rsid w:val="00820A42"/>
    <w:rsid w:val="00820A65"/>
    <w:rsid w:val="00820C57"/>
    <w:rsid w:val="00820D5B"/>
    <w:rsid w:val="00820D96"/>
    <w:rsid w:val="00820DE8"/>
    <w:rsid w:val="0082105D"/>
    <w:rsid w:val="008211ED"/>
    <w:rsid w:val="008212F0"/>
    <w:rsid w:val="00821831"/>
    <w:rsid w:val="008218EA"/>
    <w:rsid w:val="00821D3B"/>
    <w:rsid w:val="008223B0"/>
    <w:rsid w:val="0082250C"/>
    <w:rsid w:val="008226A4"/>
    <w:rsid w:val="00822977"/>
    <w:rsid w:val="008229B5"/>
    <w:rsid w:val="00822A9B"/>
    <w:rsid w:val="00822BBA"/>
    <w:rsid w:val="00822BFE"/>
    <w:rsid w:val="0082301C"/>
    <w:rsid w:val="0082328C"/>
    <w:rsid w:val="00823467"/>
    <w:rsid w:val="00823624"/>
    <w:rsid w:val="00823784"/>
    <w:rsid w:val="00823AE9"/>
    <w:rsid w:val="00823DA5"/>
    <w:rsid w:val="00823FC6"/>
    <w:rsid w:val="008241FA"/>
    <w:rsid w:val="008247AD"/>
    <w:rsid w:val="0082483C"/>
    <w:rsid w:val="00824B34"/>
    <w:rsid w:val="00824E5A"/>
    <w:rsid w:val="0082526D"/>
    <w:rsid w:val="00825311"/>
    <w:rsid w:val="008254B1"/>
    <w:rsid w:val="00825610"/>
    <w:rsid w:val="00825A0A"/>
    <w:rsid w:val="00825C0C"/>
    <w:rsid w:val="00825CD2"/>
    <w:rsid w:val="0082608E"/>
    <w:rsid w:val="008260DF"/>
    <w:rsid w:val="0082624F"/>
    <w:rsid w:val="0082630F"/>
    <w:rsid w:val="0082689E"/>
    <w:rsid w:val="00826D0E"/>
    <w:rsid w:val="00827042"/>
    <w:rsid w:val="0082728A"/>
    <w:rsid w:val="0082751E"/>
    <w:rsid w:val="008278BB"/>
    <w:rsid w:val="008278CF"/>
    <w:rsid w:val="00827BAF"/>
    <w:rsid w:val="00827C6E"/>
    <w:rsid w:val="008300A4"/>
    <w:rsid w:val="008300B3"/>
    <w:rsid w:val="008300D6"/>
    <w:rsid w:val="00830111"/>
    <w:rsid w:val="0083019A"/>
    <w:rsid w:val="0083030D"/>
    <w:rsid w:val="008305EC"/>
    <w:rsid w:val="0083098C"/>
    <w:rsid w:val="00830DF4"/>
    <w:rsid w:val="0083107D"/>
    <w:rsid w:val="00831094"/>
    <w:rsid w:val="0083132C"/>
    <w:rsid w:val="008314FA"/>
    <w:rsid w:val="008318D1"/>
    <w:rsid w:val="00831A25"/>
    <w:rsid w:val="00831B78"/>
    <w:rsid w:val="00831C93"/>
    <w:rsid w:val="00831DB5"/>
    <w:rsid w:val="00831DC6"/>
    <w:rsid w:val="008321C6"/>
    <w:rsid w:val="00832256"/>
    <w:rsid w:val="0083244B"/>
    <w:rsid w:val="0083278C"/>
    <w:rsid w:val="00832BBA"/>
    <w:rsid w:val="00832C7F"/>
    <w:rsid w:val="008330A2"/>
    <w:rsid w:val="00833550"/>
    <w:rsid w:val="008337D8"/>
    <w:rsid w:val="00833880"/>
    <w:rsid w:val="00833B37"/>
    <w:rsid w:val="00833BEC"/>
    <w:rsid w:val="00833C38"/>
    <w:rsid w:val="00833EAA"/>
    <w:rsid w:val="00833F12"/>
    <w:rsid w:val="00834205"/>
    <w:rsid w:val="008342DD"/>
    <w:rsid w:val="00834538"/>
    <w:rsid w:val="0083461B"/>
    <w:rsid w:val="00834626"/>
    <w:rsid w:val="008349D9"/>
    <w:rsid w:val="008349E8"/>
    <w:rsid w:val="00834B84"/>
    <w:rsid w:val="00834D0D"/>
    <w:rsid w:val="00834FD2"/>
    <w:rsid w:val="00835454"/>
    <w:rsid w:val="008356FC"/>
    <w:rsid w:val="008357DE"/>
    <w:rsid w:val="00835ACB"/>
    <w:rsid w:val="00835C71"/>
    <w:rsid w:val="00836537"/>
    <w:rsid w:val="00836882"/>
    <w:rsid w:val="008368BF"/>
    <w:rsid w:val="008369F4"/>
    <w:rsid w:val="00836BE0"/>
    <w:rsid w:val="00836C2B"/>
    <w:rsid w:val="0083707E"/>
    <w:rsid w:val="0083729A"/>
    <w:rsid w:val="00837837"/>
    <w:rsid w:val="0083787D"/>
    <w:rsid w:val="00837975"/>
    <w:rsid w:val="0084029A"/>
    <w:rsid w:val="0084031B"/>
    <w:rsid w:val="008405BF"/>
    <w:rsid w:val="00840879"/>
    <w:rsid w:val="00840B0E"/>
    <w:rsid w:val="00840B3C"/>
    <w:rsid w:val="00841041"/>
    <w:rsid w:val="00841067"/>
    <w:rsid w:val="008410E2"/>
    <w:rsid w:val="00841204"/>
    <w:rsid w:val="0084122C"/>
    <w:rsid w:val="0084128D"/>
    <w:rsid w:val="0084191C"/>
    <w:rsid w:val="00841CCE"/>
    <w:rsid w:val="00842069"/>
    <w:rsid w:val="0084217B"/>
    <w:rsid w:val="00842439"/>
    <w:rsid w:val="008427F1"/>
    <w:rsid w:val="00842952"/>
    <w:rsid w:val="00842ACC"/>
    <w:rsid w:val="00842CF4"/>
    <w:rsid w:val="00842E71"/>
    <w:rsid w:val="00843314"/>
    <w:rsid w:val="00843362"/>
    <w:rsid w:val="00843724"/>
    <w:rsid w:val="00843C45"/>
    <w:rsid w:val="00843C4B"/>
    <w:rsid w:val="00843D09"/>
    <w:rsid w:val="00843EC8"/>
    <w:rsid w:val="00843F54"/>
    <w:rsid w:val="00843FC5"/>
    <w:rsid w:val="00844287"/>
    <w:rsid w:val="00844598"/>
    <w:rsid w:val="00844703"/>
    <w:rsid w:val="0084483B"/>
    <w:rsid w:val="00844A00"/>
    <w:rsid w:val="00844D25"/>
    <w:rsid w:val="00844DFB"/>
    <w:rsid w:val="00844FAE"/>
    <w:rsid w:val="008455EA"/>
    <w:rsid w:val="008457C1"/>
    <w:rsid w:val="008460EB"/>
    <w:rsid w:val="0084626B"/>
    <w:rsid w:val="00846529"/>
    <w:rsid w:val="00846583"/>
    <w:rsid w:val="008465F0"/>
    <w:rsid w:val="008469AB"/>
    <w:rsid w:val="00846AEF"/>
    <w:rsid w:val="00846FD6"/>
    <w:rsid w:val="00847092"/>
    <w:rsid w:val="008471E5"/>
    <w:rsid w:val="008473F2"/>
    <w:rsid w:val="0084743F"/>
    <w:rsid w:val="008475D2"/>
    <w:rsid w:val="008475F3"/>
    <w:rsid w:val="00847612"/>
    <w:rsid w:val="00847686"/>
    <w:rsid w:val="00847723"/>
    <w:rsid w:val="008477A9"/>
    <w:rsid w:val="00847895"/>
    <w:rsid w:val="00847998"/>
    <w:rsid w:val="008479B8"/>
    <w:rsid w:val="008479F4"/>
    <w:rsid w:val="00847BFF"/>
    <w:rsid w:val="00847C0E"/>
    <w:rsid w:val="008503E3"/>
    <w:rsid w:val="00850403"/>
    <w:rsid w:val="008506CE"/>
    <w:rsid w:val="008509F7"/>
    <w:rsid w:val="00851861"/>
    <w:rsid w:val="00851CF6"/>
    <w:rsid w:val="00851F55"/>
    <w:rsid w:val="00852303"/>
    <w:rsid w:val="008526CA"/>
    <w:rsid w:val="008527EA"/>
    <w:rsid w:val="00852BE4"/>
    <w:rsid w:val="00852E14"/>
    <w:rsid w:val="00852E6F"/>
    <w:rsid w:val="0085311A"/>
    <w:rsid w:val="00853478"/>
    <w:rsid w:val="00853587"/>
    <w:rsid w:val="0085367B"/>
    <w:rsid w:val="0085386D"/>
    <w:rsid w:val="00853AF9"/>
    <w:rsid w:val="0085406B"/>
    <w:rsid w:val="00854074"/>
    <w:rsid w:val="008541E3"/>
    <w:rsid w:val="00854543"/>
    <w:rsid w:val="0085460D"/>
    <w:rsid w:val="008546D1"/>
    <w:rsid w:val="00854960"/>
    <w:rsid w:val="00854B8B"/>
    <w:rsid w:val="00854F51"/>
    <w:rsid w:val="008550E1"/>
    <w:rsid w:val="00855167"/>
    <w:rsid w:val="008552FA"/>
    <w:rsid w:val="00855459"/>
    <w:rsid w:val="00855599"/>
    <w:rsid w:val="00855A2E"/>
    <w:rsid w:val="00855AF6"/>
    <w:rsid w:val="00855C0A"/>
    <w:rsid w:val="00855D37"/>
    <w:rsid w:val="00855E9D"/>
    <w:rsid w:val="00855EEC"/>
    <w:rsid w:val="0085604D"/>
    <w:rsid w:val="00856A69"/>
    <w:rsid w:val="00856CA2"/>
    <w:rsid w:val="00856D14"/>
    <w:rsid w:val="00856F53"/>
    <w:rsid w:val="00856F6B"/>
    <w:rsid w:val="0085711D"/>
    <w:rsid w:val="008573B5"/>
    <w:rsid w:val="008573DA"/>
    <w:rsid w:val="0085746D"/>
    <w:rsid w:val="008577DB"/>
    <w:rsid w:val="0085796C"/>
    <w:rsid w:val="00857992"/>
    <w:rsid w:val="00857C9A"/>
    <w:rsid w:val="00857DC4"/>
    <w:rsid w:val="00857E52"/>
    <w:rsid w:val="008600AD"/>
    <w:rsid w:val="00860107"/>
    <w:rsid w:val="008601A4"/>
    <w:rsid w:val="00860380"/>
    <w:rsid w:val="008605E1"/>
    <w:rsid w:val="00860B4D"/>
    <w:rsid w:val="0086147A"/>
    <w:rsid w:val="00861553"/>
    <w:rsid w:val="00861DBB"/>
    <w:rsid w:val="00861DD4"/>
    <w:rsid w:val="00862136"/>
    <w:rsid w:val="008622BC"/>
    <w:rsid w:val="00862425"/>
    <w:rsid w:val="008624F3"/>
    <w:rsid w:val="00862597"/>
    <w:rsid w:val="008627A9"/>
    <w:rsid w:val="00862840"/>
    <w:rsid w:val="00862C18"/>
    <w:rsid w:val="00862C5F"/>
    <w:rsid w:val="00862E36"/>
    <w:rsid w:val="00862E90"/>
    <w:rsid w:val="00862EC7"/>
    <w:rsid w:val="008631A6"/>
    <w:rsid w:val="00863274"/>
    <w:rsid w:val="00863329"/>
    <w:rsid w:val="008635F9"/>
    <w:rsid w:val="008636EA"/>
    <w:rsid w:val="008637D4"/>
    <w:rsid w:val="00863B12"/>
    <w:rsid w:val="00863EC2"/>
    <w:rsid w:val="00863F1C"/>
    <w:rsid w:val="00864130"/>
    <w:rsid w:val="008642D2"/>
    <w:rsid w:val="00864316"/>
    <w:rsid w:val="00864520"/>
    <w:rsid w:val="00864DD6"/>
    <w:rsid w:val="00865407"/>
    <w:rsid w:val="00865561"/>
    <w:rsid w:val="00865811"/>
    <w:rsid w:val="00865AB8"/>
    <w:rsid w:val="00865DF8"/>
    <w:rsid w:val="00865FD7"/>
    <w:rsid w:val="0086621D"/>
    <w:rsid w:val="0086622E"/>
    <w:rsid w:val="008664EA"/>
    <w:rsid w:val="00866F4E"/>
    <w:rsid w:val="00867447"/>
    <w:rsid w:val="00867A93"/>
    <w:rsid w:val="00867BE2"/>
    <w:rsid w:val="00870531"/>
    <w:rsid w:val="00870CE9"/>
    <w:rsid w:val="00870EAA"/>
    <w:rsid w:val="00870FB7"/>
    <w:rsid w:val="0087116F"/>
    <w:rsid w:val="00871264"/>
    <w:rsid w:val="00871449"/>
    <w:rsid w:val="008719DF"/>
    <w:rsid w:val="008719E0"/>
    <w:rsid w:val="00871A5C"/>
    <w:rsid w:val="00871AD3"/>
    <w:rsid w:val="00871BF4"/>
    <w:rsid w:val="00871D60"/>
    <w:rsid w:val="008721A7"/>
    <w:rsid w:val="008727B9"/>
    <w:rsid w:val="008728BD"/>
    <w:rsid w:val="00872ABF"/>
    <w:rsid w:val="00872E0C"/>
    <w:rsid w:val="00873586"/>
    <w:rsid w:val="008739F4"/>
    <w:rsid w:val="0087419F"/>
    <w:rsid w:val="008743AC"/>
    <w:rsid w:val="008745DC"/>
    <w:rsid w:val="00874863"/>
    <w:rsid w:val="00874A80"/>
    <w:rsid w:val="00874CDE"/>
    <w:rsid w:val="0087521F"/>
    <w:rsid w:val="00875229"/>
    <w:rsid w:val="00875340"/>
    <w:rsid w:val="008754C8"/>
    <w:rsid w:val="00875593"/>
    <w:rsid w:val="00875686"/>
    <w:rsid w:val="008757B9"/>
    <w:rsid w:val="00875836"/>
    <w:rsid w:val="00875876"/>
    <w:rsid w:val="00875877"/>
    <w:rsid w:val="00875AB5"/>
    <w:rsid w:val="00876121"/>
    <w:rsid w:val="00876166"/>
    <w:rsid w:val="0087651D"/>
    <w:rsid w:val="008765FB"/>
    <w:rsid w:val="00876AFB"/>
    <w:rsid w:val="00876B36"/>
    <w:rsid w:val="00876D96"/>
    <w:rsid w:val="00876DFB"/>
    <w:rsid w:val="00876E08"/>
    <w:rsid w:val="00876FDA"/>
    <w:rsid w:val="00877638"/>
    <w:rsid w:val="00877742"/>
    <w:rsid w:val="00877843"/>
    <w:rsid w:val="00877A08"/>
    <w:rsid w:val="00877D7B"/>
    <w:rsid w:val="00877E5E"/>
    <w:rsid w:val="00880048"/>
    <w:rsid w:val="008802C7"/>
    <w:rsid w:val="0088035C"/>
    <w:rsid w:val="008805D6"/>
    <w:rsid w:val="008808BA"/>
    <w:rsid w:val="00880B2D"/>
    <w:rsid w:val="00880B42"/>
    <w:rsid w:val="00880FB6"/>
    <w:rsid w:val="0088119B"/>
    <w:rsid w:val="00881238"/>
    <w:rsid w:val="00881420"/>
    <w:rsid w:val="0088186F"/>
    <w:rsid w:val="0088191F"/>
    <w:rsid w:val="0088195A"/>
    <w:rsid w:val="008819EE"/>
    <w:rsid w:val="00881E48"/>
    <w:rsid w:val="00882155"/>
    <w:rsid w:val="00882361"/>
    <w:rsid w:val="00882646"/>
    <w:rsid w:val="008827AB"/>
    <w:rsid w:val="0088280D"/>
    <w:rsid w:val="00882810"/>
    <w:rsid w:val="008829E3"/>
    <w:rsid w:val="00882AF8"/>
    <w:rsid w:val="00882B25"/>
    <w:rsid w:val="00882D9D"/>
    <w:rsid w:val="008831DD"/>
    <w:rsid w:val="0088331A"/>
    <w:rsid w:val="008834BC"/>
    <w:rsid w:val="0088390F"/>
    <w:rsid w:val="00883A51"/>
    <w:rsid w:val="00883EB0"/>
    <w:rsid w:val="00883F38"/>
    <w:rsid w:val="008842CF"/>
    <w:rsid w:val="00884325"/>
    <w:rsid w:val="008844A9"/>
    <w:rsid w:val="00884813"/>
    <w:rsid w:val="00884AF2"/>
    <w:rsid w:val="00884BFD"/>
    <w:rsid w:val="00884CC0"/>
    <w:rsid w:val="00884F24"/>
    <w:rsid w:val="008851DB"/>
    <w:rsid w:val="008852BB"/>
    <w:rsid w:val="00885676"/>
    <w:rsid w:val="008859FF"/>
    <w:rsid w:val="00885C9A"/>
    <w:rsid w:val="00886239"/>
    <w:rsid w:val="00886566"/>
    <w:rsid w:val="0088656D"/>
    <w:rsid w:val="008867FC"/>
    <w:rsid w:val="00886A7A"/>
    <w:rsid w:val="00886CD0"/>
    <w:rsid w:val="00886E68"/>
    <w:rsid w:val="00887091"/>
    <w:rsid w:val="00887467"/>
    <w:rsid w:val="00887519"/>
    <w:rsid w:val="00887942"/>
    <w:rsid w:val="00887AFD"/>
    <w:rsid w:val="00887DEF"/>
    <w:rsid w:val="00887E4F"/>
    <w:rsid w:val="008900E8"/>
    <w:rsid w:val="00890409"/>
    <w:rsid w:val="00890CDC"/>
    <w:rsid w:val="00890EF7"/>
    <w:rsid w:val="00890F30"/>
    <w:rsid w:val="00890F3E"/>
    <w:rsid w:val="0089106C"/>
    <w:rsid w:val="0089129A"/>
    <w:rsid w:val="008913EB"/>
    <w:rsid w:val="008914AB"/>
    <w:rsid w:val="0089184F"/>
    <w:rsid w:val="00891876"/>
    <w:rsid w:val="008918ED"/>
    <w:rsid w:val="00891913"/>
    <w:rsid w:val="00891A29"/>
    <w:rsid w:val="00891AD2"/>
    <w:rsid w:val="00891DD1"/>
    <w:rsid w:val="00892184"/>
    <w:rsid w:val="00892591"/>
    <w:rsid w:val="008928E1"/>
    <w:rsid w:val="00892A03"/>
    <w:rsid w:val="00892CE5"/>
    <w:rsid w:val="00892D63"/>
    <w:rsid w:val="00893DAF"/>
    <w:rsid w:val="00894166"/>
    <w:rsid w:val="008942AE"/>
    <w:rsid w:val="008942E9"/>
    <w:rsid w:val="0089437B"/>
    <w:rsid w:val="008944E1"/>
    <w:rsid w:val="00894516"/>
    <w:rsid w:val="0089461A"/>
    <w:rsid w:val="00894807"/>
    <w:rsid w:val="00894819"/>
    <w:rsid w:val="00894A6C"/>
    <w:rsid w:val="008957AD"/>
    <w:rsid w:val="008958EB"/>
    <w:rsid w:val="00895C92"/>
    <w:rsid w:val="00895CAC"/>
    <w:rsid w:val="00895DBA"/>
    <w:rsid w:val="00896142"/>
    <w:rsid w:val="00896379"/>
    <w:rsid w:val="0089641D"/>
    <w:rsid w:val="0089645F"/>
    <w:rsid w:val="008968FB"/>
    <w:rsid w:val="008968FF"/>
    <w:rsid w:val="008969A6"/>
    <w:rsid w:val="00896AF0"/>
    <w:rsid w:val="00896DC4"/>
    <w:rsid w:val="008970E0"/>
    <w:rsid w:val="008973A8"/>
    <w:rsid w:val="008974B0"/>
    <w:rsid w:val="00897616"/>
    <w:rsid w:val="00897805"/>
    <w:rsid w:val="008979C6"/>
    <w:rsid w:val="00897B3E"/>
    <w:rsid w:val="00897B45"/>
    <w:rsid w:val="00897CC6"/>
    <w:rsid w:val="00897F8A"/>
    <w:rsid w:val="008A0095"/>
    <w:rsid w:val="008A00BE"/>
    <w:rsid w:val="008A012A"/>
    <w:rsid w:val="008A06C6"/>
    <w:rsid w:val="008A0749"/>
    <w:rsid w:val="008A085D"/>
    <w:rsid w:val="008A087C"/>
    <w:rsid w:val="008A0A17"/>
    <w:rsid w:val="008A0B31"/>
    <w:rsid w:val="008A1194"/>
    <w:rsid w:val="008A12C6"/>
    <w:rsid w:val="008A156E"/>
    <w:rsid w:val="008A1642"/>
    <w:rsid w:val="008A1665"/>
    <w:rsid w:val="008A16FD"/>
    <w:rsid w:val="008A171D"/>
    <w:rsid w:val="008A1A6F"/>
    <w:rsid w:val="008A1BB9"/>
    <w:rsid w:val="008A2499"/>
    <w:rsid w:val="008A2884"/>
    <w:rsid w:val="008A28DC"/>
    <w:rsid w:val="008A2F72"/>
    <w:rsid w:val="008A3289"/>
    <w:rsid w:val="008A3419"/>
    <w:rsid w:val="008A3763"/>
    <w:rsid w:val="008A3C9F"/>
    <w:rsid w:val="008A4448"/>
    <w:rsid w:val="008A478E"/>
    <w:rsid w:val="008A48C2"/>
    <w:rsid w:val="008A49D2"/>
    <w:rsid w:val="008A4D74"/>
    <w:rsid w:val="008A4DF2"/>
    <w:rsid w:val="008A51AA"/>
    <w:rsid w:val="008A5802"/>
    <w:rsid w:val="008A5922"/>
    <w:rsid w:val="008A59B9"/>
    <w:rsid w:val="008A5B9D"/>
    <w:rsid w:val="008A5BE6"/>
    <w:rsid w:val="008A5C66"/>
    <w:rsid w:val="008A5CED"/>
    <w:rsid w:val="008A5D39"/>
    <w:rsid w:val="008A5E41"/>
    <w:rsid w:val="008A5F36"/>
    <w:rsid w:val="008A607C"/>
    <w:rsid w:val="008A60EA"/>
    <w:rsid w:val="008A6284"/>
    <w:rsid w:val="008A66E6"/>
    <w:rsid w:val="008A6AF7"/>
    <w:rsid w:val="008A6FAF"/>
    <w:rsid w:val="008A72E1"/>
    <w:rsid w:val="008A759B"/>
    <w:rsid w:val="008A7820"/>
    <w:rsid w:val="008A7829"/>
    <w:rsid w:val="008A7A84"/>
    <w:rsid w:val="008A7C36"/>
    <w:rsid w:val="008B00D8"/>
    <w:rsid w:val="008B02B4"/>
    <w:rsid w:val="008B0430"/>
    <w:rsid w:val="008B046E"/>
    <w:rsid w:val="008B0680"/>
    <w:rsid w:val="008B07CE"/>
    <w:rsid w:val="008B083E"/>
    <w:rsid w:val="008B0AB1"/>
    <w:rsid w:val="008B0ABE"/>
    <w:rsid w:val="008B0B5B"/>
    <w:rsid w:val="008B0DF7"/>
    <w:rsid w:val="008B0EA3"/>
    <w:rsid w:val="008B1578"/>
    <w:rsid w:val="008B1AA2"/>
    <w:rsid w:val="008B1AC9"/>
    <w:rsid w:val="008B1D9F"/>
    <w:rsid w:val="008B1F49"/>
    <w:rsid w:val="008B20E1"/>
    <w:rsid w:val="008B2623"/>
    <w:rsid w:val="008B2B0B"/>
    <w:rsid w:val="008B2CAA"/>
    <w:rsid w:val="008B33A9"/>
    <w:rsid w:val="008B342B"/>
    <w:rsid w:val="008B374E"/>
    <w:rsid w:val="008B38CC"/>
    <w:rsid w:val="008B3936"/>
    <w:rsid w:val="008B3AA6"/>
    <w:rsid w:val="008B3B76"/>
    <w:rsid w:val="008B3C3B"/>
    <w:rsid w:val="008B3C3C"/>
    <w:rsid w:val="008B3D24"/>
    <w:rsid w:val="008B3EEC"/>
    <w:rsid w:val="008B40D4"/>
    <w:rsid w:val="008B423E"/>
    <w:rsid w:val="008B4590"/>
    <w:rsid w:val="008B4BEE"/>
    <w:rsid w:val="008B4CA7"/>
    <w:rsid w:val="008B4D77"/>
    <w:rsid w:val="008B50B8"/>
    <w:rsid w:val="008B558E"/>
    <w:rsid w:val="008B59AC"/>
    <w:rsid w:val="008B5A31"/>
    <w:rsid w:val="008B619A"/>
    <w:rsid w:val="008B648F"/>
    <w:rsid w:val="008B6873"/>
    <w:rsid w:val="008B68E7"/>
    <w:rsid w:val="008B6916"/>
    <w:rsid w:val="008B6CD8"/>
    <w:rsid w:val="008B6E98"/>
    <w:rsid w:val="008B74BC"/>
    <w:rsid w:val="008B7839"/>
    <w:rsid w:val="008B785D"/>
    <w:rsid w:val="008B7E9B"/>
    <w:rsid w:val="008B7EED"/>
    <w:rsid w:val="008C0069"/>
    <w:rsid w:val="008C00C6"/>
    <w:rsid w:val="008C01B2"/>
    <w:rsid w:val="008C03B3"/>
    <w:rsid w:val="008C0590"/>
    <w:rsid w:val="008C05DD"/>
    <w:rsid w:val="008C05F0"/>
    <w:rsid w:val="008C080E"/>
    <w:rsid w:val="008C0889"/>
    <w:rsid w:val="008C0C3B"/>
    <w:rsid w:val="008C0C7E"/>
    <w:rsid w:val="008C0D9C"/>
    <w:rsid w:val="008C0DC1"/>
    <w:rsid w:val="008C13DF"/>
    <w:rsid w:val="008C14AF"/>
    <w:rsid w:val="008C14D5"/>
    <w:rsid w:val="008C158E"/>
    <w:rsid w:val="008C1722"/>
    <w:rsid w:val="008C1745"/>
    <w:rsid w:val="008C18E9"/>
    <w:rsid w:val="008C19D3"/>
    <w:rsid w:val="008C1A65"/>
    <w:rsid w:val="008C2A89"/>
    <w:rsid w:val="008C2AC6"/>
    <w:rsid w:val="008C2DA5"/>
    <w:rsid w:val="008C31BC"/>
    <w:rsid w:val="008C3530"/>
    <w:rsid w:val="008C3A3A"/>
    <w:rsid w:val="008C3F4C"/>
    <w:rsid w:val="008C40C8"/>
    <w:rsid w:val="008C440B"/>
    <w:rsid w:val="008C4472"/>
    <w:rsid w:val="008C4600"/>
    <w:rsid w:val="008C4900"/>
    <w:rsid w:val="008C49FD"/>
    <w:rsid w:val="008C4BD5"/>
    <w:rsid w:val="008C4D95"/>
    <w:rsid w:val="008C4FEA"/>
    <w:rsid w:val="008C62AE"/>
    <w:rsid w:val="008C6470"/>
    <w:rsid w:val="008C6497"/>
    <w:rsid w:val="008C69C0"/>
    <w:rsid w:val="008C6C66"/>
    <w:rsid w:val="008C6C95"/>
    <w:rsid w:val="008C6CAE"/>
    <w:rsid w:val="008C700D"/>
    <w:rsid w:val="008C7156"/>
    <w:rsid w:val="008C73CC"/>
    <w:rsid w:val="008C73DA"/>
    <w:rsid w:val="008C7412"/>
    <w:rsid w:val="008C7458"/>
    <w:rsid w:val="008C74E9"/>
    <w:rsid w:val="008C7647"/>
    <w:rsid w:val="008C790B"/>
    <w:rsid w:val="008C7A9E"/>
    <w:rsid w:val="008C7AE6"/>
    <w:rsid w:val="008C7B6D"/>
    <w:rsid w:val="008D029C"/>
    <w:rsid w:val="008D0450"/>
    <w:rsid w:val="008D04D7"/>
    <w:rsid w:val="008D0759"/>
    <w:rsid w:val="008D09DE"/>
    <w:rsid w:val="008D0B5D"/>
    <w:rsid w:val="008D0E17"/>
    <w:rsid w:val="008D1549"/>
    <w:rsid w:val="008D18B6"/>
    <w:rsid w:val="008D195E"/>
    <w:rsid w:val="008D1C6B"/>
    <w:rsid w:val="008D1E3A"/>
    <w:rsid w:val="008D1F37"/>
    <w:rsid w:val="008D2308"/>
    <w:rsid w:val="008D260D"/>
    <w:rsid w:val="008D286C"/>
    <w:rsid w:val="008D2A75"/>
    <w:rsid w:val="008D3122"/>
    <w:rsid w:val="008D3337"/>
    <w:rsid w:val="008D3692"/>
    <w:rsid w:val="008D3706"/>
    <w:rsid w:val="008D3918"/>
    <w:rsid w:val="008D3B26"/>
    <w:rsid w:val="008D3B55"/>
    <w:rsid w:val="008D443B"/>
    <w:rsid w:val="008D475E"/>
    <w:rsid w:val="008D47C1"/>
    <w:rsid w:val="008D4827"/>
    <w:rsid w:val="008D492D"/>
    <w:rsid w:val="008D4A18"/>
    <w:rsid w:val="008D4A71"/>
    <w:rsid w:val="008D4AD1"/>
    <w:rsid w:val="008D4DA5"/>
    <w:rsid w:val="008D4E64"/>
    <w:rsid w:val="008D567F"/>
    <w:rsid w:val="008D5698"/>
    <w:rsid w:val="008D56DB"/>
    <w:rsid w:val="008D58F4"/>
    <w:rsid w:val="008D5F59"/>
    <w:rsid w:val="008D615B"/>
    <w:rsid w:val="008D6651"/>
    <w:rsid w:val="008D6771"/>
    <w:rsid w:val="008D6A98"/>
    <w:rsid w:val="008D6B74"/>
    <w:rsid w:val="008D6EC9"/>
    <w:rsid w:val="008D71DD"/>
    <w:rsid w:val="008D75E9"/>
    <w:rsid w:val="008D7B4C"/>
    <w:rsid w:val="008D7BB9"/>
    <w:rsid w:val="008E0049"/>
    <w:rsid w:val="008E0115"/>
    <w:rsid w:val="008E0118"/>
    <w:rsid w:val="008E02E1"/>
    <w:rsid w:val="008E05DF"/>
    <w:rsid w:val="008E070B"/>
    <w:rsid w:val="008E0742"/>
    <w:rsid w:val="008E08C5"/>
    <w:rsid w:val="008E0938"/>
    <w:rsid w:val="008E0A8B"/>
    <w:rsid w:val="008E0B9B"/>
    <w:rsid w:val="008E1234"/>
    <w:rsid w:val="008E163A"/>
    <w:rsid w:val="008E19BD"/>
    <w:rsid w:val="008E1B08"/>
    <w:rsid w:val="008E1C39"/>
    <w:rsid w:val="008E1C5B"/>
    <w:rsid w:val="008E1EA8"/>
    <w:rsid w:val="008E1F60"/>
    <w:rsid w:val="008E1FB2"/>
    <w:rsid w:val="008E22C5"/>
    <w:rsid w:val="008E23A0"/>
    <w:rsid w:val="008E28A9"/>
    <w:rsid w:val="008E28D8"/>
    <w:rsid w:val="008E2E42"/>
    <w:rsid w:val="008E2F66"/>
    <w:rsid w:val="008E3177"/>
    <w:rsid w:val="008E3932"/>
    <w:rsid w:val="008E39C5"/>
    <w:rsid w:val="008E3CF3"/>
    <w:rsid w:val="008E3D69"/>
    <w:rsid w:val="008E3EC2"/>
    <w:rsid w:val="008E3F92"/>
    <w:rsid w:val="008E40E1"/>
    <w:rsid w:val="008E413C"/>
    <w:rsid w:val="008E413E"/>
    <w:rsid w:val="008E4A26"/>
    <w:rsid w:val="008E504D"/>
    <w:rsid w:val="008E535A"/>
    <w:rsid w:val="008E549A"/>
    <w:rsid w:val="008E564C"/>
    <w:rsid w:val="008E58E9"/>
    <w:rsid w:val="008E5A49"/>
    <w:rsid w:val="008E5B8E"/>
    <w:rsid w:val="008E5E4F"/>
    <w:rsid w:val="008E5F70"/>
    <w:rsid w:val="008E668D"/>
    <w:rsid w:val="008E6982"/>
    <w:rsid w:val="008E6AAD"/>
    <w:rsid w:val="008E6E88"/>
    <w:rsid w:val="008E7155"/>
    <w:rsid w:val="008E71CD"/>
    <w:rsid w:val="008E71E0"/>
    <w:rsid w:val="008E72ED"/>
    <w:rsid w:val="008E7375"/>
    <w:rsid w:val="008E75FB"/>
    <w:rsid w:val="008E7659"/>
    <w:rsid w:val="008E7666"/>
    <w:rsid w:val="008E768C"/>
    <w:rsid w:val="008E76F3"/>
    <w:rsid w:val="008E76F6"/>
    <w:rsid w:val="008E7BF7"/>
    <w:rsid w:val="008E7DD7"/>
    <w:rsid w:val="008F06D7"/>
    <w:rsid w:val="008F07A2"/>
    <w:rsid w:val="008F0A06"/>
    <w:rsid w:val="008F0A49"/>
    <w:rsid w:val="008F0AD4"/>
    <w:rsid w:val="008F0BEB"/>
    <w:rsid w:val="008F0C6E"/>
    <w:rsid w:val="008F0E7D"/>
    <w:rsid w:val="008F1121"/>
    <w:rsid w:val="008F13F4"/>
    <w:rsid w:val="008F14E9"/>
    <w:rsid w:val="008F150E"/>
    <w:rsid w:val="008F17A8"/>
    <w:rsid w:val="008F1850"/>
    <w:rsid w:val="008F1D08"/>
    <w:rsid w:val="008F20BE"/>
    <w:rsid w:val="008F2128"/>
    <w:rsid w:val="008F2175"/>
    <w:rsid w:val="008F23AA"/>
    <w:rsid w:val="008F26E3"/>
    <w:rsid w:val="008F2A0C"/>
    <w:rsid w:val="008F2AF8"/>
    <w:rsid w:val="008F3192"/>
    <w:rsid w:val="008F3335"/>
    <w:rsid w:val="008F3423"/>
    <w:rsid w:val="008F3613"/>
    <w:rsid w:val="008F367B"/>
    <w:rsid w:val="008F36B8"/>
    <w:rsid w:val="008F37A8"/>
    <w:rsid w:val="008F3B42"/>
    <w:rsid w:val="008F3FE6"/>
    <w:rsid w:val="008F4010"/>
    <w:rsid w:val="008F4098"/>
    <w:rsid w:val="008F409A"/>
    <w:rsid w:val="008F42FC"/>
    <w:rsid w:val="008F431D"/>
    <w:rsid w:val="008F447F"/>
    <w:rsid w:val="008F4816"/>
    <w:rsid w:val="008F4B38"/>
    <w:rsid w:val="008F526D"/>
    <w:rsid w:val="008F54AA"/>
    <w:rsid w:val="008F54F9"/>
    <w:rsid w:val="008F5E47"/>
    <w:rsid w:val="008F5F94"/>
    <w:rsid w:val="008F616A"/>
    <w:rsid w:val="008F6191"/>
    <w:rsid w:val="008F62BC"/>
    <w:rsid w:val="008F644B"/>
    <w:rsid w:val="008F6454"/>
    <w:rsid w:val="008F682C"/>
    <w:rsid w:val="008F686C"/>
    <w:rsid w:val="008F7049"/>
    <w:rsid w:val="008F711C"/>
    <w:rsid w:val="008F7274"/>
    <w:rsid w:val="008F731A"/>
    <w:rsid w:val="008F749E"/>
    <w:rsid w:val="008F74C4"/>
    <w:rsid w:val="008F75A7"/>
    <w:rsid w:val="008F78A9"/>
    <w:rsid w:val="008F7A53"/>
    <w:rsid w:val="008F7B11"/>
    <w:rsid w:val="008F7CF4"/>
    <w:rsid w:val="009001FE"/>
    <w:rsid w:val="009003BD"/>
    <w:rsid w:val="009004E0"/>
    <w:rsid w:val="00900558"/>
    <w:rsid w:val="009006E7"/>
    <w:rsid w:val="009007B8"/>
    <w:rsid w:val="009008F4"/>
    <w:rsid w:val="00900C3C"/>
    <w:rsid w:val="00900D7E"/>
    <w:rsid w:val="00900E8C"/>
    <w:rsid w:val="00901385"/>
    <w:rsid w:val="00901439"/>
    <w:rsid w:val="009017C4"/>
    <w:rsid w:val="009017D8"/>
    <w:rsid w:val="00901AA3"/>
    <w:rsid w:val="00901F0C"/>
    <w:rsid w:val="00901FE8"/>
    <w:rsid w:val="00902147"/>
    <w:rsid w:val="00902340"/>
    <w:rsid w:val="009024BE"/>
    <w:rsid w:val="00902619"/>
    <w:rsid w:val="00902698"/>
    <w:rsid w:val="009026F7"/>
    <w:rsid w:val="009027E8"/>
    <w:rsid w:val="009029A6"/>
    <w:rsid w:val="00902A0D"/>
    <w:rsid w:val="00902C11"/>
    <w:rsid w:val="00902C1F"/>
    <w:rsid w:val="00902D52"/>
    <w:rsid w:val="00902E5A"/>
    <w:rsid w:val="009031DB"/>
    <w:rsid w:val="00903408"/>
    <w:rsid w:val="00903507"/>
    <w:rsid w:val="0090379F"/>
    <w:rsid w:val="00903836"/>
    <w:rsid w:val="00903DAB"/>
    <w:rsid w:val="00903DDF"/>
    <w:rsid w:val="009040E2"/>
    <w:rsid w:val="009043EA"/>
    <w:rsid w:val="0090466C"/>
    <w:rsid w:val="0090467B"/>
    <w:rsid w:val="0090471C"/>
    <w:rsid w:val="00904967"/>
    <w:rsid w:val="00904B66"/>
    <w:rsid w:val="00904C4C"/>
    <w:rsid w:val="00904F50"/>
    <w:rsid w:val="00905012"/>
    <w:rsid w:val="00905125"/>
    <w:rsid w:val="009051B4"/>
    <w:rsid w:val="00905253"/>
    <w:rsid w:val="00905357"/>
    <w:rsid w:val="009059C2"/>
    <w:rsid w:val="00905E24"/>
    <w:rsid w:val="00905EC9"/>
    <w:rsid w:val="0090627E"/>
    <w:rsid w:val="00906422"/>
    <w:rsid w:val="009065A4"/>
    <w:rsid w:val="009067D6"/>
    <w:rsid w:val="0090694E"/>
    <w:rsid w:val="00906DEE"/>
    <w:rsid w:val="00906E56"/>
    <w:rsid w:val="00906FAF"/>
    <w:rsid w:val="00907038"/>
    <w:rsid w:val="0090768F"/>
    <w:rsid w:val="009077B7"/>
    <w:rsid w:val="009078A8"/>
    <w:rsid w:val="00907CF1"/>
    <w:rsid w:val="00907CF8"/>
    <w:rsid w:val="009100F8"/>
    <w:rsid w:val="009104CC"/>
    <w:rsid w:val="0091055E"/>
    <w:rsid w:val="009105C1"/>
    <w:rsid w:val="00910622"/>
    <w:rsid w:val="00910630"/>
    <w:rsid w:val="009107D4"/>
    <w:rsid w:val="009109D4"/>
    <w:rsid w:val="009109E3"/>
    <w:rsid w:val="009109F4"/>
    <w:rsid w:val="00910AF0"/>
    <w:rsid w:val="00910DC8"/>
    <w:rsid w:val="00910E1D"/>
    <w:rsid w:val="00910EF5"/>
    <w:rsid w:val="009113FE"/>
    <w:rsid w:val="00911470"/>
    <w:rsid w:val="009114EF"/>
    <w:rsid w:val="00911597"/>
    <w:rsid w:val="0091185E"/>
    <w:rsid w:val="00911950"/>
    <w:rsid w:val="00911C1D"/>
    <w:rsid w:val="009121A4"/>
    <w:rsid w:val="0091239D"/>
    <w:rsid w:val="00912721"/>
    <w:rsid w:val="0091297D"/>
    <w:rsid w:val="00912C79"/>
    <w:rsid w:val="009133A1"/>
    <w:rsid w:val="009133B9"/>
    <w:rsid w:val="009134A2"/>
    <w:rsid w:val="00913C23"/>
    <w:rsid w:val="00913E6B"/>
    <w:rsid w:val="00913F55"/>
    <w:rsid w:val="00914062"/>
    <w:rsid w:val="009143FF"/>
    <w:rsid w:val="00914578"/>
    <w:rsid w:val="009148F8"/>
    <w:rsid w:val="00914AD2"/>
    <w:rsid w:val="00914BC9"/>
    <w:rsid w:val="00914F61"/>
    <w:rsid w:val="00915017"/>
    <w:rsid w:val="009151AF"/>
    <w:rsid w:val="009156AC"/>
    <w:rsid w:val="0091574B"/>
    <w:rsid w:val="00915770"/>
    <w:rsid w:val="0091596A"/>
    <w:rsid w:val="00915A44"/>
    <w:rsid w:val="00915B1A"/>
    <w:rsid w:val="00915BED"/>
    <w:rsid w:val="00915F61"/>
    <w:rsid w:val="00916004"/>
    <w:rsid w:val="009161CB"/>
    <w:rsid w:val="00916296"/>
    <w:rsid w:val="009165E2"/>
    <w:rsid w:val="009165E8"/>
    <w:rsid w:val="00916662"/>
    <w:rsid w:val="00916896"/>
    <w:rsid w:val="009169E7"/>
    <w:rsid w:val="00916A25"/>
    <w:rsid w:val="00916AD0"/>
    <w:rsid w:val="00916D97"/>
    <w:rsid w:val="00916E59"/>
    <w:rsid w:val="00917262"/>
    <w:rsid w:val="0091741D"/>
    <w:rsid w:val="00917849"/>
    <w:rsid w:val="00917AB1"/>
    <w:rsid w:val="00917B15"/>
    <w:rsid w:val="00917DF0"/>
    <w:rsid w:val="009200FD"/>
    <w:rsid w:val="009204E4"/>
    <w:rsid w:val="00920568"/>
    <w:rsid w:val="0092057B"/>
    <w:rsid w:val="009205EF"/>
    <w:rsid w:val="009208DB"/>
    <w:rsid w:val="009209EF"/>
    <w:rsid w:val="00920AF9"/>
    <w:rsid w:val="00920DD9"/>
    <w:rsid w:val="00920DFE"/>
    <w:rsid w:val="0092128B"/>
    <w:rsid w:val="00921341"/>
    <w:rsid w:val="00921504"/>
    <w:rsid w:val="009216BD"/>
    <w:rsid w:val="00921777"/>
    <w:rsid w:val="009217A8"/>
    <w:rsid w:val="00921C13"/>
    <w:rsid w:val="00921D50"/>
    <w:rsid w:val="0092205A"/>
    <w:rsid w:val="00922488"/>
    <w:rsid w:val="00922503"/>
    <w:rsid w:val="00922587"/>
    <w:rsid w:val="00922B3E"/>
    <w:rsid w:val="00922CCE"/>
    <w:rsid w:val="00922D7F"/>
    <w:rsid w:val="009231D8"/>
    <w:rsid w:val="00923452"/>
    <w:rsid w:val="00923560"/>
    <w:rsid w:val="00923B25"/>
    <w:rsid w:val="00923D09"/>
    <w:rsid w:val="00923F65"/>
    <w:rsid w:val="009243E1"/>
    <w:rsid w:val="00924761"/>
    <w:rsid w:val="00924934"/>
    <w:rsid w:val="009254B2"/>
    <w:rsid w:val="009254CF"/>
    <w:rsid w:val="00925916"/>
    <w:rsid w:val="00925CF5"/>
    <w:rsid w:val="00925D23"/>
    <w:rsid w:val="00925DFC"/>
    <w:rsid w:val="00925E16"/>
    <w:rsid w:val="00925E80"/>
    <w:rsid w:val="00926036"/>
    <w:rsid w:val="00926521"/>
    <w:rsid w:val="0092658C"/>
    <w:rsid w:val="0092659B"/>
    <w:rsid w:val="00926763"/>
    <w:rsid w:val="0092689A"/>
    <w:rsid w:val="00926D6F"/>
    <w:rsid w:val="00926F2C"/>
    <w:rsid w:val="0092732D"/>
    <w:rsid w:val="00927411"/>
    <w:rsid w:val="00927690"/>
    <w:rsid w:val="0092778D"/>
    <w:rsid w:val="009279A0"/>
    <w:rsid w:val="00927E86"/>
    <w:rsid w:val="00927EDD"/>
    <w:rsid w:val="009302A3"/>
    <w:rsid w:val="0093044A"/>
    <w:rsid w:val="009305B2"/>
    <w:rsid w:val="00930778"/>
    <w:rsid w:val="009307E0"/>
    <w:rsid w:val="009309CD"/>
    <w:rsid w:val="00930A84"/>
    <w:rsid w:val="00931145"/>
    <w:rsid w:val="009312EE"/>
    <w:rsid w:val="0093146D"/>
    <w:rsid w:val="00931980"/>
    <w:rsid w:val="009319D5"/>
    <w:rsid w:val="00931B10"/>
    <w:rsid w:val="00931B23"/>
    <w:rsid w:val="00931BC1"/>
    <w:rsid w:val="00931D38"/>
    <w:rsid w:val="00931EA5"/>
    <w:rsid w:val="009321EC"/>
    <w:rsid w:val="009324DD"/>
    <w:rsid w:val="00932AD8"/>
    <w:rsid w:val="00932FB7"/>
    <w:rsid w:val="0093324F"/>
    <w:rsid w:val="00933661"/>
    <w:rsid w:val="009339AE"/>
    <w:rsid w:val="00933BB9"/>
    <w:rsid w:val="00933BC5"/>
    <w:rsid w:val="00933BF2"/>
    <w:rsid w:val="00933F72"/>
    <w:rsid w:val="009340D4"/>
    <w:rsid w:val="0093444C"/>
    <w:rsid w:val="00934648"/>
    <w:rsid w:val="00934942"/>
    <w:rsid w:val="009350C9"/>
    <w:rsid w:val="0093519D"/>
    <w:rsid w:val="0093525F"/>
    <w:rsid w:val="009355D1"/>
    <w:rsid w:val="00935818"/>
    <w:rsid w:val="00935936"/>
    <w:rsid w:val="00935BB2"/>
    <w:rsid w:val="00935D4F"/>
    <w:rsid w:val="00935DA9"/>
    <w:rsid w:val="00936256"/>
    <w:rsid w:val="0093639F"/>
    <w:rsid w:val="009365D3"/>
    <w:rsid w:val="009369FF"/>
    <w:rsid w:val="00936FC2"/>
    <w:rsid w:val="009371EA"/>
    <w:rsid w:val="0093733C"/>
    <w:rsid w:val="0093745A"/>
    <w:rsid w:val="00937723"/>
    <w:rsid w:val="00937972"/>
    <w:rsid w:val="00937E2F"/>
    <w:rsid w:val="0094000E"/>
    <w:rsid w:val="00940EA7"/>
    <w:rsid w:val="00941564"/>
    <w:rsid w:val="0094188A"/>
    <w:rsid w:val="00941C26"/>
    <w:rsid w:val="00942051"/>
    <w:rsid w:val="009424D0"/>
    <w:rsid w:val="00942728"/>
    <w:rsid w:val="00942743"/>
    <w:rsid w:val="009428FD"/>
    <w:rsid w:val="00942ACE"/>
    <w:rsid w:val="00942D2E"/>
    <w:rsid w:val="00942DC2"/>
    <w:rsid w:val="00942E74"/>
    <w:rsid w:val="0094306B"/>
    <w:rsid w:val="009430F8"/>
    <w:rsid w:val="00943316"/>
    <w:rsid w:val="009434AD"/>
    <w:rsid w:val="00943A26"/>
    <w:rsid w:val="00943A62"/>
    <w:rsid w:val="00943EEA"/>
    <w:rsid w:val="0094424C"/>
    <w:rsid w:val="009446A4"/>
    <w:rsid w:val="00944BB0"/>
    <w:rsid w:val="00944E6A"/>
    <w:rsid w:val="00944EB4"/>
    <w:rsid w:val="00945253"/>
    <w:rsid w:val="009452B2"/>
    <w:rsid w:val="0094535E"/>
    <w:rsid w:val="009455D4"/>
    <w:rsid w:val="0094567E"/>
    <w:rsid w:val="00945822"/>
    <w:rsid w:val="00945974"/>
    <w:rsid w:val="00945B3A"/>
    <w:rsid w:val="00945C99"/>
    <w:rsid w:val="00945FCA"/>
    <w:rsid w:val="00946181"/>
    <w:rsid w:val="0094623E"/>
    <w:rsid w:val="0094671F"/>
    <w:rsid w:val="0094694A"/>
    <w:rsid w:val="0094703C"/>
    <w:rsid w:val="0094707F"/>
    <w:rsid w:val="00947BCF"/>
    <w:rsid w:val="00947D85"/>
    <w:rsid w:val="00950212"/>
    <w:rsid w:val="00950424"/>
    <w:rsid w:val="0095050D"/>
    <w:rsid w:val="00950770"/>
    <w:rsid w:val="00950EAA"/>
    <w:rsid w:val="00950EE9"/>
    <w:rsid w:val="00950EFC"/>
    <w:rsid w:val="0095131D"/>
    <w:rsid w:val="00951489"/>
    <w:rsid w:val="009514CE"/>
    <w:rsid w:val="0095169D"/>
    <w:rsid w:val="009518DA"/>
    <w:rsid w:val="009523E7"/>
    <w:rsid w:val="0095267F"/>
    <w:rsid w:val="009527C0"/>
    <w:rsid w:val="0095280A"/>
    <w:rsid w:val="00952853"/>
    <w:rsid w:val="0095287A"/>
    <w:rsid w:val="00952933"/>
    <w:rsid w:val="0095293B"/>
    <w:rsid w:val="009529FD"/>
    <w:rsid w:val="00952C18"/>
    <w:rsid w:val="00952D89"/>
    <w:rsid w:val="00952E6C"/>
    <w:rsid w:val="0095302C"/>
    <w:rsid w:val="00953079"/>
    <w:rsid w:val="00953160"/>
    <w:rsid w:val="00953791"/>
    <w:rsid w:val="009537B4"/>
    <w:rsid w:val="00953AAA"/>
    <w:rsid w:val="00953B13"/>
    <w:rsid w:val="00953E9E"/>
    <w:rsid w:val="00953EB0"/>
    <w:rsid w:val="00954069"/>
    <w:rsid w:val="00954AB5"/>
    <w:rsid w:val="00954B99"/>
    <w:rsid w:val="00954D9B"/>
    <w:rsid w:val="00954DD5"/>
    <w:rsid w:val="009550CD"/>
    <w:rsid w:val="00955190"/>
    <w:rsid w:val="00955882"/>
    <w:rsid w:val="00955BDC"/>
    <w:rsid w:val="00955C88"/>
    <w:rsid w:val="00955CDF"/>
    <w:rsid w:val="00955D7B"/>
    <w:rsid w:val="0095617A"/>
    <w:rsid w:val="0095626A"/>
    <w:rsid w:val="00956543"/>
    <w:rsid w:val="0095681D"/>
    <w:rsid w:val="00956891"/>
    <w:rsid w:val="00956A09"/>
    <w:rsid w:val="00956D3E"/>
    <w:rsid w:val="0095761E"/>
    <w:rsid w:val="0095765C"/>
    <w:rsid w:val="00957FB0"/>
    <w:rsid w:val="00957FD2"/>
    <w:rsid w:val="009601AD"/>
    <w:rsid w:val="0096038E"/>
    <w:rsid w:val="009604A8"/>
    <w:rsid w:val="009605EE"/>
    <w:rsid w:val="0096069C"/>
    <w:rsid w:val="009609CC"/>
    <w:rsid w:val="009609CD"/>
    <w:rsid w:val="00960A01"/>
    <w:rsid w:val="00960CB6"/>
    <w:rsid w:val="00960E62"/>
    <w:rsid w:val="00960F52"/>
    <w:rsid w:val="00961173"/>
    <w:rsid w:val="0096150B"/>
    <w:rsid w:val="00961549"/>
    <w:rsid w:val="009616C9"/>
    <w:rsid w:val="009617A2"/>
    <w:rsid w:val="0096190E"/>
    <w:rsid w:val="00961D34"/>
    <w:rsid w:val="00961D52"/>
    <w:rsid w:val="0096217E"/>
    <w:rsid w:val="0096227D"/>
    <w:rsid w:val="0096228F"/>
    <w:rsid w:val="00962ADA"/>
    <w:rsid w:val="00962DC7"/>
    <w:rsid w:val="00962EDD"/>
    <w:rsid w:val="00962FAF"/>
    <w:rsid w:val="0096304D"/>
    <w:rsid w:val="009632BD"/>
    <w:rsid w:val="009633BD"/>
    <w:rsid w:val="009634BA"/>
    <w:rsid w:val="009635C5"/>
    <w:rsid w:val="0096393B"/>
    <w:rsid w:val="0096399B"/>
    <w:rsid w:val="00963C9F"/>
    <w:rsid w:val="00963E18"/>
    <w:rsid w:val="00963E3E"/>
    <w:rsid w:val="00964054"/>
    <w:rsid w:val="009640E3"/>
    <w:rsid w:val="00964271"/>
    <w:rsid w:val="00964384"/>
    <w:rsid w:val="00964448"/>
    <w:rsid w:val="00964A12"/>
    <w:rsid w:val="00964B46"/>
    <w:rsid w:val="009650C7"/>
    <w:rsid w:val="009654E4"/>
    <w:rsid w:val="009655CA"/>
    <w:rsid w:val="009656DC"/>
    <w:rsid w:val="009656F9"/>
    <w:rsid w:val="0096579F"/>
    <w:rsid w:val="00965981"/>
    <w:rsid w:val="00965B83"/>
    <w:rsid w:val="00966504"/>
    <w:rsid w:val="00966601"/>
    <w:rsid w:val="00966692"/>
    <w:rsid w:val="00966988"/>
    <w:rsid w:val="009669E4"/>
    <w:rsid w:val="00966BC4"/>
    <w:rsid w:val="00966FF5"/>
    <w:rsid w:val="0096746E"/>
    <w:rsid w:val="009675C9"/>
    <w:rsid w:val="009677D9"/>
    <w:rsid w:val="009678E9"/>
    <w:rsid w:val="009678F4"/>
    <w:rsid w:val="00967A5B"/>
    <w:rsid w:val="00967B16"/>
    <w:rsid w:val="00967DF3"/>
    <w:rsid w:val="00967FE0"/>
    <w:rsid w:val="00970096"/>
    <w:rsid w:val="00970145"/>
    <w:rsid w:val="0097038B"/>
    <w:rsid w:val="009705F7"/>
    <w:rsid w:val="009706AE"/>
    <w:rsid w:val="00970B0A"/>
    <w:rsid w:val="00970FC4"/>
    <w:rsid w:val="009710D7"/>
    <w:rsid w:val="0097136A"/>
    <w:rsid w:val="0097144B"/>
    <w:rsid w:val="00971822"/>
    <w:rsid w:val="00971C98"/>
    <w:rsid w:val="009721C2"/>
    <w:rsid w:val="00972377"/>
    <w:rsid w:val="00972544"/>
    <w:rsid w:val="00972AE1"/>
    <w:rsid w:val="0097341B"/>
    <w:rsid w:val="0097341C"/>
    <w:rsid w:val="009736B0"/>
    <w:rsid w:val="009737F4"/>
    <w:rsid w:val="00973C5A"/>
    <w:rsid w:val="00973D60"/>
    <w:rsid w:val="00973E0B"/>
    <w:rsid w:val="00974020"/>
    <w:rsid w:val="0097411F"/>
    <w:rsid w:val="0097463B"/>
    <w:rsid w:val="00974752"/>
    <w:rsid w:val="009749E4"/>
    <w:rsid w:val="00974E2C"/>
    <w:rsid w:val="00974E4A"/>
    <w:rsid w:val="00974FC5"/>
    <w:rsid w:val="00975231"/>
    <w:rsid w:val="00975673"/>
    <w:rsid w:val="00975DE7"/>
    <w:rsid w:val="00976154"/>
    <w:rsid w:val="00976179"/>
    <w:rsid w:val="00976297"/>
    <w:rsid w:val="0097649A"/>
    <w:rsid w:val="00976AE5"/>
    <w:rsid w:val="00976AE6"/>
    <w:rsid w:val="00976E0D"/>
    <w:rsid w:val="00976F26"/>
    <w:rsid w:val="00976FE3"/>
    <w:rsid w:val="0097704D"/>
    <w:rsid w:val="009770E5"/>
    <w:rsid w:val="0097740A"/>
    <w:rsid w:val="009775F1"/>
    <w:rsid w:val="0097779E"/>
    <w:rsid w:val="00977B61"/>
    <w:rsid w:val="00977E51"/>
    <w:rsid w:val="009802D3"/>
    <w:rsid w:val="00980446"/>
    <w:rsid w:val="009805F5"/>
    <w:rsid w:val="0098065C"/>
    <w:rsid w:val="009807AD"/>
    <w:rsid w:val="009807DA"/>
    <w:rsid w:val="009809E5"/>
    <w:rsid w:val="00980D5C"/>
    <w:rsid w:val="00980E8A"/>
    <w:rsid w:val="00980F1E"/>
    <w:rsid w:val="00980FB8"/>
    <w:rsid w:val="00981384"/>
    <w:rsid w:val="009815E6"/>
    <w:rsid w:val="0098178C"/>
    <w:rsid w:val="00981B04"/>
    <w:rsid w:val="00981EFA"/>
    <w:rsid w:val="00981F29"/>
    <w:rsid w:val="00981FD3"/>
    <w:rsid w:val="0098204B"/>
    <w:rsid w:val="0098207F"/>
    <w:rsid w:val="00982404"/>
    <w:rsid w:val="009824B0"/>
    <w:rsid w:val="0098260C"/>
    <w:rsid w:val="00982B23"/>
    <w:rsid w:val="00982F6F"/>
    <w:rsid w:val="0098303B"/>
    <w:rsid w:val="0098307C"/>
    <w:rsid w:val="0098313B"/>
    <w:rsid w:val="00983D1F"/>
    <w:rsid w:val="009841A6"/>
    <w:rsid w:val="009841E1"/>
    <w:rsid w:val="00984533"/>
    <w:rsid w:val="009846F0"/>
    <w:rsid w:val="00984701"/>
    <w:rsid w:val="009849BA"/>
    <w:rsid w:val="00984C89"/>
    <w:rsid w:val="009852CA"/>
    <w:rsid w:val="009852ED"/>
    <w:rsid w:val="00985F20"/>
    <w:rsid w:val="009864A2"/>
    <w:rsid w:val="009864FB"/>
    <w:rsid w:val="009868FA"/>
    <w:rsid w:val="00986F54"/>
    <w:rsid w:val="00986FAC"/>
    <w:rsid w:val="00987409"/>
    <w:rsid w:val="00987998"/>
    <w:rsid w:val="00987C20"/>
    <w:rsid w:val="00987C47"/>
    <w:rsid w:val="00987DBD"/>
    <w:rsid w:val="00987E13"/>
    <w:rsid w:val="009901CC"/>
    <w:rsid w:val="0099042B"/>
    <w:rsid w:val="00990785"/>
    <w:rsid w:val="00990E03"/>
    <w:rsid w:val="00990E8B"/>
    <w:rsid w:val="00990F01"/>
    <w:rsid w:val="009911EA"/>
    <w:rsid w:val="00991426"/>
    <w:rsid w:val="00991559"/>
    <w:rsid w:val="00991937"/>
    <w:rsid w:val="00991D9E"/>
    <w:rsid w:val="00991E74"/>
    <w:rsid w:val="00991E7E"/>
    <w:rsid w:val="00991F92"/>
    <w:rsid w:val="0099224B"/>
    <w:rsid w:val="00992263"/>
    <w:rsid w:val="009922B4"/>
    <w:rsid w:val="0099257E"/>
    <w:rsid w:val="00992E8A"/>
    <w:rsid w:val="00992FDB"/>
    <w:rsid w:val="00993019"/>
    <w:rsid w:val="00993A29"/>
    <w:rsid w:val="00994043"/>
    <w:rsid w:val="009941E5"/>
    <w:rsid w:val="009947CE"/>
    <w:rsid w:val="00994A28"/>
    <w:rsid w:val="00994E18"/>
    <w:rsid w:val="00994E33"/>
    <w:rsid w:val="00994F71"/>
    <w:rsid w:val="00994FCD"/>
    <w:rsid w:val="00995154"/>
    <w:rsid w:val="0099515C"/>
    <w:rsid w:val="00995456"/>
    <w:rsid w:val="00995BAE"/>
    <w:rsid w:val="00995E17"/>
    <w:rsid w:val="009960DA"/>
    <w:rsid w:val="0099610F"/>
    <w:rsid w:val="009965BB"/>
    <w:rsid w:val="009969B2"/>
    <w:rsid w:val="00996B2A"/>
    <w:rsid w:val="00996B92"/>
    <w:rsid w:val="00996D87"/>
    <w:rsid w:val="00996FC8"/>
    <w:rsid w:val="00997013"/>
    <w:rsid w:val="0099713E"/>
    <w:rsid w:val="009974BD"/>
    <w:rsid w:val="009977DB"/>
    <w:rsid w:val="0099797A"/>
    <w:rsid w:val="00997A24"/>
    <w:rsid w:val="00997E40"/>
    <w:rsid w:val="00997E73"/>
    <w:rsid w:val="009A004B"/>
    <w:rsid w:val="009A036E"/>
    <w:rsid w:val="009A040B"/>
    <w:rsid w:val="009A04C3"/>
    <w:rsid w:val="009A0805"/>
    <w:rsid w:val="009A0838"/>
    <w:rsid w:val="009A0C28"/>
    <w:rsid w:val="009A0C99"/>
    <w:rsid w:val="009A0F0C"/>
    <w:rsid w:val="009A0F89"/>
    <w:rsid w:val="009A133A"/>
    <w:rsid w:val="009A18F9"/>
    <w:rsid w:val="009A195D"/>
    <w:rsid w:val="009A1B2A"/>
    <w:rsid w:val="009A1B71"/>
    <w:rsid w:val="009A1E63"/>
    <w:rsid w:val="009A1ED0"/>
    <w:rsid w:val="009A2361"/>
    <w:rsid w:val="009A275B"/>
    <w:rsid w:val="009A2772"/>
    <w:rsid w:val="009A2A6C"/>
    <w:rsid w:val="009A2A74"/>
    <w:rsid w:val="009A2D9E"/>
    <w:rsid w:val="009A2EF9"/>
    <w:rsid w:val="009A2F14"/>
    <w:rsid w:val="009A2F4B"/>
    <w:rsid w:val="009A3046"/>
    <w:rsid w:val="009A306F"/>
    <w:rsid w:val="009A313D"/>
    <w:rsid w:val="009A34EF"/>
    <w:rsid w:val="009A398B"/>
    <w:rsid w:val="009A3BB3"/>
    <w:rsid w:val="009A3D08"/>
    <w:rsid w:val="009A3F4D"/>
    <w:rsid w:val="009A4071"/>
    <w:rsid w:val="009A40BA"/>
    <w:rsid w:val="009A459F"/>
    <w:rsid w:val="009A45A4"/>
    <w:rsid w:val="009A47CC"/>
    <w:rsid w:val="009A4C1A"/>
    <w:rsid w:val="009A4D72"/>
    <w:rsid w:val="009A4D94"/>
    <w:rsid w:val="009A506D"/>
    <w:rsid w:val="009A53C3"/>
    <w:rsid w:val="009A5432"/>
    <w:rsid w:val="009A5709"/>
    <w:rsid w:val="009A57EA"/>
    <w:rsid w:val="009A5CA9"/>
    <w:rsid w:val="009A5CC1"/>
    <w:rsid w:val="009A5D10"/>
    <w:rsid w:val="009A6013"/>
    <w:rsid w:val="009A617F"/>
    <w:rsid w:val="009A62AA"/>
    <w:rsid w:val="009A6C0E"/>
    <w:rsid w:val="009A7300"/>
    <w:rsid w:val="009A7379"/>
    <w:rsid w:val="009A74C6"/>
    <w:rsid w:val="009A758B"/>
    <w:rsid w:val="009A7BA3"/>
    <w:rsid w:val="009A7CE2"/>
    <w:rsid w:val="009A7D22"/>
    <w:rsid w:val="009B0149"/>
    <w:rsid w:val="009B0241"/>
    <w:rsid w:val="009B0342"/>
    <w:rsid w:val="009B0569"/>
    <w:rsid w:val="009B070D"/>
    <w:rsid w:val="009B0928"/>
    <w:rsid w:val="009B0E55"/>
    <w:rsid w:val="009B10FE"/>
    <w:rsid w:val="009B1123"/>
    <w:rsid w:val="009B12BC"/>
    <w:rsid w:val="009B171C"/>
    <w:rsid w:val="009B17CD"/>
    <w:rsid w:val="009B1883"/>
    <w:rsid w:val="009B18D9"/>
    <w:rsid w:val="009B1C52"/>
    <w:rsid w:val="009B1F04"/>
    <w:rsid w:val="009B210F"/>
    <w:rsid w:val="009B23EB"/>
    <w:rsid w:val="009B258F"/>
    <w:rsid w:val="009B2658"/>
    <w:rsid w:val="009B26CF"/>
    <w:rsid w:val="009B28E7"/>
    <w:rsid w:val="009B2B1B"/>
    <w:rsid w:val="009B2B9C"/>
    <w:rsid w:val="009B3156"/>
    <w:rsid w:val="009B3175"/>
    <w:rsid w:val="009B359D"/>
    <w:rsid w:val="009B3A71"/>
    <w:rsid w:val="009B3B77"/>
    <w:rsid w:val="009B3D4C"/>
    <w:rsid w:val="009B3D69"/>
    <w:rsid w:val="009B446B"/>
    <w:rsid w:val="009B44FF"/>
    <w:rsid w:val="009B471B"/>
    <w:rsid w:val="009B48AA"/>
    <w:rsid w:val="009B4D06"/>
    <w:rsid w:val="009B5014"/>
    <w:rsid w:val="009B576C"/>
    <w:rsid w:val="009B57B4"/>
    <w:rsid w:val="009B599B"/>
    <w:rsid w:val="009B59BB"/>
    <w:rsid w:val="009B5A23"/>
    <w:rsid w:val="009B5CA0"/>
    <w:rsid w:val="009B5EE2"/>
    <w:rsid w:val="009B6417"/>
    <w:rsid w:val="009B65D6"/>
    <w:rsid w:val="009B65DF"/>
    <w:rsid w:val="009B663B"/>
    <w:rsid w:val="009B6CD0"/>
    <w:rsid w:val="009B7183"/>
    <w:rsid w:val="009B7279"/>
    <w:rsid w:val="009B72B7"/>
    <w:rsid w:val="009B7367"/>
    <w:rsid w:val="009B7681"/>
    <w:rsid w:val="009B7943"/>
    <w:rsid w:val="009B7BA8"/>
    <w:rsid w:val="009B7C08"/>
    <w:rsid w:val="009B7D15"/>
    <w:rsid w:val="009B7ECF"/>
    <w:rsid w:val="009B7F06"/>
    <w:rsid w:val="009C057D"/>
    <w:rsid w:val="009C05F9"/>
    <w:rsid w:val="009C0755"/>
    <w:rsid w:val="009C090F"/>
    <w:rsid w:val="009C0A54"/>
    <w:rsid w:val="009C0B8C"/>
    <w:rsid w:val="009C0BAB"/>
    <w:rsid w:val="009C0C17"/>
    <w:rsid w:val="009C0DBE"/>
    <w:rsid w:val="009C0E52"/>
    <w:rsid w:val="009C0F9F"/>
    <w:rsid w:val="009C1021"/>
    <w:rsid w:val="009C10A5"/>
    <w:rsid w:val="009C10D0"/>
    <w:rsid w:val="009C1321"/>
    <w:rsid w:val="009C13EB"/>
    <w:rsid w:val="009C13FE"/>
    <w:rsid w:val="009C1798"/>
    <w:rsid w:val="009C1A1E"/>
    <w:rsid w:val="009C1A66"/>
    <w:rsid w:val="009C1B92"/>
    <w:rsid w:val="009C1C4A"/>
    <w:rsid w:val="009C1CE0"/>
    <w:rsid w:val="009C1D66"/>
    <w:rsid w:val="009C20E9"/>
    <w:rsid w:val="009C2224"/>
    <w:rsid w:val="009C2258"/>
    <w:rsid w:val="009C27FB"/>
    <w:rsid w:val="009C28A6"/>
    <w:rsid w:val="009C28DE"/>
    <w:rsid w:val="009C2BDE"/>
    <w:rsid w:val="009C2F3B"/>
    <w:rsid w:val="009C3208"/>
    <w:rsid w:val="009C32E5"/>
    <w:rsid w:val="009C32F7"/>
    <w:rsid w:val="009C34AB"/>
    <w:rsid w:val="009C3842"/>
    <w:rsid w:val="009C3A8F"/>
    <w:rsid w:val="009C3C62"/>
    <w:rsid w:val="009C3DDA"/>
    <w:rsid w:val="009C4235"/>
    <w:rsid w:val="009C4353"/>
    <w:rsid w:val="009C45B3"/>
    <w:rsid w:val="009C478B"/>
    <w:rsid w:val="009C498F"/>
    <w:rsid w:val="009C4AC6"/>
    <w:rsid w:val="009C4B7A"/>
    <w:rsid w:val="009C58BC"/>
    <w:rsid w:val="009C5990"/>
    <w:rsid w:val="009C5BE2"/>
    <w:rsid w:val="009C5D06"/>
    <w:rsid w:val="009C63FA"/>
    <w:rsid w:val="009C6A43"/>
    <w:rsid w:val="009C707E"/>
    <w:rsid w:val="009C767B"/>
    <w:rsid w:val="009C7921"/>
    <w:rsid w:val="009C7E5F"/>
    <w:rsid w:val="009D0096"/>
    <w:rsid w:val="009D0124"/>
    <w:rsid w:val="009D0774"/>
    <w:rsid w:val="009D0B51"/>
    <w:rsid w:val="009D0BBE"/>
    <w:rsid w:val="009D0E40"/>
    <w:rsid w:val="009D0E8E"/>
    <w:rsid w:val="009D0F96"/>
    <w:rsid w:val="009D11A8"/>
    <w:rsid w:val="009D134B"/>
    <w:rsid w:val="009D15F7"/>
    <w:rsid w:val="009D16E7"/>
    <w:rsid w:val="009D2077"/>
    <w:rsid w:val="009D2134"/>
    <w:rsid w:val="009D287C"/>
    <w:rsid w:val="009D2976"/>
    <w:rsid w:val="009D29D4"/>
    <w:rsid w:val="009D2A5D"/>
    <w:rsid w:val="009D2AD7"/>
    <w:rsid w:val="009D2C56"/>
    <w:rsid w:val="009D350A"/>
    <w:rsid w:val="009D352A"/>
    <w:rsid w:val="009D3A45"/>
    <w:rsid w:val="009D3D4C"/>
    <w:rsid w:val="009D3D68"/>
    <w:rsid w:val="009D3DB1"/>
    <w:rsid w:val="009D4047"/>
    <w:rsid w:val="009D410E"/>
    <w:rsid w:val="009D41A8"/>
    <w:rsid w:val="009D43A6"/>
    <w:rsid w:val="009D4490"/>
    <w:rsid w:val="009D462B"/>
    <w:rsid w:val="009D484E"/>
    <w:rsid w:val="009D48E9"/>
    <w:rsid w:val="009D494E"/>
    <w:rsid w:val="009D5206"/>
    <w:rsid w:val="009D545D"/>
    <w:rsid w:val="009D5C85"/>
    <w:rsid w:val="009D5CF0"/>
    <w:rsid w:val="009D6836"/>
    <w:rsid w:val="009D6907"/>
    <w:rsid w:val="009D6992"/>
    <w:rsid w:val="009D6B37"/>
    <w:rsid w:val="009D6DC0"/>
    <w:rsid w:val="009D6F7C"/>
    <w:rsid w:val="009D7075"/>
    <w:rsid w:val="009D7167"/>
    <w:rsid w:val="009D7367"/>
    <w:rsid w:val="009D7442"/>
    <w:rsid w:val="009D7449"/>
    <w:rsid w:val="009D76D8"/>
    <w:rsid w:val="009D780A"/>
    <w:rsid w:val="009D7E44"/>
    <w:rsid w:val="009E0090"/>
    <w:rsid w:val="009E027F"/>
    <w:rsid w:val="009E0302"/>
    <w:rsid w:val="009E046A"/>
    <w:rsid w:val="009E047E"/>
    <w:rsid w:val="009E0CB9"/>
    <w:rsid w:val="009E0DF2"/>
    <w:rsid w:val="009E0E76"/>
    <w:rsid w:val="009E1344"/>
    <w:rsid w:val="009E13D6"/>
    <w:rsid w:val="009E1407"/>
    <w:rsid w:val="009E18BE"/>
    <w:rsid w:val="009E18C1"/>
    <w:rsid w:val="009E1D94"/>
    <w:rsid w:val="009E22E8"/>
    <w:rsid w:val="009E24D4"/>
    <w:rsid w:val="009E29DE"/>
    <w:rsid w:val="009E2B02"/>
    <w:rsid w:val="009E2F85"/>
    <w:rsid w:val="009E324C"/>
    <w:rsid w:val="009E325F"/>
    <w:rsid w:val="009E3297"/>
    <w:rsid w:val="009E36C8"/>
    <w:rsid w:val="009E3955"/>
    <w:rsid w:val="009E4148"/>
    <w:rsid w:val="009E42F4"/>
    <w:rsid w:val="009E4870"/>
    <w:rsid w:val="009E4ADC"/>
    <w:rsid w:val="009E4D84"/>
    <w:rsid w:val="009E4FC6"/>
    <w:rsid w:val="009E582B"/>
    <w:rsid w:val="009E5F94"/>
    <w:rsid w:val="009E62D4"/>
    <w:rsid w:val="009E6364"/>
    <w:rsid w:val="009E640E"/>
    <w:rsid w:val="009E6905"/>
    <w:rsid w:val="009E6AF8"/>
    <w:rsid w:val="009E6C7B"/>
    <w:rsid w:val="009E6E35"/>
    <w:rsid w:val="009E75E1"/>
    <w:rsid w:val="009E7671"/>
    <w:rsid w:val="009E76CA"/>
    <w:rsid w:val="009E7936"/>
    <w:rsid w:val="009E7A11"/>
    <w:rsid w:val="009E7C97"/>
    <w:rsid w:val="009F00AB"/>
    <w:rsid w:val="009F06F4"/>
    <w:rsid w:val="009F0744"/>
    <w:rsid w:val="009F0B16"/>
    <w:rsid w:val="009F13D0"/>
    <w:rsid w:val="009F13DF"/>
    <w:rsid w:val="009F1533"/>
    <w:rsid w:val="009F1558"/>
    <w:rsid w:val="009F1D19"/>
    <w:rsid w:val="009F1EDD"/>
    <w:rsid w:val="009F200F"/>
    <w:rsid w:val="009F227E"/>
    <w:rsid w:val="009F2616"/>
    <w:rsid w:val="009F26B8"/>
    <w:rsid w:val="009F2738"/>
    <w:rsid w:val="009F27D3"/>
    <w:rsid w:val="009F2859"/>
    <w:rsid w:val="009F290E"/>
    <w:rsid w:val="009F2CBD"/>
    <w:rsid w:val="009F3428"/>
    <w:rsid w:val="009F366C"/>
    <w:rsid w:val="009F3A05"/>
    <w:rsid w:val="009F3B05"/>
    <w:rsid w:val="009F46EA"/>
    <w:rsid w:val="009F47D6"/>
    <w:rsid w:val="009F4A2A"/>
    <w:rsid w:val="009F4A7C"/>
    <w:rsid w:val="009F4D4E"/>
    <w:rsid w:val="009F4D5C"/>
    <w:rsid w:val="009F52B8"/>
    <w:rsid w:val="009F5352"/>
    <w:rsid w:val="009F5449"/>
    <w:rsid w:val="009F54CD"/>
    <w:rsid w:val="009F5625"/>
    <w:rsid w:val="009F5732"/>
    <w:rsid w:val="009F5B93"/>
    <w:rsid w:val="009F5D2D"/>
    <w:rsid w:val="009F6383"/>
    <w:rsid w:val="009F63CD"/>
    <w:rsid w:val="009F66F8"/>
    <w:rsid w:val="009F67B7"/>
    <w:rsid w:val="009F692F"/>
    <w:rsid w:val="009F69E5"/>
    <w:rsid w:val="009F6D78"/>
    <w:rsid w:val="009F7042"/>
    <w:rsid w:val="009F71DD"/>
    <w:rsid w:val="009F735D"/>
    <w:rsid w:val="009F749C"/>
    <w:rsid w:val="009F7591"/>
    <w:rsid w:val="009F7B5A"/>
    <w:rsid w:val="00A0040A"/>
    <w:rsid w:val="00A007F4"/>
    <w:rsid w:val="00A00C18"/>
    <w:rsid w:val="00A00DDB"/>
    <w:rsid w:val="00A00E91"/>
    <w:rsid w:val="00A015A1"/>
    <w:rsid w:val="00A0162D"/>
    <w:rsid w:val="00A017BD"/>
    <w:rsid w:val="00A01DBF"/>
    <w:rsid w:val="00A01DE7"/>
    <w:rsid w:val="00A02224"/>
    <w:rsid w:val="00A0228B"/>
    <w:rsid w:val="00A0269F"/>
    <w:rsid w:val="00A028A1"/>
    <w:rsid w:val="00A02957"/>
    <w:rsid w:val="00A02BB2"/>
    <w:rsid w:val="00A02C56"/>
    <w:rsid w:val="00A02DA5"/>
    <w:rsid w:val="00A0311A"/>
    <w:rsid w:val="00A03123"/>
    <w:rsid w:val="00A03230"/>
    <w:rsid w:val="00A037D4"/>
    <w:rsid w:val="00A03A75"/>
    <w:rsid w:val="00A03D8E"/>
    <w:rsid w:val="00A03F5C"/>
    <w:rsid w:val="00A04196"/>
    <w:rsid w:val="00A04433"/>
    <w:rsid w:val="00A044AF"/>
    <w:rsid w:val="00A04871"/>
    <w:rsid w:val="00A049AC"/>
    <w:rsid w:val="00A04A50"/>
    <w:rsid w:val="00A04BC4"/>
    <w:rsid w:val="00A04C41"/>
    <w:rsid w:val="00A04CC0"/>
    <w:rsid w:val="00A054FA"/>
    <w:rsid w:val="00A05553"/>
    <w:rsid w:val="00A05B23"/>
    <w:rsid w:val="00A05BCC"/>
    <w:rsid w:val="00A06074"/>
    <w:rsid w:val="00A061D9"/>
    <w:rsid w:val="00A06292"/>
    <w:rsid w:val="00A06296"/>
    <w:rsid w:val="00A0660D"/>
    <w:rsid w:val="00A068D4"/>
    <w:rsid w:val="00A06983"/>
    <w:rsid w:val="00A06E8D"/>
    <w:rsid w:val="00A06EE2"/>
    <w:rsid w:val="00A0707C"/>
    <w:rsid w:val="00A072C3"/>
    <w:rsid w:val="00A0757C"/>
    <w:rsid w:val="00A079A7"/>
    <w:rsid w:val="00A07AB5"/>
    <w:rsid w:val="00A07CCC"/>
    <w:rsid w:val="00A10043"/>
    <w:rsid w:val="00A10359"/>
    <w:rsid w:val="00A105F1"/>
    <w:rsid w:val="00A10782"/>
    <w:rsid w:val="00A10A2F"/>
    <w:rsid w:val="00A10F07"/>
    <w:rsid w:val="00A1101B"/>
    <w:rsid w:val="00A118ED"/>
    <w:rsid w:val="00A1191E"/>
    <w:rsid w:val="00A11B95"/>
    <w:rsid w:val="00A11BBA"/>
    <w:rsid w:val="00A11F03"/>
    <w:rsid w:val="00A11FFA"/>
    <w:rsid w:val="00A1203F"/>
    <w:rsid w:val="00A1223F"/>
    <w:rsid w:val="00A12343"/>
    <w:rsid w:val="00A1283A"/>
    <w:rsid w:val="00A1285F"/>
    <w:rsid w:val="00A12AB4"/>
    <w:rsid w:val="00A12BBF"/>
    <w:rsid w:val="00A12E3E"/>
    <w:rsid w:val="00A12FAB"/>
    <w:rsid w:val="00A13A69"/>
    <w:rsid w:val="00A13AAA"/>
    <w:rsid w:val="00A13B40"/>
    <w:rsid w:val="00A146A2"/>
    <w:rsid w:val="00A14712"/>
    <w:rsid w:val="00A147C4"/>
    <w:rsid w:val="00A1489E"/>
    <w:rsid w:val="00A14A0F"/>
    <w:rsid w:val="00A14BDA"/>
    <w:rsid w:val="00A14DA0"/>
    <w:rsid w:val="00A15327"/>
    <w:rsid w:val="00A15BA6"/>
    <w:rsid w:val="00A15C87"/>
    <w:rsid w:val="00A16B39"/>
    <w:rsid w:val="00A16B3E"/>
    <w:rsid w:val="00A16B66"/>
    <w:rsid w:val="00A16DBB"/>
    <w:rsid w:val="00A16EA6"/>
    <w:rsid w:val="00A16F9C"/>
    <w:rsid w:val="00A16FD9"/>
    <w:rsid w:val="00A17506"/>
    <w:rsid w:val="00A17677"/>
    <w:rsid w:val="00A179AB"/>
    <w:rsid w:val="00A17AEE"/>
    <w:rsid w:val="00A17C99"/>
    <w:rsid w:val="00A17EA9"/>
    <w:rsid w:val="00A20436"/>
    <w:rsid w:val="00A2068B"/>
    <w:rsid w:val="00A20819"/>
    <w:rsid w:val="00A20A3B"/>
    <w:rsid w:val="00A20AB4"/>
    <w:rsid w:val="00A213AE"/>
    <w:rsid w:val="00A216A5"/>
    <w:rsid w:val="00A217FA"/>
    <w:rsid w:val="00A219C0"/>
    <w:rsid w:val="00A21B8A"/>
    <w:rsid w:val="00A21EF5"/>
    <w:rsid w:val="00A228CC"/>
    <w:rsid w:val="00A22929"/>
    <w:rsid w:val="00A22D61"/>
    <w:rsid w:val="00A22D79"/>
    <w:rsid w:val="00A22F30"/>
    <w:rsid w:val="00A2308E"/>
    <w:rsid w:val="00A23100"/>
    <w:rsid w:val="00A23169"/>
    <w:rsid w:val="00A235A6"/>
    <w:rsid w:val="00A236EB"/>
    <w:rsid w:val="00A23853"/>
    <w:rsid w:val="00A23FB6"/>
    <w:rsid w:val="00A240B8"/>
    <w:rsid w:val="00A24355"/>
    <w:rsid w:val="00A243DE"/>
    <w:rsid w:val="00A2441D"/>
    <w:rsid w:val="00A2445C"/>
    <w:rsid w:val="00A246B1"/>
    <w:rsid w:val="00A2471C"/>
    <w:rsid w:val="00A248B0"/>
    <w:rsid w:val="00A24953"/>
    <w:rsid w:val="00A24DD3"/>
    <w:rsid w:val="00A250A6"/>
    <w:rsid w:val="00A2514D"/>
    <w:rsid w:val="00A251EE"/>
    <w:rsid w:val="00A25206"/>
    <w:rsid w:val="00A256D4"/>
    <w:rsid w:val="00A2589B"/>
    <w:rsid w:val="00A25901"/>
    <w:rsid w:val="00A25F0A"/>
    <w:rsid w:val="00A26100"/>
    <w:rsid w:val="00A26578"/>
    <w:rsid w:val="00A26983"/>
    <w:rsid w:val="00A26A2E"/>
    <w:rsid w:val="00A26D66"/>
    <w:rsid w:val="00A26EC0"/>
    <w:rsid w:val="00A26F34"/>
    <w:rsid w:val="00A27333"/>
    <w:rsid w:val="00A273BD"/>
    <w:rsid w:val="00A2742D"/>
    <w:rsid w:val="00A27BF9"/>
    <w:rsid w:val="00A3001D"/>
    <w:rsid w:val="00A30266"/>
    <w:rsid w:val="00A30384"/>
    <w:rsid w:val="00A309FE"/>
    <w:rsid w:val="00A30D44"/>
    <w:rsid w:val="00A3157E"/>
    <w:rsid w:val="00A3170F"/>
    <w:rsid w:val="00A317E2"/>
    <w:rsid w:val="00A3184F"/>
    <w:rsid w:val="00A319BB"/>
    <w:rsid w:val="00A31E9C"/>
    <w:rsid w:val="00A32AE9"/>
    <w:rsid w:val="00A32B1F"/>
    <w:rsid w:val="00A32B4E"/>
    <w:rsid w:val="00A32BC0"/>
    <w:rsid w:val="00A330C9"/>
    <w:rsid w:val="00A33544"/>
    <w:rsid w:val="00A33554"/>
    <w:rsid w:val="00A33579"/>
    <w:rsid w:val="00A339BC"/>
    <w:rsid w:val="00A33CEB"/>
    <w:rsid w:val="00A33EB0"/>
    <w:rsid w:val="00A34142"/>
    <w:rsid w:val="00A34384"/>
    <w:rsid w:val="00A34A4A"/>
    <w:rsid w:val="00A34BB5"/>
    <w:rsid w:val="00A34DB8"/>
    <w:rsid w:val="00A35043"/>
    <w:rsid w:val="00A351B3"/>
    <w:rsid w:val="00A35396"/>
    <w:rsid w:val="00A358C2"/>
    <w:rsid w:val="00A3598B"/>
    <w:rsid w:val="00A35C6E"/>
    <w:rsid w:val="00A35CCE"/>
    <w:rsid w:val="00A35E02"/>
    <w:rsid w:val="00A361F2"/>
    <w:rsid w:val="00A3681C"/>
    <w:rsid w:val="00A3686C"/>
    <w:rsid w:val="00A3696D"/>
    <w:rsid w:val="00A36A32"/>
    <w:rsid w:val="00A36B06"/>
    <w:rsid w:val="00A36B71"/>
    <w:rsid w:val="00A36C36"/>
    <w:rsid w:val="00A36C67"/>
    <w:rsid w:val="00A36F0B"/>
    <w:rsid w:val="00A37AF6"/>
    <w:rsid w:val="00A37CB8"/>
    <w:rsid w:val="00A402E5"/>
    <w:rsid w:val="00A40488"/>
    <w:rsid w:val="00A40567"/>
    <w:rsid w:val="00A40634"/>
    <w:rsid w:val="00A4071E"/>
    <w:rsid w:val="00A40806"/>
    <w:rsid w:val="00A40AFE"/>
    <w:rsid w:val="00A40C04"/>
    <w:rsid w:val="00A40CBE"/>
    <w:rsid w:val="00A40F75"/>
    <w:rsid w:val="00A411C7"/>
    <w:rsid w:val="00A4120A"/>
    <w:rsid w:val="00A41799"/>
    <w:rsid w:val="00A417EF"/>
    <w:rsid w:val="00A41966"/>
    <w:rsid w:val="00A41A52"/>
    <w:rsid w:val="00A41B93"/>
    <w:rsid w:val="00A41E0C"/>
    <w:rsid w:val="00A41F28"/>
    <w:rsid w:val="00A42703"/>
    <w:rsid w:val="00A4275A"/>
    <w:rsid w:val="00A4288C"/>
    <w:rsid w:val="00A42ACA"/>
    <w:rsid w:val="00A42B42"/>
    <w:rsid w:val="00A42C54"/>
    <w:rsid w:val="00A430BB"/>
    <w:rsid w:val="00A4318A"/>
    <w:rsid w:val="00A43253"/>
    <w:rsid w:val="00A439AC"/>
    <w:rsid w:val="00A43BCA"/>
    <w:rsid w:val="00A43E3E"/>
    <w:rsid w:val="00A43F36"/>
    <w:rsid w:val="00A43FAC"/>
    <w:rsid w:val="00A4404F"/>
    <w:rsid w:val="00A4408A"/>
    <w:rsid w:val="00A44114"/>
    <w:rsid w:val="00A4439C"/>
    <w:rsid w:val="00A4445C"/>
    <w:rsid w:val="00A44950"/>
    <w:rsid w:val="00A44A23"/>
    <w:rsid w:val="00A44B31"/>
    <w:rsid w:val="00A44F32"/>
    <w:rsid w:val="00A45208"/>
    <w:rsid w:val="00A45518"/>
    <w:rsid w:val="00A4557E"/>
    <w:rsid w:val="00A45AFB"/>
    <w:rsid w:val="00A45CA1"/>
    <w:rsid w:val="00A45D64"/>
    <w:rsid w:val="00A45DF6"/>
    <w:rsid w:val="00A45E27"/>
    <w:rsid w:val="00A46073"/>
    <w:rsid w:val="00A46810"/>
    <w:rsid w:val="00A46C86"/>
    <w:rsid w:val="00A46E2F"/>
    <w:rsid w:val="00A46EC9"/>
    <w:rsid w:val="00A4706E"/>
    <w:rsid w:val="00A475B7"/>
    <w:rsid w:val="00A47799"/>
    <w:rsid w:val="00A477A8"/>
    <w:rsid w:val="00A477E1"/>
    <w:rsid w:val="00A47AE3"/>
    <w:rsid w:val="00A500A4"/>
    <w:rsid w:val="00A50121"/>
    <w:rsid w:val="00A50375"/>
    <w:rsid w:val="00A508E2"/>
    <w:rsid w:val="00A51009"/>
    <w:rsid w:val="00A51057"/>
    <w:rsid w:val="00A51AA0"/>
    <w:rsid w:val="00A51BFB"/>
    <w:rsid w:val="00A5214D"/>
    <w:rsid w:val="00A52C50"/>
    <w:rsid w:val="00A5322A"/>
    <w:rsid w:val="00A53613"/>
    <w:rsid w:val="00A53689"/>
    <w:rsid w:val="00A53734"/>
    <w:rsid w:val="00A538CC"/>
    <w:rsid w:val="00A539AC"/>
    <w:rsid w:val="00A53F3E"/>
    <w:rsid w:val="00A5417C"/>
    <w:rsid w:val="00A5460D"/>
    <w:rsid w:val="00A54F20"/>
    <w:rsid w:val="00A55129"/>
    <w:rsid w:val="00A55293"/>
    <w:rsid w:val="00A55468"/>
    <w:rsid w:val="00A556AD"/>
    <w:rsid w:val="00A55C27"/>
    <w:rsid w:val="00A55F86"/>
    <w:rsid w:val="00A56597"/>
    <w:rsid w:val="00A56A7E"/>
    <w:rsid w:val="00A56ACE"/>
    <w:rsid w:val="00A56FBE"/>
    <w:rsid w:val="00A572B2"/>
    <w:rsid w:val="00A57C24"/>
    <w:rsid w:val="00A57C99"/>
    <w:rsid w:val="00A600FE"/>
    <w:rsid w:val="00A6024B"/>
    <w:rsid w:val="00A602F2"/>
    <w:rsid w:val="00A606DB"/>
    <w:rsid w:val="00A6071E"/>
    <w:rsid w:val="00A6091A"/>
    <w:rsid w:val="00A60BD0"/>
    <w:rsid w:val="00A60C68"/>
    <w:rsid w:val="00A611C3"/>
    <w:rsid w:val="00A6193A"/>
    <w:rsid w:val="00A61B95"/>
    <w:rsid w:val="00A6208F"/>
    <w:rsid w:val="00A621B3"/>
    <w:rsid w:val="00A62789"/>
    <w:rsid w:val="00A62A33"/>
    <w:rsid w:val="00A62C01"/>
    <w:rsid w:val="00A62E4D"/>
    <w:rsid w:val="00A634B4"/>
    <w:rsid w:val="00A63664"/>
    <w:rsid w:val="00A6367A"/>
    <w:rsid w:val="00A63B38"/>
    <w:rsid w:val="00A64371"/>
    <w:rsid w:val="00A64461"/>
    <w:rsid w:val="00A645A1"/>
    <w:rsid w:val="00A64686"/>
    <w:rsid w:val="00A64782"/>
    <w:rsid w:val="00A6478D"/>
    <w:rsid w:val="00A64D06"/>
    <w:rsid w:val="00A6524B"/>
    <w:rsid w:val="00A65583"/>
    <w:rsid w:val="00A65AAE"/>
    <w:rsid w:val="00A65DCD"/>
    <w:rsid w:val="00A65FE9"/>
    <w:rsid w:val="00A66002"/>
    <w:rsid w:val="00A66050"/>
    <w:rsid w:val="00A662E3"/>
    <w:rsid w:val="00A66362"/>
    <w:rsid w:val="00A669E5"/>
    <w:rsid w:val="00A66ADE"/>
    <w:rsid w:val="00A672A4"/>
    <w:rsid w:val="00A67482"/>
    <w:rsid w:val="00A67657"/>
    <w:rsid w:val="00A6768A"/>
    <w:rsid w:val="00A67D52"/>
    <w:rsid w:val="00A67DB8"/>
    <w:rsid w:val="00A67ECE"/>
    <w:rsid w:val="00A7038B"/>
    <w:rsid w:val="00A70478"/>
    <w:rsid w:val="00A7052B"/>
    <w:rsid w:val="00A705DA"/>
    <w:rsid w:val="00A70730"/>
    <w:rsid w:val="00A70B0C"/>
    <w:rsid w:val="00A70B6E"/>
    <w:rsid w:val="00A70E09"/>
    <w:rsid w:val="00A719F4"/>
    <w:rsid w:val="00A71BA4"/>
    <w:rsid w:val="00A71C3F"/>
    <w:rsid w:val="00A71CC8"/>
    <w:rsid w:val="00A71D32"/>
    <w:rsid w:val="00A71DFB"/>
    <w:rsid w:val="00A7296A"/>
    <w:rsid w:val="00A72B49"/>
    <w:rsid w:val="00A72B6B"/>
    <w:rsid w:val="00A72BC4"/>
    <w:rsid w:val="00A72BD6"/>
    <w:rsid w:val="00A72C18"/>
    <w:rsid w:val="00A72C82"/>
    <w:rsid w:val="00A7350F"/>
    <w:rsid w:val="00A735F8"/>
    <w:rsid w:val="00A73C0A"/>
    <w:rsid w:val="00A73EA1"/>
    <w:rsid w:val="00A743D4"/>
    <w:rsid w:val="00A744BD"/>
    <w:rsid w:val="00A746E6"/>
    <w:rsid w:val="00A746EC"/>
    <w:rsid w:val="00A74CBA"/>
    <w:rsid w:val="00A74DFD"/>
    <w:rsid w:val="00A750A0"/>
    <w:rsid w:val="00A751A5"/>
    <w:rsid w:val="00A75A8C"/>
    <w:rsid w:val="00A75E24"/>
    <w:rsid w:val="00A75E99"/>
    <w:rsid w:val="00A75EAD"/>
    <w:rsid w:val="00A75FF2"/>
    <w:rsid w:val="00A762BA"/>
    <w:rsid w:val="00A764A3"/>
    <w:rsid w:val="00A765D1"/>
    <w:rsid w:val="00A76744"/>
    <w:rsid w:val="00A76955"/>
    <w:rsid w:val="00A76A61"/>
    <w:rsid w:val="00A76D71"/>
    <w:rsid w:val="00A76D8C"/>
    <w:rsid w:val="00A770A9"/>
    <w:rsid w:val="00A77409"/>
    <w:rsid w:val="00A7765C"/>
    <w:rsid w:val="00A77949"/>
    <w:rsid w:val="00A77C6D"/>
    <w:rsid w:val="00A77ED0"/>
    <w:rsid w:val="00A801EC"/>
    <w:rsid w:val="00A80335"/>
    <w:rsid w:val="00A80D48"/>
    <w:rsid w:val="00A80ED8"/>
    <w:rsid w:val="00A80F64"/>
    <w:rsid w:val="00A815BB"/>
    <w:rsid w:val="00A81B1A"/>
    <w:rsid w:val="00A81C52"/>
    <w:rsid w:val="00A81F77"/>
    <w:rsid w:val="00A81FC1"/>
    <w:rsid w:val="00A82345"/>
    <w:rsid w:val="00A82BCF"/>
    <w:rsid w:val="00A82C01"/>
    <w:rsid w:val="00A8314A"/>
    <w:rsid w:val="00A831E2"/>
    <w:rsid w:val="00A83261"/>
    <w:rsid w:val="00A83313"/>
    <w:rsid w:val="00A836DD"/>
    <w:rsid w:val="00A836F8"/>
    <w:rsid w:val="00A843E6"/>
    <w:rsid w:val="00A849ED"/>
    <w:rsid w:val="00A84C82"/>
    <w:rsid w:val="00A84DE7"/>
    <w:rsid w:val="00A84E24"/>
    <w:rsid w:val="00A85023"/>
    <w:rsid w:val="00A85038"/>
    <w:rsid w:val="00A852A1"/>
    <w:rsid w:val="00A85366"/>
    <w:rsid w:val="00A85561"/>
    <w:rsid w:val="00A855C5"/>
    <w:rsid w:val="00A85631"/>
    <w:rsid w:val="00A85B16"/>
    <w:rsid w:val="00A85C6F"/>
    <w:rsid w:val="00A85F31"/>
    <w:rsid w:val="00A85FB4"/>
    <w:rsid w:val="00A86207"/>
    <w:rsid w:val="00A86322"/>
    <w:rsid w:val="00A86526"/>
    <w:rsid w:val="00A86533"/>
    <w:rsid w:val="00A867FA"/>
    <w:rsid w:val="00A868DF"/>
    <w:rsid w:val="00A86A14"/>
    <w:rsid w:val="00A86A8E"/>
    <w:rsid w:val="00A86AA8"/>
    <w:rsid w:val="00A86B77"/>
    <w:rsid w:val="00A86D70"/>
    <w:rsid w:val="00A872A9"/>
    <w:rsid w:val="00A8740D"/>
    <w:rsid w:val="00A877EA"/>
    <w:rsid w:val="00A87A9C"/>
    <w:rsid w:val="00A87BFD"/>
    <w:rsid w:val="00A87E2F"/>
    <w:rsid w:val="00A900CA"/>
    <w:rsid w:val="00A90145"/>
    <w:rsid w:val="00A901EF"/>
    <w:rsid w:val="00A90428"/>
    <w:rsid w:val="00A905C8"/>
    <w:rsid w:val="00A905FE"/>
    <w:rsid w:val="00A9068F"/>
    <w:rsid w:val="00A90909"/>
    <w:rsid w:val="00A90F49"/>
    <w:rsid w:val="00A90F78"/>
    <w:rsid w:val="00A911F0"/>
    <w:rsid w:val="00A91384"/>
    <w:rsid w:val="00A91569"/>
    <w:rsid w:val="00A91695"/>
    <w:rsid w:val="00A916C6"/>
    <w:rsid w:val="00A91AFF"/>
    <w:rsid w:val="00A91CD6"/>
    <w:rsid w:val="00A9238B"/>
    <w:rsid w:val="00A9245F"/>
    <w:rsid w:val="00A92766"/>
    <w:rsid w:val="00A929DE"/>
    <w:rsid w:val="00A92DBE"/>
    <w:rsid w:val="00A92F2D"/>
    <w:rsid w:val="00A9300F"/>
    <w:rsid w:val="00A9320B"/>
    <w:rsid w:val="00A933A5"/>
    <w:rsid w:val="00A936FE"/>
    <w:rsid w:val="00A93868"/>
    <w:rsid w:val="00A93CE4"/>
    <w:rsid w:val="00A93EE8"/>
    <w:rsid w:val="00A94396"/>
    <w:rsid w:val="00A9440F"/>
    <w:rsid w:val="00A94485"/>
    <w:rsid w:val="00A9457F"/>
    <w:rsid w:val="00A949DF"/>
    <w:rsid w:val="00A94F7B"/>
    <w:rsid w:val="00A9510B"/>
    <w:rsid w:val="00A953EB"/>
    <w:rsid w:val="00A9558E"/>
    <w:rsid w:val="00A955C6"/>
    <w:rsid w:val="00A957E1"/>
    <w:rsid w:val="00A95894"/>
    <w:rsid w:val="00A958F1"/>
    <w:rsid w:val="00A95936"/>
    <w:rsid w:val="00A959A3"/>
    <w:rsid w:val="00A959F6"/>
    <w:rsid w:val="00A95ACE"/>
    <w:rsid w:val="00A95B80"/>
    <w:rsid w:val="00A95CB3"/>
    <w:rsid w:val="00A96073"/>
    <w:rsid w:val="00A96082"/>
    <w:rsid w:val="00A961C5"/>
    <w:rsid w:val="00A961D4"/>
    <w:rsid w:val="00A961E2"/>
    <w:rsid w:val="00A96488"/>
    <w:rsid w:val="00A965D8"/>
    <w:rsid w:val="00A96673"/>
    <w:rsid w:val="00A96B80"/>
    <w:rsid w:val="00A9709F"/>
    <w:rsid w:val="00A970F6"/>
    <w:rsid w:val="00A971F1"/>
    <w:rsid w:val="00A972CB"/>
    <w:rsid w:val="00A97446"/>
    <w:rsid w:val="00A97502"/>
    <w:rsid w:val="00A975DC"/>
    <w:rsid w:val="00A97684"/>
    <w:rsid w:val="00A97703"/>
    <w:rsid w:val="00A97A92"/>
    <w:rsid w:val="00A97B13"/>
    <w:rsid w:val="00A97CD9"/>
    <w:rsid w:val="00A97CF5"/>
    <w:rsid w:val="00AA0136"/>
    <w:rsid w:val="00AA026A"/>
    <w:rsid w:val="00AA02F8"/>
    <w:rsid w:val="00AA03C3"/>
    <w:rsid w:val="00AA05B1"/>
    <w:rsid w:val="00AA05DE"/>
    <w:rsid w:val="00AA0A09"/>
    <w:rsid w:val="00AA0A15"/>
    <w:rsid w:val="00AA0E21"/>
    <w:rsid w:val="00AA0F00"/>
    <w:rsid w:val="00AA10D6"/>
    <w:rsid w:val="00AA1231"/>
    <w:rsid w:val="00AA1305"/>
    <w:rsid w:val="00AA13DC"/>
    <w:rsid w:val="00AA1579"/>
    <w:rsid w:val="00AA1A09"/>
    <w:rsid w:val="00AA1D25"/>
    <w:rsid w:val="00AA1DAC"/>
    <w:rsid w:val="00AA237E"/>
    <w:rsid w:val="00AA23F8"/>
    <w:rsid w:val="00AA26F7"/>
    <w:rsid w:val="00AA2753"/>
    <w:rsid w:val="00AA2818"/>
    <w:rsid w:val="00AA2897"/>
    <w:rsid w:val="00AA30F6"/>
    <w:rsid w:val="00AA31AD"/>
    <w:rsid w:val="00AA3384"/>
    <w:rsid w:val="00AA3421"/>
    <w:rsid w:val="00AA3A75"/>
    <w:rsid w:val="00AA40D9"/>
    <w:rsid w:val="00AA40ED"/>
    <w:rsid w:val="00AA43F6"/>
    <w:rsid w:val="00AA43FE"/>
    <w:rsid w:val="00AA4657"/>
    <w:rsid w:val="00AA4809"/>
    <w:rsid w:val="00AA4A6A"/>
    <w:rsid w:val="00AA4F48"/>
    <w:rsid w:val="00AA5259"/>
    <w:rsid w:val="00AA5A89"/>
    <w:rsid w:val="00AA5FB8"/>
    <w:rsid w:val="00AA62AF"/>
    <w:rsid w:val="00AA62B0"/>
    <w:rsid w:val="00AA6329"/>
    <w:rsid w:val="00AA6451"/>
    <w:rsid w:val="00AA6744"/>
    <w:rsid w:val="00AA6B36"/>
    <w:rsid w:val="00AA6D53"/>
    <w:rsid w:val="00AA6ED9"/>
    <w:rsid w:val="00AA73BC"/>
    <w:rsid w:val="00AA743C"/>
    <w:rsid w:val="00AA784B"/>
    <w:rsid w:val="00AA7891"/>
    <w:rsid w:val="00AA7A96"/>
    <w:rsid w:val="00AA7A98"/>
    <w:rsid w:val="00AA7BAF"/>
    <w:rsid w:val="00AA7C0C"/>
    <w:rsid w:val="00AA7F6D"/>
    <w:rsid w:val="00AB0143"/>
    <w:rsid w:val="00AB0536"/>
    <w:rsid w:val="00AB079E"/>
    <w:rsid w:val="00AB0AE7"/>
    <w:rsid w:val="00AB0C10"/>
    <w:rsid w:val="00AB0D26"/>
    <w:rsid w:val="00AB0EE3"/>
    <w:rsid w:val="00AB12F6"/>
    <w:rsid w:val="00AB1341"/>
    <w:rsid w:val="00AB14E6"/>
    <w:rsid w:val="00AB14F3"/>
    <w:rsid w:val="00AB1726"/>
    <w:rsid w:val="00AB1755"/>
    <w:rsid w:val="00AB1A13"/>
    <w:rsid w:val="00AB1B8E"/>
    <w:rsid w:val="00AB1CC2"/>
    <w:rsid w:val="00AB1CDA"/>
    <w:rsid w:val="00AB1CE0"/>
    <w:rsid w:val="00AB1E66"/>
    <w:rsid w:val="00AB207D"/>
    <w:rsid w:val="00AB21C4"/>
    <w:rsid w:val="00AB223D"/>
    <w:rsid w:val="00AB22AC"/>
    <w:rsid w:val="00AB2572"/>
    <w:rsid w:val="00AB26BB"/>
    <w:rsid w:val="00AB28DF"/>
    <w:rsid w:val="00AB2B47"/>
    <w:rsid w:val="00AB2F04"/>
    <w:rsid w:val="00AB3064"/>
    <w:rsid w:val="00AB3142"/>
    <w:rsid w:val="00AB321E"/>
    <w:rsid w:val="00AB32E1"/>
    <w:rsid w:val="00AB32F9"/>
    <w:rsid w:val="00AB3365"/>
    <w:rsid w:val="00AB385F"/>
    <w:rsid w:val="00AB3865"/>
    <w:rsid w:val="00AB3FE0"/>
    <w:rsid w:val="00AB3FF7"/>
    <w:rsid w:val="00AB401A"/>
    <w:rsid w:val="00AB4137"/>
    <w:rsid w:val="00AB4779"/>
    <w:rsid w:val="00AB4B3D"/>
    <w:rsid w:val="00AB5184"/>
    <w:rsid w:val="00AB538D"/>
    <w:rsid w:val="00AB54D6"/>
    <w:rsid w:val="00AB5792"/>
    <w:rsid w:val="00AB5CB0"/>
    <w:rsid w:val="00AB6288"/>
    <w:rsid w:val="00AB62DC"/>
    <w:rsid w:val="00AB6321"/>
    <w:rsid w:val="00AB69B1"/>
    <w:rsid w:val="00AB6A36"/>
    <w:rsid w:val="00AB6CAE"/>
    <w:rsid w:val="00AB6CC0"/>
    <w:rsid w:val="00AB6D61"/>
    <w:rsid w:val="00AB713D"/>
    <w:rsid w:val="00AB73FB"/>
    <w:rsid w:val="00AB7823"/>
    <w:rsid w:val="00AB7909"/>
    <w:rsid w:val="00AB7BFE"/>
    <w:rsid w:val="00AB7C0F"/>
    <w:rsid w:val="00AC044E"/>
    <w:rsid w:val="00AC0654"/>
    <w:rsid w:val="00AC0F81"/>
    <w:rsid w:val="00AC13F0"/>
    <w:rsid w:val="00AC14A4"/>
    <w:rsid w:val="00AC14D9"/>
    <w:rsid w:val="00AC15CC"/>
    <w:rsid w:val="00AC19C4"/>
    <w:rsid w:val="00AC1EA8"/>
    <w:rsid w:val="00AC203F"/>
    <w:rsid w:val="00AC20D3"/>
    <w:rsid w:val="00AC20FE"/>
    <w:rsid w:val="00AC2192"/>
    <w:rsid w:val="00AC23F1"/>
    <w:rsid w:val="00AC246B"/>
    <w:rsid w:val="00AC29EA"/>
    <w:rsid w:val="00AC2B59"/>
    <w:rsid w:val="00AC3066"/>
    <w:rsid w:val="00AC3385"/>
    <w:rsid w:val="00AC385D"/>
    <w:rsid w:val="00AC3916"/>
    <w:rsid w:val="00AC4073"/>
    <w:rsid w:val="00AC4123"/>
    <w:rsid w:val="00AC416D"/>
    <w:rsid w:val="00AC422D"/>
    <w:rsid w:val="00AC4346"/>
    <w:rsid w:val="00AC437C"/>
    <w:rsid w:val="00AC44B9"/>
    <w:rsid w:val="00AC4932"/>
    <w:rsid w:val="00AC4B32"/>
    <w:rsid w:val="00AC4D21"/>
    <w:rsid w:val="00AC4F37"/>
    <w:rsid w:val="00AC51F3"/>
    <w:rsid w:val="00AC55CC"/>
    <w:rsid w:val="00AC55FD"/>
    <w:rsid w:val="00AC57B6"/>
    <w:rsid w:val="00AC57F8"/>
    <w:rsid w:val="00AC594D"/>
    <w:rsid w:val="00AC5A7F"/>
    <w:rsid w:val="00AC5FD1"/>
    <w:rsid w:val="00AC628A"/>
    <w:rsid w:val="00AC63AD"/>
    <w:rsid w:val="00AC698C"/>
    <w:rsid w:val="00AC6C1E"/>
    <w:rsid w:val="00AC6C81"/>
    <w:rsid w:val="00AC6EF4"/>
    <w:rsid w:val="00AC6F4D"/>
    <w:rsid w:val="00AC71E0"/>
    <w:rsid w:val="00AC72E8"/>
    <w:rsid w:val="00AC72F4"/>
    <w:rsid w:val="00AC78DD"/>
    <w:rsid w:val="00AC7E71"/>
    <w:rsid w:val="00AC7EE8"/>
    <w:rsid w:val="00AD00F0"/>
    <w:rsid w:val="00AD0764"/>
    <w:rsid w:val="00AD0F04"/>
    <w:rsid w:val="00AD0F95"/>
    <w:rsid w:val="00AD0FE8"/>
    <w:rsid w:val="00AD11A9"/>
    <w:rsid w:val="00AD14BE"/>
    <w:rsid w:val="00AD158C"/>
    <w:rsid w:val="00AD15D6"/>
    <w:rsid w:val="00AD15FD"/>
    <w:rsid w:val="00AD16D8"/>
    <w:rsid w:val="00AD1A6F"/>
    <w:rsid w:val="00AD1D41"/>
    <w:rsid w:val="00AD1E61"/>
    <w:rsid w:val="00AD1F38"/>
    <w:rsid w:val="00AD21CC"/>
    <w:rsid w:val="00AD229C"/>
    <w:rsid w:val="00AD2830"/>
    <w:rsid w:val="00AD2F22"/>
    <w:rsid w:val="00AD2F37"/>
    <w:rsid w:val="00AD2FA2"/>
    <w:rsid w:val="00AD361D"/>
    <w:rsid w:val="00AD3765"/>
    <w:rsid w:val="00AD39C8"/>
    <w:rsid w:val="00AD3B72"/>
    <w:rsid w:val="00AD3C28"/>
    <w:rsid w:val="00AD3FB4"/>
    <w:rsid w:val="00AD4272"/>
    <w:rsid w:val="00AD48A5"/>
    <w:rsid w:val="00AD4B83"/>
    <w:rsid w:val="00AD4D2F"/>
    <w:rsid w:val="00AD4E5A"/>
    <w:rsid w:val="00AD5451"/>
    <w:rsid w:val="00AD574B"/>
    <w:rsid w:val="00AD57B3"/>
    <w:rsid w:val="00AD5A8D"/>
    <w:rsid w:val="00AD5AEB"/>
    <w:rsid w:val="00AD5D19"/>
    <w:rsid w:val="00AD5D8E"/>
    <w:rsid w:val="00AD5E07"/>
    <w:rsid w:val="00AD5F26"/>
    <w:rsid w:val="00AD688E"/>
    <w:rsid w:val="00AD6895"/>
    <w:rsid w:val="00AD68EF"/>
    <w:rsid w:val="00AD6A6E"/>
    <w:rsid w:val="00AD6B66"/>
    <w:rsid w:val="00AD6D87"/>
    <w:rsid w:val="00AD6ED7"/>
    <w:rsid w:val="00AD6F23"/>
    <w:rsid w:val="00AD6F74"/>
    <w:rsid w:val="00AD7945"/>
    <w:rsid w:val="00AD7A7D"/>
    <w:rsid w:val="00AD7BE5"/>
    <w:rsid w:val="00AD7C84"/>
    <w:rsid w:val="00AD7DC9"/>
    <w:rsid w:val="00AE0005"/>
    <w:rsid w:val="00AE001D"/>
    <w:rsid w:val="00AE0094"/>
    <w:rsid w:val="00AE0511"/>
    <w:rsid w:val="00AE0575"/>
    <w:rsid w:val="00AE0628"/>
    <w:rsid w:val="00AE066D"/>
    <w:rsid w:val="00AE06E3"/>
    <w:rsid w:val="00AE0781"/>
    <w:rsid w:val="00AE0BA7"/>
    <w:rsid w:val="00AE1024"/>
    <w:rsid w:val="00AE11F5"/>
    <w:rsid w:val="00AE126B"/>
    <w:rsid w:val="00AE1412"/>
    <w:rsid w:val="00AE1567"/>
    <w:rsid w:val="00AE173E"/>
    <w:rsid w:val="00AE17D3"/>
    <w:rsid w:val="00AE199A"/>
    <w:rsid w:val="00AE1B01"/>
    <w:rsid w:val="00AE1B3A"/>
    <w:rsid w:val="00AE1BF3"/>
    <w:rsid w:val="00AE1DFC"/>
    <w:rsid w:val="00AE1E0A"/>
    <w:rsid w:val="00AE1F35"/>
    <w:rsid w:val="00AE1F59"/>
    <w:rsid w:val="00AE1FB9"/>
    <w:rsid w:val="00AE24A6"/>
    <w:rsid w:val="00AE26A2"/>
    <w:rsid w:val="00AE26F4"/>
    <w:rsid w:val="00AE28C4"/>
    <w:rsid w:val="00AE2C6E"/>
    <w:rsid w:val="00AE2D18"/>
    <w:rsid w:val="00AE2E6C"/>
    <w:rsid w:val="00AE3248"/>
    <w:rsid w:val="00AE32C0"/>
    <w:rsid w:val="00AE38D2"/>
    <w:rsid w:val="00AE3AAC"/>
    <w:rsid w:val="00AE3E3B"/>
    <w:rsid w:val="00AE3F00"/>
    <w:rsid w:val="00AE403E"/>
    <w:rsid w:val="00AE416F"/>
    <w:rsid w:val="00AE466F"/>
    <w:rsid w:val="00AE4B5B"/>
    <w:rsid w:val="00AE4D87"/>
    <w:rsid w:val="00AE4F4E"/>
    <w:rsid w:val="00AE5046"/>
    <w:rsid w:val="00AE5A09"/>
    <w:rsid w:val="00AE5A6F"/>
    <w:rsid w:val="00AE5C3A"/>
    <w:rsid w:val="00AE60FD"/>
    <w:rsid w:val="00AE6203"/>
    <w:rsid w:val="00AE627C"/>
    <w:rsid w:val="00AE63BD"/>
    <w:rsid w:val="00AE693C"/>
    <w:rsid w:val="00AE6C80"/>
    <w:rsid w:val="00AE6F6B"/>
    <w:rsid w:val="00AE7135"/>
    <w:rsid w:val="00AE7455"/>
    <w:rsid w:val="00AE74DC"/>
    <w:rsid w:val="00AE7CB9"/>
    <w:rsid w:val="00AF019A"/>
    <w:rsid w:val="00AF022B"/>
    <w:rsid w:val="00AF07EB"/>
    <w:rsid w:val="00AF0DDB"/>
    <w:rsid w:val="00AF0FBE"/>
    <w:rsid w:val="00AF1055"/>
    <w:rsid w:val="00AF1278"/>
    <w:rsid w:val="00AF1642"/>
    <w:rsid w:val="00AF166A"/>
    <w:rsid w:val="00AF1736"/>
    <w:rsid w:val="00AF19B9"/>
    <w:rsid w:val="00AF19DE"/>
    <w:rsid w:val="00AF1A0C"/>
    <w:rsid w:val="00AF1E77"/>
    <w:rsid w:val="00AF1E85"/>
    <w:rsid w:val="00AF2286"/>
    <w:rsid w:val="00AF22B4"/>
    <w:rsid w:val="00AF23C5"/>
    <w:rsid w:val="00AF2470"/>
    <w:rsid w:val="00AF25D2"/>
    <w:rsid w:val="00AF26DC"/>
    <w:rsid w:val="00AF2878"/>
    <w:rsid w:val="00AF28FF"/>
    <w:rsid w:val="00AF2BA7"/>
    <w:rsid w:val="00AF3246"/>
    <w:rsid w:val="00AF32CA"/>
    <w:rsid w:val="00AF34C0"/>
    <w:rsid w:val="00AF4110"/>
    <w:rsid w:val="00AF42BF"/>
    <w:rsid w:val="00AF4377"/>
    <w:rsid w:val="00AF44FE"/>
    <w:rsid w:val="00AF4667"/>
    <w:rsid w:val="00AF4A93"/>
    <w:rsid w:val="00AF4CAA"/>
    <w:rsid w:val="00AF4CDB"/>
    <w:rsid w:val="00AF52F0"/>
    <w:rsid w:val="00AF539E"/>
    <w:rsid w:val="00AF55F6"/>
    <w:rsid w:val="00AF568C"/>
    <w:rsid w:val="00AF56E0"/>
    <w:rsid w:val="00AF5902"/>
    <w:rsid w:val="00AF6386"/>
    <w:rsid w:val="00AF638C"/>
    <w:rsid w:val="00AF6417"/>
    <w:rsid w:val="00AF6809"/>
    <w:rsid w:val="00AF6936"/>
    <w:rsid w:val="00AF6E8A"/>
    <w:rsid w:val="00AF72B1"/>
    <w:rsid w:val="00AF7493"/>
    <w:rsid w:val="00AF7CEC"/>
    <w:rsid w:val="00AF7FF0"/>
    <w:rsid w:val="00B00532"/>
    <w:rsid w:val="00B007F8"/>
    <w:rsid w:val="00B00D16"/>
    <w:rsid w:val="00B01227"/>
    <w:rsid w:val="00B012CC"/>
    <w:rsid w:val="00B0144E"/>
    <w:rsid w:val="00B014E1"/>
    <w:rsid w:val="00B015C1"/>
    <w:rsid w:val="00B01EB5"/>
    <w:rsid w:val="00B01F60"/>
    <w:rsid w:val="00B01F9E"/>
    <w:rsid w:val="00B020D0"/>
    <w:rsid w:val="00B021A5"/>
    <w:rsid w:val="00B025B1"/>
    <w:rsid w:val="00B02AD7"/>
    <w:rsid w:val="00B02BF8"/>
    <w:rsid w:val="00B03387"/>
    <w:rsid w:val="00B0344E"/>
    <w:rsid w:val="00B036E4"/>
    <w:rsid w:val="00B03914"/>
    <w:rsid w:val="00B03C82"/>
    <w:rsid w:val="00B040B5"/>
    <w:rsid w:val="00B040CF"/>
    <w:rsid w:val="00B0410D"/>
    <w:rsid w:val="00B04330"/>
    <w:rsid w:val="00B04625"/>
    <w:rsid w:val="00B0481C"/>
    <w:rsid w:val="00B04831"/>
    <w:rsid w:val="00B04E8D"/>
    <w:rsid w:val="00B04EFA"/>
    <w:rsid w:val="00B05052"/>
    <w:rsid w:val="00B05095"/>
    <w:rsid w:val="00B05111"/>
    <w:rsid w:val="00B051FF"/>
    <w:rsid w:val="00B05595"/>
    <w:rsid w:val="00B05714"/>
    <w:rsid w:val="00B0588E"/>
    <w:rsid w:val="00B05912"/>
    <w:rsid w:val="00B05D1A"/>
    <w:rsid w:val="00B06463"/>
    <w:rsid w:val="00B065E7"/>
    <w:rsid w:val="00B06894"/>
    <w:rsid w:val="00B06904"/>
    <w:rsid w:val="00B06909"/>
    <w:rsid w:val="00B06A43"/>
    <w:rsid w:val="00B06BB9"/>
    <w:rsid w:val="00B06E39"/>
    <w:rsid w:val="00B06F85"/>
    <w:rsid w:val="00B072AB"/>
    <w:rsid w:val="00B0730F"/>
    <w:rsid w:val="00B07603"/>
    <w:rsid w:val="00B07E61"/>
    <w:rsid w:val="00B07E95"/>
    <w:rsid w:val="00B10476"/>
    <w:rsid w:val="00B1055C"/>
    <w:rsid w:val="00B1056E"/>
    <w:rsid w:val="00B105C7"/>
    <w:rsid w:val="00B1084D"/>
    <w:rsid w:val="00B10A80"/>
    <w:rsid w:val="00B110D3"/>
    <w:rsid w:val="00B113B9"/>
    <w:rsid w:val="00B11732"/>
    <w:rsid w:val="00B117D2"/>
    <w:rsid w:val="00B1194D"/>
    <w:rsid w:val="00B119E6"/>
    <w:rsid w:val="00B11AF0"/>
    <w:rsid w:val="00B11F42"/>
    <w:rsid w:val="00B12109"/>
    <w:rsid w:val="00B124D3"/>
    <w:rsid w:val="00B128A6"/>
    <w:rsid w:val="00B129A7"/>
    <w:rsid w:val="00B12A13"/>
    <w:rsid w:val="00B12D06"/>
    <w:rsid w:val="00B12D67"/>
    <w:rsid w:val="00B12E4E"/>
    <w:rsid w:val="00B12EC2"/>
    <w:rsid w:val="00B12ECA"/>
    <w:rsid w:val="00B1305B"/>
    <w:rsid w:val="00B1386F"/>
    <w:rsid w:val="00B13A0E"/>
    <w:rsid w:val="00B13B7A"/>
    <w:rsid w:val="00B13C0A"/>
    <w:rsid w:val="00B13DEF"/>
    <w:rsid w:val="00B140E3"/>
    <w:rsid w:val="00B14D0C"/>
    <w:rsid w:val="00B14E1F"/>
    <w:rsid w:val="00B14E31"/>
    <w:rsid w:val="00B15189"/>
    <w:rsid w:val="00B15440"/>
    <w:rsid w:val="00B15952"/>
    <w:rsid w:val="00B159CA"/>
    <w:rsid w:val="00B15AB5"/>
    <w:rsid w:val="00B15E55"/>
    <w:rsid w:val="00B1644C"/>
    <w:rsid w:val="00B1674C"/>
    <w:rsid w:val="00B167A3"/>
    <w:rsid w:val="00B1691B"/>
    <w:rsid w:val="00B16950"/>
    <w:rsid w:val="00B16AEE"/>
    <w:rsid w:val="00B16B6F"/>
    <w:rsid w:val="00B16C3E"/>
    <w:rsid w:val="00B16D40"/>
    <w:rsid w:val="00B16DDB"/>
    <w:rsid w:val="00B17060"/>
    <w:rsid w:val="00B171AC"/>
    <w:rsid w:val="00B17D0A"/>
    <w:rsid w:val="00B20051"/>
    <w:rsid w:val="00B20074"/>
    <w:rsid w:val="00B202B9"/>
    <w:rsid w:val="00B204BB"/>
    <w:rsid w:val="00B205AB"/>
    <w:rsid w:val="00B205B2"/>
    <w:rsid w:val="00B205DC"/>
    <w:rsid w:val="00B207AA"/>
    <w:rsid w:val="00B20C5B"/>
    <w:rsid w:val="00B20EBC"/>
    <w:rsid w:val="00B20EE4"/>
    <w:rsid w:val="00B21625"/>
    <w:rsid w:val="00B21B39"/>
    <w:rsid w:val="00B21B84"/>
    <w:rsid w:val="00B21BC2"/>
    <w:rsid w:val="00B21E1B"/>
    <w:rsid w:val="00B21E37"/>
    <w:rsid w:val="00B21FC7"/>
    <w:rsid w:val="00B2202B"/>
    <w:rsid w:val="00B22141"/>
    <w:rsid w:val="00B222D1"/>
    <w:rsid w:val="00B22336"/>
    <w:rsid w:val="00B22AD0"/>
    <w:rsid w:val="00B22B69"/>
    <w:rsid w:val="00B22D66"/>
    <w:rsid w:val="00B22EE1"/>
    <w:rsid w:val="00B23109"/>
    <w:rsid w:val="00B2340A"/>
    <w:rsid w:val="00B23613"/>
    <w:rsid w:val="00B23656"/>
    <w:rsid w:val="00B23A8E"/>
    <w:rsid w:val="00B2416E"/>
    <w:rsid w:val="00B242AC"/>
    <w:rsid w:val="00B2451A"/>
    <w:rsid w:val="00B2472D"/>
    <w:rsid w:val="00B247B5"/>
    <w:rsid w:val="00B2481A"/>
    <w:rsid w:val="00B2484D"/>
    <w:rsid w:val="00B24A32"/>
    <w:rsid w:val="00B24A62"/>
    <w:rsid w:val="00B24D52"/>
    <w:rsid w:val="00B24D7D"/>
    <w:rsid w:val="00B2513F"/>
    <w:rsid w:val="00B25173"/>
    <w:rsid w:val="00B2533D"/>
    <w:rsid w:val="00B258AF"/>
    <w:rsid w:val="00B25A05"/>
    <w:rsid w:val="00B25E00"/>
    <w:rsid w:val="00B260DB"/>
    <w:rsid w:val="00B2637A"/>
    <w:rsid w:val="00B266FD"/>
    <w:rsid w:val="00B26720"/>
    <w:rsid w:val="00B26764"/>
    <w:rsid w:val="00B26783"/>
    <w:rsid w:val="00B26B6B"/>
    <w:rsid w:val="00B26CE5"/>
    <w:rsid w:val="00B26E3B"/>
    <w:rsid w:val="00B27044"/>
    <w:rsid w:val="00B27068"/>
    <w:rsid w:val="00B27693"/>
    <w:rsid w:val="00B279ED"/>
    <w:rsid w:val="00B27AD0"/>
    <w:rsid w:val="00B27E21"/>
    <w:rsid w:val="00B27F3C"/>
    <w:rsid w:val="00B3011E"/>
    <w:rsid w:val="00B303DC"/>
    <w:rsid w:val="00B308B2"/>
    <w:rsid w:val="00B309C0"/>
    <w:rsid w:val="00B30BF0"/>
    <w:rsid w:val="00B30C2D"/>
    <w:rsid w:val="00B30C3A"/>
    <w:rsid w:val="00B30CA8"/>
    <w:rsid w:val="00B3107A"/>
    <w:rsid w:val="00B3135A"/>
    <w:rsid w:val="00B313FB"/>
    <w:rsid w:val="00B315D2"/>
    <w:rsid w:val="00B317C4"/>
    <w:rsid w:val="00B317CF"/>
    <w:rsid w:val="00B31952"/>
    <w:rsid w:val="00B31AB0"/>
    <w:rsid w:val="00B31BBF"/>
    <w:rsid w:val="00B31C23"/>
    <w:rsid w:val="00B32080"/>
    <w:rsid w:val="00B32288"/>
    <w:rsid w:val="00B325E4"/>
    <w:rsid w:val="00B32780"/>
    <w:rsid w:val="00B328B6"/>
    <w:rsid w:val="00B32F63"/>
    <w:rsid w:val="00B33032"/>
    <w:rsid w:val="00B330C3"/>
    <w:rsid w:val="00B331AF"/>
    <w:rsid w:val="00B33681"/>
    <w:rsid w:val="00B33921"/>
    <w:rsid w:val="00B3392B"/>
    <w:rsid w:val="00B339A3"/>
    <w:rsid w:val="00B33D75"/>
    <w:rsid w:val="00B33E4E"/>
    <w:rsid w:val="00B340D3"/>
    <w:rsid w:val="00B342D7"/>
    <w:rsid w:val="00B3458A"/>
    <w:rsid w:val="00B34815"/>
    <w:rsid w:val="00B34B24"/>
    <w:rsid w:val="00B34F9B"/>
    <w:rsid w:val="00B350F9"/>
    <w:rsid w:val="00B35259"/>
    <w:rsid w:val="00B354E1"/>
    <w:rsid w:val="00B35535"/>
    <w:rsid w:val="00B355AB"/>
    <w:rsid w:val="00B355B9"/>
    <w:rsid w:val="00B356B6"/>
    <w:rsid w:val="00B35967"/>
    <w:rsid w:val="00B35C97"/>
    <w:rsid w:val="00B3620B"/>
    <w:rsid w:val="00B362E5"/>
    <w:rsid w:val="00B364BB"/>
    <w:rsid w:val="00B3661E"/>
    <w:rsid w:val="00B366A2"/>
    <w:rsid w:val="00B36B44"/>
    <w:rsid w:val="00B36D67"/>
    <w:rsid w:val="00B37107"/>
    <w:rsid w:val="00B37225"/>
    <w:rsid w:val="00B37E3E"/>
    <w:rsid w:val="00B40243"/>
    <w:rsid w:val="00B40395"/>
    <w:rsid w:val="00B40580"/>
    <w:rsid w:val="00B405C3"/>
    <w:rsid w:val="00B40831"/>
    <w:rsid w:val="00B40999"/>
    <w:rsid w:val="00B40AB7"/>
    <w:rsid w:val="00B40AD1"/>
    <w:rsid w:val="00B40DA7"/>
    <w:rsid w:val="00B40DDA"/>
    <w:rsid w:val="00B40FF3"/>
    <w:rsid w:val="00B40FF8"/>
    <w:rsid w:val="00B413D6"/>
    <w:rsid w:val="00B41685"/>
    <w:rsid w:val="00B41839"/>
    <w:rsid w:val="00B418A6"/>
    <w:rsid w:val="00B41A8F"/>
    <w:rsid w:val="00B41B19"/>
    <w:rsid w:val="00B41D7B"/>
    <w:rsid w:val="00B41F15"/>
    <w:rsid w:val="00B41F85"/>
    <w:rsid w:val="00B41F9A"/>
    <w:rsid w:val="00B42444"/>
    <w:rsid w:val="00B424F1"/>
    <w:rsid w:val="00B427A9"/>
    <w:rsid w:val="00B429CE"/>
    <w:rsid w:val="00B431D1"/>
    <w:rsid w:val="00B432AD"/>
    <w:rsid w:val="00B43350"/>
    <w:rsid w:val="00B434A0"/>
    <w:rsid w:val="00B44250"/>
    <w:rsid w:val="00B44847"/>
    <w:rsid w:val="00B4485B"/>
    <w:rsid w:val="00B449C0"/>
    <w:rsid w:val="00B44C38"/>
    <w:rsid w:val="00B452BE"/>
    <w:rsid w:val="00B453D7"/>
    <w:rsid w:val="00B4565B"/>
    <w:rsid w:val="00B457B7"/>
    <w:rsid w:val="00B458C3"/>
    <w:rsid w:val="00B45BF9"/>
    <w:rsid w:val="00B45D0D"/>
    <w:rsid w:val="00B461FF"/>
    <w:rsid w:val="00B46389"/>
    <w:rsid w:val="00B4650F"/>
    <w:rsid w:val="00B47634"/>
    <w:rsid w:val="00B47697"/>
    <w:rsid w:val="00B47739"/>
    <w:rsid w:val="00B478F9"/>
    <w:rsid w:val="00B478FE"/>
    <w:rsid w:val="00B4793C"/>
    <w:rsid w:val="00B47A67"/>
    <w:rsid w:val="00B47B98"/>
    <w:rsid w:val="00B47CCF"/>
    <w:rsid w:val="00B47DA0"/>
    <w:rsid w:val="00B47FB9"/>
    <w:rsid w:val="00B50227"/>
    <w:rsid w:val="00B50B1B"/>
    <w:rsid w:val="00B50D15"/>
    <w:rsid w:val="00B50FFC"/>
    <w:rsid w:val="00B51093"/>
    <w:rsid w:val="00B5109E"/>
    <w:rsid w:val="00B510AA"/>
    <w:rsid w:val="00B51610"/>
    <w:rsid w:val="00B516BD"/>
    <w:rsid w:val="00B5188B"/>
    <w:rsid w:val="00B519DB"/>
    <w:rsid w:val="00B51A9B"/>
    <w:rsid w:val="00B51AB4"/>
    <w:rsid w:val="00B51FE7"/>
    <w:rsid w:val="00B5285A"/>
    <w:rsid w:val="00B529A4"/>
    <w:rsid w:val="00B529AF"/>
    <w:rsid w:val="00B52AEB"/>
    <w:rsid w:val="00B532B5"/>
    <w:rsid w:val="00B53C14"/>
    <w:rsid w:val="00B53C7A"/>
    <w:rsid w:val="00B5408B"/>
    <w:rsid w:val="00B54090"/>
    <w:rsid w:val="00B54331"/>
    <w:rsid w:val="00B5497C"/>
    <w:rsid w:val="00B54ADE"/>
    <w:rsid w:val="00B54AE1"/>
    <w:rsid w:val="00B54B45"/>
    <w:rsid w:val="00B54D25"/>
    <w:rsid w:val="00B54F31"/>
    <w:rsid w:val="00B553C7"/>
    <w:rsid w:val="00B55BBD"/>
    <w:rsid w:val="00B55D33"/>
    <w:rsid w:val="00B5608E"/>
    <w:rsid w:val="00B56355"/>
    <w:rsid w:val="00B569CD"/>
    <w:rsid w:val="00B56BA5"/>
    <w:rsid w:val="00B56D7B"/>
    <w:rsid w:val="00B5713D"/>
    <w:rsid w:val="00B573B4"/>
    <w:rsid w:val="00B57545"/>
    <w:rsid w:val="00B57A62"/>
    <w:rsid w:val="00B57BB8"/>
    <w:rsid w:val="00B57DB6"/>
    <w:rsid w:val="00B57DE3"/>
    <w:rsid w:val="00B60344"/>
    <w:rsid w:val="00B603FC"/>
    <w:rsid w:val="00B604C6"/>
    <w:rsid w:val="00B607A7"/>
    <w:rsid w:val="00B612B1"/>
    <w:rsid w:val="00B6153A"/>
    <w:rsid w:val="00B617AA"/>
    <w:rsid w:val="00B61941"/>
    <w:rsid w:val="00B61C51"/>
    <w:rsid w:val="00B61E77"/>
    <w:rsid w:val="00B62014"/>
    <w:rsid w:val="00B627A0"/>
    <w:rsid w:val="00B62E0B"/>
    <w:rsid w:val="00B62E75"/>
    <w:rsid w:val="00B6338A"/>
    <w:rsid w:val="00B633C1"/>
    <w:rsid w:val="00B635E8"/>
    <w:rsid w:val="00B63A3C"/>
    <w:rsid w:val="00B63A60"/>
    <w:rsid w:val="00B63D77"/>
    <w:rsid w:val="00B63FFE"/>
    <w:rsid w:val="00B6400C"/>
    <w:rsid w:val="00B640A1"/>
    <w:rsid w:val="00B640D0"/>
    <w:rsid w:val="00B64BD0"/>
    <w:rsid w:val="00B64BFD"/>
    <w:rsid w:val="00B64D53"/>
    <w:rsid w:val="00B64D64"/>
    <w:rsid w:val="00B64D80"/>
    <w:rsid w:val="00B64F03"/>
    <w:rsid w:val="00B653F8"/>
    <w:rsid w:val="00B65E1B"/>
    <w:rsid w:val="00B65E6E"/>
    <w:rsid w:val="00B65F72"/>
    <w:rsid w:val="00B6601A"/>
    <w:rsid w:val="00B6620D"/>
    <w:rsid w:val="00B66499"/>
    <w:rsid w:val="00B664D4"/>
    <w:rsid w:val="00B668BD"/>
    <w:rsid w:val="00B669D6"/>
    <w:rsid w:val="00B66C71"/>
    <w:rsid w:val="00B66CA3"/>
    <w:rsid w:val="00B66F28"/>
    <w:rsid w:val="00B670FE"/>
    <w:rsid w:val="00B671FF"/>
    <w:rsid w:val="00B6722C"/>
    <w:rsid w:val="00B6746B"/>
    <w:rsid w:val="00B674FC"/>
    <w:rsid w:val="00B6778A"/>
    <w:rsid w:val="00B67A36"/>
    <w:rsid w:val="00B67B2C"/>
    <w:rsid w:val="00B67CBE"/>
    <w:rsid w:val="00B67CFD"/>
    <w:rsid w:val="00B700D8"/>
    <w:rsid w:val="00B702C4"/>
    <w:rsid w:val="00B7049C"/>
    <w:rsid w:val="00B7052E"/>
    <w:rsid w:val="00B707D8"/>
    <w:rsid w:val="00B709D0"/>
    <w:rsid w:val="00B70D44"/>
    <w:rsid w:val="00B70FC6"/>
    <w:rsid w:val="00B71073"/>
    <w:rsid w:val="00B710B7"/>
    <w:rsid w:val="00B711B1"/>
    <w:rsid w:val="00B71602"/>
    <w:rsid w:val="00B71621"/>
    <w:rsid w:val="00B7181D"/>
    <w:rsid w:val="00B71955"/>
    <w:rsid w:val="00B71AFD"/>
    <w:rsid w:val="00B71D34"/>
    <w:rsid w:val="00B71D83"/>
    <w:rsid w:val="00B72235"/>
    <w:rsid w:val="00B723B4"/>
    <w:rsid w:val="00B724F9"/>
    <w:rsid w:val="00B725CE"/>
    <w:rsid w:val="00B72814"/>
    <w:rsid w:val="00B72869"/>
    <w:rsid w:val="00B728CE"/>
    <w:rsid w:val="00B72A71"/>
    <w:rsid w:val="00B72B13"/>
    <w:rsid w:val="00B72C3F"/>
    <w:rsid w:val="00B72CF5"/>
    <w:rsid w:val="00B72E06"/>
    <w:rsid w:val="00B72F58"/>
    <w:rsid w:val="00B7327D"/>
    <w:rsid w:val="00B7340D"/>
    <w:rsid w:val="00B737E0"/>
    <w:rsid w:val="00B73B3E"/>
    <w:rsid w:val="00B73D1F"/>
    <w:rsid w:val="00B73E62"/>
    <w:rsid w:val="00B7402B"/>
    <w:rsid w:val="00B742C5"/>
    <w:rsid w:val="00B74829"/>
    <w:rsid w:val="00B74AC3"/>
    <w:rsid w:val="00B74BE8"/>
    <w:rsid w:val="00B74E35"/>
    <w:rsid w:val="00B75331"/>
    <w:rsid w:val="00B754F1"/>
    <w:rsid w:val="00B75B25"/>
    <w:rsid w:val="00B75CC2"/>
    <w:rsid w:val="00B75EE6"/>
    <w:rsid w:val="00B75EFD"/>
    <w:rsid w:val="00B7615D"/>
    <w:rsid w:val="00B7633F"/>
    <w:rsid w:val="00B763F1"/>
    <w:rsid w:val="00B7671F"/>
    <w:rsid w:val="00B7689E"/>
    <w:rsid w:val="00B7692B"/>
    <w:rsid w:val="00B76A5F"/>
    <w:rsid w:val="00B76AB5"/>
    <w:rsid w:val="00B7744C"/>
    <w:rsid w:val="00B77ACA"/>
    <w:rsid w:val="00B77C86"/>
    <w:rsid w:val="00B77CC1"/>
    <w:rsid w:val="00B77D98"/>
    <w:rsid w:val="00B77E06"/>
    <w:rsid w:val="00B77FD4"/>
    <w:rsid w:val="00B8003E"/>
    <w:rsid w:val="00B80253"/>
    <w:rsid w:val="00B8033A"/>
    <w:rsid w:val="00B8044E"/>
    <w:rsid w:val="00B808D8"/>
    <w:rsid w:val="00B80D6E"/>
    <w:rsid w:val="00B811F5"/>
    <w:rsid w:val="00B817A8"/>
    <w:rsid w:val="00B81A77"/>
    <w:rsid w:val="00B81CD3"/>
    <w:rsid w:val="00B81E05"/>
    <w:rsid w:val="00B82206"/>
    <w:rsid w:val="00B8269B"/>
    <w:rsid w:val="00B82A69"/>
    <w:rsid w:val="00B82A7A"/>
    <w:rsid w:val="00B8310C"/>
    <w:rsid w:val="00B834B6"/>
    <w:rsid w:val="00B83792"/>
    <w:rsid w:val="00B83936"/>
    <w:rsid w:val="00B83CF4"/>
    <w:rsid w:val="00B84F2E"/>
    <w:rsid w:val="00B850CD"/>
    <w:rsid w:val="00B853A5"/>
    <w:rsid w:val="00B853D3"/>
    <w:rsid w:val="00B8553E"/>
    <w:rsid w:val="00B856C8"/>
    <w:rsid w:val="00B85AFF"/>
    <w:rsid w:val="00B85B04"/>
    <w:rsid w:val="00B85D47"/>
    <w:rsid w:val="00B86804"/>
    <w:rsid w:val="00B8680D"/>
    <w:rsid w:val="00B869B9"/>
    <w:rsid w:val="00B86A1A"/>
    <w:rsid w:val="00B86AD2"/>
    <w:rsid w:val="00B86B65"/>
    <w:rsid w:val="00B86D93"/>
    <w:rsid w:val="00B8736F"/>
    <w:rsid w:val="00B8773E"/>
    <w:rsid w:val="00B879CF"/>
    <w:rsid w:val="00B87A5D"/>
    <w:rsid w:val="00B87BE5"/>
    <w:rsid w:val="00B87D30"/>
    <w:rsid w:val="00B87E08"/>
    <w:rsid w:val="00B87FDF"/>
    <w:rsid w:val="00B908E2"/>
    <w:rsid w:val="00B909A7"/>
    <w:rsid w:val="00B90C03"/>
    <w:rsid w:val="00B90CA7"/>
    <w:rsid w:val="00B90D75"/>
    <w:rsid w:val="00B90E49"/>
    <w:rsid w:val="00B90E67"/>
    <w:rsid w:val="00B91875"/>
    <w:rsid w:val="00B91B60"/>
    <w:rsid w:val="00B92055"/>
    <w:rsid w:val="00B926E9"/>
    <w:rsid w:val="00B9281E"/>
    <w:rsid w:val="00B92B4F"/>
    <w:rsid w:val="00B92D6A"/>
    <w:rsid w:val="00B92E27"/>
    <w:rsid w:val="00B92EB0"/>
    <w:rsid w:val="00B92F5F"/>
    <w:rsid w:val="00B93029"/>
    <w:rsid w:val="00B93575"/>
    <w:rsid w:val="00B93708"/>
    <w:rsid w:val="00B93888"/>
    <w:rsid w:val="00B93AF5"/>
    <w:rsid w:val="00B93B98"/>
    <w:rsid w:val="00B93DB6"/>
    <w:rsid w:val="00B93F15"/>
    <w:rsid w:val="00B94459"/>
    <w:rsid w:val="00B94721"/>
    <w:rsid w:val="00B94AEB"/>
    <w:rsid w:val="00B94B9F"/>
    <w:rsid w:val="00B94C4B"/>
    <w:rsid w:val="00B94C7F"/>
    <w:rsid w:val="00B94CC7"/>
    <w:rsid w:val="00B94E80"/>
    <w:rsid w:val="00B94EF9"/>
    <w:rsid w:val="00B94F0E"/>
    <w:rsid w:val="00B94F91"/>
    <w:rsid w:val="00B954CC"/>
    <w:rsid w:val="00B95730"/>
    <w:rsid w:val="00B95A05"/>
    <w:rsid w:val="00B95C78"/>
    <w:rsid w:val="00B96003"/>
    <w:rsid w:val="00B961AB"/>
    <w:rsid w:val="00B961D0"/>
    <w:rsid w:val="00B962B5"/>
    <w:rsid w:val="00B9634E"/>
    <w:rsid w:val="00B96561"/>
    <w:rsid w:val="00B967B5"/>
    <w:rsid w:val="00B968AF"/>
    <w:rsid w:val="00B96E38"/>
    <w:rsid w:val="00B97301"/>
    <w:rsid w:val="00B97422"/>
    <w:rsid w:val="00B976A7"/>
    <w:rsid w:val="00B976BA"/>
    <w:rsid w:val="00B97C10"/>
    <w:rsid w:val="00B97FAD"/>
    <w:rsid w:val="00BA00FF"/>
    <w:rsid w:val="00BA0301"/>
    <w:rsid w:val="00BA053E"/>
    <w:rsid w:val="00BA0645"/>
    <w:rsid w:val="00BA0814"/>
    <w:rsid w:val="00BA09E8"/>
    <w:rsid w:val="00BA0CC8"/>
    <w:rsid w:val="00BA0E00"/>
    <w:rsid w:val="00BA0E4F"/>
    <w:rsid w:val="00BA0F8F"/>
    <w:rsid w:val="00BA1680"/>
    <w:rsid w:val="00BA168E"/>
    <w:rsid w:val="00BA16DA"/>
    <w:rsid w:val="00BA1E6D"/>
    <w:rsid w:val="00BA1EBD"/>
    <w:rsid w:val="00BA2257"/>
    <w:rsid w:val="00BA25B5"/>
    <w:rsid w:val="00BA2793"/>
    <w:rsid w:val="00BA2AD4"/>
    <w:rsid w:val="00BA2C55"/>
    <w:rsid w:val="00BA2DE3"/>
    <w:rsid w:val="00BA2F5E"/>
    <w:rsid w:val="00BA316E"/>
    <w:rsid w:val="00BA3173"/>
    <w:rsid w:val="00BA3717"/>
    <w:rsid w:val="00BA37BD"/>
    <w:rsid w:val="00BA3975"/>
    <w:rsid w:val="00BA3C63"/>
    <w:rsid w:val="00BA3F78"/>
    <w:rsid w:val="00BA4378"/>
    <w:rsid w:val="00BA4619"/>
    <w:rsid w:val="00BA489C"/>
    <w:rsid w:val="00BA48C3"/>
    <w:rsid w:val="00BA4942"/>
    <w:rsid w:val="00BA4B43"/>
    <w:rsid w:val="00BA4CBF"/>
    <w:rsid w:val="00BA4F81"/>
    <w:rsid w:val="00BA4FF6"/>
    <w:rsid w:val="00BA5428"/>
    <w:rsid w:val="00BA571A"/>
    <w:rsid w:val="00BA583E"/>
    <w:rsid w:val="00BA5AFC"/>
    <w:rsid w:val="00BA641D"/>
    <w:rsid w:val="00BA68BC"/>
    <w:rsid w:val="00BA6CB3"/>
    <w:rsid w:val="00BA6D01"/>
    <w:rsid w:val="00BA6DCB"/>
    <w:rsid w:val="00BA7164"/>
    <w:rsid w:val="00BA732A"/>
    <w:rsid w:val="00BA74C1"/>
    <w:rsid w:val="00BA7513"/>
    <w:rsid w:val="00BA7813"/>
    <w:rsid w:val="00BA78B5"/>
    <w:rsid w:val="00BA7CF2"/>
    <w:rsid w:val="00BB0112"/>
    <w:rsid w:val="00BB0353"/>
    <w:rsid w:val="00BB04A9"/>
    <w:rsid w:val="00BB060A"/>
    <w:rsid w:val="00BB0C23"/>
    <w:rsid w:val="00BB0EF2"/>
    <w:rsid w:val="00BB0F6F"/>
    <w:rsid w:val="00BB172E"/>
    <w:rsid w:val="00BB176E"/>
    <w:rsid w:val="00BB1F32"/>
    <w:rsid w:val="00BB2089"/>
    <w:rsid w:val="00BB221E"/>
    <w:rsid w:val="00BB2498"/>
    <w:rsid w:val="00BB2557"/>
    <w:rsid w:val="00BB262F"/>
    <w:rsid w:val="00BB264D"/>
    <w:rsid w:val="00BB2C72"/>
    <w:rsid w:val="00BB2DF6"/>
    <w:rsid w:val="00BB2F44"/>
    <w:rsid w:val="00BB2FC9"/>
    <w:rsid w:val="00BB306C"/>
    <w:rsid w:val="00BB312B"/>
    <w:rsid w:val="00BB327F"/>
    <w:rsid w:val="00BB34AA"/>
    <w:rsid w:val="00BB367B"/>
    <w:rsid w:val="00BB3ADE"/>
    <w:rsid w:val="00BB3C65"/>
    <w:rsid w:val="00BB3CC9"/>
    <w:rsid w:val="00BB40C7"/>
    <w:rsid w:val="00BB4278"/>
    <w:rsid w:val="00BB42D3"/>
    <w:rsid w:val="00BB42E1"/>
    <w:rsid w:val="00BB4315"/>
    <w:rsid w:val="00BB4601"/>
    <w:rsid w:val="00BB4870"/>
    <w:rsid w:val="00BB4954"/>
    <w:rsid w:val="00BB4C4A"/>
    <w:rsid w:val="00BB4DEA"/>
    <w:rsid w:val="00BB4F78"/>
    <w:rsid w:val="00BB4F91"/>
    <w:rsid w:val="00BB501D"/>
    <w:rsid w:val="00BB5047"/>
    <w:rsid w:val="00BB509A"/>
    <w:rsid w:val="00BB5476"/>
    <w:rsid w:val="00BB5975"/>
    <w:rsid w:val="00BB5D34"/>
    <w:rsid w:val="00BB645A"/>
    <w:rsid w:val="00BB6619"/>
    <w:rsid w:val="00BB6DA3"/>
    <w:rsid w:val="00BB6F52"/>
    <w:rsid w:val="00BB6FF8"/>
    <w:rsid w:val="00BB71D9"/>
    <w:rsid w:val="00BB7291"/>
    <w:rsid w:val="00BB74CF"/>
    <w:rsid w:val="00BB7631"/>
    <w:rsid w:val="00BB767D"/>
    <w:rsid w:val="00BB770E"/>
    <w:rsid w:val="00BB790E"/>
    <w:rsid w:val="00BB7F75"/>
    <w:rsid w:val="00BC023C"/>
    <w:rsid w:val="00BC06EB"/>
    <w:rsid w:val="00BC0862"/>
    <w:rsid w:val="00BC0A48"/>
    <w:rsid w:val="00BC0E6E"/>
    <w:rsid w:val="00BC1073"/>
    <w:rsid w:val="00BC108C"/>
    <w:rsid w:val="00BC117F"/>
    <w:rsid w:val="00BC11C5"/>
    <w:rsid w:val="00BC13CC"/>
    <w:rsid w:val="00BC1765"/>
    <w:rsid w:val="00BC1A5D"/>
    <w:rsid w:val="00BC1B2B"/>
    <w:rsid w:val="00BC1C1C"/>
    <w:rsid w:val="00BC1CCD"/>
    <w:rsid w:val="00BC1F0F"/>
    <w:rsid w:val="00BC245F"/>
    <w:rsid w:val="00BC2FD1"/>
    <w:rsid w:val="00BC3C84"/>
    <w:rsid w:val="00BC3E05"/>
    <w:rsid w:val="00BC3ECE"/>
    <w:rsid w:val="00BC40C5"/>
    <w:rsid w:val="00BC4150"/>
    <w:rsid w:val="00BC4379"/>
    <w:rsid w:val="00BC45A0"/>
    <w:rsid w:val="00BC4CF7"/>
    <w:rsid w:val="00BC4EF9"/>
    <w:rsid w:val="00BC5618"/>
    <w:rsid w:val="00BC575E"/>
    <w:rsid w:val="00BC5897"/>
    <w:rsid w:val="00BC5E30"/>
    <w:rsid w:val="00BC5F6A"/>
    <w:rsid w:val="00BC621A"/>
    <w:rsid w:val="00BC632B"/>
    <w:rsid w:val="00BC6627"/>
    <w:rsid w:val="00BC682D"/>
    <w:rsid w:val="00BC6C54"/>
    <w:rsid w:val="00BC6CFF"/>
    <w:rsid w:val="00BC6E8C"/>
    <w:rsid w:val="00BC7130"/>
    <w:rsid w:val="00BC7288"/>
    <w:rsid w:val="00BC73FD"/>
    <w:rsid w:val="00BC7B28"/>
    <w:rsid w:val="00BC7BBC"/>
    <w:rsid w:val="00BD0260"/>
    <w:rsid w:val="00BD02A1"/>
    <w:rsid w:val="00BD030F"/>
    <w:rsid w:val="00BD068B"/>
    <w:rsid w:val="00BD075C"/>
    <w:rsid w:val="00BD09B7"/>
    <w:rsid w:val="00BD0A24"/>
    <w:rsid w:val="00BD0ACD"/>
    <w:rsid w:val="00BD0C38"/>
    <w:rsid w:val="00BD1003"/>
    <w:rsid w:val="00BD12CF"/>
    <w:rsid w:val="00BD16D5"/>
    <w:rsid w:val="00BD1715"/>
    <w:rsid w:val="00BD175E"/>
    <w:rsid w:val="00BD19CA"/>
    <w:rsid w:val="00BD1C4C"/>
    <w:rsid w:val="00BD1C61"/>
    <w:rsid w:val="00BD23D9"/>
    <w:rsid w:val="00BD24A6"/>
    <w:rsid w:val="00BD2947"/>
    <w:rsid w:val="00BD298B"/>
    <w:rsid w:val="00BD2B54"/>
    <w:rsid w:val="00BD30C6"/>
    <w:rsid w:val="00BD3199"/>
    <w:rsid w:val="00BD349C"/>
    <w:rsid w:val="00BD35D2"/>
    <w:rsid w:val="00BD3680"/>
    <w:rsid w:val="00BD418B"/>
    <w:rsid w:val="00BD4369"/>
    <w:rsid w:val="00BD46DA"/>
    <w:rsid w:val="00BD4850"/>
    <w:rsid w:val="00BD490A"/>
    <w:rsid w:val="00BD4935"/>
    <w:rsid w:val="00BD4A6F"/>
    <w:rsid w:val="00BD4E6B"/>
    <w:rsid w:val="00BD4F6E"/>
    <w:rsid w:val="00BD4F95"/>
    <w:rsid w:val="00BD5151"/>
    <w:rsid w:val="00BD51FA"/>
    <w:rsid w:val="00BD535B"/>
    <w:rsid w:val="00BD5388"/>
    <w:rsid w:val="00BD5B93"/>
    <w:rsid w:val="00BD5DA5"/>
    <w:rsid w:val="00BD60C5"/>
    <w:rsid w:val="00BD6366"/>
    <w:rsid w:val="00BD6797"/>
    <w:rsid w:val="00BD69BE"/>
    <w:rsid w:val="00BD69D9"/>
    <w:rsid w:val="00BD6F6E"/>
    <w:rsid w:val="00BD71C7"/>
    <w:rsid w:val="00BD742B"/>
    <w:rsid w:val="00BD74AC"/>
    <w:rsid w:val="00BE02B5"/>
    <w:rsid w:val="00BE04FD"/>
    <w:rsid w:val="00BE051B"/>
    <w:rsid w:val="00BE05FA"/>
    <w:rsid w:val="00BE08CB"/>
    <w:rsid w:val="00BE0D0C"/>
    <w:rsid w:val="00BE10CC"/>
    <w:rsid w:val="00BE1191"/>
    <w:rsid w:val="00BE143A"/>
    <w:rsid w:val="00BE1573"/>
    <w:rsid w:val="00BE1578"/>
    <w:rsid w:val="00BE1BAC"/>
    <w:rsid w:val="00BE1BC8"/>
    <w:rsid w:val="00BE1E1A"/>
    <w:rsid w:val="00BE1E6B"/>
    <w:rsid w:val="00BE1FFB"/>
    <w:rsid w:val="00BE26AD"/>
    <w:rsid w:val="00BE27D0"/>
    <w:rsid w:val="00BE2C20"/>
    <w:rsid w:val="00BE30EA"/>
    <w:rsid w:val="00BE32B0"/>
    <w:rsid w:val="00BE330C"/>
    <w:rsid w:val="00BE33E1"/>
    <w:rsid w:val="00BE3518"/>
    <w:rsid w:val="00BE3A5E"/>
    <w:rsid w:val="00BE3A96"/>
    <w:rsid w:val="00BE3AD0"/>
    <w:rsid w:val="00BE3BE4"/>
    <w:rsid w:val="00BE3D1E"/>
    <w:rsid w:val="00BE3D5D"/>
    <w:rsid w:val="00BE3E23"/>
    <w:rsid w:val="00BE4482"/>
    <w:rsid w:val="00BE4995"/>
    <w:rsid w:val="00BE4B72"/>
    <w:rsid w:val="00BE5109"/>
    <w:rsid w:val="00BE524C"/>
    <w:rsid w:val="00BE5C37"/>
    <w:rsid w:val="00BE5D12"/>
    <w:rsid w:val="00BE5E01"/>
    <w:rsid w:val="00BE5E11"/>
    <w:rsid w:val="00BE5E56"/>
    <w:rsid w:val="00BE5EB5"/>
    <w:rsid w:val="00BE6440"/>
    <w:rsid w:val="00BE66EA"/>
    <w:rsid w:val="00BE6716"/>
    <w:rsid w:val="00BE67C3"/>
    <w:rsid w:val="00BE6B49"/>
    <w:rsid w:val="00BE6DC7"/>
    <w:rsid w:val="00BE7026"/>
    <w:rsid w:val="00BE7170"/>
    <w:rsid w:val="00BE7440"/>
    <w:rsid w:val="00BE74AA"/>
    <w:rsid w:val="00BE7545"/>
    <w:rsid w:val="00BE7BF5"/>
    <w:rsid w:val="00BE7CDB"/>
    <w:rsid w:val="00BE7D77"/>
    <w:rsid w:val="00BE7F97"/>
    <w:rsid w:val="00BF01C3"/>
    <w:rsid w:val="00BF02B4"/>
    <w:rsid w:val="00BF05A6"/>
    <w:rsid w:val="00BF0BCD"/>
    <w:rsid w:val="00BF0E2F"/>
    <w:rsid w:val="00BF108B"/>
    <w:rsid w:val="00BF12C6"/>
    <w:rsid w:val="00BF1861"/>
    <w:rsid w:val="00BF187B"/>
    <w:rsid w:val="00BF1B10"/>
    <w:rsid w:val="00BF2322"/>
    <w:rsid w:val="00BF2527"/>
    <w:rsid w:val="00BF2627"/>
    <w:rsid w:val="00BF267F"/>
    <w:rsid w:val="00BF2810"/>
    <w:rsid w:val="00BF2A0D"/>
    <w:rsid w:val="00BF2A23"/>
    <w:rsid w:val="00BF2AAE"/>
    <w:rsid w:val="00BF2B66"/>
    <w:rsid w:val="00BF2BCB"/>
    <w:rsid w:val="00BF2F54"/>
    <w:rsid w:val="00BF3234"/>
    <w:rsid w:val="00BF3271"/>
    <w:rsid w:val="00BF32B6"/>
    <w:rsid w:val="00BF3408"/>
    <w:rsid w:val="00BF397C"/>
    <w:rsid w:val="00BF39BD"/>
    <w:rsid w:val="00BF3C78"/>
    <w:rsid w:val="00BF41D9"/>
    <w:rsid w:val="00BF4644"/>
    <w:rsid w:val="00BF474E"/>
    <w:rsid w:val="00BF4E9D"/>
    <w:rsid w:val="00BF4F18"/>
    <w:rsid w:val="00BF51AB"/>
    <w:rsid w:val="00BF53A5"/>
    <w:rsid w:val="00BF54C8"/>
    <w:rsid w:val="00BF5573"/>
    <w:rsid w:val="00BF57EA"/>
    <w:rsid w:val="00BF5A61"/>
    <w:rsid w:val="00BF5D30"/>
    <w:rsid w:val="00BF5DD8"/>
    <w:rsid w:val="00BF5E45"/>
    <w:rsid w:val="00BF6154"/>
    <w:rsid w:val="00BF6181"/>
    <w:rsid w:val="00BF6C0C"/>
    <w:rsid w:val="00BF6FA1"/>
    <w:rsid w:val="00BF700F"/>
    <w:rsid w:val="00BF72BE"/>
    <w:rsid w:val="00BF7449"/>
    <w:rsid w:val="00BF7757"/>
    <w:rsid w:val="00BF78D0"/>
    <w:rsid w:val="00BF7A73"/>
    <w:rsid w:val="00BF7BA2"/>
    <w:rsid w:val="00BF7DC3"/>
    <w:rsid w:val="00BF7E72"/>
    <w:rsid w:val="00C000ED"/>
    <w:rsid w:val="00C00195"/>
    <w:rsid w:val="00C0033B"/>
    <w:rsid w:val="00C00B75"/>
    <w:rsid w:val="00C01402"/>
    <w:rsid w:val="00C01485"/>
    <w:rsid w:val="00C01853"/>
    <w:rsid w:val="00C01982"/>
    <w:rsid w:val="00C01B8B"/>
    <w:rsid w:val="00C01BD8"/>
    <w:rsid w:val="00C01C70"/>
    <w:rsid w:val="00C0202A"/>
    <w:rsid w:val="00C02196"/>
    <w:rsid w:val="00C02324"/>
    <w:rsid w:val="00C0268C"/>
    <w:rsid w:val="00C027E3"/>
    <w:rsid w:val="00C02802"/>
    <w:rsid w:val="00C02BA2"/>
    <w:rsid w:val="00C02CBC"/>
    <w:rsid w:val="00C02F53"/>
    <w:rsid w:val="00C030D5"/>
    <w:rsid w:val="00C03215"/>
    <w:rsid w:val="00C03821"/>
    <w:rsid w:val="00C0389C"/>
    <w:rsid w:val="00C038FA"/>
    <w:rsid w:val="00C0391F"/>
    <w:rsid w:val="00C039D5"/>
    <w:rsid w:val="00C04072"/>
    <w:rsid w:val="00C047F9"/>
    <w:rsid w:val="00C04FE2"/>
    <w:rsid w:val="00C055DF"/>
    <w:rsid w:val="00C05A10"/>
    <w:rsid w:val="00C060BC"/>
    <w:rsid w:val="00C0615A"/>
    <w:rsid w:val="00C0639C"/>
    <w:rsid w:val="00C0651B"/>
    <w:rsid w:val="00C06636"/>
    <w:rsid w:val="00C0688B"/>
    <w:rsid w:val="00C06939"/>
    <w:rsid w:val="00C0696C"/>
    <w:rsid w:val="00C06EBB"/>
    <w:rsid w:val="00C07284"/>
    <w:rsid w:val="00C072B2"/>
    <w:rsid w:val="00C07394"/>
    <w:rsid w:val="00C07701"/>
    <w:rsid w:val="00C07BE6"/>
    <w:rsid w:val="00C07C84"/>
    <w:rsid w:val="00C07DA7"/>
    <w:rsid w:val="00C07EF0"/>
    <w:rsid w:val="00C10494"/>
    <w:rsid w:val="00C1059C"/>
    <w:rsid w:val="00C105CF"/>
    <w:rsid w:val="00C10740"/>
    <w:rsid w:val="00C10B61"/>
    <w:rsid w:val="00C10F48"/>
    <w:rsid w:val="00C1126C"/>
    <w:rsid w:val="00C117C9"/>
    <w:rsid w:val="00C11990"/>
    <w:rsid w:val="00C11C2B"/>
    <w:rsid w:val="00C12070"/>
    <w:rsid w:val="00C1238E"/>
    <w:rsid w:val="00C123B1"/>
    <w:rsid w:val="00C12446"/>
    <w:rsid w:val="00C127F2"/>
    <w:rsid w:val="00C12961"/>
    <w:rsid w:val="00C12975"/>
    <w:rsid w:val="00C12AF5"/>
    <w:rsid w:val="00C12D15"/>
    <w:rsid w:val="00C12F14"/>
    <w:rsid w:val="00C1314F"/>
    <w:rsid w:val="00C1318A"/>
    <w:rsid w:val="00C13340"/>
    <w:rsid w:val="00C139C4"/>
    <w:rsid w:val="00C13C89"/>
    <w:rsid w:val="00C14164"/>
    <w:rsid w:val="00C14302"/>
    <w:rsid w:val="00C144B9"/>
    <w:rsid w:val="00C147DD"/>
    <w:rsid w:val="00C14912"/>
    <w:rsid w:val="00C14AE3"/>
    <w:rsid w:val="00C14B11"/>
    <w:rsid w:val="00C15110"/>
    <w:rsid w:val="00C1563C"/>
    <w:rsid w:val="00C1592A"/>
    <w:rsid w:val="00C15C9C"/>
    <w:rsid w:val="00C16054"/>
    <w:rsid w:val="00C1605D"/>
    <w:rsid w:val="00C16509"/>
    <w:rsid w:val="00C165BD"/>
    <w:rsid w:val="00C16785"/>
    <w:rsid w:val="00C167DF"/>
    <w:rsid w:val="00C16C86"/>
    <w:rsid w:val="00C16D05"/>
    <w:rsid w:val="00C16E53"/>
    <w:rsid w:val="00C16FEC"/>
    <w:rsid w:val="00C170AA"/>
    <w:rsid w:val="00C170E5"/>
    <w:rsid w:val="00C170F7"/>
    <w:rsid w:val="00C17618"/>
    <w:rsid w:val="00C1762A"/>
    <w:rsid w:val="00C2005C"/>
    <w:rsid w:val="00C201AA"/>
    <w:rsid w:val="00C20360"/>
    <w:rsid w:val="00C209AF"/>
    <w:rsid w:val="00C20C92"/>
    <w:rsid w:val="00C21125"/>
    <w:rsid w:val="00C212B0"/>
    <w:rsid w:val="00C2135D"/>
    <w:rsid w:val="00C21724"/>
    <w:rsid w:val="00C21968"/>
    <w:rsid w:val="00C219A8"/>
    <w:rsid w:val="00C21B59"/>
    <w:rsid w:val="00C21EE4"/>
    <w:rsid w:val="00C221E1"/>
    <w:rsid w:val="00C222A0"/>
    <w:rsid w:val="00C22995"/>
    <w:rsid w:val="00C22BFE"/>
    <w:rsid w:val="00C2318E"/>
    <w:rsid w:val="00C23422"/>
    <w:rsid w:val="00C23455"/>
    <w:rsid w:val="00C2398C"/>
    <w:rsid w:val="00C23B6F"/>
    <w:rsid w:val="00C24122"/>
    <w:rsid w:val="00C241EE"/>
    <w:rsid w:val="00C242A8"/>
    <w:rsid w:val="00C24566"/>
    <w:rsid w:val="00C249CF"/>
    <w:rsid w:val="00C24AB1"/>
    <w:rsid w:val="00C24E26"/>
    <w:rsid w:val="00C25652"/>
    <w:rsid w:val="00C257F4"/>
    <w:rsid w:val="00C25867"/>
    <w:rsid w:val="00C25987"/>
    <w:rsid w:val="00C25A88"/>
    <w:rsid w:val="00C26002"/>
    <w:rsid w:val="00C260EA"/>
    <w:rsid w:val="00C2620C"/>
    <w:rsid w:val="00C26412"/>
    <w:rsid w:val="00C26C97"/>
    <w:rsid w:val="00C26D25"/>
    <w:rsid w:val="00C26ECF"/>
    <w:rsid w:val="00C2705B"/>
    <w:rsid w:val="00C27790"/>
    <w:rsid w:val="00C27A48"/>
    <w:rsid w:val="00C27B56"/>
    <w:rsid w:val="00C27C88"/>
    <w:rsid w:val="00C30061"/>
    <w:rsid w:val="00C3006A"/>
    <w:rsid w:val="00C300A8"/>
    <w:rsid w:val="00C3014A"/>
    <w:rsid w:val="00C3042B"/>
    <w:rsid w:val="00C30544"/>
    <w:rsid w:val="00C3072A"/>
    <w:rsid w:val="00C309BA"/>
    <w:rsid w:val="00C30C4D"/>
    <w:rsid w:val="00C30C6E"/>
    <w:rsid w:val="00C312BB"/>
    <w:rsid w:val="00C31616"/>
    <w:rsid w:val="00C31713"/>
    <w:rsid w:val="00C31C13"/>
    <w:rsid w:val="00C31FCC"/>
    <w:rsid w:val="00C320A8"/>
    <w:rsid w:val="00C323CD"/>
    <w:rsid w:val="00C3241F"/>
    <w:rsid w:val="00C328A4"/>
    <w:rsid w:val="00C32B55"/>
    <w:rsid w:val="00C32D36"/>
    <w:rsid w:val="00C332F9"/>
    <w:rsid w:val="00C335BB"/>
    <w:rsid w:val="00C33715"/>
    <w:rsid w:val="00C337D5"/>
    <w:rsid w:val="00C3391F"/>
    <w:rsid w:val="00C34008"/>
    <w:rsid w:val="00C3402B"/>
    <w:rsid w:val="00C3493E"/>
    <w:rsid w:val="00C35459"/>
    <w:rsid w:val="00C35489"/>
    <w:rsid w:val="00C3553A"/>
    <w:rsid w:val="00C35688"/>
    <w:rsid w:val="00C35712"/>
    <w:rsid w:val="00C35898"/>
    <w:rsid w:val="00C35A63"/>
    <w:rsid w:val="00C36037"/>
    <w:rsid w:val="00C3638E"/>
    <w:rsid w:val="00C364E7"/>
    <w:rsid w:val="00C365C5"/>
    <w:rsid w:val="00C36AE9"/>
    <w:rsid w:val="00C36C25"/>
    <w:rsid w:val="00C36D58"/>
    <w:rsid w:val="00C3717C"/>
    <w:rsid w:val="00C3725A"/>
    <w:rsid w:val="00C3731F"/>
    <w:rsid w:val="00C37A9B"/>
    <w:rsid w:val="00C37AB8"/>
    <w:rsid w:val="00C37C92"/>
    <w:rsid w:val="00C37D84"/>
    <w:rsid w:val="00C40033"/>
    <w:rsid w:val="00C408FF"/>
    <w:rsid w:val="00C40B4F"/>
    <w:rsid w:val="00C40C29"/>
    <w:rsid w:val="00C40C2D"/>
    <w:rsid w:val="00C40CCE"/>
    <w:rsid w:val="00C412AA"/>
    <w:rsid w:val="00C414A7"/>
    <w:rsid w:val="00C41895"/>
    <w:rsid w:val="00C41930"/>
    <w:rsid w:val="00C41AFB"/>
    <w:rsid w:val="00C41C4A"/>
    <w:rsid w:val="00C41DA3"/>
    <w:rsid w:val="00C41EF1"/>
    <w:rsid w:val="00C41F24"/>
    <w:rsid w:val="00C41F35"/>
    <w:rsid w:val="00C41FAD"/>
    <w:rsid w:val="00C4238F"/>
    <w:rsid w:val="00C42468"/>
    <w:rsid w:val="00C42A6D"/>
    <w:rsid w:val="00C42B60"/>
    <w:rsid w:val="00C42CD9"/>
    <w:rsid w:val="00C42EB6"/>
    <w:rsid w:val="00C4312C"/>
    <w:rsid w:val="00C43378"/>
    <w:rsid w:val="00C435B4"/>
    <w:rsid w:val="00C4376B"/>
    <w:rsid w:val="00C43826"/>
    <w:rsid w:val="00C43CE2"/>
    <w:rsid w:val="00C43EED"/>
    <w:rsid w:val="00C44038"/>
    <w:rsid w:val="00C44467"/>
    <w:rsid w:val="00C444FB"/>
    <w:rsid w:val="00C44601"/>
    <w:rsid w:val="00C4497D"/>
    <w:rsid w:val="00C44ADA"/>
    <w:rsid w:val="00C44CED"/>
    <w:rsid w:val="00C4507B"/>
    <w:rsid w:val="00C451EE"/>
    <w:rsid w:val="00C453E8"/>
    <w:rsid w:val="00C4545C"/>
    <w:rsid w:val="00C4559F"/>
    <w:rsid w:val="00C45685"/>
    <w:rsid w:val="00C456A4"/>
    <w:rsid w:val="00C45770"/>
    <w:rsid w:val="00C45C9C"/>
    <w:rsid w:val="00C4645B"/>
    <w:rsid w:val="00C4648B"/>
    <w:rsid w:val="00C467D4"/>
    <w:rsid w:val="00C46A38"/>
    <w:rsid w:val="00C46BE4"/>
    <w:rsid w:val="00C46D77"/>
    <w:rsid w:val="00C475E3"/>
    <w:rsid w:val="00C47887"/>
    <w:rsid w:val="00C47DA4"/>
    <w:rsid w:val="00C503B2"/>
    <w:rsid w:val="00C504E7"/>
    <w:rsid w:val="00C50B4F"/>
    <w:rsid w:val="00C50F21"/>
    <w:rsid w:val="00C51030"/>
    <w:rsid w:val="00C5118E"/>
    <w:rsid w:val="00C5128B"/>
    <w:rsid w:val="00C513A0"/>
    <w:rsid w:val="00C513EE"/>
    <w:rsid w:val="00C515EC"/>
    <w:rsid w:val="00C516EC"/>
    <w:rsid w:val="00C51935"/>
    <w:rsid w:val="00C519CC"/>
    <w:rsid w:val="00C519F0"/>
    <w:rsid w:val="00C51B13"/>
    <w:rsid w:val="00C51B9D"/>
    <w:rsid w:val="00C51BD7"/>
    <w:rsid w:val="00C5278A"/>
    <w:rsid w:val="00C52A3C"/>
    <w:rsid w:val="00C52A98"/>
    <w:rsid w:val="00C52CD6"/>
    <w:rsid w:val="00C52D3B"/>
    <w:rsid w:val="00C52EBA"/>
    <w:rsid w:val="00C53846"/>
    <w:rsid w:val="00C5389A"/>
    <w:rsid w:val="00C53CFE"/>
    <w:rsid w:val="00C53D5E"/>
    <w:rsid w:val="00C53DED"/>
    <w:rsid w:val="00C53E4E"/>
    <w:rsid w:val="00C5435D"/>
    <w:rsid w:val="00C5474B"/>
    <w:rsid w:val="00C54971"/>
    <w:rsid w:val="00C54B32"/>
    <w:rsid w:val="00C54C28"/>
    <w:rsid w:val="00C54CFC"/>
    <w:rsid w:val="00C54DC1"/>
    <w:rsid w:val="00C54F23"/>
    <w:rsid w:val="00C551C8"/>
    <w:rsid w:val="00C5546B"/>
    <w:rsid w:val="00C5549B"/>
    <w:rsid w:val="00C55863"/>
    <w:rsid w:val="00C55900"/>
    <w:rsid w:val="00C55A85"/>
    <w:rsid w:val="00C55BF4"/>
    <w:rsid w:val="00C55F77"/>
    <w:rsid w:val="00C55F79"/>
    <w:rsid w:val="00C56308"/>
    <w:rsid w:val="00C563BA"/>
    <w:rsid w:val="00C565AE"/>
    <w:rsid w:val="00C568CC"/>
    <w:rsid w:val="00C56B71"/>
    <w:rsid w:val="00C56C89"/>
    <w:rsid w:val="00C56CAB"/>
    <w:rsid w:val="00C56DDD"/>
    <w:rsid w:val="00C56FD1"/>
    <w:rsid w:val="00C574E6"/>
    <w:rsid w:val="00C57535"/>
    <w:rsid w:val="00C5767A"/>
    <w:rsid w:val="00C578AA"/>
    <w:rsid w:val="00C57A90"/>
    <w:rsid w:val="00C57ABF"/>
    <w:rsid w:val="00C60064"/>
    <w:rsid w:val="00C6069D"/>
    <w:rsid w:val="00C6079F"/>
    <w:rsid w:val="00C6092F"/>
    <w:rsid w:val="00C61395"/>
    <w:rsid w:val="00C614B3"/>
    <w:rsid w:val="00C61698"/>
    <w:rsid w:val="00C61816"/>
    <w:rsid w:val="00C6184F"/>
    <w:rsid w:val="00C61B84"/>
    <w:rsid w:val="00C61D61"/>
    <w:rsid w:val="00C61F81"/>
    <w:rsid w:val="00C61FD5"/>
    <w:rsid w:val="00C622B9"/>
    <w:rsid w:val="00C62419"/>
    <w:rsid w:val="00C624A5"/>
    <w:rsid w:val="00C625A5"/>
    <w:rsid w:val="00C626B4"/>
    <w:rsid w:val="00C626E7"/>
    <w:rsid w:val="00C62D2F"/>
    <w:rsid w:val="00C63160"/>
    <w:rsid w:val="00C63221"/>
    <w:rsid w:val="00C63B6B"/>
    <w:rsid w:val="00C645C7"/>
    <w:rsid w:val="00C64705"/>
    <w:rsid w:val="00C648EB"/>
    <w:rsid w:val="00C64900"/>
    <w:rsid w:val="00C64AAD"/>
    <w:rsid w:val="00C64CDA"/>
    <w:rsid w:val="00C64F26"/>
    <w:rsid w:val="00C64F97"/>
    <w:rsid w:val="00C65087"/>
    <w:rsid w:val="00C65312"/>
    <w:rsid w:val="00C658E2"/>
    <w:rsid w:val="00C6594A"/>
    <w:rsid w:val="00C660AE"/>
    <w:rsid w:val="00C66616"/>
    <w:rsid w:val="00C667CF"/>
    <w:rsid w:val="00C66DB5"/>
    <w:rsid w:val="00C66DBE"/>
    <w:rsid w:val="00C66FB2"/>
    <w:rsid w:val="00C67145"/>
    <w:rsid w:val="00C671BE"/>
    <w:rsid w:val="00C6740A"/>
    <w:rsid w:val="00C677FD"/>
    <w:rsid w:val="00C67AEA"/>
    <w:rsid w:val="00C67B17"/>
    <w:rsid w:val="00C67BCF"/>
    <w:rsid w:val="00C67E7C"/>
    <w:rsid w:val="00C67E97"/>
    <w:rsid w:val="00C70005"/>
    <w:rsid w:val="00C7049A"/>
    <w:rsid w:val="00C70649"/>
    <w:rsid w:val="00C7131B"/>
    <w:rsid w:val="00C714EE"/>
    <w:rsid w:val="00C71743"/>
    <w:rsid w:val="00C7192C"/>
    <w:rsid w:val="00C7231E"/>
    <w:rsid w:val="00C7239C"/>
    <w:rsid w:val="00C7245A"/>
    <w:rsid w:val="00C72913"/>
    <w:rsid w:val="00C72BF7"/>
    <w:rsid w:val="00C72CE7"/>
    <w:rsid w:val="00C72DE3"/>
    <w:rsid w:val="00C72EE4"/>
    <w:rsid w:val="00C72F14"/>
    <w:rsid w:val="00C72FDA"/>
    <w:rsid w:val="00C732EE"/>
    <w:rsid w:val="00C733B4"/>
    <w:rsid w:val="00C73587"/>
    <w:rsid w:val="00C73775"/>
    <w:rsid w:val="00C73786"/>
    <w:rsid w:val="00C73952"/>
    <w:rsid w:val="00C739A5"/>
    <w:rsid w:val="00C73AEE"/>
    <w:rsid w:val="00C73D8C"/>
    <w:rsid w:val="00C73DCC"/>
    <w:rsid w:val="00C73F80"/>
    <w:rsid w:val="00C74235"/>
    <w:rsid w:val="00C74905"/>
    <w:rsid w:val="00C74A3C"/>
    <w:rsid w:val="00C74DB0"/>
    <w:rsid w:val="00C74EAB"/>
    <w:rsid w:val="00C74FAC"/>
    <w:rsid w:val="00C74FDD"/>
    <w:rsid w:val="00C750A7"/>
    <w:rsid w:val="00C75264"/>
    <w:rsid w:val="00C75692"/>
    <w:rsid w:val="00C7581A"/>
    <w:rsid w:val="00C75B11"/>
    <w:rsid w:val="00C75F65"/>
    <w:rsid w:val="00C76387"/>
    <w:rsid w:val="00C766EC"/>
    <w:rsid w:val="00C76902"/>
    <w:rsid w:val="00C7692A"/>
    <w:rsid w:val="00C76A32"/>
    <w:rsid w:val="00C76F35"/>
    <w:rsid w:val="00C77110"/>
    <w:rsid w:val="00C7712A"/>
    <w:rsid w:val="00C7767A"/>
    <w:rsid w:val="00C776C5"/>
    <w:rsid w:val="00C77A7C"/>
    <w:rsid w:val="00C77C04"/>
    <w:rsid w:val="00C803B7"/>
    <w:rsid w:val="00C804D0"/>
    <w:rsid w:val="00C80562"/>
    <w:rsid w:val="00C80600"/>
    <w:rsid w:val="00C8070B"/>
    <w:rsid w:val="00C80806"/>
    <w:rsid w:val="00C80849"/>
    <w:rsid w:val="00C809D6"/>
    <w:rsid w:val="00C80CF2"/>
    <w:rsid w:val="00C80D08"/>
    <w:rsid w:val="00C80D25"/>
    <w:rsid w:val="00C80EE7"/>
    <w:rsid w:val="00C8150F"/>
    <w:rsid w:val="00C81638"/>
    <w:rsid w:val="00C8178D"/>
    <w:rsid w:val="00C8182B"/>
    <w:rsid w:val="00C821F6"/>
    <w:rsid w:val="00C82422"/>
    <w:rsid w:val="00C82A86"/>
    <w:rsid w:val="00C82BBB"/>
    <w:rsid w:val="00C82D6E"/>
    <w:rsid w:val="00C82E61"/>
    <w:rsid w:val="00C82FA3"/>
    <w:rsid w:val="00C830C9"/>
    <w:rsid w:val="00C83208"/>
    <w:rsid w:val="00C83508"/>
    <w:rsid w:val="00C835D4"/>
    <w:rsid w:val="00C83657"/>
    <w:rsid w:val="00C83762"/>
    <w:rsid w:val="00C839C5"/>
    <w:rsid w:val="00C839E4"/>
    <w:rsid w:val="00C83E0A"/>
    <w:rsid w:val="00C83FDD"/>
    <w:rsid w:val="00C84024"/>
    <w:rsid w:val="00C8425B"/>
    <w:rsid w:val="00C85149"/>
    <w:rsid w:val="00C85196"/>
    <w:rsid w:val="00C856C2"/>
    <w:rsid w:val="00C85ABA"/>
    <w:rsid w:val="00C85B18"/>
    <w:rsid w:val="00C85B98"/>
    <w:rsid w:val="00C85D08"/>
    <w:rsid w:val="00C85EAD"/>
    <w:rsid w:val="00C85EDF"/>
    <w:rsid w:val="00C86062"/>
    <w:rsid w:val="00C86152"/>
    <w:rsid w:val="00C865D4"/>
    <w:rsid w:val="00C8683A"/>
    <w:rsid w:val="00C86887"/>
    <w:rsid w:val="00C86961"/>
    <w:rsid w:val="00C86D36"/>
    <w:rsid w:val="00C86DDA"/>
    <w:rsid w:val="00C86EDD"/>
    <w:rsid w:val="00C86EDF"/>
    <w:rsid w:val="00C870B7"/>
    <w:rsid w:val="00C87D61"/>
    <w:rsid w:val="00C902B6"/>
    <w:rsid w:val="00C908EF"/>
    <w:rsid w:val="00C90958"/>
    <w:rsid w:val="00C90AD4"/>
    <w:rsid w:val="00C90C85"/>
    <w:rsid w:val="00C90E34"/>
    <w:rsid w:val="00C90EA5"/>
    <w:rsid w:val="00C91372"/>
    <w:rsid w:val="00C9147C"/>
    <w:rsid w:val="00C914DF"/>
    <w:rsid w:val="00C915B9"/>
    <w:rsid w:val="00C91649"/>
    <w:rsid w:val="00C917C0"/>
    <w:rsid w:val="00C91954"/>
    <w:rsid w:val="00C91A8B"/>
    <w:rsid w:val="00C91CD9"/>
    <w:rsid w:val="00C91D16"/>
    <w:rsid w:val="00C91D65"/>
    <w:rsid w:val="00C91ED5"/>
    <w:rsid w:val="00C91FBA"/>
    <w:rsid w:val="00C9229F"/>
    <w:rsid w:val="00C922CF"/>
    <w:rsid w:val="00C9238A"/>
    <w:rsid w:val="00C924F3"/>
    <w:rsid w:val="00C9260E"/>
    <w:rsid w:val="00C92ECA"/>
    <w:rsid w:val="00C92FFD"/>
    <w:rsid w:val="00C93081"/>
    <w:rsid w:val="00C93214"/>
    <w:rsid w:val="00C9351B"/>
    <w:rsid w:val="00C936B9"/>
    <w:rsid w:val="00C93942"/>
    <w:rsid w:val="00C939C1"/>
    <w:rsid w:val="00C93CA1"/>
    <w:rsid w:val="00C93CD8"/>
    <w:rsid w:val="00C93D9E"/>
    <w:rsid w:val="00C94143"/>
    <w:rsid w:val="00C9414C"/>
    <w:rsid w:val="00C94198"/>
    <w:rsid w:val="00C94645"/>
    <w:rsid w:val="00C94709"/>
    <w:rsid w:val="00C947C0"/>
    <w:rsid w:val="00C94968"/>
    <w:rsid w:val="00C94E5A"/>
    <w:rsid w:val="00C95396"/>
    <w:rsid w:val="00C953EA"/>
    <w:rsid w:val="00C95458"/>
    <w:rsid w:val="00C95548"/>
    <w:rsid w:val="00C955C9"/>
    <w:rsid w:val="00C9566B"/>
    <w:rsid w:val="00C95737"/>
    <w:rsid w:val="00C95797"/>
    <w:rsid w:val="00C95C4E"/>
    <w:rsid w:val="00C95D62"/>
    <w:rsid w:val="00C96064"/>
    <w:rsid w:val="00C96447"/>
    <w:rsid w:val="00C964A1"/>
    <w:rsid w:val="00C967D5"/>
    <w:rsid w:val="00C9690B"/>
    <w:rsid w:val="00C9694F"/>
    <w:rsid w:val="00C96DBA"/>
    <w:rsid w:val="00C97014"/>
    <w:rsid w:val="00C97018"/>
    <w:rsid w:val="00C975AC"/>
    <w:rsid w:val="00C975C0"/>
    <w:rsid w:val="00C978B6"/>
    <w:rsid w:val="00C97B39"/>
    <w:rsid w:val="00C97BD2"/>
    <w:rsid w:val="00CA020D"/>
    <w:rsid w:val="00CA02A6"/>
    <w:rsid w:val="00CA04B3"/>
    <w:rsid w:val="00CA07BB"/>
    <w:rsid w:val="00CA07C8"/>
    <w:rsid w:val="00CA07E8"/>
    <w:rsid w:val="00CA084C"/>
    <w:rsid w:val="00CA08B6"/>
    <w:rsid w:val="00CA0D07"/>
    <w:rsid w:val="00CA0D7E"/>
    <w:rsid w:val="00CA1053"/>
    <w:rsid w:val="00CA12C2"/>
    <w:rsid w:val="00CA1328"/>
    <w:rsid w:val="00CA1A02"/>
    <w:rsid w:val="00CA1ADB"/>
    <w:rsid w:val="00CA1C6B"/>
    <w:rsid w:val="00CA1DA7"/>
    <w:rsid w:val="00CA2221"/>
    <w:rsid w:val="00CA27C4"/>
    <w:rsid w:val="00CA2902"/>
    <w:rsid w:val="00CA2C13"/>
    <w:rsid w:val="00CA2D24"/>
    <w:rsid w:val="00CA32E5"/>
    <w:rsid w:val="00CA34FA"/>
    <w:rsid w:val="00CA3642"/>
    <w:rsid w:val="00CA36DA"/>
    <w:rsid w:val="00CA37C2"/>
    <w:rsid w:val="00CA391F"/>
    <w:rsid w:val="00CA3981"/>
    <w:rsid w:val="00CA3CD7"/>
    <w:rsid w:val="00CA3DBE"/>
    <w:rsid w:val="00CA4027"/>
    <w:rsid w:val="00CA412E"/>
    <w:rsid w:val="00CA420E"/>
    <w:rsid w:val="00CA4316"/>
    <w:rsid w:val="00CA48D6"/>
    <w:rsid w:val="00CA4909"/>
    <w:rsid w:val="00CA4A63"/>
    <w:rsid w:val="00CA4B67"/>
    <w:rsid w:val="00CA4C10"/>
    <w:rsid w:val="00CA4E44"/>
    <w:rsid w:val="00CA4F1A"/>
    <w:rsid w:val="00CA4FB4"/>
    <w:rsid w:val="00CA537F"/>
    <w:rsid w:val="00CA5577"/>
    <w:rsid w:val="00CA5AEB"/>
    <w:rsid w:val="00CA5C82"/>
    <w:rsid w:val="00CA612C"/>
    <w:rsid w:val="00CA6321"/>
    <w:rsid w:val="00CA639F"/>
    <w:rsid w:val="00CA660F"/>
    <w:rsid w:val="00CA69D5"/>
    <w:rsid w:val="00CA6CEA"/>
    <w:rsid w:val="00CA6D40"/>
    <w:rsid w:val="00CA7301"/>
    <w:rsid w:val="00CA75FF"/>
    <w:rsid w:val="00CA760E"/>
    <w:rsid w:val="00CA7818"/>
    <w:rsid w:val="00CA7B7B"/>
    <w:rsid w:val="00CA7C53"/>
    <w:rsid w:val="00CA7EBA"/>
    <w:rsid w:val="00CA7F5B"/>
    <w:rsid w:val="00CB0579"/>
    <w:rsid w:val="00CB078D"/>
    <w:rsid w:val="00CB0CB4"/>
    <w:rsid w:val="00CB119F"/>
    <w:rsid w:val="00CB138F"/>
    <w:rsid w:val="00CB15A5"/>
    <w:rsid w:val="00CB160A"/>
    <w:rsid w:val="00CB190B"/>
    <w:rsid w:val="00CB1982"/>
    <w:rsid w:val="00CB1C47"/>
    <w:rsid w:val="00CB1EB8"/>
    <w:rsid w:val="00CB2098"/>
    <w:rsid w:val="00CB2179"/>
    <w:rsid w:val="00CB2263"/>
    <w:rsid w:val="00CB22DB"/>
    <w:rsid w:val="00CB2518"/>
    <w:rsid w:val="00CB2587"/>
    <w:rsid w:val="00CB2679"/>
    <w:rsid w:val="00CB270F"/>
    <w:rsid w:val="00CB2A07"/>
    <w:rsid w:val="00CB2B59"/>
    <w:rsid w:val="00CB2B64"/>
    <w:rsid w:val="00CB2F2F"/>
    <w:rsid w:val="00CB301A"/>
    <w:rsid w:val="00CB30C0"/>
    <w:rsid w:val="00CB3A27"/>
    <w:rsid w:val="00CB3B8F"/>
    <w:rsid w:val="00CB3C29"/>
    <w:rsid w:val="00CB3C52"/>
    <w:rsid w:val="00CB3ED7"/>
    <w:rsid w:val="00CB445F"/>
    <w:rsid w:val="00CB4BCD"/>
    <w:rsid w:val="00CB4E34"/>
    <w:rsid w:val="00CB4F4E"/>
    <w:rsid w:val="00CB5040"/>
    <w:rsid w:val="00CB51A6"/>
    <w:rsid w:val="00CB5764"/>
    <w:rsid w:val="00CB5C83"/>
    <w:rsid w:val="00CB5D2F"/>
    <w:rsid w:val="00CB6006"/>
    <w:rsid w:val="00CB6598"/>
    <w:rsid w:val="00CB66A6"/>
    <w:rsid w:val="00CB68FE"/>
    <w:rsid w:val="00CB6CD9"/>
    <w:rsid w:val="00CB6D50"/>
    <w:rsid w:val="00CB6F80"/>
    <w:rsid w:val="00CB6FA7"/>
    <w:rsid w:val="00CB6FEC"/>
    <w:rsid w:val="00CB7310"/>
    <w:rsid w:val="00CB7333"/>
    <w:rsid w:val="00CB7500"/>
    <w:rsid w:val="00CB7766"/>
    <w:rsid w:val="00CB7C71"/>
    <w:rsid w:val="00CB7F01"/>
    <w:rsid w:val="00CC0046"/>
    <w:rsid w:val="00CC02C6"/>
    <w:rsid w:val="00CC0431"/>
    <w:rsid w:val="00CC04CC"/>
    <w:rsid w:val="00CC0744"/>
    <w:rsid w:val="00CC0807"/>
    <w:rsid w:val="00CC08C0"/>
    <w:rsid w:val="00CC091F"/>
    <w:rsid w:val="00CC0FA3"/>
    <w:rsid w:val="00CC1004"/>
    <w:rsid w:val="00CC109C"/>
    <w:rsid w:val="00CC11AE"/>
    <w:rsid w:val="00CC12CB"/>
    <w:rsid w:val="00CC14C3"/>
    <w:rsid w:val="00CC159E"/>
    <w:rsid w:val="00CC1726"/>
    <w:rsid w:val="00CC17EC"/>
    <w:rsid w:val="00CC1A8E"/>
    <w:rsid w:val="00CC1D73"/>
    <w:rsid w:val="00CC1D93"/>
    <w:rsid w:val="00CC1E17"/>
    <w:rsid w:val="00CC1F9C"/>
    <w:rsid w:val="00CC2045"/>
    <w:rsid w:val="00CC20FF"/>
    <w:rsid w:val="00CC211A"/>
    <w:rsid w:val="00CC230A"/>
    <w:rsid w:val="00CC245C"/>
    <w:rsid w:val="00CC2A98"/>
    <w:rsid w:val="00CC2C46"/>
    <w:rsid w:val="00CC33CC"/>
    <w:rsid w:val="00CC39FE"/>
    <w:rsid w:val="00CC3C64"/>
    <w:rsid w:val="00CC3D7C"/>
    <w:rsid w:val="00CC3E81"/>
    <w:rsid w:val="00CC3F97"/>
    <w:rsid w:val="00CC4097"/>
    <w:rsid w:val="00CC463D"/>
    <w:rsid w:val="00CC48B4"/>
    <w:rsid w:val="00CC4922"/>
    <w:rsid w:val="00CC496C"/>
    <w:rsid w:val="00CC4A24"/>
    <w:rsid w:val="00CC4BD9"/>
    <w:rsid w:val="00CC50D8"/>
    <w:rsid w:val="00CC5390"/>
    <w:rsid w:val="00CC58A6"/>
    <w:rsid w:val="00CC5CC2"/>
    <w:rsid w:val="00CC5EBB"/>
    <w:rsid w:val="00CC5F5B"/>
    <w:rsid w:val="00CC6065"/>
    <w:rsid w:val="00CC639E"/>
    <w:rsid w:val="00CC690E"/>
    <w:rsid w:val="00CC6C66"/>
    <w:rsid w:val="00CC778A"/>
    <w:rsid w:val="00CC778B"/>
    <w:rsid w:val="00CC7970"/>
    <w:rsid w:val="00CC7B14"/>
    <w:rsid w:val="00CC7D2D"/>
    <w:rsid w:val="00CC7FC3"/>
    <w:rsid w:val="00CD0074"/>
    <w:rsid w:val="00CD03B2"/>
    <w:rsid w:val="00CD04A7"/>
    <w:rsid w:val="00CD05E5"/>
    <w:rsid w:val="00CD06A6"/>
    <w:rsid w:val="00CD074C"/>
    <w:rsid w:val="00CD07A2"/>
    <w:rsid w:val="00CD0D04"/>
    <w:rsid w:val="00CD0D9D"/>
    <w:rsid w:val="00CD107E"/>
    <w:rsid w:val="00CD10CC"/>
    <w:rsid w:val="00CD1324"/>
    <w:rsid w:val="00CD1982"/>
    <w:rsid w:val="00CD1D48"/>
    <w:rsid w:val="00CD24E3"/>
    <w:rsid w:val="00CD2819"/>
    <w:rsid w:val="00CD2932"/>
    <w:rsid w:val="00CD2A2F"/>
    <w:rsid w:val="00CD2A5A"/>
    <w:rsid w:val="00CD2B12"/>
    <w:rsid w:val="00CD2C3E"/>
    <w:rsid w:val="00CD2C65"/>
    <w:rsid w:val="00CD2E01"/>
    <w:rsid w:val="00CD3384"/>
    <w:rsid w:val="00CD341D"/>
    <w:rsid w:val="00CD3536"/>
    <w:rsid w:val="00CD3889"/>
    <w:rsid w:val="00CD39FD"/>
    <w:rsid w:val="00CD3C79"/>
    <w:rsid w:val="00CD3D1D"/>
    <w:rsid w:val="00CD3E1A"/>
    <w:rsid w:val="00CD3F4E"/>
    <w:rsid w:val="00CD3FFE"/>
    <w:rsid w:val="00CD4047"/>
    <w:rsid w:val="00CD427B"/>
    <w:rsid w:val="00CD448C"/>
    <w:rsid w:val="00CD450F"/>
    <w:rsid w:val="00CD463C"/>
    <w:rsid w:val="00CD490E"/>
    <w:rsid w:val="00CD49C8"/>
    <w:rsid w:val="00CD4B22"/>
    <w:rsid w:val="00CD4BB1"/>
    <w:rsid w:val="00CD4F9A"/>
    <w:rsid w:val="00CD5067"/>
    <w:rsid w:val="00CD5173"/>
    <w:rsid w:val="00CD5592"/>
    <w:rsid w:val="00CD57A9"/>
    <w:rsid w:val="00CD5A49"/>
    <w:rsid w:val="00CD5D6D"/>
    <w:rsid w:val="00CD5DC5"/>
    <w:rsid w:val="00CD5EC8"/>
    <w:rsid w:val="00CD6094"/>
    <w:rsid w:val="00CD634E"/>
    <w:rsid w:val="00CD6583"/>
    <w:rsid w:val="00CD664F"/>
    <w:rsid w:val="00CD6CDF"/>
    <w:rsid w:val="00CD7200"/>
    <w:rsid w:val="00CD74F3"/>
    <w:rsid w:val="00CD776A"/>
    <w:rsid w:val="00CD7A9A"/>
    <w:rsid w:val="00CD7FA5"/>
    <w:rsid w:val="00CE013D"/>
    <w:rsid w:val="00CE04B3"/>
    <w:rsid w:val="00CE05D4"/>
    <w:rsid w:val="00CE0657"/>
    <w:rsid w:val="00CE0C02"/>
    <w:rsid w:val="00CE105C"/>
    <w:rsid w:val="00CE10C6"/>
    <w:rsid w:val="00CE1219"/>
    <w:rsid w:val="00CE14AA"/>
    <w:rsid w:val="00CE1640"/>
    <w:rsid w:val="00CE187E"/>
    <w:rsid w:val="00CE1974"/>
    <w:rsid w:val="00CE1BB3"/>
    <w:rsid w:val="00CE1CED"/>
    <w:rsid w:val="00CE1E70"/>
    <w:rsid w:val="00CE20FB"/>
    <w:rsid w:val="00CE2215"/>
    <w:rsid w:val="00CE2263"/>
    <w:rsid w:val="00CE26A4"/>
    <w:rsid w:val="00CE26DB"/>
    <w:rsid w:val="00CE2758"/>
    <w:rsid w:val="00CE29D5"/>
    <w:rsid w:val="00CE2AD2"/>
    <w:rsid w:val="00CE2B03"/>
    <w:rsid w:val="00CE2B27"/>
    <w:rsid w:val="00CE33E1"/>
    <w:rsid w:val="00CE341B"/>
    <w:rsid w:val="00CE350A"/>
    <w:rsid w:val="00CE3567"/>
    <w:rsid w:val="00CE3697"/>
    <w:rsid w:val="00CE388B"/>
    <w:rsid w:val="00CE3BE1"/>
    <w:rsid w:val="00CE3C81"/>
    <w:rsid w:val="00CE3CA5"/>
    <w:rsid w:val="00CE3CE0"/>
    <w:rsid w:val="00CE4007"/>
    <w:rsid w:val="00CE424C"/>
    <w:rsid w:val="00CE4318"/>
    <w:rsid w:val="00CE43B4"/>
    <w:rsid w:val="00CE445F"/>
    <w:rsid w:val="00CE4475"/>
    <w:rsid w:val="00CE471A"/>
    <w:rsid w:val="00CE4953"/>
    <w:rsid w:val="00CE4A2B"/>
    <w:rsid w:val="00CE4A2F"/>
    <w:rsid w:val="00CE4A88"/>
    <w:rsid w:val="00CE4ABD"/>
    <w:rsid w:val="00CE5052"/>
    <w:rsid w:val="00CE5094"/>
    <w:rsid w:val="00CE5287"/>
    <w:rsid w:val="00CE5339"/>
    <w:rsid w:val="00CE5383"/>
    <w:rsid w:val="00CE5467"/>
    <w:rsid w:val="00CE5A79"/>
    <w:rsid w:val="00CE5AF6"/>
    <w:rsid w:val="00CE5EE1"/>
    <w:rsid w:val="00CE6007"/>
    <w:rsid w:val="00CE631D"/>
    <w:rsid w:val="00CE639A"/>
    <w:rsid w:val="00CE65B0"/>
    <w:rsid w:val="00CE65F8"/>
    <w:rsid w:val="00CE6F71"/>
    <w:rsid w:val="00CE7941"/>
    <w:rsid w:val="00CE7AD3"/>
    <w:rsid w:val="00CE7AF0"/>
    <w:rsid w:val="00CE7B6A"/>
    <w:rsid w:val="00CE7CA4"/>
    <w:rsid w:val="00CE7DCA"/>
    <w:rsid w:val="00CE7EA8"/>
    <w:rsid w:val="00CF0263"/>
    <w:rsid w:val="00CF04BE"/>
    <w:rsid w:val="00CF052D"/>
    <w:rsid w:val="00CF05B9"/>
    <w:rsid w:val="00CF0697"/>
    <w:rsid w:val="00CF07F9"/>
    <w:rsid w:val="00CF0854"/>
    <w:rsid w:val="00CF0D2C"/>
    <w:rsid w:val="00CF118A"/>
    <w:rsid w:val="00CF11C3"/>
    <w:rsid w:val="00CF1284"/>
    <w:rsid w:val="00CF1744"/>
    <w:rsid w:val="00CF1B41"/>
    <w:rsid w:val="00CF1B98"/>
    <w:rsid w:val="00CF1C5B"/>
    <w:rsid w:val="00CF20DC"/>
    <w:rsid w:val="00CF23E0"/>
    <w:rsid w:val="00CF250E"/>
    <w:rsid w:val="00CF2678"/>
    <w:rsid w:val="00CF26A0"/>
    <w:rsid w:val="00CF2863"/>
    <w:rsid w:val="00CF2DB2"/>
    <w:rsid w:val="00CF3368"/>
    <w:rsid w:val="00CF3C7D"/>
    <w:rsid w:val="00CF3D52"/>
    <w:rsid w:val="00CF3FC1"/>
    <w:rsid w:val="00CF4278"/>
    <w:rsid w:val="00CF442A"/>
    <w:rsid w:val="00CF463B"/>
    <w:rsid w:val="00CF48C1"/>
    <w:rsid w:val="00CF4990"/>
    <w:rsid w:val="00CF4991"/>
    <w:rsid w:val="00CF4A36"/>
    <w:rsid w:val="00CF4AD7"/>
    <w:rsid w:val="00CF52EF"/>
    <w:rsid w:val="00CF53E6"/>
    <w:rsid w:val="00CF54AA"/>
    <w:rsid w:val="00CF5731"/>
    <w:rsid w:val="00CF61C6"/>
    <w:rsid w:val="00CF6474"/>
    <w:rsid w:val="00CF64C1"/>
    <w:rsid w:val="00CF6582"/>
    <w:rsid w:val="00CF66F7"/>
    <w:rsid w:val="00CF67D8"/>
    <w:rsid w:val="00CF67EC"/>
    <w:rsid w:val="00CF72CF"/>
    <w:rsid w:val="00CF7344"/>
    <w:rsid w:val="00CF74C8"/>
    <w:rsid w:val="00CF7551"/>
    <w:rsid w:val="00CF75B8"/>
    <w:rsid w:val="00CF7A9A"/>
    <w:rsid w:val="00CF7BB7"/>
    <w:rsid w:val="00CF7C05"/>
    <w:rsid w:val="00CF7CDD"/>
    <w:rsid w:val="00CF7CF5"/>
    <w:rsid w:val="00CF7F6D"/>
    <w:rsid w:val="00D00584"/>
    <w:rsid w:val="00D0088B"/>
    <w:rsid w:val="00D00B20"/>
    <w:rsid w:val="00D00DB6"/>
    <w:rsid w:val="00D00F3C"/>
    <w:rsid w:val="00D00F8B"/>
    <w:rsid w:val="00D01076"/>
    <w:rsid w:val="00D01244"/>
    <w:rsid w:val="00D0144F"/>
    <w:rsid w:val="00D01578"/>
    <w:rsid w:val="00D0181D"/>
    <w:rsid w:val="00D01F45"/>
    <w:rsid w:val="00D01FFD"/>
    <w:rsid w:val="00D021E4"/>
    <w:rsid w:val="00D021F1"/>
    <w:rsid w:val="00D02554"/>
    <w:rsid w:val="00D02B01"/>
    <w:rsid w:val="00D02E40"/>
    <w:rsid w:val="00D02F06"/>
    <w:rsid w:val="00D02F3F"/>
    <w:rsid w:val="00D0300C"/>
    <w:rsid w:val="00D031F7"/>
    <w:rsid w:val="00D03484"/>
    <w:rsid w:val="00D03632"/>
    <w:rsid w:val="00D03887"/>
    <w:rsid w:val="00D03B53"/>
    <w:rsid w:val="00D03B7D"/>
    <w:rsid w:val="00D03D61"/>
    <w:rsid w:val="00D03F53"/>
    <w:rsid w:val="00D03F8D"/>
    <w:rsid w:val="00D04AAA"/>
    <w:rsid w:val="00D04ADD"/>
    <w:rsid w:val="00D04BA3"/>
    <w:rsid w:val="00D04FB8"/>
    <w:rsid w:val="00D05625"/>
    <w:rsid w:val="00D056D2"/>
    <w:rsid w:val="00D05CA9"/>
    <w:rsid w:val="00D06056"/>
    <w:rsid w:val="00D061E0"/>
    <w:rsid w:val="00D06359"/>
    <w:rsid w:val="00D064F5"/>
    <w:rsid w:val="00D067E6"/>
    <w:rsid w:val="00D0692D"/>
    <w:rsid w:val="00D06CD5"/>
    <w:rsid w:val="00D06D3A"/>
    <w:rsid w:val="00D06D8F"/>
    <w:rsid w:val="00D06ECD"/>
    <w:rsid w:val="00D07036"/>
    <w:rsid w:val="00D0747F"/>
    <w:rsid w:val="00D0786A"/>
    <w:rsid w:val="00D0792A"/>
    <w:rsid w:val="00D07BF0"/>
    <w:rsid w:val="00D07C60"/>
    <w:rsid w:val="00D106BC"/>
    <w:rsid w:val="00D106DD"/>
    <w:rsid w:val="00D10881"/>
    <w:rsid w:val="00D10C68"/>
    <w:rsid w:val="00D10C6D"/>
    <w:rsid w:val="00D10EE7"/>
    <w:rsid w:val="00D11CB4"/>
    <w:rsid w:val="00D1225A"/>
    <w:rsid w:val="00D123BE"/>
    <w:rsid w:val="00D123C8"/>
    <w:rsid w:val="00D125DA"/>
    <w:rsid w:val="00D12A0F"/>
    <w:rsid w:val="00D12B80"/>
    <w:rsid w:val="00D1304D"/>
    <w:rsid w:val="00D1313F"/>
    <w:rsid w:val="00D13203"/>
    <w:rsid w:val="00D1362C"/>
    <w:rsid w:val="00D13B45"/>
    <w:rsid w:val="00D1432B"/>
    <w:rsid w:val="00D14945"/>
    <w:rsid w:val="00D1499C"/>
    <w:rsid w:val="00D1548E"/>
    <w:rsid w:val="00D155C6"/>
    <w:rsid w:val="00D1572D"/>
    <w:rsid w:val="00D1577D"/>
    <w:rsid w:val="00D15A4B"/>
    <w:rsid w:val="00D15AA0"/>
    <w:rsid w:val="00D15B96"/>
    <w:rsid w:val="00D16288"/>
    <w:rsid w:val="00D162DD"/>
    <w:rsid w:val="00D16312"/>
    <w:rsid w:val="00D16422"/>
    <w:rsid w:val="00D1645E"/>
    <w:rsid w:val="00D16503"/>
    <w:rsid w:val="00D16841"/>
    <w:rsid w:val="00D16B50"/>
    <w:rsid w:val="00D16B94"/>
    <w:rsid w:val="00D16E0B"/>
    <w:rsid w:val="00D17173"/>
    <w:rsid w:val="00D17200"/>
    <w:rsid w:val="00D172B9"/>
    <w:rsid w:val="00D17677"/>
    <w:rsid w:val="00D1793B"/>
    <w:rsid w:val="00D17A98"/>
    <w:rsid w:val="00D17B63"/>
    <w:rsid w:val="00D17DF6"/>
    <w:rsid w:val="00D17EC7"/>
    <w:rsid w:val="00D17F36"/>
    <w:rsid w:val="00D203D4"/>
    <w:rsid w:val="00D20492"/>
    <w:rsid w:val="00D2063D"/>
    <w:rsid w:val="00D2068C"/>
    <w:rsid w:val="00D207EF"/>
    <w:rsid w:val="00D20A80"/>
    <w:rsid w:val="00D20B14"/>
    <w:rsid w:val="00D20BBC"/>
    <w:rsid w:val="00D20BFF"/>
    <w:rsid w:val="00D20E07"/>
    <w:rsid w:val="00D21284"/>
    <w:rsid w:val="00D21332"/>
    <w:rsid w:val="00D214E8"/>
    <w:rsid w:val="00D214F1"/>
    <w:rsid w:val="00D2165C"/>
    <w:rsid w:val="00D2171E"/>
    <w:rsid w:val="00D21721"/>
    <w:rsid w:val="00D21C27"/>
    <w:rsid w:val="00D21C7C"/>
    <w:rsid w:val="00D21DB1"/>
    <w:rsid w:val="00D21EB9"/>
    <w:rsid w:val="00D2216D"/>
    <w:rsid w:val="00D221FD"/>
    <w:rsid w:val="00D222DF"/>
    <w:rsid w:val="00D22527"/>
    <w:rsid w:val="00D226E8"/>
    <w:rsid w:val="00D2270A"/>
    <w:rsid w:val="00D2286A"/>
    <w:rsid w:val="00D22897"/>
    <w:rsid w:val="00D22973"/>
    <w:rsid w:val="00D22AD8"/>
    <w:rsid w:val="00D22B6D"/>
    <w:rsid w:val="00D22BE6"/>
    <w:rsid w:val="00D22D00"/>
    <w:rsid w:val="00D231A8"/>
    <w:rsid w:val="00D235F9"/>
    <w:rsid w:val="00D241C0"/>
    <w:rsid w:val="00D245BE"/>
    <w:rsid w:val="00D247E1"/>
    <w:rsid w:val="00D24989"/>
    <w:rsid w:val="00D249C6"/>
    <w:rsid w:val="00D24ADA"/>
    <w:rsid w:val="00D24C6D"/>
    <w:rsid w:val="00D24D2E"/>
    <w:rsid w:val="00D25309"/>
    <w:rsid w:val="00D253B8"/>
    <w:rsid w:val="00D25434"/>
    <w:rsid w:val="00D259AB"/>
    <w:rsid w:val="00D25A32"/>
    <w:rsid w:val="00D25AC8"/>
    <w:rsid w:val="00D25C3E"/>
    <w:rsid w:val="00D25E4B"/>
    <w:rsid w:val="00D265C1"/>
    <w:rsid w:val="00D269FA"/>
    <w:rsid w:val="00D26B38"/>
    <w:rsid w:val="00D26B6F"/>
    <w:rsid w:val="00D26D67"/>
    <w:rsid w:val="00D26EA6"/>
    <w:rsid w:val="00D270C1"/>
    <w:rsid w:val="00D27269"/>
    <w:rsid w:val="00D277A5"/>
    <w:rsid w:val="00D278F0"/>
    <w:rsid w:val="00D27B6F"/>
    <w:rsid w:val="00D27D19"/>
    <w:rsid w:val="00D27DA1"/>
    <w:rsid w:val="00D27E7C"/>
    <w:rsid w:val="00D27FDB"/>
    <w:rsid w:val="00D300CE"/>
    <w:rsid w:val="00D3057D"/>
    <w:rsid w:val="00D30BD3"/>
    <w:rsid w:val="00D30E7C"/>
    <w:rsid w:val="00D312E9"/>
    <w:rsid w:val="00D315C9"/>
    <w:rsid w:val="00D31F9F"/>
    <w:rsid w:val="00D31FA6"/>
    <w:rsid w:val="00D31FB2"/>
    <w:rsid w:val="00D31FB7"/>
    <w:rsid w:val="00D32781"/>
    <w:rsid w:val="00D327F7"/>
    <w:rsid w:val="00D332B0"/>
    <w:rsid w:val="00D336F4"/>
    <w:rsid w:val="00D33812"/>
    <w:rsid w:val="00D33F6D"/>
    <w:rsid w:val="00D34354"/>
    <w:rsid w:val="00D346F6"/>
    <w:rsid w:val="00D34F7F"/>
    <w:rsid w:val="00D34FD6"/>
    <w:rsid w:val="00D3544E"/>
    <w:rsid w:val="00D3550C"/>
    <w:rsid w:val="00D35698"/>
    <w:rsid w:val="00D35858"/>
    <w:rsid w:val="00D358DF"/>
    <w:rsid w:val="00D35973"/>
    <w:rsid w:val="00D362D7"/>
    <w:rsid w:val="00D363B3"/>
    <w:rsid w:val="00D36429"/>
    <w:rsid w:val="00D36439"/>
    <w:rsid w:val="00D365A3"/>
    <w:rsid w:val="00D365B6"/>
    <w:rsid w:val="00D366E0"/>
    <w:rsid w:val="00D36B6D"/>
    <w:rsid w:val="00D371B3"/>
    <w:rsid w:val="00D37475"/>
    <w:rsid w:val="00D37AF1"/>
    <w:rsid w:val="00D37C01"/>
    <w:rsid w:val="00D37D2C"/>
    <w:rsid w:val="00D400F3"/>
    <w:rsid w:val="00D40D38"/>
    <w:rsid w:val="00D410E5"/>
    <w:rsid w:val="00D4130C"/>
    <w:rsid w:val="00D41376"/>
    <w:rsid w:val="00D414B0"/>
    <w:rsid w:val="00D415F8"/>
    <w:rsid w:val="00D41685"/>
    <w:rsid w:val="00D416F3"/>
    <w:rsid w:val="00D417CA"/>
    <w:rsid w:val="00D41B4D"/>
    <w:rsid w:val="00D41B9F"/>
    <w:rsid w:val="00D41BDB"/>
    <w:rsid w:val="00D42096"/>
    <w:rsid w:val="00D420B1"/>
    <w:rsid w:val="00D4249B"/>
    <w:rsid w:val="00D425DB"/>
    <w:rsid w:val="00D42F99"/>
    <w:rsid w:val="00D430F1"/>
    <w:rsid w:val="00D431EF"/>
    <w:rsid w:val="00D433C5"/>
    <w:rsid w:val="00D435C5"/>
    <w:rsid w:val="00D437F3"/>
    <w:rsid w:val="00D43D07"/>
    <w:rsid w:val="00D43E0C"/>
    <w:rsid w:val="00D4414B"/>
    <w:rsid w:val="00D444BB"/>
    <w:rsid w:val="00D44579"/>
    <w:rsid w:val="00D44659"/>
    <w:rsid w:val="00D44B1E"/>
    <w:rsid w:val="00D44BF7"/>
    <w:rsid w:val="00D44DCE"/>
    <w:rsid w:val="00D44EE2"/>
    <w:rsid w:val="00D44F0B"/>
    <w:rsid w:val="00D4535D"/>
    <w:rsid w:val="00D45B3B"/>
    <w:rsid w:val="00D45C2D"/>
    <w:rsid w:val="00D45C73"/>
    <w:rsid w:val="00D462D4"/>
    <w:rsid w:val="00D464CE"/>
    <w:rsid w:val="00D4651E"/>
    <w:rsid w:val="00D46635"/>
    <w:rsid w:val="00D467A6"/>
    <w:rsid w:val="00D46DCB"/>
    <w:rsid w:val="00D46E19"/>
    <w:rsid w:val="00D46EC4"/>
    <w:rsid w:val="00D47970"/>
    <w:rsid w:val="00D47F9F"/>
    <w:rsid w:val="00D501E7"/>
    <w:rsid w:val="00D5042A"/>
    <w:rsid w:val="00D504EC"/>
    <w:rsid w:val="00D50643"/>
    <w:rsid w:val="00D50CA5"/>
    <w:rsid w:val="00D5143E"/>
    <w:rsid w:val="00D51460"/>
    <w:rsid w:val="00D5162B"/>
    <w:rsid w:val="00D51737"/>
    <w:rsid w:val="00D5192F"/>
    <w:rsid w:val="00D51B53"/>
    <w:rsid w:val="00D51B58"/>
    <w:rsid w:val="00D51E3F"/>
    <w:rsid w:val="00D51ED4"/>
    <w:rsid w:val="00D51EDD"/>
    <w:rsid w:val="00D51F19"/>
    <w:rsid w:val="00D52138"/>
    <w:rsid w:val="00D52541"/>
    <w:rsid w:val="00D525B2"/>
    <w:rsid w:val="00D52606"/>
    <w:rsid w:val="00D52711"/>
    <w:rsid w:val="00D52795"/>
    <w:rsid w:val="00D52A68"/>
    <w:rsid w:val="00D52CE1"/>
    <w:rsid w:val="00D52D7E"/>
    <w:rsid w:val="00D53138"/>
    <w:rsid w:val="00D53F8C"/>
    <w:rsid w:val="00D541CE"/>
    <w:rsid w:val="00D54A48"/>
    <w:rsid w:val="00D54C70"/>
    <w:rsid w:val="00D54CF0"/>
    <w:rsid w:val="00D54EBB"/>
    <w:rsid w:val="00D54F00"/>
    <w:rsid w:val="00D550AC"/>
    <w:rsid w:val="00D550E6"/>
    <w:rsid w:val="00D55483"/>
    <w:rsid w:val="00D555B1"/>
    <w:rsid w:val="00D55946"/>
    <w:rsid w:val="00D55A03"/>
    <w:rsid w:val="00D55A61"/>
    <w:rsid w:val="00D55F47"/>
    <w:rsid w:val="00D5603F"/>
    <w:rsid w:val="00D560B8"/>
    <w:rsid w:val="00D5616F"/>
    <w:rsid w:val="00D566AD"/>
    <w:rsid w:val="00D56C9C"/>
    <w:rsid w:val="00D56CD0"/>
    <w:rsid w:val="00D572CF"/>
    <w:rsid w:val="00D57508"/>
    <w:rsid w:val="00D5773F"/>
    <w:rsid w:val="00D57859"/>
    <w:rsid w:val="00D5792D"/>
    <w:rsid w:val="00D57C78"/>
    <w:rsid w:val="00D57F3D"/>
    <w:rsid w:val="00D6004F"/>
    <w:rsid w:val="00D6046C"/>
    <w:rsid w:val="00D60841"/>
    <w:rsid w:val="00D608B0"/>
    <w:rsid w:val="00D60AAC"/>
    <w:rsid w:val="00D60B79"/>
    <w:rsid w:val="00D60C86"/>
    <w:rsid w:val="00D60EDC"/>
    <w:rsid w:val="00D61042"/>
    <w:rsid w:val="00D61158"/>
    <w:rsid w:val="00D61194"/>
    <w:rsid w:val="00D61291"/>
    <w:rsid w:val="00D612B7"/>
    <w:rsid w:val="00D61519"/>
    <w:rsid w:val="00D61967"/>
    <w:rsid w:val="00D619C2"/>
    <w:rsid w:val="00D61B9D"/>
    <w:rsid w:val="00D61C9B"/>
    <w:rsid w:val="00D61CFD"/>
    <w:rsid w:val="00D61E02"/>
    <w:rsid w:val="00D61E08"/>
    <w:rsid w:val="00D62238"/>
    <w:rsid w:val="00D622DA"/>
    <w:rsid w:val="00D623D4"/>
    <w:rsid w:val="00D6270E"/>
    <w:rsid w:val="00D627DE"/>
    <w:rsid w:val="00D62B29"/>
    <w:rsid w:val="00D62E78"/>
    <w:rsid w:val="00D63383"/>
    <w:rsid w:val="00D6364F"/>
    <w:rsid w:val="00D6369B"/>
    <w:rsid w:val="00D63708"/>
    <w:rsid w:val="00D63950"/>
    <w:rsid w:val="00D63DDD"/>
    <w:rsid w:val="00D63E2B"/>
    <w:rsid w:val="00D63FC3"/>
    <w:rsid w:val="00D640A0"/>
    <w:rsid w:val="00D64194"/>
    <w:rsid w:val="00D6454C"/>
    <w:rsid w:val="00D647F6"/>
    <w:rsid w:val="00D648FB"/>
    <w:rsid w:val="00D64A90"/>
    <w:rsid w:val="00D64C11"/>
    <w:rsid w:val="00D64D19"/>
    <w:rsid w:val="00D64DE5"/>
    <w:rsid w:val="00D64E70"/>
    <w:rsid w:val="00D64F03"/>
    <w:rsid w:val="00D64FF9"/>
    <w:rsid w:val="00D650BE"/>
    <w:rsid w:val="00D65230"/>
    <w:rsid w:val="00D65A68"/>
    <w:rsid w:val="00D65D1B"/>
    <w:rsid w:val="00D65EE8"/>
    <w:rsid w:val="00D65F9C"/>
    <w:rsid w:val="00D666EA"/>
    <w:rsid w:val="00D66923"/>
    <w:rsid w:val="00D66C2F"/>
    <w:rsid w:val="00D66DEB"/>
    <w:rsid w:val="00D67590"/>
    <w:rsid w:val="00D6768F"/>
    <w:rsid w:val="00D678B2"/>
    <w:rsid w:val="00D67A62"/>
    <w:rsid w:val="00D67C3E"/>
    <w:rsid w:val="00D67C77"/>
    <w:rsid w:val="00D67D3D"/>
    <w:rsid w:val="00D67D94"/>
    <w:rsid w:val="00D67E8D"/>
    <w:rsid w:val="00D7044E"/>
    <w:rsid w:val="00D70789"/>
    <w:rsid w:val="00D70D07"/>
    <w:rsid w:val="00D710B5"/>
    <w:rsid w:val="00D71118"/>
    <w:rsid w:val="00D712AC"/>
    <w:rsid w:val="00D71561"/>
    <w:rsid w:val="00D7157E"/>
    <w:rsid w:val="00D716A7"/>
    <w:rsid w:val="00D7174B"/>
    <w:rsid w:val="00D717C8"/>
    <w:rsid w:val="00D7186E"/>
    <w:rsid w:val="00D71892"/>
    <w:rsid w:val="00D718CE"/>
    <w:rsid w:val="00D71A5E"/>
    <w:rsid w:val="00D72183"/>
    <w:rsid w:val="00D7225D"/>
    <w:rsid w:val="00D72371"/>
    <w:rsid w:val="00D72963"/>
    <w:rsid w:val="00D72A44"/>
    <w:rsid w:val="00D72B4F"/>
    <w:rsid w:val="00D72C44"/>
    <w:rsid w:val="00D72E2D"/>
    <w:rsid w:val="00D72F76"/>
    <w:rsid w:val="00D731B7"/>
    <w:rsid w:val="00D7350B"/>
    <w:rsid w:val="00D73520"/>
    <w:rsid w:val="00D73776"/>
    <w:rsid w:val="00D73870"/>
    <w:rsid w:val="00D73BEA"/>
    <w:rsid w:val="00D7401D"/>
    <w:rsid w:val="00D74212"/>
    <w:rsid w:val="00D742CB"/>
    <w:rsid w:val="00D747CF"/>
    <w:rsid w:val="00D747F6"/>
    <w:rsid w:val="00D7485D"/>
    <w:rsid w:val="00D748EC"/>
    <w:rsid w:val="00D74AE0"/>
    <w:rsid w:val="00D74CDE"/>
    <w:rsid w:val="00D74D4D"/>
    <w:rsid w:val="00D75109"/>
    <w:rsid w:val="00D752DB"/>
    <w:rsid w:val="00D754A5"/>
    <w:rsid w:val="00D757D8"/>
    <w:rsid w:val="00D75BD9"/>
    <w:rsid w:val="00D75C74"/>
    <w:rsid w:val="00D75DF9"/>
    <w:rsid w:val="00D75EE9"/>
    <w:rsid w:val="00D75F42"/>
    <w:rsid w:val="00D76535"/>
    <w:rsid w:val="00D76619"/>
    <w:rsid w:val="00D76823"/>
    <w:rsid w:val="00D770AA"/>
    <w:rsid w:val="00D7733D"/>
    <w:rsid w:val="00D77344"/>
    <w:rsid w:val="00D77363"/>
    <w:rsid w:val="00D7743B"/>
    <w:rsid w:val="00D77B1D"/>
    <w:rsid w:val="00D77B91"/>
    <w:rsid w:val="00D77C35"/>
    <w:rsid w:val="00D77E75"/>
    <w:rsid w:val="00D802A5"/>
    <w:rsid w:val="00D80563"/>
    <w:rsid w:val="00D80A60"/>
    <w:rsid w:val="00D80F95"/>
    <w:rsid w:val="00D81311"/>
    <w:rsid w:val="00D813EC"/>
    <w:rsid w:val="00D81809"/>
    <w:rsid w:val="00D81E39"/>
    <w:rsid w:val="00D82049"/>
    <w:rsid w:val="00D820F6"/>
    <w:rsid w:val="00D823E8"/>
    <w:rsid w:val="00D824F3"/>
    <w:rsid w:val="00D82690"/>
    <w:rsid w:val="00D82877"/>
    <w:rsid w:val="00D82BC0"/>
    <w:rsid w:val="00D82E14"/>
    <w:rsid w:val="00D830F0"/>
    <w:rsid w:val="00D8327C"/>
    <w:rsid w:val="00D83533"/>
    <w:rsid w:val="00D835F6"/>
    <w:rsid w:val="00D83670"/>
    <w:rsid w:val="00D836B0"/>
    <w:rsid w:val="00D837C4"/>
    <w:rsid w:val="00D83896"/>
    <w:rsid w:val="00D83D57"/>
    <w:rsid w:val="00D83DBA"/>
    <w:rsid w:val="00D83EBC"/>
    <w:rsid w:val="00D83FF5"/>
    <w:rsid w:val="00D8404F"/>
    <w:rsid w:val="00D8412D"/>
    <w:rsid w:val="00D84132"/>
    <w:rsid w:val="00D8450A"/>
    <w:rsid w:val="00D8493A"/>
    <w:rsid w:val="00D8496F"/>
    <w:rsid w:val="00D849C0"/>
    <w:rsid w:val="00D85496"/>
    <w:rsid w:val="00D85552"/>
    <w:rsid w:val="00D8572F"/>
    <w:rsid w:val="00D85785"/>
    <w:rsid w:val="00D85880"/>
    <w:rsid w:val="00D85972"/>
    <w:rsid w:val="00D85AAC"/>
    <w:rsid w:val="00D85CA4"/>
    <w:rsid w:val="00D860B5"/>
    <w:rsid w:val="00D86639"/>
    <w:rsid w:val="00D866EB"/>
    <w:rsid w:val="00D86801"/>
    <w:rsid w:val="00D86A84"/>
    <w:rsid w:val="00D86B2D"/>
    <w:rsid w:val="00D871D3"/>
    <w:rsid w:val="00D8721A"/>
    <w:rsid w:val="00D87311"/>
    <w:rsid w:val="00D87391"/>
    <w:rsid w:val="00D87469"/>
    <w:rsid w:val="00D877EC"/>
    <w:rsid w:val="00D878E7"/>
    <w:rsid w:val="00D87919"/>
    <w:rsid w:val="00D87C9E"/>
    <w:rsid w:val="00D87E36"/>
    <w:rsid w:val="00D90055"/>
    <w:rsid w:val="00D900BA"/>
    <w:rsid w:val="00D90181"/>
    <w:rsid w:val="00D90442"/>
    <w:rsid w:val="00D90638"/>
    <w:rsid w:val="00D90783"/>
    <w:rsid w:val="00D90B49"/>
    <w:rsid w:val="00D90D61"/>
    <w:rsid w:val="00D91015"/>
    <w:rsid w:val="00D91269"/>
    <w:rsid w:val="00D9150F"/>
    <w:rsid w:val="00D9170C"/>
    <w:rsid w:val="00D919E9"/>
    <w:rsid w:val="00D91DD3"/>
    <w:rsid w:val="00D92069"/>
    <w:rsid w:val="00D920BA"/>
    <w:rsid w:val="00D920D6"/>
    <w:rsid w:val="00D922B9"/>
    <w:rsid w:val="00D92323"/>
    <w:rsid w:val="00D92663"/>
    <w:rsid w:val="00D92725"/>
    <w:rsid w:val="00D9295F"/>
    <w:rsid w:val="00D92969"/>
    <w:rsid w:val="00D92B2F"/>
    <w:rsid w:val="00D92B30"/>
    <w:rsid w:val="00D92BCE"/>
    <w:rsid w:val="00D92BF8"/>
    <w:rsid w:val="00D92C7E"/>
    <w:rsid w:val="00D92D1A"/>
    <w:rsid w:val="00D9312F"/>
    <w:rsid w:val="00D93317"/>
    <w:rsid w:val="00D93385"/>
    <w:rsid w:val="00D939EC"/>
    <w:rsid w:val="00D93CBD"/>
    <w:rsid w:val="00D94125"/>
    <w:rsid w:val="00D941D4"/>
    <w:rsid w:val="00D94E96"/>
    <w:rsid w:val="00D94EA1"/>
    <w:rsid w:val="00D95005"/>
    <w:rsid w:val="00D9501C"/>
    <w:rsid w:val="00D95103"/>
    <w:rsid w:val="00D9526A"/>
    <w:rsid w:val="00D95483"/>
    <w:rsid w:val="00D954C3"/>
    <w:rsid w:val="00D957F4"/>
    <w:rsid w:val="00D9580A"/>
    <w:rsid w:val="00D9581D"/>
    <w:rsid w:val="00D95A0C"/>
    <w:rsid w:val="00D95B00"/>
    <w:rsid w:val="00D95E16"/>
    <w:rsid w:val="00D95EA3"/>
    <w:rsid w:val="00D96268"/>
    <w:rsid w:val="00D96533"/>
    <w:rsid w:val="00D966C2"/>
    <w:rsid w:val="00D9670A"/>
    <w:rsid w:val="00D96F30"/>
    <w:rsid w:val="00D96FD9"/>
    <w:rsid w:val="00D9762E"/>
    <w:rsid w:val="00D9770A"/>
    <w:rsid w:val="00D977F9"/>
    <w:rsid w:val="00D97A69"/>
    <w:rsid w:val="00DA0093"/>
    <w:rsid w:val="00DA0643"/>
    <w:rsid w:val="00DA0668"/>
    <w:rsid w:val="00DA076F"/>
    <w:rsid w:val="00DA0928"/>
    <w:rsid w:val="00DA1546"/>
    <w:rsid w:val="00DA15EE"/>
    <w:rsid w:val="00DA1645"/>
    <w:rsid w:val="00DA1717"/>
    <w:rsid w:val="00DA1BA5"/>
    <w:rsid w:val="00DA1D42"/>
    <w:rsid w:val="00DA1D85"/>
    <w:rsid w:val="00DA22ED"/>
    <w:rsid w:val="00DA22EF"/>
    <w:rsid w:val="00DA2955"/>
    <w:rsid w:val="00DA297A"/>
    <w:rsid w:val="00DA29E8"/>
    <w:rsid w:val="00DA34BD"/>
    <w:rsid w:val="00DA36C8"/>
    <w:rsid w:val="00DA38C5"/>
    <w:rsid w:val="00DA3AF4"/>
    <w:rsid w:val="00DA3B00"/>
    <w:rsid w:val="00DA3DF6"/>
    <w:rsid w:val="00DA3EC3"/>
    <w:rsid w:val="00DA3F4A"/>
    <w:rsid w:val="00DA43B1"/>
    <w:rsid w:val="00DA4587"/>
    <w:rsid w:val="00DA4931"/>
    <w:rsid w:val="00DA4B22"/>
    <w:rsid w:val="00DA4B5E"/>
    <w:rsid w:val="00DA5608"/>
    <w:rsid w:val="00DA5764"/>
    <w:rsid w:val="00DA5965"/>
    <w:rsid w:val="00DA59AE"/>
    <w:rsid w:val="00DA5AD8"/>
    <w:rsid w:val="00DA5B3F"/>
    <w:rsid w:val="00DA5D44"/>
    <w:rsid w:val="00DA63DC"/>
    <w:rsid w:val="00DA64A9"/>
    <w:rsid w:val="00DA66CF"/>
    <w:rsid w:val="00DA6903"/>
    <w:rsid w:val="00DA69D3"/>
    <w:rsid w:val="00DA6A03"/>
    <w:rsid w:val="00DA6A25"/>
    <w:rsid w:val="00DA6B76"/>
    <w:rsid w:val="00DA6C3D"/>
    <w:rsid w:val="00DA6CC5"/>
    <w:rsid w:val="00DA75CA"/>
    <w:rsid w:val="00DA7A40"/>
    <w:rsid w:val="00DA7C0E"/>
    <w:rsid w:val="00DA7DD5"/>
    <w:rsid w:val="00DB086B"/>
    <w:rsid w:val="00DB08EC"/>
    <w:rsid w:val="00DB0C4A"/>
    <w:rsid w:val="00DB0F25"/>
    <w:rsid w:val="00DB1378"/>
    <w:rsid w:val="00DB13CD"/>
    <w:rsid w:val="00DB1595"/>
    <w:rsid w:val="00DB1876"/>
    <w:rsid w:val="00DB1CE0"/>
    <w:rsid w:val="00DB1D61"/>
    <w:rsid w:val="00DB23D8"/>
    <w:rsid w:val="00DB24FD"/>
    <w:rsid w:val="00DB27CB"/>
    <w:rsid w:val="00DB27CD"/>
    <w:rsid w:val="00DB2CC4"/>
    <w:rsid w:val="00DB3090"/>
    <w:rsid w:val="00DB345B"/>
    <w:rsid w:val="00DB374D"/>
    <w:rsid w:val="00DB4104"/>
    <w:rsid w:val="00DB4337"/>
    <w:rsid w:val="00DB45EB"/>
    <w:rsid w:val="00DB48F6"/>
    <w:rsid w:val="00DB492F"/>
    <w:rsid w:val="00DB49DA"/>
    <w:rsid w:val="00DB4AA9"/>
    <w:rsid w:val="00DB4BA9"/>
    <w:rsid w:val="00DB4BC8"/>
    <w:rsid w:val="00DB4BD0"/>
    <w:rsid w:val="00DB4E10"/>
    <w:rsid w:val="00DB4F1F"/>
    <w:rsid w:val="00DB5063"/>
    <w:rsid w:val="00DB528C"/>
    <w:rsid w:val="00DB5304"/>
    <w:rsid w:val="00DB5579"/>
    <w:rsid w:val="00DB5A82"/>
    <w:rsid w:val="00DB5AF9"/>
    <w:rsid w:val="00DB5B8B"/>
    <w:rsid w:val="00DB5F74"/>
    <w:rsid w:val="00DB5F91"/>
    <w:rsid w:val="00DB617C"/>
    <w:rsid w:val="00DB61FD"/>
    <w:rsid w:val="00DB63CE"/>
    <w:rsid w:val="00DB66D3"/>
    <w:rsid w:val="00DB6885"/>
    <w:rsid w:val="00DB69DE"/>
    <w:rsid w:val="00DB6A24"/>
    <w:rsid w:val="00DB6B5E"/>
    <w:rsid w:val="00DB6E8A"/>
    <w:rsid w:val="00DB700C"/>
    <w:rsid w:val="00DB7028"/>
    <w:rsid w:val="00DB7312"/>
    <w:rsid w:val="00DB7429"/>
    <w:rsid w:val="00DB77DC"/>
    <w:rsid w:val="00DB77F1"/>
    <w:rsid w:val="00DB780D"/>
    <w:rsid w:val="00DB7D5D"/>
    <w:rsid w:val="00DC037C"/>
    <w:rsid w:val="00DC04F3"/>
    <w:rsid w:val="00DC06C4"/>
    <w:rsid w:val="00DC06E4"/>
    <w:rsid w:val="00DC0C24"/>
    <w:rsid w:val="00DC0C7C"/>
    <w:rsid w:val="00DC0CDF"/>
    <w:rsid w:val="00DC1AFF"/>
    <w:rsid w:val="00DC20EA"/>
    <w:rsid w:val="00DC2169"/>
    <w:rsid w:val="00DC243F"/>
    <w:rsid w:val="00DC246A"/>
    <w:rsid w:val="00DC276D"/>
    <w:rsid w:val="00DC27FA"/>
    <w:rsid w:val="00DC28CB"/>
    <w:rsid w:val="00DC2A16"/>
    <w:rsid w:val="00DC2A68"/>
    <w:rsid w:val="00DC2BEA"/>
    <w:rsid w:val="00DC2D76"/>
    <w:rsid w:val="00DC31D4"/>
    <w:rsid w:val="00DC32F4"/>
    <w:rsid w:val="00DC3594"/>
    <w:rsid w:val="00DC3927"/>
    <w:rsid w:val="00DC4257"/>
    <w:rsid w:val="00DC44D6"/>
    <w:rsid w:val="00DC44E3"/>
    <w:rsid w:val="00DC4505"/>
    <w:rsid w:val="00DC45AF"/>
    <w:rsid w:val="00DC46CA"/>
    <w:rsid w:val="00DC493C"/>
    <w:rsid w:val="00DC497B"/>
    <w:rsid w:val="00DC4BB7"/>
    <w:rsid w:val="00DC4CB2"/>
    <w:rsid w:val="00DC5366"/>
    <w:rsid w:val="00DC577F"/>
    <w:rsid w:val="00DC5C06"/>
    <w:rsid w:val="00DC5C0A"/>
    <w:rsid w:val="00DC6145"/>
    <w:rsid w:val="00DC6E2F"/>
    <w:rsid w:val="00DC7121"/>
    <w:rsid w:val="00DC727C"/>
    <w:rsid w:val="00DC740C"/>
    <w:rsid w:val="00DC76D7"/>
    <w:rsid w:val="00DC7942"/>
    <w:rsid w:val="00DC7CE5"/>
    <w:rsid w:val="00DC7E8B"/>
    <w:rsid w:val="00DC7ED0"/>
    <w:rsid w:val="00DD06D0"/>
    <w:rsid w:val="00DD09D0"/>
    <w:rsid w:val="00DD0D78"/>
    <w:rsid w:val="00DD0F8F"/>
    <w:rsid w:val="00DD1067"/>
    <w:rsid w:val="00DD112C"/>
    <w:rsid w:val="00DD146E"/>
    <w:rsid w:val="00DD1470"/>
    <w:rsid w:val="00DD15AA"/>
    <w:rsid w:val="00DD193D"/>
    <w:rsid w:val="00DD1D6C"/>
    <w:rsid w:val="00DD1DD7"/>
    <w:rsid w:val="00DD2071"/>
    <w:rsid w:val="00DD212F"/>
    <w:rsid w:val="00DD27A5"/>
    <w:rsid w:val="00DD295E"/>
    <w:rsid w:val="00DD2AB7"/>
    <w:rsid w:val="00DD2B28"/>
    <w:rsid w:val="00DD2BBD"/>
    <w:rsid w:val="00DD2C9E"/>
    <w:rsid w:val="00DD2FFD"/>
    <w:rsid w:val="00DD30C6"/>
    <w:rsid w:val="00DD3596"/>
    <w:rsid w:val="00DD3679"/>
    <w:rsid w:val="00DD3D3F"/>
    <w:rsid w:val="00DD3FD9"/>
    <w:rsid w:val="00DD41D2"/>
    <w:rsid w:val="00DD4210"/>
    <w:rsid w:val="00DD4719"/>
    <w:rsid w:val="00DD47C1"/>
    <w:rsid w:val="00DD49AA"/>
    <w:rsid w:val="00DD49FB"/>
    <w:rsid w:val="00DD4FA7"/>
    <w:rsid w:val="00DD53E0"/>
    <w:rsid w:val="00DD5481"/>
    <w:rsid w:val="00DD5B49"/>
    <w:rsid w:val="00DD60C7"/>
    <w:rsid w:val="00DD6491"/>
    <w:rsid w:val="00DD6724"/>
    <w:rsid w:val="00DD68EC"/>
    <w:rsid w:val="00DD6955"/>
    <w:rsid w:val="00DD6A7A"/>
    <w:rsid w:val="00DD6BED"/>
    <w:rsid w:val="00DD6E24"/>
    <w:rsid w:val="00DD6F72"/>
    <w:rsid w:val="00DD7045"/>
    <w:rsid w:val="00DD70A7"/>
    <w:rsid w:val="00DD70AD"/>
    <w:rsid w:val="00DD75D7"/>
    <w:rsid w:val="00DD7729"/>
    <w:rsid w:val="00DD7AD3"/>
    <w:rsid w:val="00DE003B"/>
    <w:rsid w:val="00DE0358"/>
    <w:rsid w:val="00DE0394"/>
    <w:rsid w:val="00DE057D"/>
    <w:rsid w:val="00DE06C8"/>
    <w:rsid w:val="00DE06D4"/>
    <w:rsid w:val="00DE06EE"/>
    <w:rsid w:val="00DE06F8"/>
    <w:rsid w:val="00DE08D8"/>
    <w:rsid w:val="00DE0C9F"/>
    <w:rsid w:val="00DE0E17"/>
    <w:rsid w:val="00DE0E99"/>
    <w:rsid w:val="00DE10E4"/>
    <w:rsid w:val="00DE11B2"/>
    <w:rsid w:val="00DE1259"/>
    <w:rsid w:val="00DE140B"/>
    <w:rsid w:val="00DE1478"/>
    <w:rsid w:val="00DE152E"/>
    <w:rsid w:val="00DE17AC"/>
    <w:rsid w:val="00DE19AF"/>
    <w:rsid w:val="00DE1A36"/>
    <w:rsid w:val="00DE1AF9"/>
    <w:rsid w:val="00DE1DDE"/>
    <w:rsid w:val="00DE1FDE"/>
    <w:rsid w:val="00DE2678"/>
    <w:rsid w:val="00DE28EB"/>
    <w:rsid w:val="00DE2950"/>
    <w:rsid w:val="00DE2AB5"/>
    <w:rsid w:val="00DE2BA5"/>
    <w:rsid w:val="00DE2F24"/>
    <w:rsid w:val="00DE2F5D"/>
    <w:rsid w:val="00DE30C8"/>
    <w:rsid w:val="00DE325A"/>
    <w:rsid w:val="00DE35FB"/>
    <w:rsid w:val="00DE3605"/>
    <w:rsid w:val="00DE3C7B"/>
    <w:rsid w:val="00DE3C7F"/>
    <w:rsid w:val="00DE3C99"/>
    <w:rsid w:val="00DE403B"/>
    <w:rsid w:val="00DE4359"/>
    <w:rsid w:val="00DE47EA"/>
    <w:rsid w:val="00DE48AD"/>
    <w:rsid w:val="00DE49AF"/>
    <w:rsid w:val="00DE4B4C"/>
    <w:rsid w:val="00DE4D2B"/>
    <w:rsid w:val="00DE5244"/>
    <w:rsid w:val="00DE552C"/>
    <w:rsid w:val="00DE58AF"/>
    <w:rsid w:val="00DE58DD"/>
    <w:rsid w:val="00DE6121"/>
    <w:rsid w:val="00DE62AA"/>
    <w:rsid w:val="00DE6618"/>
    <w:rsid w:val="00DE6657"/>
    <w:rsid w:val="00DE698F"/>
    <w:rsid w:val="00DE6BF5"/>
    <w:rsid w:val="00DE6C3A"/>
    <w:rsid w:val="00DE6D70"/>
    <w:rsid w:val="00DE6E9C"/>
    <w:rsid w:val="00DE6F1F"/>
    <w:rsid w:val="00DE7403"/>
    <w:rsid w:val="00DE766E"/>
    <w:rsid w:val="00DE76D4"/>
    <w:rsid w:val="00DE7E5C"/>
    <w:rsid w:val="00DE7EEF"/>
    <w:rsid w:val="00DF065F"/>
    <w:rsid w:val="00DF0709"/>
    <w:rsid w:val="00DF07E4"/>
    <w:rsid w:val="00DF07ED"/>
    <w:rsid w:val="00DF0BA7"/>
    <w:rsid w:val="00DF0EB8"/>
    <w:rsid w:val="00DF12D9"/>
    <w:rsid w:val="00DF1922"/>
    <w:rsid w:val="00DF19B0"/>
    <w:rsid w:val="00DF22EA"/>
    <w:rsid w:val="00DF26D7"/>
    <w:rsid w:val="00DF2781"/>
    <w:rsid w:val="00DF2C3D"/>
    <w:rsid w:val="00DF2CC1"/>
    <w:rsid w:val="00DF2CEC"/>
    <w:rsid w:val="00DF31F8"/>
    <w:rsid w:val="00DF339C"/>
    <w:rsid w:val="00DF3D93"/>
    <w:rsid w:val="00DF3E39"/>
    <w:rsid w:val="00DF3F16"/>
    <w:rsid w:val="00DF3F44"/>
    <w:rsid w:val="00DF40C1"/>
    <w:rsid w:val="00DF4192"/>
    <w:rsid w:val="00DF41F4"/>
    <w:rsid w:val="00DF4353"/>
    <w:rsid w:val="00DF48E3"/>
    <w:rsid w:val="00DF4CBA"/>
    <w:rsid w:val="00DF4FC3"/>
    <w:rsid w:val="00DF5376"/>
    <w:rsid w:val="00DF53A2"/>
    <w:rsid w:val="00DF5663"/>
    <w:rsid w:val="00DF5CD8"/>
    <w:rsid w:val="00DF5E0E"/>
    <w:rsid w:val="00DF5F5A"/>
    <w:rsid w:val="00DF6603"/>
    <w:rsid w:val="00DF69E1"/>
    <w:rsid w:val="00DF6A02"/>
    <w:rsid w:val="00DF6E39"/>
    <w:rsid w:val="00DF7128"/>
    <w:rsid w:val="00DF7409"/>
    <w:rsid w:val="00DF7546"/>
    <w:rsid w:val="00DF76F0"/>
    <w:rsid w:val="00E002ED"/>
    <w:rsid w:val="00E0031C"/>
    <w:rsid w:val="00E00B00"/>
    <w:rsid w:val="00E01186"/>
    <w:rsid w:val="00E01514"/>
    <w:rsid w:val="00E01AD4"/>
    <w:rsid w:val="00E01B25"/>
    <w:rsid w:val="00E01D7F"/>
    <w:rsid w:val="00E01D82"/>
    <w:rsid w:val="00E01F66"/>
    <w:rsid w:val="00E021C3"/>
    <w:rsid w:val="00E0226B"/>
    <w:rsid w:val="00E02368"/>
    <w:rsid w:val="00E024C2"/>
    <w:rsid w:val="00E02549"/>
    <w:rsid w:val="00E0266B"/>
    <w:rsid w:val="00E0267F"/>
    <w:rsid w:val="00E02708"/>
    <w:rsid w:val="00E028A3"/>
    <w:rsid w:val="00E02E2F"/>
    <w:rsid w:val="00E02FC6"/>
    <w:rsid w:val="00E03526"/>
    <w:rsid w:val="00E03574"/>
    <w:rsid w:val="00E03806"/>
    <w:rsid w:val="00E039F1"/>
    <w:rsid w:val="00E03BE5"/>
    <w:rsid w:val="00E03E97"/>
    <w:rsid w:val="00E03EC4"/>
    <w:rsid w:val="00E03EC7"/>
    <w:rsid w:val="00E0413D"/>
    <w:rsid w:val="00E0439F"/>
    <w:rsid w:val="00E04916"/>
    <w:rsid w:val="00E04961"/>
    <w:rsid w:val="00E049A2"/>
    <w:rsid w:val="00E05753"/>
    <w:rsid w:val="00E057E7"/>
    <w:rsid w:val="00E05C61"/>
    <w:rsid w:val="00E061D9"/>
    <w:rsid w:val="00E063E7"/>
    <w:rsid w:val="00E0648A"/>
    <w:rsid w:val="00E06588"/>
    <w:rsid w:val="00E066A3"/>
    <w:rsid w:val="00E0678F"/>
    <w:rsid w:val="00E06B65"/>
    <w:rsid w:val="00E06EAB"/>
    <w:rsid w:val="00E06F28"/>
    <w:rsid w:val="00E0713C"/>
    <w:rsid w:val="00E07213"/>
    <w:rsid w:val="00E072E5"/>
    <w:rsid w:val="00E07655"/>
    <w:rsid w:val="00E07882"/>
    <w:rsid w:val="00E078F7"/>
    <w:rsid w:val="00E07924"/>
    <w:rsid w:val="00E07B08"/>
    <w:rsid w:val="00E07C99"/>
    <w:rsid w:val="00E07D8E"/>
    <w:rsid w:val="00E07E1B"/>
    <w:rsid w:val="00E07FC7"/>
    <w:rsid w:val="00E10061"/>
    <w:rsid w:val="00E100A6"/>
    <w:rsid w:val="00E1040C"/>
    <w:rsid w:val="00E1042D"/>
    <w:rsid w:val="00E10A58"/>
    <w:rsid w:val="00E10B82"/>
    <w:rsid w:val="00E10BAA"/>
    <w:rsid w:val="00E10C08"/>
    <w:rsid w:val="00E10E07"/>
    <w:rsid w:val="00E10E46"/>
    <w:rsid w:val="00E113F7"/>
    <w:rsid w:val="00E11478"/>
    <w:rsid w:val="00E117F3"/>
    <w:rsid w:val="00E1220A"/>
    <w:rsid w:val="00E12282"/>
    <w:rsid w:val="00E1257C"/>
    <w:rsid w:val="00E12F5A"/>
    <w:rsid w:val="00E12FCB"/>
    <w:rsid w:val="00E12FD2"/>
    <w:rsid w:val="00E13077"/>
    <w:rsid w:val="00E13122"/>
    <w:rsid w:val="00E1313D"/>
    <w:rsid w:val="00E1361C"/>
    <w:rsid w:val="00E1394D"/>
    <w:rsid w:val="00E13B27"/>
    <w:rsid w:val="00E13B57"/>
    <w:rsid w:val="00E146B5"/>
    <w:rsid w:val="00E147B2"/>
    <w:rsid w:val="00E14AD9"/>
    <w:rsid w:val="00E14B29"/>
    <w:rsid w:val="00E14CBC"/>
    <w:rsid w:val="00E14D3E"/>
    <w:rsid w:val="00E14E36"/>
    <w:rsid w:val="00E1525C"/>
    <w:rsid w:val="00E15651"/>
    <w:rsid w:val="00E15B12"/>
    <w:rsid w:val="00E15C18"/>
    <w:rsid w:val="00E15C1B"/>
    <w:rsid w:val="00E15E33"/>
    <w:rsid w:val="00E16214"/>
    <w:rsid w:val="00E163C8"/>
    <w:rsid w:val="00E16516"/>
    <w:rsid w:val="00E16556"/>
    <w:rsid w:val="00E168E8"/>
    <w:rsid w:val="00E16A44"/>
    <w:rsid w:val="00E16ABF"/>
    <w:rsid w:val="00E16C09"/>
    <w:rsid w:val="00E16ECC"/>
    <w:rsid w:val="00E16EE4"/>
    <w:rsid w:val="00E17407"/>
    <w:rsid w:val="00E174CA"/>
    <w:rsid w:val="00E1757D"/>
    <w:rsid w:val="00E175DB"/>
    <w:rsid w:val="00E20425"/>
    <w:rsid w:val="00E204BE"/>
    <w:rsid w:val="00E20527"/>
    <w:rsid w:val="00E2053B"/>
    <w:rsid w:val="00E2067C"/>
    <w:rsid w:val="00E2097F"/>
    <w:rsid w:val="00E209B6"/>
    <w:rsid w:val="00E20F2E"/>
    <w:rsid w:val="00E21191"/>
    <w:rsid w:val="00E2123E"/>
    <w:rsid w:val="00E215EC"/>
    <w:rsid w:val="00E217E1"/>
    <w:rsid w:val="00E21BE0"/>
    <w:rsid w:val="00E21DB2"/>
    <w:rsid w:val="00E21F33"/>
    <w:rsid w:val="00E222AA"/>
    <w:rsid w:val="00E224FA"/>
    <w:rsid w:val="00E2265E"/>
    <w:rsid w:val="00E2266D"/>
    <w:rsid w:val="00E22D48"/>
    <w:rsid w:val="00E23327"/>
    <w:rsid w:val="00E23346"/>
    <w:rsid w:val="00E233E5"/>
    <w:rsid w:val="00E23777"/>
    <w:rsid w:val="00E24138"/>
    <w:rsid w:val="00E2475D"/>
    <w:rsid w:val="00E24EF9"/>
    <w:rsid w:val="00E2508E"/>
    <w:rsid w:val="00E25264"/>
    <w:rsid w:val="00E25494"/>
    <w:rsid w:val="00E256B0"/>
    <w:rsid w:val="00E26332"/>
    <w:rsid w:val="00E2677E"/>
    <w:rsid w:val="00E26A2C"/>
    <w:rsid w:val="00E26B82"/>
    <w:rsid w:val="00E26D2F"/>
    <w:rsid w:val="00E270B0"/>
    <w:rsid w:val="00E2736D"/>
    <w:rsid w:val="00E274F0"/>
    <w:rsid w:val="00E275C7"/>
    <w:rsid w:val="00E27789"/>
    <w:rsid w:val="00E27D23"/>
    <w:rsid w:val="00E30209"/>
    <w:rsid w:val="00E30831"/>
    <w:rsid w:val="00E3095B"/>
    <w:rsid w:val="00E30D08"/>
    <w:rsid w:val="00E31085"/>
    <w:rsid w:val="00E311ED"/>
    <w:rsid w:val="00E31880"/>
    <w:rsid w:val="00E3199C"/>
    <w:rsid w:val="00E31B5F"/>
    <w:rsid w:val="00E31BFB"/>
    <w:rsid w:val="00E31CD5"/>
    <w:rsid w:val="00E325F6"/>
    <w:rsid w:val="00E3265B"/>
    <w:rsid w:val="00E32D79"/>
    <w:rsid w:val="00E32DA3"/>
    <w:rsid w:val="00E32E82"/>
    <w:rsid w:val="00E330E9"/>
    <w:rsid w:val="00E338D0"/>
    <w:rsid w:val="00E34055"/>
    <w:rsid w:val="00E340CD"/>
    <w:rsid w:val="00E341D2"/>
    <w:rsid w:val="00E34259"/>
    <w:rsid w:val="00E34B1E"/>
    <w:rsid w:val="00E34B92"/>
    <w:rsid w:val="00E34CBF"/>
    <w:rsid w:val="00E34F58"/>
    <w:rsid w:val="00E3570E"/>
    <w:rsid w:val="00E3571D"/>
    <w:rsid w:val="00E3600F"/>
    <w:rsid w:val="00E3633D"/>
    <w:rsid w:val="00E3652F"/>
    <w:rsid w:val="00E36C85"/>
    <w:rsid w:val="00E36F4F"/>
    <w:rsid w:val="00E36FBB"/>
    <w:rsid w:val="00E37424"/>
    <w:rsid w:val="00E374FF"/>
    <w:rsid w:val="00E375E5"/>
    <w:rsid w:val="00E3791E"/>
    <w:rsid w:val="00E379AC"/>
    <w:rsid w:val="00E37DCD"/>
    <w:rsid w:val="00E37F4E"/>
    <w:rsid w:val="00E4003B"/>
    <w:rsid w:val="00E40145"/>
    <w:rsid w:val="00E403F5"/>
    <w:rsid w:val="00E4048A"/>
    <w:rsid w:val="00E404EA"/>
    <w:rsid w:val="00E407EE"/>
    <w:rsid w:val="00E40848"/>
    <w:rsid w:val="00E40C15"/>
    <w:rsid w:val="00E416F8"/>
    <w:rsid w:val="00E41AA0"/>
    <w:rsid w:val="00E41D3E"/>
    <w:rsid w:val="00E420A2"/>
    <w:rsid w:val="00E420F4"/>
    <w:rsid w:val="00E42431"/>
    <w:rsid w:val="00E42685"/>
    <w:rsid w:val="00E426A9"/>
    <w:rsid w:val="00E4293A"/>
    <w:rsid w:val="00E42AB3"/>
    <w:rsid w:val="00E42BCA"/>
    <w:rsid w:val="00E42DB3"/>
    <w:rsid w:val="00E43177"/>
    <w:rsid w:val="00E431F4"/>
    <w:rsid w:val="00E434C7"/>
    <w:rsid w:val="00E43768"/>
    <w:rsid w:val="00E43A01"/>
    <w:rsid w:val="00E43B18"/>
    <w:rsid w:val="00E43B57"/>
    <w:rsid w:val="00E4406D"/>
    <w:rsid w:val="00E441BF"/>
    <w:rsid w:val="00E44248"/>
    <w:rsid w:val="00E44273"/>
    <w:rsid w:val="00E44965"/>
    <w:rsid w:val="00E450F2"/>
    <w:rsid w:val="00E4543E"/>
    <w:rsid w:val="00E45444"/>
    <w:rsid w:val="00E45465"/>
    <w:rsid w:val="00E456A2"/>
    <w:rsid w:val="00E45B5D"/>
    <w:rsid w:val="00E45C08"/>
    <w:rsid w:val="00E45DF6"/>
    <w:rsid w:val="00E461DF"/>
    <w:rsid w:val="00E462B4"/>
    <w:rsid w:val="00E46631"/>
    <w:rsid w:val="00E4682F"/>
    <w:rsid w:val="00E4693A"/>
    <w:rsid w:val="00E46B9D"/>
    <w:rsid w:val="00E471F6"/>
    <w:rsid w:val="00E47313"/>
    <w:rsid w:val="00E4740C"/>
    <w:rsid w:val="00E47554"/>
    <w:rsid w:val="00E47673"/>
    <w:rsid w:val="00E4767D"/>
    <w:rsid w:val="00E476E2"/>
    <w:rsid w:val="00E47AAB"/>
    <w:rsid w:val="00E47B4D"/>
    <w:rsid w:val="00E47CE7"/>
    <w:rsid w:val="00E47CF1"/>
    <w:rsid w:val="00E47D91"/>
    <w:rsid w:val="00E5037E"/>
    <w:rsid w:val="00E50B4E"/>
    <w:rsid w:val="00E50D54"/>
    <w:rsid w:val="00E50ED1"/>
    <w:rsid w:val="00E5104A"/>
    <w:rsid w:val="00E5119C"/>
    <w:rsid w:val="00E5121A"/>
    <w:rsid w:val="00E512C1"/>
    <w:rsid w:val="00E514E5"/>
    <w:rsid w:val="00E516FA"/>
    <w:rsid w:val="00E5175D"/>
    <w:rsid w:val="00E517B9"/>
    <w:rsid w:val="00E519E2"/>
    <w:rsid w:val="00E51EB8"/>
    <w:rsid w:val="00E51F0C"/>
    <w:rsid w:val="00E5208C"/>
    <w:rsid w:val="00E522D0"/>
    <w:rsid w:val="00E5244A"/>
    <w:rsid w:val="00E52617"/>
    <w:rsid w:val="00E5281B"/>
    <w:rsid w:val="00E528EC"/>
    <w:rsid w:val="00E52928"/>
    <w:rsid w:val="00E529B6"/>
    <w:rsid w:val="00E529D7"/>
    <w:rsid w:val="00E52ACB"/>
    <w:rsid w:val="00E52B10"/>
    <w:rsid w:val="00E52D48"/>
    <w:rsid w:val="00E52E3F"/>
    <w:rsid w:val="00E52E75"/>
    <w:rsid w:val="00E5320C"/>
    <w:rsid w:val="00E53346"/>
    <w:rsid w:val="00E536F8"/>
    <w:rsid w:val="00E538A1"/>
    <w:rsid w:val="00E539F4"/>
    <w:rsid w:val="00E53AFC"/>
    <w:rsid w:val="00E53D4B"/>
    <w:rsid w:val="00E53EC2"/>
    <w:rsid w:val="00E54018"/>
    <w:rsid w:val="00E540B4"/>
    <w:rsid w:val="00E541CA"/>
    <w:rsid w:val="00E543EE"/>
    <w:rsid w:val="00E54534"/>
    <w:rsid w:val="00E54597"/>
    <w:rsid w:val="00E54657"/>
    <w:rsid w:val="00E54878"/>
    <w:rsid w:val="00E54B92"/>
    <w:rsid w:val="00E54B9D"/>
    <w:rsid w:val="00E54D2E"/>
    <w:rsid w:val="00E54F28"/>
    <w:rsid w:val="00E55A43"/>
    <w:rsid w:val="00E5604B"/>
    <w:rsid w:val="00E560BC"/>
    <w:rsid w:val="00E5627C"/>
    <w:rsid w:val="00E5652C"/>
    <w:rsid w:val="00E567A3"/>
    <w:rsid w:val="00E567B0"/>
    <w:rsid w:val="00E56817"/>
    <w:rsid w:val="00E5693D"/>
    <w:rsid w:val="00E56CCE"/>
    <w:rsid w:val="00E56F2D"/>
    <w:rsid w:val="00E5720C"/>
    <w:rsid w:val="00E57552"/>
    <w:rsid w:val="00E575CD"/>
    <w:rsid w:val="00E575DD"/>
    <w:rsid w:val="00E57CA1"/>
    <w:rsid w:val="00E600CD"/>
    <w:rsid w:val="00E60255"/>
    <w:rsid w:val="00E602EA"/>
    <w:rsid w:val="00E60327"/>
    <w:rsid w:val="00E603DE"/>
    <w:rsid w:val="00E604BB"/>
    <w:rsid w:val="00E60725"/>
    <w:rsid w:val="00E6074C"/>
    <w:rsid w:val="00E6097A"/>
    <w:rsid w:val="00E60B7C"/>
    <w:rsid w:val="00E60EBD"/>
    <w:rsid w:val="00E6163A"/>
    <w:rsid w:val="00E6184F"/>
    <w:rsid w:val="00E6198A"/>
    <w:rsid w:val="00E61AA4"/>
    <w:rsid w:val="00E61BA5"/>
    <w:rsid w:val="00E625A0"/>
    <w:rsid w:val="00E6295C"/>
    <w:rsid w:val="00E629D9"/>
    <w:rsid w:val="00E62C86"/>
    <w:rsid w:val="00E62F09"/>
    <w:rsid w:val="00E63052"/>
    <w:rsid w:val="00E63578"/>
    <w:rsid w:val="00E640E1"/>
    <w:rsid w:val="00E64638"/>
    <w:rsid w:val="00E64706"/>
    <w:rsid w:val="00E64893"/>
    <w:rsid w:val="00E64B49"/>
    <w:rsid w:val="00E64B76"/>
    <w:rsid w:val="00E64B80"/>
    <w:rsid w:val="00E64C14"/>
    <w:rsid w:val="00E64C22"/>
    <w:rsid w:val="00E64F90"/>
    <w:rsid w:val="00E6504C"/>
    <w:rsid w:val="00E65CE1"/>
    <w:rsid w:val="00E65F66"/>
    <w:rsid w:val="00E66153"/>
    <w:rsid w:val="00E66907"/>
    <w:rsid w:val="00E66D9A"/>
    <w:rsid w:val="00E6701E"/>
    <w:rsid w:val="00E67432"/>
    <w:rsid w:val="00E67693"/>
    <w:rsid w:val="00E6772F"/>
    <w:rsid w:val="00E67A63"/>
    <w:rsid w:val="00E67EA7"/>
    <w:rsid w:val="00E700ED"/>
    <w:rsid w:val="00E70128"/>
    <w:rsid w:val="00E70557"/>
    <w:rsid w:val="00E7068F"/>
    <w:rsid w:val="00E706ED"/>
    <w:rsid w:val="00E70761"/>
    <w:rsid w:val="00E70855"/>
    <w:rsid w:val="00E708B2"/>
    <w:rsid w:val="00E70A32"/>
    <w:rsid w:val="00E70CF0"/>
    <w:rsid w:val="00E70D21"/>
    <w:rsid w:val="00E70FFB"/>
    <w:rsid w:val="00E7108A"/>
    <w:rsid w:val="00E71286"/>
    <w:rsid w:val="00E71407"/>
    <w:rsid w:val="00E7175B"/>
    <w:rsid w:val="00E71836"/>
    <w:rsid w:val="00E7194D"/>
    <w:rsid w:val="00E71B1E"/>
    <w:rsid w:val="00E71B72"/>
    <w:rsid w:val="00E72049"/>
    <w:rsid w:val="00E72070"/>
    <w:rsid w:val="00E721AA"/>
    <w:rsid w:val="00E7243F"/>
    <w:rsid w:val="00E7248A"/>
    <w:rsid w:val="00E724C2"/>
    <w:rsid w:val="00E72559"/>
    <w:rsid w:val="00E72865"/>
    <w:rsid w:val="00E72A18"/>
    <w:rsid w:val="00E72A27"/>
    <w:rsid w:val="00E72B0D"/>
    <w:rsid w:val="00E72CCD"/>
    <w:rsid w:val="00E73050"/>
    <w:rsid w:val="00E73666"/>
    <w:rsid w:val="00E738A4"/>
    <w:rsid w:val="00E73D20"/>
    <w:rsid w:val="00E74141"/>
    <w:rsid w:val="00E742A2"/>
    <w:rsid w:val="00E74376"/>
    <w:rsid w:val="00E74605"/>
    <w:rsid w:val="00E747E1"/>
    <w:rsid w:val="00E74A2C"/>
    <w:rsid w:val="00E74AF1"/>
    <w:rsid w:val="00E75027"/>
    <w:rsid w:val="00E7511A"/>
    <w:rsid w:val="00E75202"/>
    <w:rsid w:val="00E75C82"/>
    <w:rsid w:val="00E75D3A"/>
    <w:rsid w:val="00E75E06"/>
    <w:rsid w:val="00E76095"/>
    <w:rsid w:val="00E7621C"/>
    <w:rsid w:val="00E76745"/>
    <w:rsid w:val="00E769EF"/>
    <w:rsid w:val="00E76A41"/>
    <w:rsid w:val="00E76ECA"/>
    <w:rsid w:val="00E76FB6"/>
    <w:rsid w:val="00E77216"/>
    <w:rsid w:val="00E772EE"/>
    <w:rsid w:val="00E77373"/>
    <w:rsid w:val="00E77381"/>
    <w:rsid w:val="00E774A1"/>
    <w:rsid w:val="00E77630"/>
    <w:rsid w:val="00E77886"/>
    <w:rsid w:val="00E77B29"/>
    <w:rsid w:val="00E77BF5"/>
    <w:rsid w:val="00E77E4A"/>
    <w:rsid w:val="00E80003"/>
    <w:rsid w:val="00E8004A"/>
    <w:rsid w:val="00E80676"/>
    <w:rsid w:val="00E8116E"/>
    <w:rsid w:val="00E81580"/>
    <w:rsid w:val="00E817B8"/>
    <w:rsid w:val="00E81941"/>
    <w:rsid w:val="00E81AC5"/>
    <w:rsid w:val="00E81ED4"/>
    <w:rsid w:val="00E821FB"/>
    <w:rsid w:val="00E822B3"/>
    <w:rsid w:val="00E82452"/>
    <w:rsid w:val="00E8275E"/>
    <w:rsid w:val="00E827A9"/>
    <w:rsid w:val="00E82A15"/>
    <w:rsid w:val="00E82B82"/>
    <w:rsid w:val="00E82C82"/>
    <w:rsid w:val="00E82E09"/>
    <w:rsid w:val="00E82E72"/>
    <w:rsid w:val="00E83331"/>
    <w:rsid w:val="00E83434"/>
    <w:rsid w:val="00E83487"/>
    <w:rsid w:val="00E83A07"/>
    <w:rsid w:val="00E83D09"/>
    <w:rsid w:val="00E83EEC"/>
    <w:rsid w:val="00E84044"/>
    <w:rsid w:val="00E84164"/>
    <w:rsid w:val="00E8427E"/>
    <w:rsid w:val="00E847D0"/>
    <w:rsid w:val="00E849E3"/>
    <w:rsid w:val="00E84B0D"/>
    <w:rsid w:val="00E84D2E"/>
    <w:rsid w:val="00E84F46"/>
    <w:rsid w:val="00E850CD"/>
    <w:rsid w:val="00E850DF"/>
    <w:rsid w:val="00E852D3"/>
    <w:rsid w:val="00E85718"/>
    <w:rsid w:val="00E8572E"/>
    <w:rsid w:val="00E8592C"/>
    <w:rsid w:val="00E85AFB"/>
    <w:rsid w:val="00E85FDD"/>
    <w:rsid w:val="00E8648F"/>
    <w:rsid w:val="00E869BD"/>
    <w:rsid w:val="00E86B53"/>
    <w:rsid w:val="00E86F84"/>
    <w:rsid w:val="00E8714F"/>
    <w:rsid w:val="00E87346"/>
    <w:rsid w:val="00E87575"/>
    <w:rsid w:val="00E875FB"/>
    <w:rsid w:val="00E8763E"/>
    <w:rsid w:val="00E877E9"/>
    <w:rsid w:val="00E87A53"/>
    <w:rsid w:val="00E902D0"/>
    <w:rsid w:val="00E9032D"/>
    <w:rsid w:val="00E90654"/>
    <w:rsid w:val="00E90B97"/>
    <w:rsid w:val="00E90C7E"/>
    <w:rsid w:val="00E90CB4"/>
    <w:rsid w:val="00E91242"/>
    <w:rsid w:val="00E913EF"/>
    <w:rsid w:val="00E91665"/>
    <w:rsid w:val="00E9173E"/>
    <w:rsid w:val="00E91801"/>
    <w:rsid w:val="00E91ADC"/>
    <w:rsid w:val="00E91AFB"/>
    <w:rsid w:val="00E91B36"/>
    <w:rsid w:val="00E91B5C"/>
    <w:rsid w:val="00E91B9C"/>
    <w:rsid w:val="00E91C77"/>
    <w:rsid w:val="00E91F6B"/>
    <w:rsid w:val="00E92083"/>
    <w:rsid w:val="00E921D5"/>
    <w:rsid w:val="00E92239"/>
    <w:rsid w:val="00E92426"/>
    <w:rsid w:val="00E92552"/>
    <w:rsid w:val="00E92A2D"/>
    <w:rsid w:val="00E92D28"/>
    <w:rsid w:val="00E9320E"/>
    <w:rsid w:val="00E9327B"/>
    <w:rsid w:val="00E93547"/>
    <w:rsid w:val="00E936D7"/>
    <w:rsid w:val="00E93DCC"/>
    <w:rsid w:val="00E93FD3"/>
    <w:rsid w:val="00E94126"/>
    <w:rsid w:val="00E948CF"/>
    <w:rsid w:val="00E94AAC"/>
    <w:rsid w:val="00E94B29"/>
    <w:rsid w:val="00E94EC3"/>
    <w:rsid w:val="00E94FC4"/>
    <w:rsid w:val="00E95160"/>
    <w:rsid w:val="00E95916"/>
    <w:rsid w:val="00E95A64"/>
    <w:rsid w:val="00E95AB1"/>
    <w:rsid w:val="00E95CE2"/>
    <w:rsid w:val="00E95DAE"/>
    <w:rsid w:val="00E95DC9"/>
    <w:rsid w:val="00E95EBF"/>
    <w:rsid w:val="00E9628C"/>
    <w:rsid w:val="00E96F4E"/>
    <w:rsid w:val="00E970F8"/>
    <w:rsid w:val="00E9742D"/>
    <w:rsid w:val="00E97596"/>
    <w:rsid w:val="00E9794F"/>
    <w:rsid w:val="00E97C16"/>
    <w:rsid w:val="00E97DB1"/>
    <w:rsid w:val="00EA06A7"/>
    <w:rsid w:val="00EA0757"/>
    <w:rsid w:val="00EA0B51"/>
    <w:rsid w:val="00EA0B88"/>
    <w:rsid w:val="00EA0C2E"/>
    <w:rsid w:val="00EA0D25"/>
    <w:rsid w:val="00EA0EB8"/>
    <w:rsid w:val="00EA153D"/>
    <w:rsid w:val="00EA161A"/>
    <w:rsid w:val="00EA1D18"/>
    <w:rsid w:val="00EA1D2A"/>
    <w:rsid w:val="00EA1DAA"/>
    <w:rsid w:val="00EA1F83"/>
    <w:rsid w:val="00EA226D"/>
    <w:rsid w:val="00EA23F4"/>
    <w:rsid w:val="00EA2CC5"/>
    <w:rsid w:val="00EA2DC2"/>
    <w:rsid w:val="00EA2E4D"/>
    <w:rsid w:val="00EA30F1"/>
    <w:rsid w:val="00EA3262"/>
    <w:rsid w:val="00EA32E0"/>
    <w:rsid w:val="00EA3401"/>
    <w:rsid w:val="00EA3A05"/>
    <w:rsid w:val="00EA3A65"/>
    <w:rsid w:val="00EA3D4B"/>
    <w:rsid w:val="00EA3F37"/>
    <w:rsid w:val="00EA402B"/>
    <w:rsid w:val="00EA41BA"/>
    <w:rsid w:val="00EA41F0"/>
    <w:rsid w:val="00EA4466"/>
    <w:rsid w:val="00EA49B6"/>
    <w:rsid w:val="00EA4B28"/>
    <w:rsid w:val="00EA4C9D"/>
    <w:rsid w:val="00EA4D00"/>
    <w:rsid w:val="00EA4F6B"/>
    <w:rsid w:val="00EA5023"/>
    <w:rsid w:val="00EA5150"/>
    <w:rsid w:val="00EA5D56"/>
    <w:rsid w:val="00EA5E47"/>
    <w:rsid w:val="00EA5EBB"/>
    <w:rsid w:val="00EA5F33"/>
    <w:rsid w:val="00EA5F47"/>
    <w:rsid w:val="00EA6126"/>
    <w:rsid w:val="00EA6196"/>
    <w:rsid w:val="00EA6300"/>
    <w:rsid w:val="00EA6387"/>
    <w:rsid w:val="00EA6AEC"/>
    <w:rsid w:val="00EA6C07"/>
    <w:rsid w:val="00EA6C15"/>
    <w:rsid w:val="00EA6FA8"/>
    <w:rsid w:val="00EA7236"/>
    <w:rsid w:val="00EA72AF"/>
    <w:rsid w:val="00EA752A"/>
    <w:rsid w:val="00EA787F"/>
    <w:rsid w:val="00EA7A21"/>
    <w:rsid w:val="00EB026D"/>
    <w:rsid w:val="00EB02C0"/>
    <w:rsid w:val="00EB07A0"/>
    <w:rsid w:val="00EB0930"/>
    <w:rsid w:val="00EB0BBD"/>
    <w:rsid w:val="00EB0DF1"/>
    <w:rsid w:val="00EB1071"/>
    <w:rsid w:val="00EB1385"/>
    <w:rsid w:val="00EB13CB"/>
    <w:rsid w:val="00EB1651"/>
    <w:rsid w:val="00EB17AC"/>
    <w:rsid w:val="00EB1B3B"/>
    <w:rsid w:val="00EB1E5E"/>
    <w:rsid w:val="00EB2138"/>
    <w:rsid w:val="00EB23AF"/>
    <w:rsid w:val="00EB2980"/>
    <w:rsid w:val="00EB2AA8"/>
    <w:rsid w:val="00EB2AEB"/>
    <w:rsid w:val="00EB2D1E"/>
    <w:rsid w:val="00EB2D33"/>
    <w:rsid w:val="00EB2EF3"/>
    <w:rsid w:val="00EB36F1"/>
    <w:rsid w:val="00EB397D"/>
    <w:rsid w:val="00EB3BFD"/>
    <w:rsid w:val="00EB3FA8"/>
    <w:rsid w:val="00EB4323"/>
    <w:rsid w:val="00EB439C"/>
    <w:rsid w:val="00EB46B0"/>
    <w:rsid w:val="00EB47DE"/>
    <w:rsid w:val="00EB48BC"/>
    <w:rsid w:val="00EB4C1E"/>
    <w:rsid w:val="00EB4C6F"/>
    <w:rsid w:val="00EB4E72"/>
    <w:rsid w:val="00EB4EBC"/>
    <w:rsid w:val="00EB503D"/>
    <w:rsid w:val="00EB5054"/>
    <w:rsid w:val="00EB5167"/>
    <w:rsid w:val="00EB51C9"/>
    <w:rsid w:val="00EB5233"/>
    <w:rsid w:val="00EB54B3"/>
    <w:rsid w:val="00EB54E9"/>
    <w:rsid w:val="00EB5886"/>
    <w:rsid w:val="00EB601A"/>
    <w:rsid w:val="00EB6372"/>
    <w:rsid w:val="00EB6574"/>
    <w:rsid w:val="00EB6D4C"/>
    <w:rsid w:val="00EB6F11"/>
    <w:rsid w:val="00EB6F26"/>
    <w:rsid w:val="00EB7085"/>
    <w:rsid w:val="00EB70F0"/>
    <w:rsid w:val="00EB74BC"/>
    <w:rsid w:val="00EB791C"/>
    <w:rsid w:val="00EB7D90"/>
    <w:rsid w:val="00EB7ED0"/>
    <w:rsid w:val="00EC03A6"/>
    <w:rsid w:val="00EC03AA"/>
    <w:rsid w:val="00EC062A"/>
    <w:rsid w:val="00EC0683"/>
    <w:rsid w:val="00EC0B24"/>
    <w:rsid w:val="00EC1320"/>
    <w:rsid w:val="00EC1AB7"/>
    <w:rsid w:val="00EC1C0E"/>
    <w:rsid w:val="00EC1E02"/>
    <w:rsid w:val="00EC2079"/>
    <w:rsid w:val="00EC20D3"/>
    <w:rsid w:val="00EC21B6"/>
    <w:rsid w:val="00EC23C8"/>
    <w:rsid w:val="00EC2431"/>
    <w:rsid w:val="00EC252B"/>
    <w:rsid w:val="00EC25F8"/>
    <w:rsid w:val="00EC272C"/>
    <w:rsid w:val="00EC2758"/>
    <w:rsid w:val="00EC2886"/>
    <w:rsid w:val="00EC2C67"/>
    <w:rsid w:val="00EC2F3E"/>
    <w:rsid w:val="00EC30E4"/>
    <w:rsid w:val="00EC3399"/>
    <w:rsid w:val="00EC3751"/>
    <w:rsid w:val="00EC375D"/>
    <w:rsid w:val="00EC3BCC"/>
    <w:rsid w:val="00EC3E37"/>
    <w:rsid w:val="00EC3FC8"/>
    <w:rsid w:val="00EC4256"/>
    <w:rsid w:val="00EC45AB"/>
    <w:rsid w:val="00EC471C"/>
    <w:rsid w:val="00EC49F3"/>
    <w:rsid w:val="00EC4B73"/>
    <w:rsid w:val="00EC53AE"/>
    <w:rsid w:val="00EC5420"/>
    <w:rsid w:val="00EC5497"/>
    <w:rsid w:val="00EC55CA"/>
    <w:rsid w:val="00EC5933"/>
    <w:rsid w:val="00EC5C47"/>
    <w:rsid w:val="00EC5D79"/>
    <w:rsid w:val="00EC64A1"/>
    <w:rsid w:val="00EC6599"/>
    <w:rsid w:val="00EC6B34"/>
    <w:rsid w:val="00EC71C9"/>
    <w:rsid w:val="00EC7593"/>
    <w:rsid w:val="00EC7C42"/>
    <w:rsid w:val="00EC7C57"/>
    <w:rsid w:val="00EC7FE3"/>
    <w:rsid w:val="00ED04FD"/>
    <w:rsid w:val="00ED064A"/>
    <w:rsid w:val="00ED0847"/>
    <w:rsid w:val="00ED0933"/>
    <w:rsid w:val="00ED09B0"/>
    <w:rsid w:val="00ED1184"/>
    <w:rsid w:val="00ED11B6"/>
    <w:rsid w:val="00ED1253"/>
    <w:rsid w:val="00ED1311"/>
    <w:rsid w:val="00ED13F6"/>
    <w:rsid w:val="00ED1B1C"/>
    <w:rsid w:val="00ED1D76"/>
    <w:rsid w:val="00ED20EF"/>
    <w:rsid w:val="00ED2358"/>
    <w:rsid w:val="00ED29BD"/>
    <w:rsid w:val="00ED29F3"/>
    <w:rsid w:val="00ED2B26"/>
    <w:rsid w:val="00ED2C15"/>
    <w:rsid w:val="00ED2ECB"/>
    <w:rsid w:val="00ED2F9D"/>
    <w:rsid w:val="00ED31F0"/>
    <w:rsid w:val="00ED3631"/>
    <w:rsid w:val="00ED3719"/>
    <w:rsid w:val="00ED379D"/>
    <w:rsid w:val="00ED38C4"/>
    <w:rsid w:val="00ED396D"/>
    <w:rsid w:val="00ED39B9"/>
    <w:rsid w:val="00ED3D29"/>
    <w:rsid w:val="00ED3D48"/>
    <w:rsid w:val="00ED3F7D"/>
    <w:rsid w:val="00ED4CA6"/>
    <w:rsid w:val="00ED4D48"/>
    <w:rsid w:val="00ED529C"/>
    <w:rsid w:val="00ED53B6"/>
    <w:rsid w:val="00ED59A9"/>
    <w:rsid w:val="00ED693F"/>
    <w:rsid w:val="00ED6BFC"/>
    <w:rsid w:val="00ED6C4B"/>
    <w:rsid w:val="00ED6F6C"/>
    <w:rsid w:val="00ED7043"/>
    <w:rsid w:val="00ED71E4"/>
    <w:rsid w:val="00ED7495"/>
    <w:rsid w:val="00ED754E"/>
    <w:rsid w:val="00ED7884"/>
    <w:rsid w:val="00ED79F2"/>
    <w:rsid w:val="00ED7C10"/>
    <w:rsid w:val="00ED7C11"/>
    <w:rsid w:val="00ED7C82"/>
    <w:rsid w:val="00ED7F0C"/>
    <w:rsid w:val="00ED7F34"/>
    <w:rsid w:val="00EE0350"/>
    <w:rsid w:val="00EE0429"/>
    <w:rsid w:val="00EE0734"/>
    <w:rsid w:val="00EE0A7D"/>
    <w:rsid w:val="00EE0C90"/>
    <w:rsid w:val="00EE0CE1"/>
    <w:rsid w:val="00EE0E24"/>
    <w:rsid w:val="00EE0E8D"/>
    <w:rsid w:val="00EE0EE5"/>
    <w:rsid w:val="00EE1100"/>
    <w:rsid w:val="00EE13A3"/>
    <w:rsid w:val="00EE16E9"/>
    <w:rsid w:val="00EE1AD4"/>
    <w:rsid w:val="00EE20D6"/>
    <w:rsid w:val="00EE244C"/>
    <w:rsid w:val="00EE251F"/>
    <w:rsid w:val="00EE259A"/>
    <w:rsid w:val="00EE27FA"/>
    <w:rsid w:val="00EE2E58"/>
    <w:rsid w:val="00EE2F47"/>
    <w:rsid w:val="00EE31FC"/>
    <w:rsid w:val="00EE32BB"/>
    <w:rsid w:val="00EE32DC"/>
    <w:rsid w:val="00EE3476"/>
    <w:rsid w:val="00EE34A0"/>
    <w:rsid w:val="00EE384A"/>
    <w:rsid w:val="00EE3A64"/>
    <w:rsid w:val="00EE3FD6"/>
    <w:rsid w:val="00EE402F"/>
    <w:rsid w:val="00EE4275"/>
    <w:rsid w:val="00EE43BE"/>
    <w:rsid w:val="00EE481E"/>
    <w:rsid w:val="00EE4B7E"/>
    <w:rsid w:val="00EE4E1D"/>
    <w:rsid w:val="00EE4F26"/>
    <w:rsid w:val="00EE50CA"/>
    <w:rsid w:val="00EE583E"/>
    <w:rsid w:val="00EE58C3"/>
    <w:rsid w:val="00EE5B31"/>
    <w:rsid w:val="00EE5C8A"/>
    <w:rsid w:val="00EE5C9A"/>
    <w:rsid w:val="00EE5E22"/>
    <w:rsid w:val="00EE6129"/>
    <w:rsid w:val="00EE6433"/>
    <w:rsid w:val="00EE6442"/>
    <w:rsid w:val="00EE667E"/>
    <w:rsid w:val="00EE6868"/>
    <w:rsid w:val="00EE6A2B"/>
    <w:rsid w:val="00EE6B7E"/>
    <w:rsid w:val="00EE6BBA"/>
    <w:rsid w:val="00EE6C89"/>
    <w:rsid w:val="00EE6CAA"/>
    <w:rsid w:val="00EE6FB0"/>
    <w:rsid w:val="00EE70EA"/>
    <w:rsid w:val="00EE737B"/>
    <w:rsid w:val="00EE741B"/>
    <w:rsid w:val="00EE7A51"/>
    <w:rsid w:val="00EE7CCD"/>
    <w:rsid w:val="00EF00D2"/>
    <w:rsid w:val="00EF06FB"/>
    <w:rsid w:val="00EF0702"/>
    <w:rsid w:val="00EF0B46"/>
    <w:rsid w:val="00EF0C04"/>
    <w:rsid w:val="00EF0EEF"/>
    <w:rsid w:val="00EF1041"/>
    <w:rsid w:val="00EF126C"/>
    <w:rsid w:val="00EF12A5"/>
    <w:rsid w:val="00EF1681"/>
    <w:rsid w:val="00EF168A"/>
    <w:rsid w:val="00EF1777"/>
    <w:rsid w:val="00EF1917"/>
    <w:rsid w:val="00EF19DB"/>
    <w:rsid w:val="00EF20DE"/>
    <w:rsid w:val="00EF2328"/>
    <w:rsid w:val="00EF2346"/>
    <w:rsid w:val="00EF273E"/>
    <w:rsid w:val="00EF27DC"/>
    <w:rsid w:val="00EF3202"/>
    <w:rsid w:val="00EF3223"/>
    <w:rsid w:val="00EF33B2"/>
    <w:rsid w:val="00EF34E1"/>
    <w:rsid w:val="00EF3A35"/>
    <w:rsid w:val="00EF3B88"/>
    <w:rsid w:val="00EF3BC3"/>
    <w:rsid w:val="00EF3CAA"/>
    <w:rsid w:val="00EF411F"/>
    <w:rsid w:val="00EF4329"/>
    <w:rsid w:val="00EF46F4"/>
    <w:rsid w:val="00EF494D"/>
    <w:rsid w:val="00EF4BE6"/>
    <w:rsid w:val="00EF50BA"/>
    <w:rsid w:val="00EF5159"/>
    <w:rsid w:val="00EF5480"/>
    <w:rsid w:val="00EF627A"/>
    <w:rsid w:val="00EF679B"/>
    <w:rsid w:val="00EF69FD"/>
    <w:rsid w:val="00EF6C03"/>
    <w:rsid w:val="00EF6CA4"/>
    <w:rsid w:val="00EF6CFC"/>
    <w:rsid w:val="00EF6E22"/>
    <w:rsid w:val="00EF7135"/>
    <w:rsid w:val="00EF743D"/>
    <w:rsid w:val="00EF762B"/>
    <w:rsid w:val="00EF774D"/>
    <w:rsid w:val="00EF7A78"/>
    <w:rsid w:val="00EF7CAB"/>
    <w:rsid w:val="00EF7D95"/>
    <w:rsid w:val="00EF7FEE"/>
    <w:rsid w:val="00EF7FF8"/>
    <w:rsid w:val="00F00026"/>
    <w:rsid w:val="00F001AF"/>
    <w:rsid w:val="00F001B3"/>
    <w:rsid w:val="00F001FE"/>
    <w:rsid w:val="00F004A9"/>
    <w:rsid w:val="00F0064B"/>
    <w:rsid w:val="00F009F4"/>
    <w:rsid w:val="00F00A02"/>
    <w:rsid w:val="00F00C84"/>
    <w:rsid w:val="00F00DA1"/>
    <w:rsid w:val="00F010FD"/>
    <w:rsid w:val="00F01108"/>
    <w:rsid w:val="00F012E2"/>
    <w:rsid w:val="00F01AC7"/>
    <w:rsid w:val="00F01C16"/>
    <w:rsid w:val="00F01CA0"/>
    <w:rsid w:val="00F020E6"/>
    <w:rsid w:val="00F021EF"/>
    <w:rsid w:val="00F0280A"/>
    <w:rsid w:val="00F028EF"/>
    <w:rsid w:val="00F02921"/>
    <w:rsid w:val="00F02CFE"/>
    <w:rsid w:val="00F02F2A"/>
    <w:rsid w:val="00F03007"/>
    <w:rsid w:val="00F0319B"/>
    <w:rsid w:val="00F03561"/>
    <w:rsid w:val="00F036FE"/>
    <w:rsid w:val="00F03732"/>
    <w:rsid w:val="00F038E2"/>
    <w:rsid w:val="00F03F45"/>
    <w:rsid w:val="00F041DE"/>
    <w:rsid w:val="00F0422E"/>
    <w:rsid w:val="00F044A1"/>
    <w:rsid w:val="00F0454A"/>
    <w:rsid w:val="00F04AF4"/>
    <w:rsid w:val="00F04D9D"/>
    <w:rsid w:val="00F04ED7"/>
    <w:rsid w:val="00F053A5"/>
    <w:rsid w:val="00F05503"/>
    <w:rsid w:val="00F05678"/>
    <w:rsid w:val="00F059A4"/>
    <w:rsid w:val="00F05AE0"/>
    <w:rsid w:val="00F05FC0"/>
    <w:rsid w:val="00F06485"/>
    <w:rsid w:val="00F067AB"/>
    <w:rsid w:val="00F067E2"/>
    <w:rsid w:val="00F0684B"/>
    <w:rsid w:val="00F06864"/>
    <w:rsid w:val="00F0715D"/>
    <w:rsid w:val="00F075A6"/>
    <w:rsid w:val="00F078D8"/>
    <w:rsid w:val="00F07976"/>
    <w:rsid w:val="00F07990"/>
    <w:rsid w:val="00F07B9F"/>
    <w:rsid w:val="00F07DD5"/>
    <w:rsid w:val="00F07FA9"/>
    <w:rsid w:val="00F07FB1"/>
    <w:rsid w:val="00F1001F"/>
    <w:rsid w:val="00F10243"/>
    <w:rsid w:val="00F106B3"/>
    <w:rsid w:val="00F107D3"/>
    <w:rsid w:val="00F109B4"/>
    <w:rsid w:val="00F10D09"/>
    <w:rsid w:val="00F10D4F"/>
    <w:rsid w:val="00F10F44"/>
    <w:rsid w:val="00F113A4"/>
    <w:rsid w:val="00F116F7"/>
    <w:rsid w:val="00F11792"/>
    <w:rsid w:val="00F118A2"/>
    <w:rsid w:val="00F11909"/>
    <w:rsid w:val="00F11A8D"/>
    <w:rsid w:val="00F11A99"/>
    <w:rsid w:val="00F11C21"/>
    <w:rsid w:val="00F11C22"/>
    <w:rsid w:val="00F121A2"/>
    <w:rsid w:val="00F122ED"/>
    <w:rsid w:val="00F1235F"/>
    <w:rsid w:val="00F1260D"/>
    <w:rsid w:val="00F12B3B"/>
    <w:rsid w:val="00F12F6B"/>
    <w:rsid w:val="00F131B5"/>
    <w:rsid w:val="00F132EF"/>
    <w:rsid w:val="00F13528"/>
    <w:rsid w:val="00F13539"/>
    <w:rsid w:val="00F135AF"/>
    <w:rsid w:val="00F13BAA"/>
    <w:rsid w:val="00F140C8"/>
    <w:rsid w:val="00F142E2"/>
    <w:rsid w:val="00F14B74"/>
    <w:rsid w:val="00F14BC1"/>
    <w:rsid w:val="00F1509B"/>
    <w:rsid w:val="00F153E9"/>
    <w:rsid w:val="00F15439"/>
    <w:rsid w:val="00F15713"/>
    <w:rsid w:val="00F15A24"/>
    <w:rsid w:val="00F15B2E"/>
    <w:rsid w:val="00F15C94"/>
    <w:rsid w:val="00F16366"/>
    <w:rsid w:val="00F16AFB"/>
    <w:rsid w:val="00F17B78"/>
    <w:rsid w:val="00F17D7B"/>
    <w:rsid w:val="00F17EB3"/>
    <w:rsid w:val="00F17ED9"/>
    <w:rsid w:val="00F17FBC"/>
    <w:rsid w:val="00F202D9"/>
    <w:rsid w:val="00F20427"/>
    <w:rsid w:val="00F20755"/>
    <w:rsid w:val="00F209FA"/>
    <w:rsid w:val="00F20F62"/>
    <w:rsid w:val="00F210C2"/>
    <w:rsid w:val="00F212AF"/>
    <w:rsid w:val="00F21578"/>
    <w:rsid w:val="00F216DB"/>
    <w:rsid w:val="00F218C9"/>
    <w:rsid w:val="00F218FF"/>
    <w:rsid w:val="00F21965"/>
    <w:rsid w:val="00F21AD2"/>
    <w:rsid w:val="00F21C10"/>
    <w:rsid w:val="00F21F46"/>
    <w:rsid w:val="00F22186"/>
    <w:rsid w:val="00F2231D"/>
    <w:rsid w:val="00F226CD"/>
    <w:rsid w:val="00F2279B"/>
    <w:rsid w:val="00F22895"/>
    <w:rsid w:val="00F22B2D"/>
    <w:rsid w:val="00F22D4E"/>
    <w:rsid w:val="00F22DD3"/>
    <w:rsid w:val="00F22E0F"/>
    <w:rsid w:val="00F22F35"/>
    <w:rsid w:val="00F23021"/>
    <w:rsid w:val="00F234DA"/>
    <w:rsid w:val="00F23566"/>
    <w:rsid w:val="00F23914"/>
    <w:rsid w:val="00F239A2"/>
    <w:rsid w:val="00F23D49"/>
    <w:rsid w:val="00F23DC9"/>
    <w:rsid w:val="00F241DC"/>
    <w:rsid w:val="00F24533"/>
    <w:rsid w:val="00F24544"/>
    <w:rsid w:val="00F247FC"/>
    <w:rsid w:val="00F24886"/>
    <w:rsid w:val="00F24A70"/>
    <w:rsid w:val="00F24C71"/>
    <w:rsid w:val="00F25166"/>
    <w:rsid w:val="00F251F7"/>
    <w:rsid w:val="00F253C7"/>
    <w:rsid w:val="00F253CC"/>
    <w:rsid w:val="00F2543F"/>
    <w:rsid w:val="00F25470"/>
    <w:rsid w:val="00F25701"/>
    <w:rsid w:val="00F2590D"/>
    <w:rsid w:val="00F259A6"/>
    <w:rsid w:val="00F25AE6"/>
    <w:rsid w:val="00F25C46"/>
    <w:rsid w:val="00F25CC4"/>
    <w:rsid w:val="00F2621A"/>
    <w:rsid w:val="00F26274"/>
    <w:rsid w:val="00F26818"/>
    <w:rsid w:val="00F2686E"/>
    <w:rsid w:val="00F26CFB"/>
    <w:rsid w:val="00F26E1E"/>
    <w:rsid w:val="00F27705"/>
    <w:rsid w:val="00F2771C"/>
    <w:rsid w:val="00F27936"/>
    <w:rsid w:val="00F27E25"/>
    <w:rsid w:val="00F27EFC"/>
    <w:rsid w:val="00F27FD1"/>
    <w:rsid w:val="00F30025"/>
    <w:rsid w:val="00F304E2"/>
    <w:rsid w:val="00F3059E"/>
    <w:rsid w:val="00F308EF"/>
    <w:rsid w:val="00F30A5F"/>
    <w:rsid w:val="00F30AC2"/>
    <w:rsid w:val="00F30B3C"/>
    <w:rsid w:val="00F30BB6"/>
    <w:rsid w:val="00F30EE9"/>
    <w:rsid w:val="00F31174"/>
    <w:rsid w:val="00F3142D"/>
    <w:rsid w:val="00F3184D"/>
    <w:rsid w:val="00F31908"/>
    <w:rsid w:val="00F31AA7"/>
    <w:rsid w:val="00F31B83"/>
    <w:rsid w:val="00F31CDC"/>
    <w:rsid w:val="00F31EA9"/>
    <w:rsid w:val="00F32202"/>
    <w:rsid w:val="00F32373"/>
    <w:rsid w:val="00F32485"/>
    <w:rsid w:val="00F32593"/>
    <w:rsid w:val="00F325F7"/>
    <w:rsid w:val="00F327C8"/>
    <w:rsid w:val="00F3290F"/>
    <w:rsid w:val="00F32928"/>
    <w:rsid w:val="00F32A25"/>
    <w:rsid w:val="00F32A4C"/>
    <w:rsid w:val="00F32BD4"/>
    <w:rsid w:val="00F32CFC"/>
    <w:rsid w:val="00F33074"/>
    <w:rsid w:val="00F331E1"/>
    <w:rsid w:val="00F33291"/>
    <w:rsid w:val="00F33711"/>
    <w:rsid w:val="00F33742"/>
    <w:rsid w:val="00F339AE"/>
    <w:rsid w:val="00F33CD0"/>
    <w:rsid w:val="00F33D0F"/>
    <w:rsid w:val="00F33E3D"/>
    <w:rsid w:val="00F33FAE"/>
    <w:rsid w:val="00F3403B"/>
    <w:rsid w:val="00F342EB"/>
    <w:rsid w:val="00F347E3"/>
    <w:rsid w:val="00F34921"/>
    <w:rsid w:val="00F34AB8"/>
    <w:rsid w:val="00F34BAD"/>
    <w:rsid w:val="00F34BDE"/>
    <w:rsid w:val="00F34D66"/>
    <w:rsid w:val="00F35044"/>
    <w:rsid w:val="00F35318"/>
    <w:rsid w:val="00F3549C"/>
    <w:rsid w:val="00F35B6B"/>
    <w:rsid w:val="00F35DCC"/>
    <w:rsid w:val="00F36190"/>
    <w:rsid w:val="00F362DD"/>
    <w:rsid w:val="00F3631A"/>
    <w:rsid w:val="00F36FE2"/>
    <w:rsid w:val="00F37095"/>
    <w:rsid w:val="00F37597"/>
    <w:rsid w:val="00F3773E"/>
    <w:rsid w:val="00F37898"/>
    <w:rsid w:val="00F379C1"/>
    <w:rsid w:val="00F37BDE"/>
    <w:rsid w:val="00F37DA5"/>
    <w:rsid w:val="00F37EBA"/>
    <w:rsid w:val="00F400CF"/>
    <w:rsid w:val="00F40BB7"/>
    <w:rsid w:val="00F40D29"/>
    <w:rsid w:val="00F40D5B"/>
    <w:rsid w:val="00F411D9"/>
    <w:rsid w:val="00F4152B"/>
    <w:rsid w:val="00F415AE"/>
    <w:rsid w:val="00F41628"/>
    <w:rsid w:val="00F41B32"/>
    <w:rsid w:val="00F42247"/>
    <w:rsid w:val="00F426DC"/>
    <w:rsid w:val="00F426F3"/>
    <w:rsid w:val="00F42A30"/>
    <w:rsid w:val="00F42B26"/>
    <w:rsid w:val="00F4344E"/>
    <w:rsid w:val="00F436DE"/>
    <w:rsid w:val="00F43933"/>
    <w:rsid w:val="00F43ACE"/>
    <w:rsid w:val="00F43B93"/>
    <w:rsid w:val="00F43FB7"/>
    <w:rsid w:val="00F44464"/>
    <w:rsid w:val="00F44613"/>
    <w:rsid w:val="00F446EA"/>
    <w:rsid w:val="00F44732"/>
    <w:rsid w:val="00F4484E"/>
    <w:rsid w:val="00F448CA"/>
    <w:rsid w:val="00F449D0"/>
    <w:rsid w:val="00F44CBA"/>
    <w:rsid w:val="00F44EF7"/>
    <w:rsid w:val="00F44FBF"/>
    <w:rsid w:val="00F451CB"/>
    <w:rsid w:val="00F45672"/>
    <w:rsid w:val="00F45789"/>
    <w:rsid w:val="00F45AD7"/>
    <w:rsid w:val="00F45C37"/>
    <w:rsid w:val="00F45CAF"/>
    <w:rsid w:val="00F45E90"/>
    <w:rsid w:val="00F45FE6"/>
    <w:rsid w:val="00F460A9"/>
    <w:rsid w:val="00F460D2"/>
    <w:rsid w:val="00F461D1"/>
    <w:rsid w:val="00F4635D"/>
    <w:rsid w:val="00F4668D"/>
    <w:rsid w:val="00F468B4"/>
    <w:rsid w:val="00F46AFF"/>
    <w:rsid w:val="00F47413"/>
    <w:rsid w:val="00F4755A"/>
    <w:rsid w:val="00F4758B"/>
    <w:rsid w:val="00F475A2"/>
    <w:rsid w:val="00F478BB"/>
    <w:rsid w:val="00F478FD"/>
    <w:rsid w:val="00F47BCB"/>
    <w:rsid w:val="00F47E4B"/>
    <w:rsid w:val="00F47EFC"/>
    <w:rsid w:val="00F47F5B"/>
    <w:rsid w:val="00F47F70"/>
    <w:rsid w:val="00F5021B"/>
    <w:rsid w:val="00F50278"/>
    <w:rsid w:val="00F5032C"/>
    <w:rsid w:val="00F507FF"/>
    <w:rsid w:val="00F50802"/>
    <w:rsid w:val="00F508A4"/>
    <w:rsid w:val="00F50A8A"/>
    <w:rsid w:val="00F50AEE"/>
    <w:rsid w:val="00F50D19"/>
    <w:rsid w:val="00F51354"/>
    <w:rsid w:val="00F5151A"/>
    <w:rsid w:val="00F518DF"/>
    <w:rsid w:val="00F51960"/>
    <w:rsid w:val="00F51B40"/>
    <w:rsid w:val="00F51EC4"/>
    <w:rsid w:val="00F5210E"/>
    <w:rsid w:val="00F5284D"/>
    <w:rsid w:val="00F5286A"/>
    <w:rsid w:val="00F52C40"/>
    <w:rsid w:val="00F52F97"/>
    <w:rsid w:val="00F531E6"/>
    <w:rsid w:val="00F531F2"/>
    <w:rsid w:val="00F53290"/>
    <w:rsid w:val="00F532BB"/>
    <w:rsid w:val="00F5339B"/>
    <w:rsid w:val="00F535D8"/>
    <w:rsid w:val="00F53A81"/>
    <w:rsid w:val="00F53C28"/>
    <w:rsid w:val="00F53E29"/>
    <w:rsid w:val="00F544E3"/>
    <w:rsid w:val="00F54642"/>
    <w:rsid w:val="00F54B35"/>
    <w:rsid w:val="00F54C5A"/>
    <w:rsid w:val="00F54E72"/>
    <w:rsid w:val="00F553CA"/>
    <w:rsid w:val="00F555EF"/>
    <w:rsid w:val="00F55915"/>
    <w:rsid w:val="00F55A09"/>
    <w:rsid w:val="00F55AC0"/>
    <w:rsid w:val="00F55ED9"/>
    <w:rsid w:val="00F55F08"/>
    <w:rsid w:val="00F56115"/>
    <w:rsid w:val="00F56209"/>
    <w:rsid w:val="00F5634B"/>
    <w:rsid w:val="00F56686"/>
    <w:rsid w:val="00F5678F"/>
    <w:rsid w:val="00F567C8"/>
    <w:rsid w:val="00F568D8"/>
    <w:rsid w:val="00F56EA9"/>
    <w:rsid w:val="00F57140"/>
    <w:rsid w:val="00F5787F"/>
    <w:rsid w:val="00F57967"/>
    <w:rsid w:val="00F57A77"/>
    <w:rsid w:val="00F57AA6"/>
    <w:rsid w:val="00F57B3F"/>
    <w:rsid w:val="00F57BC3"/>
    <w:rsid w:val="00F57DF2"/>
    <w:rsid w:val="00F602F7"/>
    <w:rsid w:val="00F6046F"/>
    <w:rsid w:val="00F604FF"/>
    <w:rsid w:val="00F60570"/>
    <w:rsid w:val="00F607BA"/>
    <w:rsid w:val="00F6080E"/>
    <w:rsid w:val="00F608C9"/>
    <w:rsid w:val="00F60910"/>
    <w:rsid w:val="00F60B2C"/>
    <w:rsid w:val="00F60B43"/>
    <w:rsid w:val="00F60BE3"/>
    <w:rsid w:val="00F60D84"/>
    <w:rsid w:val="00F61983"/>
    <w:rsid w:val="00F619C1"/>
    <w:rsid w:val="00F61EF3"/>
    <w:rsid w:val="00F6209F"/>
    <w:rsid w:val="00F62118"/>
    <w:rsid w:val="00F6216D"/>
    <w:rsid w:val="00F6242D"/>
    <w:rsid w:val="00F6251B"/>
    <w:rsid w:val="00F62693"/>
    <w:rsid w:val="00F629C0"/>
    <w:rsid w:val="00F629FC"/>
    <w:rsid w:val="00F62A38"/>
    <w:rsid w:val="00F62A74"/>
    <w:rsid w:val="00F62A7A"/>
    <w:rsid w:val="00F62A98"/>
    <w:rsid w:val="00F63204"/>
    <w:rsid w:val="00F633E2"/>
    <w:rsid w:val="00F63550"/>
    <w:rsid w:val="00F635C1"/>
    <w:rsid w:val="00F63674"/>
    <w:rsid w:val="00F63A30"/>
    <w:rsid w:val="00F63B8F"/>
    <w:rsid w:val="00F63D00"/>
    <w:rsid w:val="00F63F2F"/>
    <w:rsid w:val="00F6455F"/>
    <w:rsid w:val="00F646AF"/>
    <w:rsid w:val="00F64AC3"/>
    <w:rsid w:val="00F65B66"/>
    <w:rsid w:val="00F65CAF"/>
    <w:rsid w:val="00F65EDB"/>
    <w:rsid w:val="00F65FF1"/>
    <w:rsid w:val="00F65FF9"/>
    <w:rsid w:val="00F6637C"/>
    <w:rsid w:val="00F6685F"/>
    <w:rsid w:val="00F668EE"/>
    <w:rsid w:val="00F66951"/>
    <w:rsid w:val="00F669CC"/>
    <w:rsid w:val="00F66A00"/>
    <w:rsid w:val="00F66A2D"/>
    <w:rsid w:val="00F66D0F"/>
    <w:rsid w:val="00F6725D"/>
    <w:rsid w:val="00F67285"/>
    <w:rsid w:val="00F672B3"/>
    <w:rsid w:val="00F67681"/>
    <w:rsid w:val="00F6791A"/>
    <w:rsid w:val="00F70126"/>
    <w:rsid w:val="00F701E9"/>
    <w:rsid w:val="00F70236"/>
    <w:rsid w:val="00F70342"/>
    <w:rsid w:val="00F707F0"/>
    <w:rsid w:val="00F70D76"/>
    <w:rsid w:val="00F70E4B"/>
    <w:rsid w:val="00F70FB3"/>
    <w:rsid w:val="00F71386"/>
    <w:rsid w:val="00F71729"/>
    <w:rsid w:val="00F7184E"/>
    <w:rsid w:val="00F71945"/>
    <w:rsid w:val="00F71A04"/>
    <w:rsid w:val="00F71A82"/>
    <w:rsid w:val="00F71BBF"/>
    <w:rsid w:val="00F71FEF"/>
    <w:rsid w:val="00F720C0"/>
    <w:rsid w:val="00F72238"/>
    <w:rsid w:val="00F7239C"/>
    <w:rsid w:val="00F723F8"/>
    <w:rsid w:val="00F725CB"/>
    <w:rsid w:val="00F727C7"/>
    <w:rsid w:val="00F727EC"/>
    <w:rsid w:val="00F72B3C"/>
    <w:rsid w:val="00F72DE5"/>
    <w:rsid w:val="00F72FC9"/>
    <w:rsid w:val="00F73229"/>
    <w:rsid w:val="00F73597"/>
    <w:rsid w:val="00F73810"/>
    <w:rsid w:val="00F739D1"/>
    <w:rsid w:val="00F739D8"/>
    <w:rsid w:val="00F73D0A"/>
    <w:rsid w:val="00F73E48"/>
    <w:rsid w:val="00F74093"/>
    <w:rsid w:val="00F7420B"/>
    <w:rsid w:val="00F74240"/>
    <w:rsid w:val="00F74737"/>
    <w:rsid w:val="00F748E1"/>
    <w:rsid w:val="00F74F78"/>
    <w:rsid w:val="00F75069"/>
    <w:rsid w:val="00F75194"/>
    <w:rsid w:val="00F75224"/>
    <w:rsid w:val="00F752AE"/>
    <w:rsid w:val="00F7575F"/>
    <w:rsid w:val="00F75888"/>
    <w:rsid w:val="00F75B75"/>
    <w:rsid w:val="00F75D1D"/>
    <w:rsid w:val="00F7650A"/>
    <w:rsid w:val="00F76792"/>
    <w:rsid w:val="00F767B4"/>
    <w:rsid w:val="00F768BA"/>
    <w:rsid w:val="00F76951"/>
    <w:rsid w:val="00F76AC5"/>
    <w:rsid w:val="00F76B2B"/>
    <w:rsid w:val="00F76BF5"/>
    <w:rsid w:val="00F76D82"/>
    <w:rsid w:val="00F76F58"/>
    <w:rsid w:val="00F77499"/>
    <w:rsid w:val="00F7767B"/>
    <w:rsid w:val="00F77AC1"/>
    <w:rsid w:val="00F801E4"/>
    <w:rsid w:val="00F80328"/>
    <w:rsid w:val="00F80368"/>
    <w:rsid w:val="00F8045A"/>
    <w:rsid w:val="00F8063C"/>
    <w:rsid w:val="00F80953"/>
    <w:rsid w:val="00F80B17"/>
    <w:rsid w:val="00F80E5A"/>
    <w:rsid w:val="00F80EBD"/>
    <w:rsid w:val="00F8109B"/>
    <w:rsid w:val="00F81403"/>
    <w:rsid w:val="00F81518"/>
    <w:rsid w:val="00F81710"/>
    <w:rsid w:val="00F81850"/>
    <w:rsid w:val="00F81AE7"/>
    <w:rsid w:val="00F81D0C"/>
    <w:rsid w:val="00F82098"/>
    <w:rsid w:val="00F8224D"/>
    <w:rsid w:val="00F82713"/>
    <w:rsid w:val="00F8286A"/>
    <w:rsid w:val="00F82D6D"/>
    <w:rsid w:val="00F82E51"/>
    <w:rsid w:val="00F8306D"/>
    <w:rsid w:val="00F83309"/>
    <w:rsid w:val="00F8351E"/>
    <w:rsid w:val="00F835C6"/>
    <w:rsid w:val="00F8391B"/>
    <w:rsid w:val="00F83EA2"/>
    <w:rsid w:val="00F8429A"/>
    <w:rsid w:val="00F843ED"/>
    <w:rsid w:val="00F846D7"/>
    <w:rsid w:val="00F8473A"/>
    <w:rsid w:val="00F8490C"/>
    <w:rsid w:val="00F84B76"/>
    <w:rsid w:val="00F84D51"/>
    <w:rsid w:val="00F84F46"/>
    <w:rsid w:val="00F859CE"/>
    <w:rsid w:val="00F85E3B"/>
    <w:rsid w:val="00F86164"/>
    <w:rsid w:val="00F862C4"/>
    <w:rsid w:val="00F863E4"/>
    <w:rsid w:val="00F86B95"/>
    <w:rsid w:val="00F86B99"/>
    <w:rsid w:val="00F86F6D"/>
    <w:rsid w:val="00F8717B"/>
    <w:rsid w:val="00F8764B"/>
    <w:rsid w:val="00F87670"/>
    <w:rsid w:val="00F877BB"/>
    <w:rsid w:val="00F87870"/>
    <w:rsid w:val="00F87D7A"/>
    <w:rsid w:val="00F87E09"/>
    <w:rsid w:val="00F87E7E"/>
    <w:rsid w:val="00F9020A"/>
    <w:rsid w:val="00F9027D"/>
    <w:rsid w:val="00F90411"/>
    <w:rsid w:val="00F9052E"/>
    <w:rsid w:val="00F906A0"/>
    <w:rsid w:val="00F90ACC"/>
    <w:rsid w:val="00F90D7F"/>
    <w:rsid w:val="00F910D1"/>
    <w:rsid w:val="00F91142"/>
    <w:rsid w:val="00F913DF"/>
    <w:rsid w:val="00F91419"/>
    <w:rsid w:val="00F9168E"/>
    <w:rsid w:val="00F91695"/>
    <w:rsid w:val="00F91B66"/>
    <w:rsid w:val="00F91BEB"/>
    <w:rsid w:val="00F92152"/>
    <w:rsid w:val="00F9222C"/>
    <w:rsid w:val="00F92302"/>
    <w:rsid w:val="00F924F7"/>
    <w:rsid w:val="00F925DD"/>
    <w:rsid w:val="00F92707"/>
    <w:rsid w:val="00F9282C"/>
    <w:rsid w:val="00F92B59"/>
    <w:rsid w:val="00F93113"/>
    <w:rsid w:val="00F931D2"/>
    <w:rsid w:val="00F93312"/>
    <w:rsid w:val="00F93430"/>
    <w:rsid w:val="00F934FB"/>
    <w:rsid w:val="00F93528"/>
    <w:rsid w:val="00F93866"/>
    <w:rsid w:val="00F93A83"/>
    <w:rsid w:val="00F93C9B"/>
    <w:rsid w:val="00F94221"/>
    <w:rsid w:val="00F9437A"/>
    <w:rsid w:val="00F943A1"/>
    <w:rsid w:val="00F944EA"/>
    <w:rsid w:val="00F94544"/>
    <w:rsid w:val="00F94664"/>
    <w:rsid w:val="00F948F1"/>
    <w:rsid w:val="00F94B46"/>
    <w:rsid w:val="00F94D67"/>
    <w:rsid w:val="00F9547D"/>
    <w:rsid w:val="00F9555B"/>
    <w:rsid w:val="00F95936"/>
    <w:rsid w:val="00F95953"/>
    <w:rsid w:val="00F95B6B"/>
    <w:rsid w:val="00F95C3F"/>
    <w:rsid w:val="00F95F55"/>
    <w:rsid w:val="00F9616C"/>
    <w:rsid w:val="00F96249"/>
    <w:rsid w:val="00F965F1"/>
    <w:rsid w:val="00F96627"/>
    <w:rsid w:val="00F966EF"/>
    <w:rsid w:val="00F96F29"/>
    <w:rsid w:val="00F976B7"/>
    <w:rsid w:val="00F9797D"/>
    <w:rsid w:val="00F979B7"/>
    <w:rsid w:val="00FA0001"/>
    <w:rsid w:val="00FA028C"/>
    <w:rsid w:val="00FA0969"/>
    <w:rsid w:val="00FA09D3"/>
    <w:rsid w:val="00FA0BF0"/>
    <w:rsid w:val="00FA0D6A"/>
    <w:rsid w:val="00FA0D85"/>
    <w:rsid w:val="00FA0EDE"/>
    <w:rsid w:val="00FA1287"/>
    <w:rsid w:val="00FA1417"/>
    <w:rsid w:val="00FA16FE"/>
    <w:rsid w:val="00FA17A0"/>
    <w:rsid w:val="00FA181A"/>
    <w:rsid w:val="00FA1AEB"/>
    <w:rsid w:val="00FA1C71"/>
    <w:rsid w:val="00FA1D25"/>
    <w:rsid w:val="00FA20DB"/>
    <w:rsid w:val="00FA2215"/>
    <w:rsid w:val="00FA22AA"/>
    <w:rsid w:val="00FA2314"/>
    <w:rsid w:val="00FA2808"/>
    <w:rsid w:val="00FA2B08"/>
    <w:rsid w:val="00FA2E36"/>
    <w:rsid w:val="00FA2FCA"/>
    <w:rsid w:val="00FA37A8"/>
    <w:rsid w:val="00FA3924"/>
    <w:rsid w:val="00FA3B07"/>
    <w:rsid w:val="00FA3BA5"/>
    <w:rsid w:val="00FA3C23"/>
    <w:rsid w:val="00FA3D7C"/>
    <w:rsid w:val="00FA3E74"/>
    <w:rsid w:val="00FA4275"/>
    <w:rsid w:val="00FA447A"/>
    <w:rsid w:val="00FA4625"/>
    <w:rsid w:val="00FA46A7"/>
    <w:rsid w:val="00FA470D"/>
    <w:rsid w:val="00FA4A11"/>
    <w:rsid w:val="00FA4D31"/>
    <w:rsid w:val="00FA4F64"/>
    <w:rsid w:val="00FA51F8"/>
    <w:rsid w:val="00FA52AA"/>
    <w:rsid w:val="00FA569E"/>
    <w:rsid w:val="00FA588F"/>
    <w:rsid w:val="00FA5BC6"/>
    <w:rsid w:val="00FA5BF8"/>
    <w:rsid w:val="00FA5CD5"/>
    <w:rsid w:val="00FA5F4C"/>
    <w:rsid w:val="00FA61A3"/>
    <w:rsid w:val="00FA6211"/>
    <w:rsid w:val="00FA6338"/>
    <w:rsid w:val="00FA6474"/>
    <w:rsid w:val="00FA653D"/>
    <w:rsid w:val="00FA662B"/>
    <w:rsid w:val="00FA67A9"/>
    <w:rsid w:val="00FA6EE0"/>
    <w:rsid w:val="00FA71A9"/>
    <w:rsid w:val="00FA7244"/>
    <w:rsid w:val="00FA7247"/>
    <w:rsid w:val="00FA7513"/>
    <w:rsid w:val="00FA7532"/>
    <w:rsid w:val="00FA770A"/>
    <w:rsid w:val="00FA7771"/>
    <w:rsid w:val="00FA790A"/>
    <w:rsid w:val="00FA7A4B"/>
    <w:rsid w:val="00FA7B9B"/>
    <w:rsid w:val="00FA7BEA"/>
    <w:rsid w:val="00FA7CD0"/>
    <w:rsid w:val="00FB03AB"/>
    <w:rsid w:val="00FB0627"/>
    <w:rsid w:val="00FB0638"/>
    <w:rsid w:val="00FB0AFC"/>
    <w:rsid w:val="00FB0C4A"/>
    <w:rsid w:val="00FB0C64"/>
    <w:rsid w:val="00FB0DE0"/>
    <w:rsid w:val="00FB0FB4"/>
    <w:rsid w:val="00FB100F"/>
    <w:rsid w:val="00FB10A4"/>
    <w:rsid w:val="00FB175B"/>
    <w:rsid w:val="00FB1991"/>
    <w:rsid w:val="00FB1C5F"/>
    <w:rsid w:val="00FB1ED7"/>
    <w:rsid w:val="00FB20DD"/>
    <w:rsid w:val="00FB240F"/>
    <w:rsid w:val="00FB2C5A"/>
    <w:rsid w:val="00FB2EF7"/>
    <w:rsid w:val="00FB3435"/>
    <w:rsid w:val="00FB346C"/>
    <w:rsid w:val="00FB361C"/>
    <w:rsid w:val="00FB39CA"/>
    <w:rsid w:val="00FB3AD7"/>
    <w:rsid w:val="00FB3B76"/>
    <w:rsid w:val="00FB3CF1"/>
    <w:rsid w:val="00FB3E71"/>
    <w:rsid w:val="00FB3EF9"/>
    <w:rsid w:val="00FB40A8"/>
    <w:rsid w:val="00FB415F"/>
    <w:rsid w:val="00FB44F1"/>
    <w:rsid w:val="00FB458F"/>
    <w:rsid w:val="00FB4EFA"/>
    <w:rsid w:val="00FB5192"/>
    <w:rsid w:val="00FB51B4"/>
    <w:rsid w:val="00FB554F"/>
    <w:rsid w:val="00FB5695"/>
    <w:rsid w:val="00FB56BE"/>
    <w:rsid w:val="00FB5B09"/>
    <w:rsid w:val="00FB6120"/>
    <w:rsid w:val="00FB62ED"/>
    <w:rsid w:val="00FB6370"/>
    <w:rsid w:val="00FB63BD"/>
    <w:rsid w:val="00FB6670"/>
    <w:rsid w:val="00FB6A37"/>
    <w:rsid w:val="00FB6B33"/>
    <w:rsid w:val="00FB6DC5"/>
    <w:rsid w:val="00FB6E8B"/>
    <w:rsid w:val="00FB6FA8"/>
    <w:rsid w:val="00FB7634"/>
    <w:rsid w:val="00FB790A"/>
    <w:rsid w:val="00FB7970"/>
    <w:rsid w:val="00FB7FD4"/>
    <w:rsid w:val="00FC008D"/>
    <w:rsid w:val="00FC024D"/>
    <w:rsid w:val="00FC069C"/>
    <w:rsid w:val="00FC0B52"/>
    <w:rsid w:val="00FC0C3C"/>
    <w:rsid w:val="00FC0DB9"/>
    <w:rsid w:val="00FC0F91"/>
    <w:rsid w:val="00FC157B"/>
    <w:rsid w:val="00FC15A8"/>
    <w:rsid w:val="00FC19F6"/>
    <w:rsid w:val="00FC1B38"/>
    <w:rsid w:val="00FC1C7B"/>
    <w:rsid w:val="00FC1D7A"/>
    <w:rsid w:val="00FC1E21"/>
    <w:rsid w:val="00FC22D8"/>
    <w:rsid w:val="00FC23E1"/>
    <w:rsid w:val="00FC240A"/>
    <w:rsid w:val="00FC25D7"/>
    <w:rsid w:val="00FC25F4"/>
    <w:rsid w:val="00FC2707"/>
    <w:rsid w:val="00FC292B"/>
    <w:rsid w:val="00FC2DB7"/>
    <w:rsid w:val="00FC2EEA"/>
    <w:rsid w:val="00FC320E"/>
    <w:rsid w:val="00FC3873"/>
    <w:rsid w:val="00FC3B20"/>
    <w:rsid w:val="00FC3C2C"/>
    <w:rsid w:val="00FC3DB7"/>
    <w:rsid w:val="00FC45BE"/>
    <w:rsid w:val="00FC45CD"/>
    <w:rsid w:val="00FC479F"/>
    <w:rsid w:val="00FC480C"/>
    <w:rsid w:val="00FC49FF"/>
    <w:rsid w:val="00FC4A71"/>
    <w:rsid w:val="00FC4DF8"/>
    <w:rsid w:val="00FC4F7C"/>
    <w:rsid w:val="00FC5048"/>
    <w:rsid w:val="00FC50D9"/>
    <w:rsid w:val="00FC5425"/>
    <w:rsid w:val="00FC54BC"/>
    <w:rsid w:val="00FC5754"/>
    <w:rsid w:val="00FC57A4"/>
    <w:rsid w:val="00FC5A6E"/>
    <w:rsid w:val="00FC5D29"/>
    <w:rsid w:val="00FC5D56"/>
    <w:rsid w:val="00FC616C"/>
    <w:rsid w:val="00FC6402"/>
    <w:rsid w:val="00FC6466"/>
    <w:rsid w:val="00FC673D"/>
    <w:rsid w:val="00FC6746"/>
    <w:rsid w:val="00FC6AA7"/>
    <w:rsid w:val="00FC6E97"/>
    <w:rsid w:val="00FC6F44"/>
    <w:rsid w:val="00FC7037"/>
    <w:rsid w:val="00FC7519"/>
    <w:rsid w:val="00FC754D"/>
    <w:rsid w:val="00FC77FA"/>
    <w:rsid w:val="00FC7831"/>
    <w:rsid w:val="00FC7B21"/>
    <w:rsid w:val="00FC7B9F"/>
    <w:rsid w:val="00FD0226"/>
    <w:rsid w:val="00FD032B"/>
    <w:rsid w:val="00FD06BE"/>
    <w:rsid w:val="00FD0A35"/>
    <w:rsid w:val="00FD0C4A"/>
    <w:rsid w:val="00FD0EC4"/>
    <w:rsid w:val="00FD11E7"/>
    <w:rsid w:val="00FD1222"/>
    <w:rsid w:val="00FD1322"/>
    <w:rsid w:val="00FD140A"/>
    <w:rsid w:val="00FD15EE"/>
    <w:rsid w:val="00FD1759"/>
    <w:rsid w:val="00FD1792"/>
    <w:rsid w:val="00FD18B1"/>
    <w:rsid w:val="00FD19C4"/>
    <w:rsid w:val="00FD1C40"/>
    <w:rsid w:val="00FD2111"/>
    <w:rsid w:val="00FD238D"/>
    <w:rsid w:val="00FD248B"/>
    <w:rsid w:val="00FD26EA"/>
    <w:rsid w:val="00FD2879"/>
    <w:rsid w:val="00FD2F2C"/>
    <w:rsid w:val="00FD3096"/>
    <w:rsid w:val="00FD314A"/>
    <w:rsid w:val="00FD31F1"/>
    <w:rsid w:val="00FD321E"/>
    <w:rsid w:val="00FD345D"/>
    <w:rsid w:val="00FD354E"/>
    <w:rsid w:val="00FD3552"/>
    <w:rsid w:val="00FD3A8D"/>
    <w:rsid w:val="00FD3B8A"/>
    <w:rsid w:val="00FD3BC6"/>
    <w:rsid w:val="00FD3EAA"/>
    <w:rsid w:val="00FD4090"/>
    <w:rsid w:val="00FD433C"/>
    <w:rsid w:val="00FD43AD"/>
    <w:rsid w:val="00FD444A"/>
    <w:rsid w:val="00FD4587"/>
    <w:rsid w:val="00FD4713"/>
    <w:rsid w:val="00FD4D9A"/>
    <w:rsid w:val="00FD505A"/>
    <w:rsid w:val="00FD517F"/>
    <w:rsid w:val="00FD533C"/>
    <w:rsid w:val="00FD56FE"/>
    <w:rsid w:val="00FD57BC"/>
    <w:rsid w:val="00FD5E70"/>
    <w:rsid w:val="00FD6013"/>
    <w:rsid w:val="00FD6167"/>
    <w:rsid w:val="00FD65B5"/>
    <w:rsid w:val="00FD679F"/>
    <w:rsid w:val="00FD6894"/>
    <w:rsid w:val="00FD6A42"/>
    <w:rsid w:val="00FD6AC4"/>
    <w:rsid w:val="00FD6B8F"/>
    <w:rsid w:val="00FD6B9C"/>
    <w:rsid w:val="00FD6C10"/>
    <w:rsid w:val="00FD6F62"/>
    <w:rsid w:val="00FD7625"/>
    <w:rsid w:val="00FD7948"/>
    <w:rsid w:val="00FD7AD6"/>
    <w:rsid w:val="00FD7BB3"/>
    <w:rsid w:val="00FD7DA3"/>
    <w:rsid w:val="00FE0101"/>
    <w:rsid w:val="00FE06C5"/>
    <w:rsid w:val="00FE0A76"/>
    <w:rsid w:val="00FE0C64"/>
    <w:rsid w:val="00FE0D56"/>
    <w:rsid w:val="00FE0DE0"/>
    <w:rsid w:val="00FE0E5C"/>
    <w:rsid w:val="00FE10FA"/>
    <w:rsid w:val="00FE1347"/>
    <w:rsid w:val="00FE14DD"/>
    <w:rsid w:val="00FE161E"/>
    <w:rsid w:val="00FE1786"/>
    <w:rsid w:val="00FE1993"/>
    <w:rsid w:val="00FE1AEF"/>
    <w:rsid w:val="00FE1B6E"/>
    <w:rsid w:val="00FE1F3A"/>
    <w:rsid w:val="00FE21A0"/>
    <w:rsid w:val="00FE235C"/>
    <w:rsid w:val="00FE2443"/>
    <w:rsid w:val="00FE26D9"/>
    <w:rsid w:val="00FE27A0"/>
    <w:rsid w:val="00FE2800"/>
    <w:rsid w:val="00FE2A0B"/>
    <w:rsid w:val="00FE2BDF"/>
    <w:rsid w:val="00FE2F1D"/>
    <w:rsid w:val="00FE2F7A"/>
    <w:rsid w:val="00FE30CF"/>
    <w:rsid w:val="00FE3101"/>
    <w:rsid w:val="00FE319B"/>
    <w:rsid w:val="00FE3289"/>
    <w:rsid w:val="00FE34D2"/>
    <w:rsid w:val="00FE34E7"/>
    <w:rsid w:val="00FE3509"/>
    <w:rsid w:val="00FE3592"/>
    <w:rsid w:val="00FE36DB"/>
    <w:rsid w:val="00FE36ED"/>
    <w:rsid w:val="00FE37AE"/>
    <w:rsid w:val="00FE37F2"/>
    <w:rsid w:val="00FE390E"/>
    <w:rsid w:val="00FE3CF0"/>
    <w:rsid w:val="00FE3D6F"/>
    <w:rsid w:val="00FE3E8F"/>
    <w:rsid w:val="00FE3EF9"/>
    <w:rsid w:val="00FE405D"/>
    <w:rsid w:val="00FE4118"/>
    <w:rsid w:val="00FE41B5"/>
    <w:rsid w:val="00FE429D"/>
    <w:rsid w:val="00FE46F4"/>
    <w:rsid w:val="00FE4780"/>
    <w:rsid w:val="00FE486E"/>
    <w:rsid w:val="00FE4A88"/>
    <w:rsid w:val="00FE4BFC"/>
    <w:rsid w:val="00FE4CC3"/>
    <w:rsid w:val="00FE4D59"/>
    <w:rsid w:val="00FE4E37"/>
    <w:rsid w:val="00FE4E5F"/>
    <w:rsid w:val="00FE5237"/>
    <w:rsid w:val="00FE5288"/>
    <w:rsid w:val="00FE5342"/>
    <w:rsid w:val="00FE5708"/>
    <w:rsid w:val="00FE5746"/>
    <w:rsid w:val="00FE5940"/>
    <w:rsid w:val="00FE5A76"/>
    <w:rsid w:val="00FE5A8B"/>
    <w:rsid w:val="00FE5CCA"/>
    <w:rsid w:val="00FE5E50"/>
    <w:rsid w:val="00FE5EE1"/>
    <w:rsid w:val="00FE6A46"/>
    <w:rsid w:val="00FE6DC6"/>
    <w:rsid w:val="00FE6E97"/>
    <w:rsid w:val="00FE6EEC"/>
    <w:rsid w:val="00FE73D6"/>
    <w:rsid w:val="00FE79CD"/>
    <w:rsid w:val="00FE7B01"/>
    <w:rsid w:val="00FE7B7C"/>
    <w:rsid w:val="00FE7BE4"/>
    <w:rsid w:val="00FF043E"/>
    <w:rsid w:val="00FF06EB"/>
    <w:rsid w:val="00FF07CE"/>
    <w:rsid w:val="00FF07CF"/>
    <w:rsid w:val="00FF0823"/>
    <w:rsid w:val="00FF08FC"/>
    <w:rsid w:val="00FF0AAB"/>
    <w:rsid w:val="00FF0DFB"/>
    <w:rsid w:val="00FF1209"/>
    <w:rsid w:val="00FF135D"/>
    <w:rsid w:val="00FF13B2"/>
    <w:rsid w:val="00FF166D"/>
    <w:rsid w:val="00FF174B"/>
    <w:rsid w:val="00FF1A71"/>
    <w:rsid w:val="00FF1B52"/>
    <w:rsid w:val="00FF1C63"/>
    <w:rsid w:val="00FF1CFB"/>
    <w:rsid w:val="00FF1FF8"/>
    <w:rsid w:val="00FF20AD"/>
    <w:rsid w:val="00FF21B7"/>
    <w:rsid w:val="00FF23A2"/>
    <w:rsid w:val="00FF23EE"/>
    <w:rsid w:val="00FF2752"/>
    <w:rsid w:val="00FF27B3"/>
    <w:rsid w:val="00FF28BF"/>
    <w:rsid w:val="00FF2F2B"/>
    <w:rsid w:val="00FF30A3"/>
    <w:rsid w:val="00FF30E6"/>
    <w:rsid w:val="00FF3104"/>
    <w:rsid w:val="00FF3226"/>
    <w:rsid w:val="00FF335D"/>
    <w:rsid w:val="00FF3E71"/>
    <w:rsid w:val="00FF41F6"/>
    <w:rsid w:val="00FF43DA"/>
    <w:rsid w:val="00FF471E"/>
    <w:rsid w:val="00FF49F8"/>
    <w:rsid w:val="00FF4CC2"/>
    <w:rsid w:val="00FF4EB0"/>
    <w:rsid w:val="00FF4FCA"/>
    <w:rsid w:val="00FF50B3"/>
    <w:rsid w:val="00FF5187"/>
    <w:rsid w:val="00FF5345"/>
    <w:rsid w:val="00FF54C7"/>
    <w:rsid w:val="00FF5753"/>
    <w:rsid w:val="00FF5868"/>
    <w:rsid w:val="00FF5CD4"/>
    <w:rsid w:val="00FF5D28"/>
    <w:rsid w:val="00FF5D3C"/>
    <w:rsid w:val="00FF5DCC"/>
    <w:rsid w:val="00FF5E13"/>
    <w:rsid w:val="00FF60BE"/>
    <w:rsid w:val="00FF6278"/>
    <w:rsid w:val="00FF635A"/>
    <w:rsid w:val="00FF68BB"/>
    <w:rsid w:val="00FF68DE"/>
    <w:rsid w:val="00FF6A59"/>
    <w:rsid w:val="00FF6A79"/>
    <w:rsid w:val="00FF6EBF"/>
    <w:rsid w:val="00FF742E"/>
    <w:rsid w:val="00FF763D"/>
    <w:rsid w:val="00FF776A"/>
    <w:rsid w:val="00FF7A90"/>
    <w:rsid w:val="00FF7B60"/>
    <w:rsid w:val="00FF7C1D"/>
    <w:rsid w:val="00FF7C6D"/>
    <w:rsid w:val="00FF7DD7"/>
    <w:rsid w:val="00FF7FE2"/>
    <w:rsid w:val="3A2B2BD2"/>
    <w:rsid w:val="6512A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4F6AD18"/>
  <w15:docId w15:val="{70FAF322-4F62-4897-A009-11E1D209F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7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0DF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30D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830DF4"/>
    <w:pPr>
      <w:spacing w:after="120"/>
    </w:pPr>
  </w:style>
  <w:style w:type="character" w:customStyle="1" w:styleId="Heading4Char">
    <w:name w:val="Heading 4 Char"/>
    <w:link w:val="Heading4"/>
    <w:locked/>
    <w:rsid w:val="00D300C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300CE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830DF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30DF4"/>
    <w:rPr>
      <w:rFonts w:cs="Times New Roman"/>
      <w:b/>
      <w:bCs/>
    </w:rPr>
  </w:style>
  <w:style w:type="paragraph" w:styleId="ListBullet">
    <w:name w:val="List Bullet"/>
    <w:basedOn w:val="Normal"/>
    <w:rsid w:val="00695A03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830D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30DF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30DF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30DF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30DF4"/>
    <w:pPr>
      <w:ind w:left="284"/>
    </w:pPr>
  </w:style>
  <w:style w:type="paragraph" w:customStyle="1" w:styleId="AAFrameAddress">
    <w:name w:val="AA Frame Address"/>
    <w:basedOn w:val="Heading1"/>
    <w:rsid w:val="00830D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30DF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30DF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30D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30D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30D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30DF4"/>
    <w:pPr>
      <w:ind w:left="851" w:hanging="284"/>
    </w:pPr>
  </w:style>
  <w:style w:type="paragraph" w:styleId="Index4">
    <w:name w:val="index 4"/>
    <w:basedOn w:val="Normal"/>
    <w:next w:val="Normal"/>
    <w:semiHidden/>
    <w:rsid w:val="00830DF4"/>
    <w:pPr>
      <w:ind w:left="1135" w:hanging="284"/>
    </w:pPr>
  </w:style>
  <w:style w:type="paragraph" w:styleId="Index6">
    <w:name w:val="index 6"/>
    <w:basedOn w:val="Normal"/>
    <w:next w:val="Normal"/>
    <w:semiHidden/>
    <w:rsid w:val="00830DF4"/>
    <w:pPr>
      <w:ind w:left="1702" w:hanging="284"/>
    </w:pPr>
  </w:style>
  <w:style w:type="paragraph" w:styleId="Index5">
    <w:name w:val="index 5"/>
    <w:basedOn w:val="Normal"/>
    <w:next w:val="Normal"/>
    <w:semiHidden/>
    <w:rsid w:val="00830DF4"/>
    <w:pPr>
      <w:ind w:left="1418" w:hanging="284"/>
    </w:pPr>
  </w:style>
  <w:style w:type="paragraph" w:styleId="Index7">
    <w:name w:val="index 7"/>
    <w:basedOn w:val="Normal"/>
    <w:next w:val="Normal"/>
    <w:semiHidden/>
    <w:rsid w:val="00830DF4"/>
    <w:pPr>
      <w:ind w:left="1985" w:hanging="284"/>
    </w:pPr>
  </w:style>
  <w:style w:type="paragraph" w:styleId="Index8">
    <w:name w:val="index 8"/>
    <w:basedOn w:val="Normal"/>
    <w:next w:val="Normal"/>
    <w:semiHidden/>
    <w:rsid w:val="00830DF4"/>
    <w:pPr>
      <w:ind w:left="2269" w:hanging="284"/>
    </w:pPr>
  </w:style>
  <w:style w:type="paragraph" w:styleId="Index9">
    <w:name w:val="index 9"/>
    <w:basedOn w:val="Normal"/>
    <w:next w:val="Normal"/>
    <w:semiHidden/>
    <w:rsid w:val="00830DF4"/>
    <w:pPr>
      <w:ind w:left="2552" w:hanging="284"/>
    </w:pPr>
  </w:style>
  <w:style w:type="paragraph" w:styleId="TOC2">
    <w:name w:val="toc 2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30DF4"/>
    <w:pPr>
      <w:ind w:left="851"/>
    </w:pPr>
  </w:style>
  <w:style w:type="paragraph" w:styleId="TOC5">
    <w:name w:val="toc 5"/>
    <w:basedOn w:val="Normal"/>
    <w:next w:val="Normal"/>
    <w:semiHidden/>
    <w:rsid w:val="00830DF4"/>
    <w:pPr>
      <w:ind w:left="1134"/>
    </w:pPr>
  </w:style>
  <w:style w:type="paragraph" w:styleId="TOC6">
    <w:name w:val="toc 6"/>
    <w:basedOn w:val="Normal"/>
    <w:next w:val="Normal"/>
    <w:semiHidden/>
    <w:rsid w:val="00830DF4"/>
    <w:pPr>
      <w:ind w:left="1418"/>
    </w:pPr>
  </w:style>
  <w:style w:type="paragraph" w:styleId="TOC7">
    <w:name w:val="toc 7"/>
    <w:basedOn w:val="Normal"/>
    <w:next w:val="Normal"/>
    <w:semiHidden/>
    <w:rsid w:val="00830DF4"/>
    <w:pPr>
      <w:ind w:left="1701"/>
    </w:pPr>
  </w:style>
  <w:style w:type="paragraph" w:styleId="TOC8">
    <w:name w:val="toc 8"/>
    <w:basedOn w:val="Normal"/>
    <w:next w:val="Normal"/>
    <w:semiHidden/>
    <w:rsid w:val="00830DF4"/>
    <w:pPr>
      <w:ind w:left="1985"/>
    </w:pPr>
  </w:style>
  <w:style w:type="paragraph" w:styleId="TOC9">
    <w:name w:val="toc 9"/>
    <w:basedOn w:val="Normal"/>
    <w:next w:val="Normal"/>
    <w:semiHidden/>
    <w:rsid w:val="00830DF4"/>
    <w:pPr>
      <w:ind w:left="2268"/>
    </w:pPr>
  </w:style>
  <w:style w:type="paragraph" w:styleId="TableofFigures">
    <w:name w:val="table of figures"/>
    <w:basedOn w:val="Normal"/>
    <w:next w:val="Normal"/>
    <w:semiHidden/>
    <w:rsid w:val="00830DF4"/>
    <w:pPr>
      <w:ind w:left="567" w:hanging="567"/>
    </w:pPr>
  </w:style>
  <w:style w:type="paragraph" w:styleId="ListBullet5">
    <w:name w:val="List Bullet 5"/>
    <w:basedOn w:val="Normal"/>
    <w:rsid w:val="00830DF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30DF4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30DF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30DF4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830D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0D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30D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30D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0DF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0D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30DF4"/>
    <w:pPr>
      <w:framePr w:h="1054" w:wrap="around" w:y="5920"/>
    </w:pPr>
  </w:style>
  <w:style w:type="paragraph" w:customStyle="1" w:styleId="ReportHeading3">
    <w:name w:val="ReportHeading3"/>
    <w:basedOn w:val="ReportHeading2"/>
    <w:rsid w:val="00830D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30D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30D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30D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0D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0D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D300CE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300CE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830DF4"/>
  </w:style>
  <w:style w:type="paragraph" w:customStyle="1" w:styleId="ASSETS">
    <w:name w:val="ASSETS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300CE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300C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2"/>
      </w:numPr>
      <w:tabs>
        <w:tab w:val="clear" w:pos="227"/>
        <w:tab w:val="clear" w:pos="454"/>
        <w:tab w:val="clear" w:pos="680"/>
        <w:tab w:val="clear" w:pos="72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300C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300CE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3E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/>
      <w:jc w:val="both"/>
    </w:pPr>
    <w:rPr>
      <w:rFonts w:ascii="Angsana New" w:hAnsi="Angsana New"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C3EE3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300C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character" w:styleId="Emphasis">
    <w:name w:val="Emphasis"/>
    <w:uiPriority w:val="20"/>
    <w:qFormat/>
    <w:rsid w:val="004E2E38"/>
    <w:rPr>
      <w:i/>
      <w:iCs/>
    </w:rPr>
  </w:style>
  <w:style w:type="paragraph" w:customStyle="1" w:styleId="Bullet">
    <w:name w:val="Bullet"/>
    <w:basedOn w:val="Normal"/>
    <w:rsid w:val="00D300CE"/>
    <w:pPr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D30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FE3EF9"/>
    <w:rPr>
      <w:rFonts w:ascii="Consolas" w:hAnsi="Consolas"/>
      <w:sz w:val="21"/>
      <w:szCs w:val="26"/>
    </w:rPr>
  </w:style>
  <w:style w:type="character" w:customStyle="1" w:styleId="Heading8Char1">
    <w:name w:val="Heading 8 Char1"/>
    <w:rsid w:val="00DF3F16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C01B2"/>
    <w:pPr>
      <w:ind w:left="720"/>
      <w:contextualSpacing/>
    </w:pPr>
    <w:rPr>
      <w:szCs w:val="22"/>
    </w:rPr>
  </w:style>
  <w:style w:type="character" w:customStyle="1" w:styleId="Heading5Char1">
    <w:name w:val="Heading 5 Char1"/>
    <w:rsid w:val="00BB2557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NormalWeb">
    <w:name w:val="Normal (Web)"/>
    <w:basedOn w:val="Normal"/>
    <w:uiPriority w:val="99"/>
    <w:unhideWhenUsed/>
    <w:rsid w:val="00C55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E3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3EF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FE3EF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FE3EF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E3EF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E3EF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E3EF9"/>
    <w:rPr>
      <w:sz w:val="29"/>
      <w:szCs w:val="29"/>
    </w:rPr>
  </w:style>
  <w:style w:type="character" w:customStyle="1" w:styleId="shorttext">
    <w:name w:val="short_text"/>
    <w:basedOn w:val="DefaultParagraphFont"/>
    <w:rsid w:val="00FE3EF9"/>
  </w:style>
  <w:style w:type="paragraph" w:customStyle="1" w:styleId="Default">
    <w:name w:val="Default"/>
    <w:rsid w:val="00FE3EF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FE3E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FE3EF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3EF9"/>
    <w:rPr>
      <w:b/>
      <w:bCs/>
    </w:rPr>
  </w:style>
  <w:style w:type="character" w:customStyle="1" w:styleId="CommentSubjectChar">
    <w:name w:val="Comment Subject Char"/>
    <w:link w:val="CommentSubject"/>
    <w:rsid w:val="00FE3EF9"/>
    <w:rPr>
      <w:rFonts w:ascii="Arial" w:hAnsi="Arial"/>
      <w:b/>
      <w:bCs/>
      <w:szCs w:val="25"/>
    </w:rPr>
  </w:style>
  <w:style w:type="character" w:customStyle="1" w:styleId="hps">
    <w:name w:val="hps"/>
    <w:rsid w:val="00FE3EF9"/>
    <w:rPr>
      <w:rFonts w:cs="Times New Roman"/>
    </w:rPr>
  </w:style>
  <w:style w:type="character" w:customStyle="1" w:styleId="gt-icon-text1">
    <w:name w:val="gt-icon-text1"/>
    <w:rsid w:val="00FE3EF9"/>
    <w:rPr>
      <w:rFonts w:cs="Times New Roman"/>
    </w:rPr>
  </w:style>
  <w:style w:type="character" w:customStyle="1" w:styleId="longtext">
    <w:name w:val="long_text"/>
    <w:rsid w:val="00FE3EF9"/>
    <w:rPr>
      <w:rFonts w:cs="Times New Roman"/>
    </w:rPr>
  </w:style>
  <w:style w:type="character" w:styleId="CommentReference">
    <w:name w:val="annotation reference"/>
    <w:uiPriority w:val="99"/>
    <w:rsid w:val="00FE3EF9"/>
    <w:rPr>
      <w:rFonts w:cs="Times New Roman"/>
      <w:sz w:val="16"/>
      <w:szCs w:val="16"/>
    </w:rPr>
  </w:style>
  <w:style w:type="character" w:customStyle="1" w:styleId="CharChar22">
    <w:name w:val="Char Char22"/>
    <w:rsid w:val="00FE3EF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E3EF9"/>
  </w:style>
  <w:style w:type="character" w:customStyle="1" w:styleId="st1">
    <w:name w:val="st1"/>
    <w:basedOn w:val="DefaultParagraphFont"/>
    <w:rsid w:val="00FE3EF9"/>
  </w:style>
  <w:style w:type="character" w:styleId="Hyperlink">
    <w:name w:val="Hyperlink"/>
    <w:uiPriority w:val="99"/>
    <w:semiHidden/>
    <w:unhideWhenUsed/>
    <w:rsid w:val="00FE3EF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E3EF9"/>
    <w:rPr>
      <w:color w:val="4D90F0"/>
    </w:rPr>
  </w:style>
  <w:style w:type="paragraph" w:styleId="Revision">
    <w:name w:val="Revision"/>
    <w:hidden/>
    <w:uiPriority w:val="99"/>
    <w:semiHidden/>
    <w:rsid w:val="00620A6A"/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8D0450"/>
    <w:rPr>
      <w:color w:val="808080"/>
    </w:rPr>
  </w:style>
  <w:style w:type="table" w:customStyle="1" w:styleId="TableGridLight1">
    <w:name w:val="Table Grid Light1"/>
    <w:basedOn w:val="TableNormal"/>
    <w:uiPriority w:val="40"/>
    <w:rsid w:val="008B1F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247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5269B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A790A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71D8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271D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71D8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5271D8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271D8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71D8"/>
    <w:rPr>
      <w:szCs w:val="22"/>
    </w:rPr>
  </w:style>
  <w:style w:type="character" w:customStyle="1" w:styleId="DateChar">
    <w:name w:val="Date Char"/>
    <w:basedOn w:val="DefaultParagraphFont"/>
    <w:link w:val="Date"/>
    <w:rsid w:val="005271D8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271D8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271D8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271D8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271D8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5271D8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271D8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271D8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71D8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71D8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5271D8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1D8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5271D8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271D8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271D8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71D8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71D8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271D8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271D8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271D8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271D8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271D8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271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271D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271D8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71D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71D8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71D8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71D8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71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71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71D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71D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5271D8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1D8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58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60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5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2" ma:contentTypeDescription="Create a new document." ma:contentTypeScope="" ma:versionID="990f745fba6f75c86b8e6a57846e7de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49267a7319008e7c2fe74dc5dc131b25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04F52-9E12-4E92-8862-8E6DE8A826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C6663D-E078-4746-B930-517A653131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265F21-51CD-4F08-A672-D7B1016AE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673E8A-3850-4BEF-BC55-869A7CE92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7</Pages>
  <Words>2410</Words>
  <Characters>9279</Characters>
  <Application>Microsoft Office Word</Application>
  <DocSecurity>0</DocSecurity>
  <Lines>927</Lines>
  <Paragraphs>432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Sukanya, Rodkroh</cp:lastModifiedBy>
  <cp:revision>4</cp:revision>
  <cp:lastPrinted>2022-11-29T22:48:00Z</cp:lastPrinted>
  <dcterms:created xsi:type="dcterms:W3CDTF">2022-11-29T23:59:00Z</dcterms:created>
  <dcterms:modified xsi:type="dcterms:W3CDTF">2022-11-30T00:49:00Z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0x0101008483FEC7C353A64EA08AEBE76464B8C2</vt:lpwstr>
  </property>
  <property fmtid="{D5CDD505-2E9C-101B-9397-08002B2CF9AE}" pid="6" name="MSIP_Label_4ed8881d-4062-46d6-b0ca-1cc939420954_Enabled">
    <vt:lpwstr>true</vt:lpwstr>
  </property>
  <property fmtid="{D5CDD505-2E9C-101B-9397-08002B2CF9AE}" pid="7" name="MSIP_Label_4ed8881d-4062-46d6-b0ca-1cc939420954_SetDate">
    <vt:lpwstr>2021-11-22T03:52:23Z</vt:lpwstr>
  </property>
  <property fmtid="{D5CDD505-2E9C-101B-9397-08002B2CF9AE}" pid="8" name="MSIP_Label_4ed8881d-4062-46d6-b0ca-1cc939420954_Method">
    <vt:lpwstr>Privileged</vt:lpwstr>
  </property>
  <property fmtid="{D5CDD505-2E9C-101B-9397-08002B2CF9AE}" pid="9" name="MSIP_Label_4ed8881d-4062-46d6-b0ca-1cc939420954_Name">
    <vt:lpwstr>Public</vt:lpwstr>
  </property>
  <property fmtid="{D5CDD505-2E9C-101B-9397-08002B2CF9AE}" pid="10" name="MSIP_Label_4ed8881d-4062-46d6-b0ca-1cc939420954_SiteId">
    <vt:lpwstr>deff24bb-2089-4400-8c8e-f71e680378b2</vt:lpwstr>
  </property>
  <property fmtid="{D5CDD505-2E9C-101B-9397-08002B2CF9AE}" pid="11" name="MSIP_Label_4ed8881d-4062-46d6-b0ca-1cc939420954_ActionId">
    <vt:lpwstr>fbc1abda-5d71-41d2-95e7-d53a2ec18e6f</vt:lpwstr>
  </property>
  <property fmtid="{D5CDD505-2E9C-101B-9397-08002B2CF9AE}" pid="12" name="MSIP_Label_4ed8881d-4062-46d6-b0ca-1cc939420954_ContentBits">
    <vt:lpwstr>0</vt:lpwstr>
  </property>
  <property fmtid="{D5CDD505-2E9C-101B-9397-08002B2CF9AE}" pid="13" name="GrammarlyDocumentId">
    <vt:lpwstr>03c625b0d36f06cb5ca3fa371af81b22bd5b1f723afeb8a5359c1248bc15f995</vt:lpwstr>
  </property>
</Properties>
</file>