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EF9F" w14:textId="77777777" w:rsidR="000B78AD" w:rsidRPr="00B3135A" w:rsidRDefault="003C763B" w:rsidP="00EF34E1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B3135A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="000B78AD" w:rsidRPr="00B3135A">
        <w:rPr>
          <w:rFonts w:ascii="Angsana New" w:hAnsi="Angsana New"/>
          <w:b w:val="0"/>
          <w:bCs/>
          <w:sz w:val="30"/>
          <w:szCs w:val="30"/>
        </w:rPr>
        <w:tab/>
      </w:r>
      <w:r w:rsidRPr="00B3135A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  <w:r w:rsidR="00F253C7" w:rsidRPr="00B3135A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699B71EA" w14:textId="77777777" w:rsidR="00C3725A" w:rsidRPr="00B3135A" w:rsidRDefault="00C3725A" w:rsidP="00011257">
      <w:pPr>
        <w:pStyle w:val="IndexHeading1"/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</w:p>
    <w:p w14:paraId="0B6DFEF8" w14:textId="77777777" w:rsidR="000B78AD" w:rsidRPr="00EF34E1" w:rsidRDefault="008D370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ข้อมูล</w:t>
      </w:r>
      <w:r w:rsidR="000B78AD" w:rsidRPr="00B3135A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15DB2539" w14:textId="77777777" w:rsidR="000313C2" w:rsidRPr="00B3135A" w:rsidRDefault="000B78AD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132FA6DE" w14:textId="6C4F13BC" w:rsidR="005C05E5" w:rsidRPr="00B3135A" w:rsidRDefault="005C05E5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การ</w:t>
      </w:r>
      <w:r w:rsidR="00C06636" w:rsidRPr="00B3135A">
        <w:rPr>
          <w:rFonts w:ascii="Angsana New" w:hAnsi="Angsana New"/>
          <w:sz w:val="30"/>
          <w:szCs w:val="30"/>
          <w:cs/>
          <w:lang w:bidi="th-TH"/>
        </w:rPr>
        <w:t>ปรับโครงสร้างธุรกิจภายในกลุ่มบริษัท</w:t>
      </w:r>
    </w:p>
    <w:p w14:paraId="26215E1A" w14:textId="77777777" w:rsidR="000B78AD" w:rsidRPr="00B3135A" w:rsidRDefault="000B78AD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6923E1E9" w14:textId="77777777" w:rsidR="000B78AD" w:rsidRPr="00B3135A" w:rsidRDefault="000B78AD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9E9903" w14:textId="77777777" w:rsidR="000B78AD" w:rsidRPr="00B3135A" w:rsidRDefault="000B78AD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F60DB1B" w14:textId="77777777" w:rsidR="000B78AD" w:rsidRPr="00B3135A" w:rsidRDefault="000B78AD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41C2A4E7" w14:textId="77777777" w:rsidR="000B78AD" w:rsidRPr="00B3135A" w:rsidRDefault="000B78AD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633D02C4" w14:textId="77777777" w:rsidR="00FB39CA" w:rsidRPr="00B3135A" w:rsidRDefault="00FB39CA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สินทรัพย์ชีวภาพ</w:t>
      </w:r>
    </w:p>
    <w:p w14:paraId="09DDD0B2" w14:textId="77777777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</w:p>
    <w:p w14:paraId="1D9BEA86" w14:textId="77777777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0180D074" w14:textId="77777777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69FF2AB" w14:textId="30B4F66E" w:rsidR="00CD5DC5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858D19" w14:textId="77777777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rtl/>
          <w:cs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1F82F48A" w14:textId="77777777" w:rsidR="005A7B66" w:rsidRPr="00EF34E1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DEC20BB" w14:textId="77777777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66B09487" w14:textId="77777777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1F3EDCC8" w14:textId="5D67BCFE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rtl/>
          <w:cs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16017D" w:rsidRPr="00B3135A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48C4148E" w14:textId="77777777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A8BF9BC" w14:textId="6F44D287" w:rsidR="00C06636" w:rsidRPr="00B3135A" w:rsidRDefault="00C06636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การดำเนินงานที่ยกเลิกในงบ</w:t>
      </w:r>
      <w:r w:rsidR="00CD341D" w:rsidRPr="00B3135A">
        <w:rPr>
          <w:rFonts w:ascii="Angsana New" w:hAnsi="Angsana New" w:hint="cs"/>
          <w:sz w:val="30"/>
          <w:szCs w:val="30"/>
          <w:cs/>
          <w:lang w:bidi="th-TH"/>
        </w:rPr>
        <w:t>การเงิน</w:t>
      </w:r>
      <w:r w:rsidRPr="00B3135A">
        <w:rPr>
          <w:rFonts w:ascii="Angsana New" w:hAnsi="Angsana New"/>
          <w:sz w:val="30"/>
          <w:szCs w:val="30"/>
          <w:cs/>
          <w:lang w:bidi="th-TH"/>
        </w:rPr>
        <w:t>เฉพาะกิจการ</w:t>
      </w:r>
    </w:p>
    <w:p w14:paraId="59740902" w14:textId="77777777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538A778E" w14:textId="77777777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7246E12F" w14:textId="28CFE090" w:rsidR="00346244" w:rsidRPr="00B3135A" w:rsidRDefault="005A7B66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EF34E1">
        <w:rPr>
          <w:rFonts w:ascii="Angsana New" w:hAnsi="Angsana New"/>
          <w:sz w:val="30"/>
          <w:szCs w:val="30"/>
          <w:cs/>
          <w:lang w:bidi="th-TH"/>
        </w:rPr>
        <w:t>กำไร</w:t>
      </w:r>
      <w:r w:rsidRPr="00B3135A">
        <w:rPr>
          <w:rFonts w:ascii="Angsana New" w:hAnsi="Angsana New"/>
          <w:sz w:val="30"/>
          <w:szCs w:val="30"/>
          <w:cs/>
          <w:lang w:bidi="th-TH"/>
        </w:rPr>
        <w:t>ต่อหุ้น</w:t>
      </w:r>
    </w:p>
    <w:p w14:paraId="021956A9" w14:textId="3E7D9195" w:rsidR="005A7B66" w:rsidRPr="00B3135A" w:rsidRDefault="00346244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4EC2EF2" w14:textId="65A6A7A8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การบริหารจัดการทุน</w:t>
      </w:r>
    </w:p>
    <w:p w14:paraId="23D20296" w14:textId="77777777" w:rsidR="005A7B66" w:rsidRPr="00B3135A" w:rsidRDefault="005A7B66" w:rsidP="00EF34E1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B1ECE70" w14:textId="5AD0D212" w:rsidR="00EA752A" w:rsidRPr="00B3135A" w:rsidRDefault="00EA752A" w:rsidP="00EF34E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62BECC10" w14:textId="77777777" w:rsidR="003057D6" w:rsidRPr="00EF34E1" w:rsidRDefault="003F2371" w:rsidP="00A243DE">
      <w:pPr>
        <w:pStyle w:val="Heading7"/>
        <w:ind w:firstLine="540"/>
        <w:rPr>
          <w:rFonts w:ascii="Angsana New" w:hAnsi="Angsana New" w:cs="Angsana New"/>
          <w:b w:val="0"/>
          <w:bCs w:val="0"/>
        </w:rPr>
      </w:pPr>
      <w:r w:rsidRPr="00EF34E1">
        <w:rPr>
          <w:rFonts w:ascii="Angsana New" w:hAnsi="Angsana New" w:cs="Angsana New"/>
        </w:rPr>
        <w:br w:type="page"/>
      </w:r>
      <w:r w:rsidR="003057D6" w:rsidRPr="00EF34E1">
        <w:rPr>
          <w:rFonts w:ascii="Angsana New" w:hAnsi="Angsana New" w:cs="Angsana New"/>
          <w:b w:val="0"/>
          <w:bCs w:val="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CA77BB8" w14:textId="77777777" w:rsidR="003057D6" w:rsidRPr="00EF34E1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50422FFD" w14:textId="6B1AE3E7" w:rsidR="0066713E" w:rsidRPr="00B3135A" w:rsidRDefault="003057D6" w:rsidP="0066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t>งบการเงิน</w:t>
      </w:r>
      <w:r w:rsidR="000A0EA3" w:rsidRPr="00B3135A">
        <w:rPr>
          <w:rFonts w:ascii="Angsana New" w:hAnsi="Angsana New"/>
          <w:sz w:val="30"/>
          <w:szCs w:val="30"/>
          <w:cs/>
        </w:rPr>
        <w:t>นี้</w:t>
      </w:r>
      <w:r w:rsidRPr="00B3135A">
        <w:rPr>
          <w:rFonts w:ascii="Angsana New" w:hAnsi="Angsana New"/>
          <w:sz w:val="30"/>
          <w:szCs w:val="30"/>
          <w:cs/>
        </w:rPr>
        <w:t>ได้รับอนุมัติ</w:t>
      </w:r>
      <w:r w:rsidR="00060457" w:rsidRPr="00B3135A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3135A">
        <w:rPr>
          <w:rFonts w:ascii="Angsana New" w:hAnsi="Angsana New"/>
          <w:sz w:val="30"/>
          <w:szCs w:val="30"/>
          <w:cs/>
        </w:rPr>
        <w:t>จาก</w:t>
      </w:r>
      <w:r w:rsidR="00AC20D3" w:rsidRPr="00B3135A">
        <w:rPr>
          <w:rFonts w:ascii="Angsana New" w:hAnsi="Angsana New"/>
          <w:sz w:val="30"/>
          <w:szCs w:val="30"/>
          <w:cs/>
        </w:rPr>
        <w:t>คณะ</w:t>
      </w:r>
      <w:r w:rsidRPr="00B3135A">
        <w:rPr>
          <w:rFonts w:ascii="Angsana New" w:hAnsi="Angsana New"/>
          <w:sz w:val="30"/>
          <w:szCs w:val="30"/>
          <w:cs/>
        </w:rPr>
        <w:t>กรรมการเมื่อ</w:t>
      </w:r>
      <w:r w:rsidR="00060457" w:rsidRPr="00B3135A">
        <w:rPr>
          <w:rFonts w:ascii="Angsana New" w:hAnsi="Angsana New"/>
          <w:sz w:val="30"/>
          <w:szCs w:val="30"/>
          <w:cs/>
        </w:rPr>
        <w:t>วันที่</w:t>
      </w:r>
      <w:r w:rsidR="00642BE8" w:rsidRPr="00B3135A">
        <w:rPr>
          <w:rFonts w:ascii="Angsana New" w:hAnsi="Angsana New"/>
          <w:sz w:val="30"/>
          <w:szCs w:val="30"/>
          <w:cs/>
        </w:rPr>
        <w:t xml:space="preserve"> </w:t>
      </w:r>
      <w:r w:rsidR="00C06636" w:rsidRPr="00B3135A">
        <w:rPr>
          <w:rFonts w:ascii="Angsana New" w:hAnsi="Angsana New"/>
          <w:sz w:val="30"/>
          <w:szCs w:val="30"/>
        </w:rPr>
        <w:t>29</w:t>
      </w:r>
      <w:r w:rsidR="00C45770" w:rsidRPr="00B3135A">
        <w:rPr>
          <w:rFonts w:ascii="Angsana New" w:hAnsi="Angsana New"/>
          <w:sz w:val="30"/>
          <w:szCs w:val="30"/>
        </w:rPr>
        <w:t xml:space="preserve"> </w:t>
      </w:r>
      <w:r w:rsidR="00D06CD5" w:rsidRPr="00B3135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E7CFE" w:rsidRPr="00B3135A">
        <w:rPr>
          <w:rFonts w:ascii="Angsana New" w:hAnsi="Angsana New"/>
          <w:sz w:val="30"/>
          <w:szCs w:val="30"/>
        </w:rPr>
        <w:t>256</w:t>
      </w:r>
      <w:r w:rsidR="00C45770" w:rsidRPr="00B3135A">
        <w:rPr>
          <w:rFonts w:ascii="Angsana New" w:hAnsi="Angsana New"/>
          <w:sz w:val="30"/>
          <w:szCs w:val="30"/>
        </w:rPr>
        <w:t>5</w:t>
      </w:r>
    </w:p>
    <w:p w14:paraId="1637D734" w14:textId="77777777" w:rsidR="003057D6" w:rsidRPr="00EF34E1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774794A5" w14:textId="77777777" w:rsidR="0066713E" w:rsidRPr="00B3135A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101E64F9" w14:textId="77777777" w:rsidR="00DB7D5D" w:rsidRPr="00EF34E1" w:rsidRDefault="00DB7D5D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1B19CD89" w14:textId="508FBD1A" w:rsidR="00116413" w:rsidRPr="00B3135A" w:rsidRDefault="00116413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บริษัท อาหารสยาม จำกัด (มหาชน) </w:t>
      </w:r>
      <w:r w:rsidRPr="00B3135A">
        <w:rPr>
          <w:rFonts w:ascii="Angsana New" w:hAnsi="Angsana New"/>
          <w:sz w:val="30"/>
          <w:szCs w:val="30"/>
        </w:rPr>
        <w:t>“</w:t>
      </w:r>
      <w:r w:rsidRPr="00B3135A">
        <w:rPr>
          <w:rFonts w:ascii="Angsana New" w:hAnsi="Angsana New"/>
          <w:sz w:val="30"/>
          <w:szCs w:val="30"/>
          <w:cs/>
        </w:rPr>
        <w:t>บริษัท</w:t>
      </w:r>
      <w:r w:rsidRPr="00B3135A">
        <w:rPr>
          <w:rFonts w:ascii="Angsana New" w:hAnsi="Angsana New"/>
          <w:sz w:val="30"/>
          <w:szCs w:val="30"/>
        </w:rPr>
        <w:t>”</w:t>
      </w:r>
      <w:r w:rsidRPr="00B3135A">
        <w:rPr>
          <w:rFonts w:ascii="Angsana New" w:hAnsi="Angsana New"/>
          <w:sz w:val="30"/>
          <w:szCs w:val="30"/>
          <w:cs/>
        </w:rPr>
        <w:t xml:space="preserve"> เป็นนิติ</w:t>
      </w:r>
      <w:r w:rsidR="008410E2" w:rsidRPr="00B3135A">
        <w:rPr>
          <w:rFonts w:ascii="Angsana New" w:hAnsi="Angsana New"/>
          <w:sz w:val="30"/>
          <w:szCs w:val="30"/>
          <w:cs/>
        </w:rPr>
        <w:t xml:space="preserve">บุคคลที่จัดตั้งขึ้นในประเทศไทย </w:t>
      </w:r>
      <w:r w:rsidRPr="00B3135A">
        <w:rPr>
          <w:rFonts w:ascii="Angsana New" w:hAnsi="Angsana New"/>
          <w:sz w:val="30"/>
          <w:szCs w:val="30"/>
          <w:cs/>
        </w:rPr>
        <w:t>และ</w:t>
      </w:r>
      <w:r w:rsidR="0041232A" w:rsidRPr="00B3135A">
        <w:rPr>
          <w:rFonts w:ascii="Angsana New" w:hAnsi="Angsana New"/>
          <w:sz w:val="30"/>
          <w:szCs w:val="30"/>
          <w:cs/>
        </w:rPr>
        <w:t>จดทะเบียนกับ</w:t>
      </w:r>
      <w:r w:rsidR="0041232A" w:rsidRPr="00B3135A">
        <w:rPr>
          <w:rFonts w:ascii="Angsana New" w:hAnsi="Angsana New"/>
          <w:sz w:val="30"/>
          <w:szCs w:val="30"/>
        </w:rPr>
        <w:br/>
      </w:r>
      <w:r w:rsidR="0041232A" w:rsidRPr="00B3135A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="00CE187E" w:rsidRPr="00B3135A">
        <w:rPr>
          <w:rFonts w:ascii="Angsana New" w:hAnsi="Angsana New"/>
          <w:sz w:val="30"/>
          <w:szCs w:val="30"/>
        </w:rPr>
        <w:t xml:space="preserve"> </w:t>
      </w:r>
      <w:r w:rsidR="0041232A" w:rsidRPr="00B3135A">
        <w:rPr>
          <w:rFonts w:ascii="Angsana New" w:hAnsi="Angsana New"/>
          <w:sz w:val="30"/>
          <w:szCs w:val="30"/>
          <w:cs/>
        </w:rPr>
        <w:t>โดย</w:t>
      </w:r>
      <w:r w:rsidRPr="00B3135A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41232A" w:rsidRPr="00B3135A">
        <w:rPr>
          <w:rFonts w:ascii="Angsana New" w:hAnsi="Angsana New"/>
          <w:sz w:val="30"/>
          <w:szCs w:val="30"/>
          <w:cs/>
        </w:rPr>
        <w:t>ของบริษัท</w:t>
      </w:r>
      <w:r w:rsidRPr="00B3135A">
        <w:rPr>
          <w:rFonts w:ascii="Angsana New" w:hAnsi="Angsana New"/>
          <w:sz w:val="30"/>
          <w:szCs w:val="30"/>
          <w:cs/>
        </w:rPr>
        <w:t>ตั้งอยู่เลขที่</w:t>
      </w:r>
      <w:r w:rsidR="009024BE" w:rsidRPr="00B3135A">
        <w:rPr>
          <w:rFonts w:ascii="Angsana New" w:hAnsi="Angsana New"/>
          <w:sz w:val="30"/>
          <w:szCs w:val="30"/>
          <w:cs/>
        </w:rPr>
        <w:t xml:space="preserve"> </w:t>
      </w:r>
      <w:r w:rsidR="00536DDE" w:rsidRPr="00B3135A">
        <w:rPr>
          <w:rFonts w:ascii="Angsana New" w:hAnsi="Angsana New"/>
          <w:sz w:val="30"/>
          <w:szCs w:val="30"/>
        </w:rPr>
        <w:t>1</w:t>
      </w:r>
      <w:r w:rsidR="009024BE" w:rsidRPr="00B3135A">
        <w:rPr>
          <w:rFonts w:ascii="Angsana New" w:hAnsi="Angsana New"/>
          <w:sz w:val="30"/>
          <w:szCs w:val="30"/>
          <w:cs/>
        </w:rPr>
        <w:t xml:space="preserve"> อาคาร</w:t>
      </w:r>
      <w:r w:rsidR="00846583" w:rsidRPr="00B3135A">
        <w:rPr>
          <w:rFonts w:ascii="Angsana New" w:hAnsi="Angsana New"/>
          <w:sz w:val="30"/>
          <w:szCs w:val="30"/>
          <w:cs/>
        </w:rPr>
        <w:t>เอ็ม</w:t>
      </w:r>
      <w:r w:rsidR="00037ABA" w:rsidRPr="00B3135A">
        <w:rPr>
          <w:rFonts w:ascii="Angsana New" w:hAnsi="Angsana New"/>
          <w:sz w:val="30"/>
          <w:szCs w:val="30"/>
          <w:cs/>
        </w:rPr>
        <w:t xml:space="preserve">ไพร์ทาวเวอร์ ชั้น </w:t>
      </w:r>
      <w:r w:rsidR="00536DDE" w:rsidRPr="00B3135A">
        <w:rPr>
          <w:rFonts w:ascii="Angsana New" w:hAnsi="Angsana New"/>
          <w:sz w:val="30"/>
          <w:szCs w:val="30"/>
        </w:rPr>
        <w:t>43</w:t>
      </w:r>
      <w:r w:rsidR="00037ABA" w:rsidRPr="00B3135A">
        <w:rPr>
          <w:rFonts w:ascii="Angsana New" w:hAnsi="Angsana New"/>
          <w:sz w:val="30"/>
          <w:szCs w:val="30"/>
          <w:cs/>
        </w:rPr>
        <w:t xml:space="preserve"> ถนนสาทรใต้</w:t>
      </w:r>
      <w:r w:rsidR="001B4B58" w:rsidRPr="00B3135A">
        <w:rPr>
          <w:rFonts w:ascii="Angsana New" w:hAnsi="Angsana New"/>
          <w:sz w:val="30"/>
          <w:szCs w:val="30"/>
          <w:cs/>
        </w:rPr>
        <w:t xml:space="preserve"> </w:t>
      </w:r>
      <w:r w:rsidR="00846583" w:rsidRPr="00B3135A">
        <w:rPr>
          <w:rFonts w:ascii="Angsana New" w:hAnsi="Angsana New"/>
          <w:sz w:val="30"/>
          <w:szCs w:val="30"/>
          <w:cs/>
        </w:rPr>
        <w:t>แขว</w:t>
      </w:r>
      <w:r w:rsidR="00037ABA" w:rsidRPr="00B3135A">
        <w:rPr>
          <w:rFonts w:ascii="Angsana New" w:hAnsi="Angsana New"/>
          <w:sz w:val="30"/>
          <w:szCs w:val="30"/>
          <w:cs/>
        </w:rPr>
        <w:t>งยานนาวา</w:t>
      </w:r>
      <w:r w:rsidR="001B4B58" w:rsidRPr="00B3135A">
        <w:rPr>
          <w:rFonts w:ascii="Angsana New" w:hAnsi="Angsana New"/>
          <w:sz w:val="30"/>
          <w:szCs w:val="30"/>
          <w:cs/>
        </w:rPr>
        <w:t xml:space="preserve"> </w:t>
      </w:r>
      <w:r w:rsidR="00037ABA" w:rsidRPr="00B3135A">
        <w:rPr>
          <w:rFonts w:ascii="Angsana New" w:hAnsi="Angsana New"/>
          <w:sz w:val="30"/>
          <w:szCs w:val="30"/>
          <w:cs/>
        </w:rPr>
        <w:t>เขตสาทร</w:t>
      </w:r>
      <w:r w:rsidR="001B4B58" w:rsidRPr="00B3135A">
        <w:rPr>
          <w:rFonts w:ascii="Angsana New" w:hAnsi="Angsana New"/>
          <w:sz w:val="30"/>
          <w:szCs w:val="30"/>
          <w:cs/>
        </w:rPr>
        <w:t xml:space="preserve"> </w:t>
      </w:r>
      <w:r w:rsidR="00037ABA" w:rsidRPr="00B3135A">
        <w:rPr>
          <w:rFonts w:ascii="Angsana New" w:hAnsi="Angsana New"/>
          <w:sz w:val="30"/>
          <w:szCs w:val="30"/>
          <w:cs/>
        </w:rPr>
        <w:t>กรุงเทพมหานคร</w:t>
      </w:r>
      <w:r w:rsidR="001B4B58" w:rsidRPr="00B3135A">
        <w:rPr>
          <w:rFonts w:ascii="Angsana New" w:hAnsi="Angsana New"/>
          <w:sz w:val="30"/>
          <w:szCs w:val="30"/>
          <w:cs/>
        </w:rPr>
        <w:t xml:space="preserve"> </w:t>
      </w:r>
      <w:r w:rsidR="004B0F1F" w:rsidRPr="00B3135A">
        <w:rPr>
          <w:rFonts w:ascii="Angsana New" w:hAnsi="Angsana New"/>
          <w:sz w:val="30"/>
          <w:szCs w:val="30"/>
          <w:cs/>
        </w:rPr>
        <w:t>และมีสำนักงานโรงงาน</w:t>
      </w:r>
      <w:r w:rsidRPr="00B3135A">
        <w:rPr>
          <w:rFonts w:ascii="Angsana New" w:hAnsi="Angsana New"/>
          <w:sz w:val="30"/>
          <w:szCs w:val="30"/>
          <w:cs/>
        </w:rPr>
        <w:t>ตั้งอยู่เลขท</w:t>
      </w:r>
      <w:r w:rsidR="00037ABA" w:rsidRPr="00B3135A">
        <w:rPr>
          <w:rFonts w:ascii="Angsana New" w:hAnsi="Angsana New"/>
          <w:sz w:val="30"/>
          <w:szCs w:val="30"/>
          <w:cs/>
        </w:rPr>
        <w:t xml:space="preserve">ี่ </w:t>
      </w:r>
      <w:r w:rsidR="00794A8B" w:rsidRPr="00B3135A">
        <w:rPr>
          <w:rFonts w:ascii="Angsana New" w:hAnsi="Angsana New"/>
          <w:sz w:val="30"/>
          <w:szCs w:val="30"/>
        </w:rPr>
        <w:t>218</w:t>
      </w:r>
      <w:r w:rsidR="00037ABA" w:rsidRPr="00B3135A">
        <w:rPr>
          <w:rFonts w:ascii="Angsana New" w:hAnsi="Angsana New"/>
          <w:sz w:val="30"/>
          <w:szCs w:val="30"/>
          <w:cs/>
        </w:rPr>
        <w:t xml:space="preserve"> หมู่ </w:t>
      </w:r>
      <w:r w:rsidR="00794A8B" w:rsidRPr="00B3135A">
        <w:rPr>
          <w:rFonts w:ascii="Angsana New" w:hAnsi="Angsana New"/>
          <w:sz w:val="30"/>
          <w:szCs w:val="30"/>
        </w:rPr>
        <w:t>8</w:t>
      </w:r>
      <w:r w:rsidR="00EF7FEE" w:rsidRPr="00B3135A">
        <w:rPr>
          <w:rFonts w:ascii="Angsana New" w:hAnsi="Angsana New"/>
          <w:sz w:val="30"/>
          <w:szCs w:val="30"/>
        </w:rPr>
        <w:br/>
      </w:r>
      <w:r w:rsidR="001B4B58" w:rsidRPr="00B3135A">
        <w:rPr>
          <w:rFonts w:ascii="Angsana New" w:hAnsi="Angsana New"/>
          <w:sz w:val="30"/>
          <w:szCs w:val="30"/>
          <w:cs/>
        </w:rPr>
        <w:t>ถนนซุปเปอร์ไฮเวย์</w:t>
      </w:r>
      <w:r w:rsidR="001221C4" w:rsidRPr="00B3135A">
        <w:rPr>
          <w:rFonts w:ascii="Angsana New" w:hAnsi="Angsana New"/>
          <w:sz w:val="30"/>
          <w:szCs w:val="30"/>
        </w:rPr>
        <w:t xml:space="preserve"> </w:t>
      </w:r>
      <w:r w:rsidR="001B4B58" w:rsidRPr="00B3135A">
        <w:rPr>
          <w:rFonts w:ascii="Angsana New" w:hAnsi="Angsana New"/>
          <w:sz w:val="30"/>
          <w:szCs w:val="30"/>
          <w:cs/>
        </w:rPr>
        <w:t>สัตหีบ-ฉะเชิงเทรา ตำบลหนองอิรุณ</w:t>
      </w:r>
      <w:r w:rsidR="001B4B58" w:rsidRPr="00B3135A">
        <w:rPr>
          <w:rFonts w:ascii="Angsana New" w:hAnsi="Angsana New"/>
          <w:sz w:val="30"/>
          <w:szCs w:val="30"/>
        </w:rPr>
        <w:t xml:space="preserve"> </w:t>
      </w:r>
      <w:r w:rsidR="002B0A42" w:rsidRPr="00B3135A">
        <w:rPr>
          <w:rFonts w:ascii="Angsana New" w:hAnsi="Angsana New"/>
          <w:sz w:val="30"/>
          <w:szCs w:val="30"/>
          <w:cs/>
        </w:rPr>
        <w:t xml:space="preserve">อำเภอบ้านบึง </w:t>
      </w:r>
      <w:r w:rsidRPr="00B3135A">
        <w:rPr>
          <w:rFonts w:ascii="Angsana New" w:hAnsi="Angsana New"/>
          <w:sz w:val="30"/>
          <w:szCs w:val="30"/>
          <w:cs/>
        </w:rPr>
        <w:t>จังหวัดชลบุรี</w:t>
      </w:r>
    </w:p>
    <w:p w14:paraId="47EEC03C" w14:textId="77777777" w:rsidR="003057D6" w:rsidRPr="00EF34E1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2D5191DE" w14:textId="77777777" w:rsidR="006F3219" w:rsidRPr="00B3135A" w:rsidRDefault="00352227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ผู้</w:t>
      </w:r>
      <w:r w:rsidR="00113C96" w:rsidRPr="00B3135A">
        <w:rPr>
          <w:rFonts w:ascii="Angsana New" w:hAnsi="Angsana New"/>
          <w:sz w:val="30"/>
          <w:szCs w:val="30"/>
          <w:cs/>
        </w:rPr>
        <w:t>ถ</w:t>
      </w:r>
      <w:r w:rsidR="008410E2" w:rsidRPr="00B3135A">
        <w:rPr>
          <w:rFonts w:ascii="Angsana New" w:hAnsi="Angsana New"/>
          <w:sz w:val="30"/>
          <w:szCs w:val="30"/>
          <w:cs/>
        </w:rPr>
        <w:t>ือหุ้นรายใหญ่ในระหว่างปี</w:t>
      </w:r>
      <w:r w:rsidR="006E31A5" w:rsidRPr="00B3135A">
        <w:rPr>
          <w:rFonts w:ascii="Angsana New" w:hAnsi="Angsana New"/>
          <w:sz w:val="30"/>
          <w:szCs w:val="30"/>
          <w:cs/>
        </w:rPr>
        <w:t>ได้แก่</w:t>
      </w:r>
      <w:r w:rsidR="00113C96" w:rsidRPr="00B3135A">
        <w:rPr>
          <w:rFonts w:ascii="Angsana New" w:hAnsi="Angsana New"/>
          <w:sz w:val="30"/>
          <w:szCs w:val="30"/>
          <w:cs/>
        </w:rPr>
        <w:t xml:space="preserve"> </w:t>
      </w:r>
      <w:r w:rsidR="006E31A5" w:rsidRPr="00B3135A">
        <w:rPr>
          <w:rFonts w:ascii="Angsana New" w:hAnsi="Angsana New"/>
          <w:sz w:val="30"/>
          <w:szCs w:val="30"/>
          <w:cs/>
        </w:rPr>
        <w:t>บริษัท พรรณธิอร จำกัด</w:t>
      </w:r>
      <w:r w:rsidR="00113C96" w:rsidRPr="00B3135A">
        <w:rPr>
          <w:rFonts w:ascii="Angsana New" w:hAnsi="Angsana New"/>
          <w:sz w:val="30"/>
          <w:szCs w:val="30"/>
        </w:rPr>
        <w:t xml:space="preserve"> </w:t>
      </w:r>
      <w:r w:rsidR="00113C96" w:rsidRPr="00B3135A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113C96" w:rsidRPr="00B3135A">
        <w:rPr>
          <w:rFonts w:ascii="Angsana New" w:hAnsi="Angsana New"/>
          <w:sz w:val="30"/>
          <w:szCs w:val="30"/>
        </w:rPr>
        <w:t>70.85</w:t>
      </w:r>
      <w:r w:rsidR="00113C96" w:rsidRPr="00B3135A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</w:t>
      </w:r>
      <w:r w:rsidR="00A6024B" w:rsidRPr="00B3135A">
        <w:rPr>
          <w:rFonts w:ascii="Angsana New" w:hAnsi="Angsana New"/>
          <w:sz w:val="30"/>
          <w:szCs w:val="30"/>
          <w:cs/>
        </w:rPr>
        <w:br/>
      </w:r>
      <w:r w:rsidR="00113C96" w:rsidRPr="00B3135A">
        <w:rPr>
          <w:rFonts w:ascii="Angsana New" w:hAnsi="Angsana New"/>
          <w:sz w:val="30"/>
          <w:szCs w:val="30"/>
          <w:cs/>
        </w:rPr>
        <w:t>ในประเทศไทย</w:t>
      </w:r>
    </w:p>
    <w:p w14:paraId="2D55C3D9" w14:textId="77777777" w:rsidR="00113C96" w:rsidRPr="00EF34E1" w:rsidRDefault="00113C96" w:rsidP="008F6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9"/>
        <w:jc w:val="thaiDistribute"/>
        <w:rPr>
          <w:rFonts w:ascii="Angsana New" w:hAnsi="Angsana New"/>
          <w:sz w:val="20"/>
          <w:szCs w:val="20"/>
        </w:rPr>
      </w:pPr>
    </w:p>
    <w:p w14:paraId="44A9DE6C" w14:textId="01A5FBCC" w:rsidR="00C06636" w:rsidRPr="00B3135A" w:rsidRDefault="00C06636" w:rsidP="00C06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pacing w:val="-2"/>
          <w:sz w:val="30"/>
          <w:szCs w:val="30"/>
          <w:cs/>
        </w:rPr>
        <w:t>กลุ่มบริษัทดำเนินธุรกิจหลักเกี่ยวกับการเพาะปลูก การผลิตและจำหน่ายอาหารแปรสภาพจากพืชผลทางการเกษตร</w:t>
      </w:r>
      <w:r w:rsidRPr="00B3135A">
        <w:rPr>
          <w:rFonts w:ascii="Angsana New" w:hAnsi="Angsana New"/>
          <w:sz w:val="30"/>
          <w:szCs w:val="30"/>
          <w:cs/>
        </w:rPr>
        <w:t>เพื่อการส่งออก ส่วนงานสับปะรดมีผลิตภัณฑ์หลักได้แก่ สับปะรดบรรจุกระป๋อง บรรจุในถุงปลอดเชื้อและ</w:t>
      </w:r>
      <w:r w:rsidRPr="00B3135A">
        <w:rPr>
          <w:rFonts w:ascii="Angsana New" w:hAnsi="Angsana New"/>
          <w:sz w:val="30"/>
          <w:szCs w:val="30"/>
          <w:cs/>
        </w:rPr>
        <w:br/>
        <w:t>ในถุงพลาสติก น้ำสับปะรดเข้มข้น ผลไม้อื่น</w:t>
      </w:r>
      <w:r w:rsidR="00EB601A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 xml:space="preserve">ๆ บรรจุกระป๋องและถ้วยพลาสติกและน้ำสับปะรดบรรจุกระป๋อง ตั้งแต่วันที่ </w:t>
      </w:r>
      <w:r w:rsidRPr="00B3135A">
        <w:rPr>
          <w:rFonts w:ascii="Angsana New" w:hAnsi="Angsana New"/>
          <w:sz w:val="30"/>
          <w:szCs w:val="30"/>
        </w:rPr>
        <w:t>1</w:t>
      </w:r>
      <w:r w:rsidRPr="00B3135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3135A">
        <w:rPr>
          <w:rFonts w:ascii="Angsana New" w:hAnsi="Angsana New"/>
          <w:sz w:val="30"/>
          <w:szCs w:val="30"/>
        </w:rPr>
        <w:t>2564</w:t>
      </w:r>
      <w:r w:rsidRPr="00B3135A">
        <w:rPr>
          <w:rFonts w:ascii="Angsana New" w:hAnsi="Angsana New"/>
          <w:sz w:val="30"/>
          <w:szCs w:val="30"/>
          <w:cs/>
        </w:rPr>
        <w:t xml:space="preserve"> เป็นต้นไป บริษัทได้หยุดดำเนินการผลิตส่วนงานสับปะรดและคงเหลือเพียง</w:t>
      </w:r>
      <w:r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การจำหน่ายสินค้าตามคำสั่งซื้อของลูกค้าที่ค้างส่งในนามบริษัท บริษัทได้เปลี่ยนการดำเนินธุรกิจหลักมาเป็น</w:t>
      </w:r>
      <w:r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 xml:space="preserve">การให้บริษัทย่อยเช่าสินทรัพย์เพื่อดำเนินธุรกิจสับปะรดซึ่งเป็นไปตามแผนการปรับโครงสร้างการดำเนินธุรกิจสับปะรดภายในกลุ่มบริษัท (ดูหมายเหตุข้อ </w:t>
      </w:r>
      <w:r w:rsidRPr="00B3135A">
        <w:rPr>
          <w:rFonts w:ascii="Angsana New" w:hAnsi="Angsana New"/>
          <w:sz w:val="30"/>
          <w:szCs w:val="30"/>
        </w:rPr>
        <w:t>3</w:t>
      </w:r>
      <w:r w:rsidRPr="00B3135A">
        <w:rPr>
          <w:rFonts w:ascii="Angsana New" w:hAnsi="Angsana New"/>
          <w:sz w:val="30"/>
          <w:szCs w:val="30"/>
          <w:cs/>
        </w:rPr>
        <w:t>)</w:t>
      </w:r>
    </w:p>
    <w:p w14:paraId="18A16A2C" w14:textId="77777777" w:rsidR="00763EC9" w:rsidRPr="00EF34E1" w:rsidRDefault="00763EC9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 w:right="-14" w:hanging="547"/>
        <w:jc w:val="thaiDistribute"/>
        <w:rPr>
          <w:rFonts w:ascii="Angsana New" w:hAnsi="Angsana New"/>
          <w:sz w:val="20"/>
          <w:szCs w:val="20"/>
        </w:rPr>
      </w:pPr>
    </w:p>
    <w:p w14:paraId="0372E85D" w14:textId="77777777" w:rsidR="003057D6" w:rsidRPr="00B3135A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1835E7B3" w14:textId="77777777" w:rsidR="00831DB5" w:rsidRPr="00EF34E1" w:rsidRDefault="00831DB5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20"/>
          <w:szCs w:val="20"/>
        </w:rPr>
      </w:pPr>
    </w:p>
    <w:p w14:paraId="4B289894" w14:textId="2CCD4BF1" w:rsidR="00F2279B" w:rsidRPr="00EF34E1" w:rsidRDefault="00452FF9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B3135A">
        <w:rPr>
          <w:rFonts w:ascii="Angsana New" w:hAnsi="Angsana New"/>
          <w:sz w:val="30"/>
          <w:szCs w:val="30"/>
          <w:cs/>
        </w:rPr>
        <w:t>งบการเงินนี้</w:t>
      </w:r>
      <w:r w:rsidR="007742A6" w:rsidRPr="00B3135A">
        <w:rPr>
          <w:rFonts w:ascii="Angsana New" w:hAnsi="Angsana New"/>
          <w:sz w:val="30"/>
          <w:szCs w:val="30"/>
          <w:cs/>
        </w:rPr>
        <w:t>จัดทำขึ้นตามมาตรฐานการรายงานทางการเงิน รวมถึงแนวปฏิบัติทางการบัญชีที่ประกาศใช้</w:t>
      </w:r>
      <w:r w:rsidR="000A59C8" w:rsidRPr="00B3135A">
        <w:rPr>
          <w:rFonts w:ascii="Angsana New" w:hAnsi="Angsana New"/>
          <w:sz w:val="30"/>
          <w:szCs w:val="30"/>
        </w:rPr>
        <w:br/>
      </w:r>
      <w:r w:rsidR="007742A6" w:rsidRPr="00B3135A">
        <w:rPr>
          <w:rFonts w:ascii="Angsana New" w:hAnsi="Angsana New"/>
          <w:sz w:val="30"/>
          <w:szCs w:val="30"/>
          <w:cs/>
        </w:rPr>
        <w:t>โดยสภาวิชาชีพบัญชีฯ กฎระเบียบและประกาศคณะกรรมการกำกับหลักทรัพย</w:t>
      </w:r>
      <w:r w:rsidR="00161D35" w:rsidRPr="00B3135A">
        <w:rPr>
          <w:rFonts w:ascii="Angsana New" w:hAnsi="Angsana New"/>
          <w:sz w:val="30"/>
          <w:szCs w:val="30"/>
          <w:cs/>
        </w:rPr>
        <w:t>์และ</w:t>
      </w:r>
      <w:r w:rsidR="00025DAE" w:rsidRPr="00B3135A">
        <w:rPr>
          <w:rFonts w:ascii="Angsana New" w:hAnsi="Angsana New"/>
          <w:sz w:val="30"/>
          <w:szCs w:val="30"/>
          <w:cs/>
        </w:rPr>
        <w:t>ตลาดหลักทรัพย์ที่เกี่ยวข้อง</w:t>
      </w:r>
      <w:r w:rsidR="000A59C8" w:rsidRPr="00B3135A">
        <w:rPr>
          <w:rFonts w:ascii="Angsana New" w:hAnsi="Angsana New"/>
          <w:sz w:val="30"/>
          <w:szCs w:val="30"/>
        </w:rPr>
        <w:br/>
      </w:r>
      <w:r w:rsidR="003563BB" w:rsidRPr="00EF34E1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1558C5" w:rsidRPr="00B3135A">
        <w:rPr>
          <w:rFonts w:ascii="Angsana New" w:hAnsi="Angsana New" w:hint="cs"/>
          <w:sz w:val="30"/>
          <w:szCs w:val="30"/>
          <w:cs/>
        </w:rPr>
        <w:t xml:space="preserve">ข้อ </w:t>
      </w:r>
      <w:r w:rsidR="001558C5" w:rsidRPr="00B3135A">
        <w:rPr>
          <w:rFonts w:ascii="Angsana New" w:hAnsi="Angsana New"/>
          <w:sz w:val="30"/>
          <w:szCs w:val="30"/>
        </w:rPr>
        <w:t xml:space="preserve">4 </w:t>
      </w:r>
      <w:r w:rsidR="00263A2E" w:rsidRPr="00B3135A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F95771B" w14:textId="6B975BFB" w:rsidR="003D620C" w:rsidRPr="00EF34E1" w:rsidRDefault="003D6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E581AC3" w14:textId="6814E2F2" w:rsidR="003D1AD2" w:rsidRPr="00B3135A" w:rsidRDefault="00F6251B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4437AD" w:rsidRPr="00B3135A">
        <w:rPr>
          <w:rFonts w:ascii="Angsana New" w:hAnsi="Angsana New"/>
          <w:sz w:val="30"/>
          <w:szCs w:val="30"/>
        </w:rPr>
        <w:t>“</w:t>
      </w:r>
      <w:r w:rsidRPr="00B3135A">
        <w:rPr>
          <w:rFonts w:ascii="Angsana New" w:hAnsi="Angsana New"/>
          <w:sz w:val="30"/>
          <w:szCs w:val="30"/>
          <w:cs/>
        </w:rPr>
        <w:t>กลุ่มบริษัท</w:t>
      </w:r>
      <w:r w:rsidR="004437AD" w:rsidRPr="00B3135A">
        <w:rPr>
          <w:rFonts w:ascii="Angsana New" w:hAnsi="Angsana New"/>
          <w:sz w:val="30"/>
          <w:szCs w:val="30"/>
        </w:rPr>
        <w:t>”</w:t>
      </w:r>
      <w:r w:rsidRPr="00B3135A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="008D3B55" w:rsidRPr="00B3135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</w:t>
      </w:r>
      <w:r w:rsidR="004437AD" w:rsidRPr="00B3135A">
        <w:rPr>
          <w:rFonts w:ascii="Angsana New" w:hAnsi="Angsana New"/>
          <w:sz w:val="30"/>
          <w:szCs w:val="30"/>
        </w:rPr>
        <w:br/>
      </w:r>
      <w:r w:rsidR="008D3B55" w:rsidRPr="00B3135A">
        <w:rPr>
          <w:rFonts w:ascii="Angsana New" w:hAnsi="Angsana New"/>
          <w:sz w:val="30"/>
          <w:szCs w:val="30"/>
          <w:cs/>
        </w:rPr>
        <w:t>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1558C5" w:rsidRPr="00B3135A">
        <w:rPr>
          <w:rFonts w:ascii="Angsana New" w:hAnsi="Angsana New"/>
          <w:sz w:val="30"/>
          <w:szCs w:val="30"/>
        </w:rPr>
        <w:br/>
      </w:r>
      <w:r w:rsidR="008D3B55" w:rsidRPr="00B3135A">
        <w:rPr>
          <w:rFonts w:ascii="Angsana New" w:hAnsi="Angsana New"/>
          <w:sz w:val="30"/>
          <w:szCs w:val="30"/>
          <w:cs/>
        </w:rPr>
        <w:t>งบการเงิน</w:t>
      </w:r>
      <w:r w:rsidR="003563BB" w:rsidRPr="00B3135A">
        <w:rPr>
          <w:rFonts w:ascii="Angsana New" w:hAnsi="Angsana New"/>
          <w:sz w:val="30"/>
          <w:szCs w:val="30"/>
          <w:cs/>
        </w:rPr>
        <w:t>ซึ่งเปิดเผยในหมายเหตุข้อ</w:t>
      </w:r>
      <w:r w:rsidR="003D1AD2" w:rsidRPr="00B3135A">
        <w:rPr>
          <w:rFonts w:ascii="Angsana New" w:hAnsi="Angsana New" w:hint="cs"/>
          <w:sz w:val="30"/>
          <w:szCs w:val="30"/>
          <w:cs/>
        </w:rPr>
        <w:t>ต่อไปนี้</w:t>
      </w:r>
      <w:r w:rsidR="003563BB" w:rsidRPr="00B3135A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</w:t>
      </w:r>
      <w:r w:rsidR="004437AD" w:rsidRPr="00B3135A">
        <w:rPr>
          <w:rFonts w:ascii="Angsana New" w:hAnsi="Angsana New"/>
          <w:sz w:val="30"/>
          <w:szCs w:val="30"/>
        </w:rPr>
        <w:br/>
      </w:r>
      <w:r w:rsidR="003563BB" w:rsidRPr="00B3135A">
        <w:rPr>
          <w:rFonts w:ascii="Angsana New" w:hAnsi="Angsana New"/>
          <w:sz w:val="30"/>
          <w:szCs w:val="30"/>
          <w:cs/>
        </w:rPr>
        <w:t>จะบันทึกโดยวิธีเปลี่ยนทันทีเป็นต้น</w:t>
      </w:r>
      <w:r w:rsidR="001558C5" w:rsidRPr="00B3135A">
        <w:rPr>
          <w:rFonts w:ascii="Angsana New" w:hAnsi="Angsana New" w:hint="cs"/>
          <w:sz w:val="30"/>
          <w:szCs w:val="30"/>
          <w:cs/>
        </w:rPr>
        <w:t>ไป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ED6C4B" w:rsidRPr="00B3135A" w14:paraId="13557A01" w14:textId="77777777" w:rsidTr="004375F0">
        <w:tc>
          <w:tcPr>
            <w:tcW w:w="1890" w:type="dxa"/>
          </w:tcPr>
          <w:p w14:paraId="0EAC4D73" w14:textId="04533B6E" w:rsidR="00ED6C4B" w:rsidRPr="00EF34E1" w:rsidRDefault="00ED6C4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4</w:t>
            </w:r>
            <w:r w:rsidR="00E473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4587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C54BC" w:rsidRPr="00B3135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290" w:type="dxa"/>
          </w:tcPr>
          <w:p w14:paraId="0323E6AF" w14:textId="77777777" w:rsidR="00ED6C4B" w:rsidRPr="00EF34E1" w:rsidRDefault="00ED6C4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 การพิจารณาการใช้สิทธิต่ออายุหรือยกเลิกสัญญาเช่า</w:t>
            </w:r>
            <w:r w:rsidRPr="00EF34E1" w:rsidDel="009570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และการเช่าช่วง การกำหนดอัตราดอกเบี้ยเงินกู้ยืมส่วนเพิ่ม</w:t>
            </w:r>
          </w:p>
        </w:tc>
      </w:tr>
      <w:tr w:rsidR="004C7BF0" w:rsidRPr="00B3135A" w14:paraId="5B652C2F" w14:textId="77777777" w:rsidTr="004375F0">
        <w:tc>
          <w:tcPr>
            <w:tcW w:w="1890" w:type="dxa"/>
          </w:tcPr>
          <w:p w14:paraId="15CAADE8" w14:textId="116DA71E" w:rsidR="004C7BF0" w:rsidRPr="00B3135A" w:rsidRDefault="00FC54BC" w:rsidP="004C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290" w:type="dxa"/>
          </w:tcPr>
          <w:p w14:paraId="1B7E67EA" w14:textId="7F480D95" w:rsidR="004C7BF0" w:rsidRPr="00B3135A" w:rsidRDefault="004C7BF0" w:rsidP="004C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0F1F12" w:rsidRPr="00B3135A" w14:paraId="3BF028A2" w14:textId="77777777" w:rsidTr="004375F0">
        <w:tc>
          <w:tcPr>
            <w:tcW w:w="1890" w:type="dxa"/>
          </w:tcPr>
          <w:p w14:paraId="517374E6" w14:textId="5C8F40C6" w:rsidR="000F1F12" w:rsidRPr="00EF34E1" w:rsidRDefault="000F1F12" w:rsidP="000F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54BC" w:rsidRPr="00B3135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290" w:type="dxa"/>
          </w:tcPr>
          <w:p w14:paraId="55586A3A" w14:textId="564CA7E3" w:rsidR="000F1F12" w:rsidRPr="00EF34E1" w:rsidRDefault="000F1F12" w:rsidP="000F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</w:tr>
      <w:tr w:rsidR="000F1F12" w:rsidRPr="00B3135A" w14:paraId="1D973750" w14:textId="77777777" w:rsidTr="004375F0">
        <w:tc>
          <w:tcPr>
            <w:tcW w:w="1890" w:type="dxa"/>
          </w:tcPr>
          <w:p w14:paraId="402C39BC" w14:textId="34683BF9" w:rsidR="000F1F12" w:rsidRPr="00EF34E1" w:rsidRDefault="00FC54BC" w:rsidP="000F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290" w:type="dxa"/>
          </w:tcPr>
          <w:p w14:paraId="7BAFAD45" w14:textId="02F0E7E4" w:rsidR="000F1F12" w:rsidRPr="00EF34E1" w:rsidRDefault="00FC54BC" w:rsidP="000F1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326CAE7A" w14:textId="081B9274" w:rsidR="00DE403B" w:rsidRPr="00B3135A" w:rsidRDefault="00DE403B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305D2F" w14:textId="77777777" w:rsidR="002563C5" w:rsidRPr="00B3135A" w:rsidRDefault="002563C5" w:rsidP="002563C5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การปรับโครงสร้างธุรกิจภายในกลุ่มบริษัท</w:t>
      </w:r>
      <w:r w:rsidRPr="00B3135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373CEF4" w14:textId="77777777" w:rsidR="002563C5" w:rsidRPr="00B3135A" w:rsidRDefault="002563C5" w:rsidP="002563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40"/>
        <w:rPr>
          <w:rFonts w:ascii="Angsana New" w:hAnsi="Angsana New"/>
          <w:sz w:val="30"/>
          <w:szCs w:val="30"/>
        </w:rPr>
      </w:pPr>
    </w:p>
    <w:p w14:paraId="3CD762A6" w14:textId="0A786879" w:rsidR="002563C5" w:rsidRPr="00EF34E1" w:rsidRDefault="002563C5" w:rsidP="002563C5">
      <w:pPr>
        <w:pStyle w:val="ListParagraph"/>
        <w:tabs>
          <w:tab w:val="clear" w:pos="680"/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3135A">
        <w:rPr>
          <w:rFonts w:ascii="Angsana New" w:hAnsi="Angsana New"/>
          <w:sz w:val="30"/>
          <w:szCs w:val="30"/>
        </w:rPr>
        <w:t xml:space="preserve">1 </w:t>
      </w:r>
      <w:r w:rsidRPr="00B3135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3135A">
        <w:rPr>
          <w:rFonts w:ascii="Angsana New" w:hAnsi="Angsana New"/>
          <w:sz w:val="30"/>
          <w:szCs w:val="30"/>
        </w:rPr>
        <w:t xml:space="preserve">2564 </w:t>
      </w:r>
      <w:r w:rsidRPr="00B3135A">
        <w:rPr>
          <w:rFonts w:ascii="Angsana New" w:hAnsi="Angsana New"/>
          <w:sz w:val="30"/>
          <w:szCs w:val="30"/>
          <w:cs/>
        </w:rPr>
        <w:t>บริษัทได้ปรับโครงสร้างการดำเนินธุรกิจสับปะรดภายในกลุ่มบริษัท ซึ่งเป็นไปตามมติ</w:t>
      </w:r>
      <w:r w:rsidRPr="00B3135A">
        <w:rPr>
          <w:rFonts w:ascii="Angsana New" w:hAnsi="Angsana New"/>
          <w:sz w:val="30"/>
          <w:szCs w:val="30"/>
          <w:cs/>
        </w:rPr>
        <w:br/>
        <w:t xml:space="preserve">ของการประชุมของคณะกรรมการบริษัทเมื่อวันที่ </w:t>
      </w:r>
      <w:r w:rsidRPr="00B3135A">
        <w:rPr>
          <w:rFonts w:ascii="Angsana New" w:hAnsi="Angsana New"/>
          <w:sz w:val="30"/>
          <w:szCs w:val="30"/>
        </w:rPr>
        <w:t>13</w:t>
      </w:r>
      <w:r w:rsidRPr="00B3135A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3135A">
        <w:rPr>
          <w:rFonts w:ascii="Angsana New" w:hAnsi="Angsana New"/>
          <w:sz w:val="30"/>
          <w:szCs w:val="30"/>
        </w:rPr>
        <w:t>2564</w:t>
      </w:r>
      <w:r w:rsidRPr="00B3135A">
        <w:rPr>
          <w:rFonts w:ascii="Angsana New" w:hAnsi="Angsana New"/>
          <w:sz w:val="30"/>
          <w:szCs w:val="30"/>
          <w:cs/>
        </w:rPr>
        <w:t xml:space="preserve"> ให้มีการดำเนินการปรับโครงสร้างธุรกิจสับปะรดตามแผนการปรับโครงสร้าง โดยบริษัทได้ให้บริษัท อาหารสยาม (</w:t>
      </w:r>
      <w:r w:rsidRPr="00B3135A">
        <w:rPr>
          <w:rFonts w:ascii="Angsana New" w:hAnsi="Angsana New"/>
          <w:sz w:val="30"/>
          <w:szCs w:val="30"/>
        </w:rPr>
        <w:t>2513)</w:t>
      </w:r>
      <w:r w:rsidRPr="00B3135A">
        <w:rPr>
          <w:rFonts w:ascii="Angsana New" w:hAnsi="Angsana New"/>
          <w:sz w:val="30"/>
          <w:szCs w:val="30"/>
          <w:cs/>
        </w:rPr>
        <w:t xml:space="preserve"> จำกัด </w:t>
      </w:r>
      <w:r w:rsidRPr="00B3135A">
        <w:rPr>
          <w:rFonts w:ascii="Angsana New" w:hAnsi="Angsana New"/>
          <w:sz w:val="30"/>
          <w:szCs w:val="30"/>
        </w:rPr>
        <w:t xml:space="preserve">(“SF (2513)”) </w:t>
      </w:r>
      <w:r w:rsidRPr="00B3135A">
        <w:rPr>
          <w:rFonts w:ascii="Angsana New" w:hAnsi="Angsana New"/>
          <w:sz w:val="30"/>
          <w:szCs w:val="30"/>
          <w:cs/>
        </w:rPr>
        <w:t>ซึ่งเป็น</w:t>
      </w:r>
      <w:r w:rsidRPr="00B3135A">
        <w:rPr>
          <w:rFonts w:ascii="Angsana New" w:hAnsi="Angsana New"/>
          <w:sz w:val="30"/>
          <w:szCs w:val="30"/>
          <w:cs/>
        </w:rPr>
        <w:br/>
        <w:t>บริษัทย่อยของบริษัท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 xml:space="preserve">เป็นผู้ดำเนินธุรกิจสับปะรดทั้งหมดของกลุ่มบริษัท โดย </w:t>
      </w:r>
      <w:r w:rsidRPr="00B3135A">
        <w:rPr>
          <w:rFonts w:ascii="Angsana New" w:hAnsi="Angsana New"/>
          <w:sz w:val="30"/>
          <w:szCs w:val="30"/>
        </w:rPr>
        <w:t>SF</w:t>
      </w:r>
      <w:r w:rsidRPr="00B3135A">
        <w:rPr>
          <w:rFonts w:ascii="Angsana New" w:hAnsi="Angsana New"/>
          <w:sz w:val="30"/>
          <w:szCs w:val="30"/>
          <w:cs/>
        </w:rPr>
        <w:t xml:space="preserve"> (</w:t>
      </w:r>
      <w:r w:rsidRPr="00B3135A">
        <w:rPr>
          <w:rFonts w:ascii="Angsana New" w:hAnsi="Angsana New"/>
          <w:sz w:val="30"/>
          <w:szCs w:val="30"/>
        </w:rPr>
        <w:t>2513</w:t>
      </w:r>
      <w:r w:rsidRPr="00B3135A">
        <w:rPr>
          <w:rFonts w:ascii="Angsana New" w:hAnsi="Angsana New"/>
          <w:sz w:val="30"/>
          <w:szCs w:val="30"/>
          <w:cs/>
        </w:rPr>
        <w:t xml:space="preserve">) เป็นผู้ผลิตในธุรกิจสับปะรดตั้งแต่วันที่ </w:t>
      </w:r>
      <w:r w:rsidRPr="00B3135A">
        <w:rPr>
          <w:rFonts w:ascii="Angsana New" w:hAnsi="Angsana New"/>
          <w:sz w:val="30"/>
          <w:szCs w:val="30"/>
        </w:rPr>
        <w:t>1</w:t>
      </w:r>
      <w:r w:rsidRPr="00B3135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3135A">
        <w:rPr>
          <w:rFonts w:ascii="Angsana New" w:hAnsi="Angsana New"/>
          <w:sz w:val="30"/>
          <w:szCs w:val="30"/>
        </w:rPr>
        <w:t>2564</w:t>
      </w:r>
      <w:r w:rsidRPr="00B3135A">
        <w:rPr>
          <w:rFonts w:ascii="Angsana New" w:hAnsi="Angsana New"/>
          <w:sz w:val="30"/>
          <w:szCs w:val="30"/>
          <w:cs/>
        </w:rPr>
        <w:t xml:space="preserve"> เป็นต้นไป และทำการจัดจำหน่ายและส่งออกผลิตภัณฑ์ในส่วนของธุรกิจสับปะรดแทนบริษัทตั้งแต่วันที่ </w:t>
      </w:r>
      <w:r w:rsidRPr="00B3135A">
        <w:rPr>
          <w:rFonts w:ascii="Angsana New" w:hAnsi="Angsana New"/>
          <w:sz w:val="30"/>
          <w:szCs w:val="30"/>
        </w:rPr>
        <w:t>1</w:t>
      </w:r>
      <w:r w:rsidRPr="00B3135A">
        <w:rPr>
          <w:rFonts w:ascii="Angsana New" w:hAnsi="Angsana New"/>
          <w:sz w:val="30"/>
          <w:szCs w:val="30"/>
          <w:cs/>
        </w:rPr>
        <w:t xml:space="preserve"> มกราคม </w:t>
      </w:r>
      <w:r w:rsidRPr="00B3135A">
        <w:rPr>
          <w:rFonts w:ascii="Angsana New" w:hAnsi="Angsana New"/>
          <w:sz w:val="30"/>
          <w:szCs w:val="30"/>
        </w:rPr>
        <w:t>2565</w:t>
      </w:r>
      <w:r w:rsidRPr="00B3135A">
        <w:rPr>
          <w:rFonts w:ascii="Angsana New" w:hAnsi="Angsana New"/>
          <w:sz w:val="30"/>
          <w:szCs w:val="30"/>
          <w:cs/>
        </w:rPr>
        <w:t xml:space="preserve"> เป็นต้นไป </w:t>
      </w:r>
      <w:r w:rsidR="00C25867" w:rsidRPr="00B3135A">
        <w:rPr>
          <w:rFonts w:ascii="Angsana New" w:hAnsi="Angsana New" w:hint="cs"/>
          <w:sz w:val="30"/>
          <w:szCs w:val="30"/>
          <w:cs/>
        </w:rPr>
        <w:t>ต่อมา</w:t>
      </w:r>
      <w:r w:rsidRPr="00EF34E1">
        <w:rPr>
          <w:rFonts w:ascii="Angsana New" w:hAnsi="Angsana New"/>
          <w:sz w:val="30"/>
          <w:szCs w:val="30"/>
          <w:cs/>
        </w:rPr>
        <w:t>ได้ปรับโครงสร้างธุรกิจสับปะรดของบริษัท</w:t>
      </w:r>
      <w:r w:rsidR="002069C6" w:rsidRPr="00B3135A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 xml:space="preserve">ควอลิตี้ ไพน์แอปเปิ้ล โปรดักส์ จำกัด </w:t>
      </w:r>
      <w:r w:rsidRPr="00EF34E1">
        <w:rPr>
          <w:rFonts w:ascii="Angsana New" w:hAnsi="Angsana New"/>
          <w:sz w:val="30"/>
          <w:szCs w:val="30"/>
        </w:rPr>
        <w:t>(</w:t>
      </w:r>
      <w:r w:rsidRPr="00EF34E1">
        <w:rPr>
          <w:rFonts w:ascii="Angsana New" w:hAnsi="Angsana New"/>
          <w:sz w:val="30"/>
          <w:szCs w:val="30"/>
          <w:cs/>
        </w:rPr>
        <w:t>“</w:t>
      </w:r>
      <w:r w:rsidRPr="00EF34E1">
        <w:rPr>
          <w:rFonts w:ascii="Angsana New" w:hAnsi="Angsana New"/>
          <w:sz w:val="30"/>
          <w:szCs w:val="30"/>
        </w:rPr>
        <w:t>QPP</w:t>
      </w:r>
      <w:r w:rsidRPr="00EF34E1">
        <w:rPr>
          <w:rFonts w:ascii="Angsana New" w:hAnsi="Angsana New"/>
          <w:sz w:val="30"/>
          <w:szCs w:val="30"/>
          <w:cs/>
        </w:rPr>
        <w:t>”</w:t>
      </w:r>
      <w:r w:rsidRPr="00EF34E1">
        <w:rPr>
          <w:rFonts w:ascii="Angsana New" w:hAnsi="Angsana New"/>
          <w:sz w:val="30"/>
          <w:szCs w:val="30"/>
        </w:rPr>
        <w:t xml:space="preserve">) </w:t>
      </w:r>
      <w:r w:rsidR="002069C6" w:rsidRPr="00B3135A">
        <w:rPr>
          <w:rFonts w:ascii="Angsana New" w:hAnsi="Angsana New"/>
          <w:sz w:val="30"/>
          <w:szCs w:val="30"/>
          <w:cs/>
        </w:rPr>
        <w:t>ซึ่งเป็นบริษัทย่อยของบริษัท</w:t>
      </w:r>
      <w:r w:rsidR="002F2734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>โดย</w:t>
      </w:r>
      <w:r w:rsidR="008F62BC" w:rsidRPr="00B3135A">
        <w:rPr>
          <w:rFonts w:ascii="Angsana New" w:hAnsi="Angsana New" w:hint="cs"/>
          <w:sz w:val="30"/>
          <w:szCs w:val="30"/>
          <w:cs/>
        </w:rPr>
        <w:t>ให้</w:t>
      </w:r>
      <w:r w:rsidRPr="00EF34E1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</w:rPr>
        <w:t>SF</w:t>
      </w:r>
      <w:r w:rsidRPr="00EF34E1">
        <w:rPr>
          <w:rFonts w:ascii="Angsana New" w:hAnsi="Angsana New"/>
          <w:sz w:val="30"/>
          <w:szCs w:val="30"/>
          <w:cs/>
        </w:rPr>
        <w:t xml:space="preserve"> (</w:t>
      </w:r>
      <w:r w:rsidRPr="00EF34E1">
        <w:rPr>
          <w:rFonts w:ascii="Angsana New" w:hAnsi="Angsana New"/>
          <w:sz w:val="30"/>
          <w:szCs w:val="30"/>
        </w:rPr>
        <w:t>2513</w:t>
      </w:r>
      <w:r w:rsidRPr="00EF34E1">
        <w:rPr>
          <w:rFonts w:ascii="Angsana New" w:hAnsi="Angsana New"/>
          <w:sz w:val="30"/>
          <w:szCs w:val="30"/>
          <w:cs/>
        </w:rPr>
        <w:t xml:space="preserve">) เป็นผู้ผลิต ส่งออกและจัดจำหน่ายผลิตภัณฑ์ของธุรกิจสับปะรดแทน </w:t>
      </w:r>
      <w:r w:rsidRPr="00EF34E1">
        <w:rPr>
          <w:rFonts w:ascii="Angsana New" w:hAnsi="Angsana New"/>
          <w:sz w:val="30"/>
          <w:szCs w:val="30"/>
        </w:rPr>
        <w:t xml:space="preserve">QPP </w:t>
      </w:r>
      <w:r w:rsidRPr="00EF34E1">
        <w:rPr>
          <w:rFonts w:ascii="Angsana New" w:hAnsi="Angsana New"/>
          <w:sz w:val="30"/>
          <w:szCs w:val="30"/>
          <w:cs/>
        </w:rPr>
        <w:t>ทั้งหมด</w:t>
      </w:r>
      <w:r w:rsidR="00C25867" w:rsidRPr="00B3135A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C25867" w:rsidRPr="00B3135A">
        <w:rPr>
          <w:rFonts w:ascii="Angsana New" w:hAnsi="Angsana New"/>
          <w:sz w:val="30"/>
          <w:szCs w:val="30"/>
        </w:rPr>
        <w:t xml:space="preserve">1 </w:t>
      </w:r>
      <w:r w:rsidR="00C25867" w:rsidRPr="00B3135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C25867" w:rsidRPr="00B3135A">
        <w:rPr>
          <w:rFonts w:ascii="Angsana New" w:hAnsi="Angsana New"/>
          <w:sz w:val="30"/>
          <w:szCs w:val="30"/>
        </w:rPr>
        <w:t xml:space="preserve">2565 </w:t>
      </w:r>
      <w:r w:rsidR="00C25867" w:rsidRPr="00B3135A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2DF04576" w14:textId="77777777" w:rsidR="002563C5" w:rsidRPr="00EF34E1" w:rsidRDefault="002563C5" w:rsidP="002563C5">
      <w:pPr>
        <w:pStyle w:val="ListParagraph"/>
        <w:tabs>
          <w:tab w:val="clear" w:pos="680"/>
          <w:tab w:val="left" w:pos="5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5A57A75" w14:textId="520B4EF6" w:rsidR="002563C5" w:rsidRPr="00B3135A" w:rsidRDefault="002563C5" w:rsidP="002563C5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การปรับโครงสร้างดังกล่าวเพื่อให้การบริหารจัดการและการดำเนินงานของธุรกิจสับปะรดของบริษัทเป็นไป</w:t>
      </w:r>
      <w:r w:rsidR="00EE27FA" w:rsidRPr="00B3135A">
        <w:rPr>
          <w:rFonts w:ascii="Angsana New" w:hAnsi="Angsana New"/>
          <w:sz w:val="30"/>
          <w:szCs w:val="30"/>
        </w:rPr>
        <w:t xml:space="preserve">                   </w:t>
      </w:r>
      <w:r w:rsidRPr="00B3135A">
        <w:rPr>
          <w:rFonts w:ascii="Angsana New" w:hAnsi="Angsana New"/>
          <w:sz w:val="30"/>
          <w:szCs w:val="30"/>
          <w:cs/>
        </w:rPr>
        <w:t>โดยมีประสิทธิภาพยิ่งขึ้น นอกจากนี้ยังเป็นการเตรียมความพร้อมของบริษัทที่จะเริ่มดำเนินธุรกิจพัฒนาที่ดินเป็นนิคมอุตสาหกรรมพร้อมระบบสาธารณูปโภคต่าง</w:t>
      </w:r>
      <w:r w:rsidR="00013E34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 xml:space="preserve">ๆ ในจังหวัดระยองและชลบุรีในอนาคต </w:t>
      </w:r>
    </w:p>
    <w:p w14:paraId="6857DC5A" w14:textId="77777777" w:rsidR="002563C5" w:rsidRPr="00B3135A" w:rsidRDefault="002563C5" w:rsidP="002563C5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AD60A9" w14:textId="3FF84936" w:rsidR="002563C5" w:rsidRPr="00B3135A" w:rsidRDefault="002563C5" w:rsidP="00256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Pr="00B3135A">
        <w:rPr>
          <w:rFonts w:ascii="Angsana New" w:hAnsi="Angsana New"/>
          <w:sz w:val="30"/>
          <w:szCs w:val="30"/>
        </w:rPr>
        <w:t xml:space="preserve">2564 </w:t>
      </w:r>
      <w:r w:rsidR="00CC4A24" w:rsidRPr="00B3135A">
        <w:rPr>
          <w:rFonts w:ascii="Angsana New" w:hAnsi="Angsana New" w:hint="cs"/>
          <w:sz w:val="30"/>
          <w:szCs w:val="30"/>
          <w:cs/>
        </w:rPr>
        <w:t>และ</w:t>
      </w:r>
      <w:r w:rsidRPr="00B3135A">
        <w:rPr>
          <w:rFonts w:ascii="Angsana New" w:hAnsi="Angsana New"/>
          <w:sz w:val="30"/>
          <w:szCs w:val="30"/>
          <w:cs/>
        </w:rPr>
        <w:t xml:space="preserve">เดือนมกราคม </w:t>
      </w:r>
      <w:r w:rsidRPr="00B3135A">
        <w:rPr>
          <w:rFonts w:ascii="Angsana New" w:hAnsi="Angsana New"/>
          <w:sz w:val="30"/>
          <w:szCs w:val="30"/>
        </w:rPr>
        <w:t>2565</w:t>
      </w:r>
      <w:r w:rsidRPr="00B3135A">
        <w:rPr>
          <w:rFonts w:ascii="Angsana New" w:hAnsi="Angsana New"/>
          <w:sz w:val="30"/>
          <w:szCs w:val="30"/>
          <w:cs/>
        </w:rPr>
        <w:t xml:space="preserve"> บริษัทได้ขายสินทรัพย์ชีวภาพ สินค้าคงเหลือ และได้ทำสัญญาเช่าดำเนินงานเพื่อให้ </w:t>
      </w:r>
      <w:r w:rsidRPr="00B3135A">
        <w:rPr>
          <w:rFonts w:ascii="Angsana New" w:hAnsi="Angsana New"/>
          <w:sz w:val="30"/>
          <w:szCs w:val="30"/>
        </w:rPr>
        <w:t>SF</w:t>
      </w:r>
      <w:r w:rsidRPr="00B3135A">
        <w:rPr>
          <w:rFonts w:ascii="Angsana New" w:hAnsi="Angsana New"/>
          <w:sz w:val="30"/>
          <w:szCs w:val="30"/>
          <w:cs/>
        </w:rPr>
        <w:t xml:space="preserve"> (</w:t>
      </w:r>
      <w:r w:rsidRPr="00B3135A">
        <w:rPr>
          <w:rFonts w:ascii="Angsana New" w:hAnsi="Angsana New"/>
          <w:sz w:val="30"/>
          <w:szCs w:val="30"/>
        </w:rPr>
        <w:t>2513</w:t>
      </w:r>
      <w:r w:rsidRPr="00B3135A">
        <w:rPr>
          <w:rFonts w:ascii="Angsana New" w:hAnsi="Angsana New"/>
          <w:sz w:val="30"/>
          <w:szCs w:val="30"/>
          <w:cs/>
        </w:rPr>
        <w:t>)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เช่าที่ดิน อาคารและอุปกรณ์เพื่อใช้ในการประกอบธุรกิจ รวมถึงได้โอนพนักงานที่เกี่ยวข้องกับธุรกิจสับปะรดให้</w:t>
      </w:r>
      <w:r w:rsidRPr="00B3135A">
        <w:rPr>
          <w:rFonts w:ascii="Angsana New" w:hAnsi="Angsana New"/>
          <w:sz w:val="30"/>
          <w:szCs w:val="30"/>
        </w:rPr>
        <w:t xml:space="preserve"> SF</w:t>
      </w:r>
      <w:r w:rsidRPr="00B3135A">
        <w:rPr>
          <w:rFonts w:ascii="Angsana New" w:hAnsi="Angsana New"/>
          <w:sz w:val="30"/>
          <w:szCs w:val="30"/>
          <w:cs/>
        </w:rPr>
        <w:t xml:space="preserve"> (</w:t>
      </w:r>
      <w:r w:rsidRPr="00B3135A">
        <w:rPr>
          <w:rFonts w:ascii="Angsana New" w:hAnsi="Angsana New"/>
          <w:sz w:val="30"/>
          <w:szCs w:val="30"/>
        </w:rPr>
        <w:t>2513</w:t>
      </w:r>
      <w:r w:rsidRPr="00B3135A">
        <w:rPr>
          <w:rFonts w:ascii="Angsana New" w:hAnsi="Angsana New"/>
          <w:sz w:val="30"/>
          <w:szCs w:val="30"/>
          <w:cs/>
        </w:rPr>
        <w:t>) โดยมูลค่าของสินทรัพย์และหนี้สินสุทธิที่โอนมีรายละเอียดดังนี้</w:t>
      </w:r>
    </w:p>
    <w:p w14:paraId="4F61DF74" w14:textId="77777777" w:rsidR="002563C5" w:rsidRPr="00B3135A" w:rsidRDefault="002563C5" w:rsidP="00256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980"/>
      </w:tblGrid>
      <w:tr w:rsidR="002563C5" w:rsidRPr="00B3135A" w14:paraId="56BEF208" w14:textId="77777777" w:rsidTr="00EF34E1">
        <w:trPr>
          <w:trHeight w:val="20"/>
          <w:tblHeader/>
        </w:trPr>
        <w:tc>
          <w:tcPr>
            <w:tcW w:w="7020" w:type="dxa"/>
            <w:shd w:val="clear" w:color="auto" w:fill="auto"/>
          </w:tcPr>
          <w:p w14:paraId="78C6377C" w14:textId="77777777" w:rsidR="002563C5" w:rsidRPr="00B3135A" w:rsidRDefault="002563C5" w:rsidP="006507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74B81C9" w14:textId="77777777" w:rsidR="002563C5" w:rsidRPr="00B3135A" w:rsidRDefault="002563C5" w:rsidP="0065072C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left" w:pos="1062"/>
                <w:tab w:val="left" w:pos="13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3C5" w:rsidRPr="00B3135A" w14:paraId="0B651537" w14:textId="77777777" w:rsidTr="00EF34E1">
        <w:trPr>
          <w:trHeight w:val="20"/>
          <w:tblHeader/>
        </w:trPr>
        <w:tc>
          <w:tcPr>
            <w:tcW w:w="7020" w:type="dxa"/>
            <w:shd w:val="clear" w:color="auto" w:fill="auto"/>
          </w:tcPr>
          <w:p w14:paraId="7657F9F7" w14:textId="77777777" w:rsidR="002563C5" w:rsidRPr="00B3135A" w:rsidRDefault="002563C5" w:rsidP="006507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81D6980" w14:textId="77777777" w:rsidR="002563C5" w:rsidRPr="00B3135A" w:rsidRDefault="002563C5" w:rsidP="0065072C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left" w:pos="1062"/>
                <w:tab w:val="left" w:pos="133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E2800" w:rsidRPr="00B3135A" w14:paraId="674B3502" w14:textId="77777777" w:rsidTr="00EF34E1">
        <w:trPr>
          <w:trHeight w:val="20"/>
        </w:trPr>
        <w:tc>
          <w:tcPr>
            <w:tcW w:w="7020" w:type="dxa"/>
            <w:shd w:val="clear" w:color="auto" w:fill="auto"/>
          </w:tcPr>
          <w:p w14:paraId="3FEB9DEC" w14:textId="77777777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0" w:type="dxa"/>
            <w:shd w:val="clear" w:color="auto" w:fill="auto"/>
          </w:tcPr>
          <w:p w14:paraId="4D163063" w14:textId="331D654C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(64,320)</w:t>
            </w:r>
          </w:p>
        </w:tc>
      </w:tr>
      <w:tr w:rsidR="00FE2800" w:rsidRPr="00B3135A" w14:paraId="0FA47402" w14:textId="77777777" w:rsidTr="00EF34E1">
        <w:trPr>
          <w:trHeight w:val="20"/>
        </w:trPr>
        <w:tc>
          <w:tcPr>
            <w:tcW w:w="7020" w:type="dxa"/>
            <w:shd w:val="clear" w:color="auto" w:fill="auto"/>
          </w:tcPr>
          <w:p w14:paraId="4B3D6EE8" w14:textId="77777777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980" w:type="dxa"/>
            <w:shd w:val="clear" w:color="auto" w:fill="auto"/>
          </w:tcPr>
          <w:p w14:paraId="0ED4AAAD" w14:textId="09C3F5CC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(125,145)</w:t>
            </w:r>
          </w:p>
        </w:tc>
      </w:tr>
      <w:tr w:rsidR="00FE2800" w:rsidRPr="00B3135A" w14:paraId="09F6EF14" w14:textId="77777777" w:rsidTr="00EF34E1">
        <w:trPr>
          <w:trHeight w:val="20"/>
        </w:trPr>
        <w:tc>
          <w:tcPr>
            <w:tcW w:w="7020" w:type="dxa"/>
            <w:shd w:val="clear" w:color="auto" w:fill="auto"/>
          </w:tcPr>
          <w:p w14:paraId="33033D4E" w14:textId="77777777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E53A53E" w14:textId="3DB936C7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82,004</w:t>
            </w:r>
          </w:p>
        </w:tc>
      </w:tr>
      <w:tr w:rsidR="00FE2800" w:rsidRPr="00B3135A" w14:paraId="730436CD" w14:textId="77777777" w:rsidTr="00EF34E1">
        <w:trPr>
          <w:trHeight w:val="20"/>
        </w:trPr>
        <w:tc>
          <w:tcPr>
            <w:tcW w:w="7020" w:type="dxa"/>
            <w:shd w:val="clear" w:color="auto" w:fill="auto"/>
          </w:tcPr>
          <w:p w14:paraId="613E848A" w14:textId="77777777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66F9DC4" w14:textId="05773575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(107,461)</w:t>
            </w:r>
          </w:p>
        </w:tc>
      </w:tr>
      <w:tr w:rsidR="00FE2800" w:rsidRPr="00B3135A" w14:paraId="6D351F66" w14:textId="77777777" w:rsidTr="00EF34E1">
        <w:trPr>
          <w:trHeight w:val="20"/>
        </w:trPr>
        <w:tc>
          <w:tcPr>
            <w:tcW w:w="7020" w:type="dxa"/>
            <w:shd w:val="clear" w:color="auto" w:fill="auto"/>
          </w:tcPr>
          <w:p w14:paraId="03B74512" w14:textId="77777777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เงินสดรับสุทธิ</w:t>
            </w:r>
          </w:p>
        </w:tc>
        <w:tc>
          <w:tcPr>
            <w:tcW w:w="1980" w:type="dxa"/>
            <w:shd w:val="clear" w:color="auto" w:fill="auto"/>
          </w:tcPr>
          <w:p w14:paraId="28E17AEA" w14:textId="47ACB1BF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18,49</w:t>
            </w:r>
            <w:r w:rsidR="00E1313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E2800" w:rsidRPr="00B3135A" w14:paraId="5277B405" w14:textId="77777777" w:rsidTr="00EF34E1">
        <w:trPr>
          <w:trHeight w:val="20"/>
        </w:trPr>
        <w:tc>
          <w:tcPr>
            <w:tcW w:w="7020" w:type="dxa"/>
            <w:shd w:val="clear" w:color="auto" w:fill="auto"/>
          </w:tcPr>
          <w:p w14:paraId="2A027555" w14:textId="77777777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เงินสดค้างรับสุทธิ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B5BF94C" w14:textId="7563509C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95,32</w:t>
            </w:r>
            <w:r w:rsidR="00E1313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E2800" w:rsidRPr="00B3135A" w14:paraId="33F9241B" w14:textId="77777777" w:rsidTr="00EF34E1">
        <w:trPr>
          <w:trHeight w:val="20"/>
        </w:trPr>
        <w:tc>
          <w:tcPr>
            <w:tcW w:w="7020" w:type="dxa"/>
            <w:shd w:val="clear" w:color="auto" w:fill="auto"/>
          </w:tcPr>
          <w:p w14:paraId="554214BB" w14:textId="77777777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กำไรจากการขายสินทรัพย์สุทธิที่รับรู้ในกำไรขาดทุนเบ็ดเสร็จ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23FDE" w14:textId="7E186C4D" w:rsidR="00FE2800" w:rsidRPr="00B3135A" w:rsidRDefault="00FE2800" w:rsidP="00FE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6,352</w:t>
            </w:r>
          </w:p>
        </w:tc>
      </w:tr>
    </w:tbl>
    <w:p w14:paraId="7A8DDD32" w14:textId="32B9113C" w:rsidR="00CC4A24" w:rsidRPr="00EF34E1" w:rsidRDefault="00CC4A24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6"/>
          <w:szCs w:val="26"/>
        </w:rPr>
      </w:pPr>
    </w:p>
    <w:p w14:paraId="3ABB8973" w14:textId="310DD5FB" w:rsidR="003057D6" w:rsidRPr="00B3135A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4794D812" w14:textId="7D3FC346" w:rsidR="00B06894" w:rsidRPr="00EF34E1" w:rsidRDefault="00F83309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6"/>
          <w:szCs w:val="26"/>
        </w:rPr>
      </w:pPr>
      <w:r w:rsidRPr="00EF34E1">
        <w:rPr>
          <w:rFonts w:ascii="Angsana New" w:hAnsi="Angsana New"/>
          <w:sz w:val="26"/>
          <w:szCs w:val="26"/>
          <w:cs/>
        </w:rPr>
        <w:tab/>
      </w:r>
    </w:p>
    <w:p w14:paraId="0633C14C" w14:textId="58B5FA3A" w:rsidR="00005A34" w:rsidRPr="00B3135A" w:rsidRDefault="00005A34" w:rsidP="00C201A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0A8B3E34" w14:textId="61CF1EB6" w:rsidR="00AE4B5B" w:rsidRPr="00EF34E1" w:rsidRDefault="004E23F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6"/>
          <w:szCs w:val="26"/>
        </w:rPr>
      </w:pPr>
      <w:r w:rsidRPr="00EF34E1">
        <w:rPr>
          <w:rFonts w:ascii="Angsana New" w:hAnsi="Angsana New"/>
          <w:sz w:val="26"/>
          <w:szCs w:val="26"/>
        </w:rPr>
        <w:tab/>
      </w:r>
    </w:p>
    <w:p w14:paraId="1ADE1035" w14:textId="6B95D448" w:rsidR="00BE4995" w:rsidRPr="00B3135A" w:rsidRDefault="00AE4B5B" w:rsidP="00AE4F4E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งบการเงิน</w:t>
      </w:r>
      <w:r w:rsidR="00BF05A6" w:rsidRPr="00B3135A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="00C84024" w:rsidRPr="00B3135A">
        <w:rPr>
          <w:rFonts w:ascii="Angsana New" w:hAnsi="Angsana New"/>
          <w:sz w:val="30"/>
          <w:szCs w:val="30"/>
          <w:cs/>
        </w:rPr>
        <w:t>และ</w:t>
      </w:r>
      <w:r w:rsidRPr="00B3135A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="009514CE" w:rsidRPr="00B3135A">
        <w:rPr>
          <w:rFonts w:ascii="Angsana New" w:hAnsi="Angsana New"/>
          <w:sz w:val="30"/>
          <w:szCs w:val="30"/>
        </w:rPr>
        <w:t>(</w:t>
      </w:r>
      <w:r w:rsidR="009514CE" w:rsidRPr="00B3135A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="009514CE" w:rsidRPr="00B3135A">
        <w:rPr>
          <w:rFonts w:ascii="Angsana New" w:hAnsi="Angsana New"/>
          <w:sz w:val="30"/>
          <w:szCs w:val="30"/>
        </w:rPr>
        <w:t>“</w:t>
      </w:r>
      <w:r w:rsidR="009514CE" w:rsidRPr="00B3135A">
        <w:rPr>
          <w:rFonts w:ascii="Angsana New" w:hAnsi="Angsana New"/>
          <w:sz w:val="30"/>
          <w:szCs w:val="30"/>
          <w:cs/>
        </w:rPr>
        <w:t>กลุ่มบริษัท</w:t>
      </w:r>
      <w:r w:rsidR="009514CE" w:rsidRPr="00B3135A">
        <w:rPr>
          <w:rFonts w:ascii="Angsana New" w:hAnsi="Angsana New"/>
          <w:sz w:val="30"/>
          <w:szCs w:val="30"/>
        </w:rPr>
        <w:t xml:space="preserve">”) </w:t>
      </w:r>
      <w:r w:rsidRPr="00B3135A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</w:t>
      </w:r>
    </w:p>
    <w:p w14:paraId="54208763" w14:textId="507BBFCD" w:rsidR="004D530C" w:rsidRPr="00EF34E1" w:rsidRDefault="004E23F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6"/>
          <w:szCs w:val="26"/>
        </w:rPr>
      </w:pPr>
      <w:r w:rsidRPr="00EF34E1">
        <w:rPr>
          <w:rFonts w:ascii="Angsana New" w:hAnsi="Angsana New"/>
          <w:sz w:val="26"/>
          <w:szCs w:val="26"/>
        </w:rPr>
        <w:tab/>
      </w:r>
      <w:r w:rsidRPr="00EF34E1">
        <w:rPr>
          <w:rFonts w:ascii="Angsana New" w:hAnsi="Angsana New"/>
          <w:sz w:val="26"/>
          <w:szCs w:val="26"/>
        </w:rPr>
        <w:tab/>
      </w:r>
    </w:p>
    <w:p w14:paraId="055C9DE5" w14:textId="77777777" w:rsidR="0016535D" w:rsidRPr="00B3135A" w:rsidRDefault="00B21625" w:rsidP="00A243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CB6FEC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 w:rsidR="007C768F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7C768F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 w:rsidR="000D2CFE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4D2212FD" w14:textId="4BC82CCD" w:rsidR="00C2318E" w:rsidRPr="00EF34E1" w:rsidRDefault="00C2318E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6"/>
          <w:szCs w:val="26"/>
        </w:rPr>
      </w:pPr>
    </w:p>
    <w:p w14:paraId="24A05657" w14:textId="50CE4524" w:rsidR="00F71386" w:rsidRPr="00B3135A" w:rsidRDefault="00F71386" w:rsidP="00A243DE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 w:rsidRPr="00B3135A">
        <w:rPr>
          <w:rFonts w:ascii="Angsana New" w:hAnsi="Angsana New"/>
          <w:sz w:val="30"/>
          <w:szCs w:val="30"/>
          <w:cs/>
        </w:rPr>
        <w:t>โดยถือเป็นรายการ</w:t>
      </w:r>
      <w:r w:rsidR="00E60327" w:rsidRPr="00B3135A">
        <w:rPr>
          <w:rFonts w:ascii="Angsana New" w:hAnsi="Angsana New"/>
          <w:sz w:val="30"/>
          <w:szCs w:val="30"/>
          <w:cs/>
        </w:rPr>
        <w:t>ทุนอื่น</w:t>
      </w:r>
      <w:r w:rsidRPr="00B3135A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361CFF81" w14:textId="5DD6E3CB" w:rsidR="005E076F" w:rsidRPr="00EF34E1" w:rsidRDefault="00F83309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6"/>
          <w:szCs w:val="26"/>
        </w:rPr>
      </w:pPr>
      <w:r w:rsidRPr="00EF34E1">
        <w:rPr>
          <w:rFonts w:ascii="Angsana New" w:hAnsi="Angsana New"/>
          <w:sz w:val="26"/>
          <w:szCs w:val="26"/>
        </w:rPr>
        <w:tab/>
      </w:r>
    </w:p>
    <w:p w14:paraId="39CC06F9" w14:textId="543091B3" w:rsidR="00084B52" w:rsidRPr="00B3135A" w:rsidRDefault="00084B52" w:rsidP="00A243DE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333BA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0333BA" w:rsidRPr="00B3135A">
        <w:rPr>
          <w:rFonts w:ascii="Angsana New" w:hAnsi="Angsana New"/>
          <w:sz w:val="30"/>
          <w:szCs w:val="30"/>
          <w:cs/>
        </w:rPr>
        <w:t xml:space="preserve"> </w:t>
      </w:r>
      <w:r w:rsidR="00215FD4" w:rsidRPr="00B3135A">
        <w:rPr>
          <w:rFonts w:ascii="Angsana New" w:hAnsi="Angsana New" w:hint="cs"/>
          <w:sz w:val="30"/>
          <w:szCs w:val="30"/>
          <w:cs/>
        </w:rPr>
        <w:t>ผล</w:t>
      </w:r>
      <w:r w:rsidRPr="00B3135A">
        <w:rPr>
          <w:rFonts w:ascii="Angsana New" w:hAnsi="Angsana New"/>
          <w:sz w:val="30"/>
          <w:szCs w:val="30"/>
          <w:cs/>
        </w:rPr>
        <w:t>กำไรหรือขาดทุนที่เกิดขึ้นจาก</w:t>
      </w:r>
      <w:r w:rsidR="000333BA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การสูญเสียการควบคุมในบร</w:t>
      </w:r>
      <w:r w:rsidR="0038660A" w:rsidRPr="00B3135A">
        <w:rPr>
          <w:rFonts w:ascii="Angsana New" w:hAnsi="Angsana New"/>
          <w:sz w:val="30"/>
          <w:szCs w:val="30"/>
          <w:cs/>
        </w:rPr>
        <w:t xml:space="preserve">ิษัทย่อยรับรู้ในกำไรหรือขาดทุน </w:t>
      </w:r>
      <w:r w:rsidRPr="00B3135A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</w:t>
      </w:r>
      <w:r w:rsidR="00215FD4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ให้วัดมูลค่าด้วยมูลค่ายุติธรรม ณ วันที่สูญเสียการควบคุม</w:t>
      </w:r>
    </w:p>
    <w:p w14:paraId="1F6F2169" w14:textId="45C7F4B1" w:rsidR="00384F89" w:rsidRPr="00EF34E1" w:rsidRDefault="004E23F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6"/>
          <w:szCs w:val="26"/>
          <w:cs/>
        </w:rPr>
      </w:pPr>
      <w:r w:rsidRPr="00EF34E1">
        <w:rPr>
          <w:rFonts w:ascii="Angsana New" w:hAnsi="Angsana New"/>
          <w:sz w:val="26"/>
          <w:szCs w:val="26"/>
        </w:rPr>
        <w:tab/>
      </w:r>
    </w:p>
    <w:p w14:paraId="268DF78E" w14:textId="45D186D6" w:rsidR="00594BE5" w:rsidRPr="00B3135A" w:rsidRDefault="00B24D52" w:rsidP="00F210C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="00EB5054" w:rsidRPr="00B3135A">
        <w:rPr>
          <w:rFonts w:ascii="Angsana New" w:hAnsi="Angsana New"/>
          <w:sz w:val="30"/>
          <w:szCs w:val="30"/>
          <w:cs/>
        </w:rPr>
        <w:t>กลุ่ม</w:t>
      </w:r>
      <w:r w:rsidRPr="00B3135A">
        <w:rPr>
          <w:rFonts w:ascii="Angsana New" w:hAnsi="Angsana New"/>
          <w:sz w:val="30"/>
          <w:szCs w:val="30"/>
          <w:cs/>
        </w:rPr>
        <w:t>บริษัทมีอิทธิพลอย่าง</w:t>
      </w:r>
      <w:r w:rsidR="005A57E6" w:rsidRPr="00B3135A">
        <w:rPr>
          <w:rFonts w:ascii="Angsana New" w:hAnsi="Angsana New"/>
          <w:sz w:val="30"/>
          <w:szCs w:val="30"/>
          <w:cs/>
        </w:rPr>
        <w:t>มีนัย</w:t>
      </w:r>
      <w:r w:rsidRPr="00B3135A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</w:t>
      </w:r>
      <w:r w:rsidR="00084B52" w:rsidRPr="00B3135A">
        <w:rPr>
          <w:rFonts w:ascii="Angsana New" w:hAnsi="Angsana New"/>
          <w:sz w:val="30"/>
          <w:szCs w:val="30"/>
          <w:cs/>
        </w:rPr>
        <w:t>หรือควบคุมร่วม</w:t>
      </w:r>
      <w:r w:rsidR="007C768F" w:rsidRPr="00B3135A">
        <w:rPr>
          <w:rFonts w:ascii="Angsana New" w:hAnsi="Angsana New"/>
          <w:sz w:val="30"/>
          <w:szCs w:val="30"/>
          <w:cs/>
        </w:rPr>
        <w:t>ใน</w:t>
      </w:r>
      <w:r w:rsidRPr="00B3135A">
        <w:rPr>
          <w:rFonts w:ascii="Angsana New" w:hAnsi="Angsana New"/>
          <w:sz w:val="30"/>
          <w:szCs w:val="30"/>
          <w:cs/>
        </w:rPr>
        <w:t>นโยบายดังกล่าว</w:t>
      </w:r>
    </w:p>
    <w:p w14:paraId="4B8CBDAB" w14:textId="122E8BB9" w:rsidR="002C7D7D" w:rsidRPr="00EF34E1" w:rsidRDefault="002C7D7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6"/>
          <w:szCs w:val="26"/>
          <w:cs/>
        </w:rPr>
      </w:pPr>
    </w:p>
    <w:p w14:paraId="312E788E" w14:textId="1EB3011D" w:rsidR="00084B52" w:rsidRPr="00B3135A" w:rsidRDefault="00E47B4D" w:rsidP="00A243DE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กลุ่มบริษัทรับรู้เงินลงทุน</w:t>
      </w:r>
      <w:r w:rsidR="00B06894" w:rsidRPr="00B3135A">
        <w:rPr>
          <w:rFonts w:ascii="Angsana New" w:hAnsi="Angsana New"/>
          <w:sz w:val="30"/>
          <w:szCs w:val="30"/>
          <w:cs/>
        </w:rPr>
        <w:t>ในบริษัทร่วม</w:t>
      </w:r>
      <w:r w:rsidR="00084B52" w:rsidRPr="00B3135A">
        <w:rPr>
          <w:rFonts w:ascii="Angsana New" w:hAnsi="Angsana New"/>
          <w:sz w:val="30"/>
          <w:szCs w:val="30"/>
          <w:cs/>
        </w:rPr>
        <w:t>ตามวิธีส่วนได้เสีย</w:t>
      </w:r>
      <w:r w:rsidR="001920FE" w:rsidRPr="00B3135A">
        <w:rPr>
          <w:rFonts w:ascii="Angsana New" w:hAnsi="Angsana New"/>
          <w:sz w:val="30"/>
          <w:szCs w:val="30"/>
          <w:cs/>
        </w:rPr>
        <w:t xml:space="preserve"> โดยรับรู้รายการ</w:t>
      </w:r>
      <w:r w:rsidR="00084B52" w:rsidRPr="00B3135A">
        <w:rPr>
          <w:rFonts w:ascii="Angsana New" w:hAnsi="Angsana New"/>
          <w:sz w:val="30"/>
          <w:szCs w:val="30"/>
          <w:cs/>
        </w:rPr>
        <w:t>เมื่อ</w:t>
      </w:r>
      <w:r w:rsidR="001920FE" w:rsidRPr="00B3135A">
        <w:rPr>
          <w:rFonts w:ascii="Angsana New" w:hAnsi="Angsana New"/>
          <w:sz w:val="30"/>
          <w:szCs w:val="30"/>
          <w:cs/>
        </w:rPr>
        <w:t>เริ่มแรกด้วย</w:t>
      </w:r>
      <w:r w:rsidR="00CB6FEC" w:rsidRPr="00B3135A">
        <w:rPr>
          <w:rFonts w:ascii="Angsana New" w:hAnsi="Angsana New"/>
          <w:sz w:val="30"/>
          <w:szCs w:val="30"/>
          <w:cs/>
        </w:rPr>
        <w:t>ราคาทุน</w:t>
      </w:r>
      <w:r w:rsidR="00084B52" w:rsidRPr="00B3135A">
        <w:rPr>
          <w:rFonts w:ascii="Angsana New" w:hAnsi="Angsana New"/>
          <w:sz w:val="30"/>
          <w:szCs w:val="30"/>
          <w:cs/>
        </w:rPr>
        <w:t>ซึ่ง</w:t>
      </w:r>
      <w:r w:rsidR="00B06894" w:rsidRPr="00B3135A">
        <w:rPr>
          <w:rFonts w:ascii="Angsana New" w:hAnsi="Angsana New"/>
          <w:sz w:val="30"/>
          <w:szCs w:val="30"/>
          <w:cs/>
        </w:rPr>
        <w:t>รวมถึงต้นทุน</w:t>
      </w:r>
      <w:r w:rsidR="00F602F7" w:rsidRPr="00B3135A">
        <w:rPr>
          <w:rFonts w:ascii="Angsana New" w:hAnsi="Angsana New"/>
          <w:sz w:val="30"/>
          <w:szCs w:val="30"/>
        </w:rPr>
        <w:br/>
      </w:r>
      <w:r w:rsidR="00B06894" w:rsidRPr="00B3135A">
        <w:rPr>
          <w:rFonts w:ascii="Angsana New" w:hAnsi="Angsana New"/>
          <w:sz w:val="30"/>
          <w:szCs w:val="30"/>
          <w:cs/>
        </w:rPr>
        <w:t>การทำรายการ</w:t>
      </w:r>
      <w:r w:rsidR="007C768F" w:rsidRPr="00B3135A">
        <w:rPr>
          <w:rFonts w:ascii="Angsana New" w:hAnsi="Angsana New"/>
          <w:sz w:val="30"/>
          <w:szCs w:val="30"/>
          <w:cs/>
        </w:rPr>
        <w:t xml:space="preserve"> </w:t>
      </w:r>
      <w:r w:rsidR="00793392" w:rsidRPr="00B3135A">
        <w:rPr>
          <w:rFonts w:ascii="Angsana New" w:hAnsi="Angsana New"/>
          <w:sz w:val="30"/>
          <w:szCs w:val="30"/>
          <w:cs/>
        </w:rPr>
        <w:t>ภายหลังการรับรู้รายการเริ่มแรก ส่วนแบ่งกำไรหรือขาดทุนและกำไรขาดทุนเบ็ดเสร็จอื่น</w:t>
      </w:r>
      <w:r w:rsidR="005E076F" w:rsidRPr="00B3135A">
        <w:rPr>
          <w:rFonts w:ascii="Angsana New" w:hAnsi="Angsana New"/>
          <w:sz w:val="30"/>
          <w:szCs w:val="30"/>
          <w:cs/>
        </w:rPr>
        <w:t>ของ</w:t>
      </w:r>
      <w:r w:rsidRPr="00B3135A">
        <w:rPr>
          <w:rFonts w:ascii="Angsana New" w:hAnsi="Angsana New"/>
          <w:sz w:val="30"/>
          <w:szCs w:val="30"/>
          <w:cs/>
        </w:rPr>
        <w:br/>
      </w:r>
      <w:r w:rsidR="00793392" w:rsidRPr="00B3135A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</w:t>
      </w:r>
      <w:r w:rsidR="00594BE5" w:rsidRPr="00B3135A">
        <w:rPr>
          <w:rFonts w:ascii="Angsana New" w:hAnsi="Angsana New"/>
          <w:sz w:val="30"/>
          <w:szCs w:val="30"/>
        </w:rPr>
        <w:br/>
      </w:r>
      <w:r w:rsidR="00793392" w:rsidRPr="00B3135A">
        <w:rPr>
          <w:rFonts w:ascii="Angsana New" w:hAnsi="Angsana New"/>
          <w:sz w:val="30"/>
          <w:szCs w:val="30"/>
          <w:cs/>
        </w:rPr>
        <w:t>อย่างมีนัยสำคัญ</w:t>
      </w:r>
      <w:r w:rsidRPr="00B3135A">
        <w:rPr>
          <w:rFonts w:ascii="Angsana New" w:hAnsi="Angsana New"/>
          <w:sz w:val="30"/>
          <w:szCs w:val="30"/>
          <w:cs/>
        </w:rPr>
        <w:t>สิ้นสุดลง</w:t>
      </w:r>
      <w:r w:rsidR="00793392" w:rsidRPr="00B3135A">
        <w:rPr>
          <w:rFonts w:ascii="Angsana New" w:hAnsi="Angsana New"/>
          <w:sz w:val="30"/>
          <w:szCs w:val="30"/>
          <w:cs/>
        </w:rPr>
        <w:t xml:space="preserve"> </w:t>
      </w:r>
    </w:p>
    <w:p w14:paraId="0E1BC395" w14:textId="78DAAB5A" w:rsidR="009841A6" w:rsidRPr="00B3135A" w:rsidRDefault="00A10359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EucrosiaUPCBold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</w:t>
      </w:r>
      <w:r w:rsidR="001B28E9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="00793392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="00793392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</w:t>
      </w:r>
      <w:r w:rsidR="007C768F" w:rsidRPr="00B3135A">
        <w:rPr>
          <w:rFonts w:ascii="Angsana New" w:hAnsi="Angsana New"/>
          <w:sz w:val="30"/>
          <w:szCs w:val="30"/>
          <w:cs/>
        </w:rPr>
        <w:t>ได้เสียในกิจการที่ถูกลงทุนนั้น</w:t>
      </w:r>
      <w:r w:rsidRPr="00B3135A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</w:t>
      </w:r>
      <w:r w:rsidR="004777C1" w:rsidRPr="00B3135A">
        <w:rPr>
          <w:rFonts w:ascii="Angsana New" w:hAnsi="Angsana New"/>
          <w:sz w:val="30"/>
          <w:szCs w:val="30"/>
          <w:cs/>
        </w:rPr>
        <w:t>ียวกับกำไรที่ยังไม่เกิดขึ้นจริง</w:t>
      </w:r>
      <w:r w:rsidR="00CB6FEC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แต่เท่าที่</w:t>
      </w:r>
      <w:r w:rsidRPr="00B3135A">
        <w:rPr>
          <w:rFonts w:ascii="Angsana New" w:eastAsia="EucrosiaUPCBold" w:hAnsi="Angsana New"/>
          <w:sz w:val="30"/>
          <w:szCs w:val="30"/>
          <w:cs/>
        </w:rPr>
        <w:t>เมื่อไม่มีหลักฐาน</w:t>
      </w:r>
      <w:r w:rsidR="007C768F" w:rsidRPr="00B3135A">
        <w:rPr>
          <w:rFonts w:ascii="Angsana New" w:eastAsia="EucrosiaUPCBold" w:hAnsi="Angsana New"/>
          <w:sz w:val="30"/>
          <w:szCs w:val="30"/>
        </w:rPr>
        <w:br/>
      </w:r>
      <w:r w:rsidRPr="00B3135A">
        <w:rPr>
          <w:rFonts w:ascii="Angsana New" w:eastAsia="EucrosiaUPCBold" w:hAnsi="Angsana New"/>
          <w:sz w:val="30"/>
          <w:szCs w:val="30"/>
          <w:cs/>
        </w:rPr>
        <w:t>การด้อยค่าเกิดขึ้น</w:t>
      </w:r>
    </w:p>
    <w:p w14:paraId="77EC83D8" w14:textId="478AE1E4" w:rsidR="00E47B4D" w:rsidRPr="00EF34E1" w:rsidRDefault="00E47B4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DD1940D" w14:textId="4A4ABD40" w:rsidR="00FA662B" w:rsidRPr="00B3135A" w:rsidRDefault="00FA662B" w:rsidP="00FA662B">
      <w:pPr>
        <w:pStyle w:val="Heading8"/>
        <w:tabs>
          <w:tab w:val="left" w:pos="540"/>
        </w:tabs>
        <w:spacing w:line="240" w:lineRule="auto"/>
        <w:ind w:right="45"/>
        <w:rPr>
          <w:rFonts w:ascii="Angsana New" w:hAnsi="Angsana New" w:cs="Angsana New"/>
          <w:i/>
          <w:iCs/>
          <w:sz w:val="30"/>
          <w:szCs w:val="30"/>
        </w:rPr>
      </w:pP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(ข)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="00091445" w:rsidRPr="00B3135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ใน</w:t>
      </w:r>
      <w:r w:rsidR="007C65D3" w:rsidRPr="00EF34E1">
        <w:rPr>
          <w:rFonts w:ascii="Angsana New" w:hAnsi="Angsana New" w:cs="Angsana New"/>
          <w:i/>
          <w:iCs/>
          <w:sz w:val="30"/>
          <w:szCs w:val="30"/>
          <w:cs/>
        </w:rPr>
        <w:t>บริษัท</w:t>
      </w:r>
      <w:r w:rsidR="00215FD4" w:rsidRPr="00B3135A">
        <w:rPr>
          <w:rFonts w:ascii="Angsana New" w:hAnsi="Angsana New" w:cs="Angsana New" w:hint="cs"/>
          <w:i/>
          <w:iCs/>
          <w:sz w:val="30"/>
          <w:szCs w:val="30"/>
          <w:cs/>
        </w:rPr>
        <w:t>ย่อยและบริษัท</w:t>
      </w:r>
      <w:r w:rsidR="00FB0C64" w:rsidRPr="00EF34E1">
        <w:rPr>
          <w:rFonts w:ascii="Angsana New" w:hAnsi="Angsana New" w:cs="Angsana New"/>
          <w:i/>
          <w:iCs/>
          <w:sz w:val="30"/>
          <w:szCs w:val="30"/>
          <w:cs/>
        </w:rPr>
        <w:t>ร่วม</w:t>
      </w:r>
    </w:p>
    <w:p w14:paraId="10E083B3" w14:textId="77777777" w:rsidR="00091445" w:rsidRPr="00EF34E1" w:rsidRDefault="00091445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FE11EF5" w14:textId="3CA61DF3" w:rsidR="00CA6D40" w:rsidRPr="00EF34E1" w:rsidRDefault="00CA6D40" w:rsidP="00CA6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5FD4" w:rsidRPr="00B3135A">
        <w:rPr>
          <w:rFonts w:ascii="Angsana New" w:hAnsi="Angsana New" w:hint="cs"/>
          <w:sz w:val="30"/>
          <w:szCs w:val="30"/>
          <w:cs/>
        </w:rPr>
        <w:t>ย่อยและบริษัท</w:t>
      </w:r>
      <w:r w:rsidRPr="00B3135A">
        <w:rPr>
          <w:rFonts w:ascii="Angsana New" w:hAnsi="Angsana New"/>
          <w:sz w:val="30"/>
          <w:szCs w:val="30"/>
          <w:cs/>
        </w:rPr>
        <w:t xml:space="preserve">ร่วมในงบการเงินเฉพาะกิจการวัดมูลค่าด้วยราคาทุนหักค่าเผื่อการด้อยค่า </w:t>
      </w:r>
      <w:r w:rsidR="003D7B6C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 ต้นทุนเงินลงทุนคำนวณโดยวิธีถัวเฉลี่ยถ่วงน้ำหนัก กำไรขาดทุนจากการขายเงินลงทุนบันทึกในกำไร</w:t>
      </w:r>
      <w:r w:rsidR="007E613E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หรือขาดทุน</w:t>
      </w:r>
    </w:p>
    <w:p w14:paraId="4D60B6EA" w14:textId="125612F7" w:rsidR="00CA6D40" w:rsidRPr="00EF34E1" w:rsidRDefault="00CA6D40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962D537" w14:textId="66ED27E6" w:rsidR="003057D6" w:rsidRPr="00B3135A" w:rsidRDefault="00026C48" w:rsidP="005F4E4F">
      <w:pPr>
        <w:pStyle w:val="Heading8"/>
        <w:tabs>
          <w:tab w:val="left" w:pos="540"/>
        </w:tabs>
        <w:spacing w:line="240" w:lineRule="auto"/>
        <w:ind w:right="45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7E613E" w:rsidRPr="00B3135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ค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3057D6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1F9A6C4F" w14:textId="77777777" w:rsidR="00A26983" w:rsidRPr="00EF34E1" w:rsidRDefault="00A26983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C3C8CD1" w14:textId="03E5F71D" w:rsidR="00E9327B" w:rsidRPr="00B3135A" w:rsidRDefault="00FA662B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CB5764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513F2013" w14:textId="77777777" w:rsidR="00E9327B" w:rsidRPr="00EF34E1" w:rsidRDefault="00E9327B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786834D" w14:textId="6FB3D4A8" w:rsidR="00FA662B" w:rsidRPr="00B3135A" w:rsidRDefault="00FA662B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</w:t>
      </w:r>
      <w:r w:rsidR="00AC72F4" w:rsidRPr="00B3135A">
        <w:rPr>
          <w:rFonts w:ascii="Angsana New" w:hAnsi="Angsana New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  <w:r w:rsidR="002A5A50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จะรับรู้เข้ากำไรขาดทุนเบ็ดเสร็จอื่น</w:t>
      </w:r>
    </w:p>
    <w:p w14:paraId="200ED2C1" w14:textId="2845BC4C" w:rsidR="000C51CF" w:rsidRPr="00EF34E1" w:rsidRDefault="000C5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34A1636F" w14:textId="3D19C30C" w:rsidR="00FA662B" w:rsidRPr="00B3135A" w:rsidRDefault="00E71836" w:rsidP="00E71836">
      <w:pPr>
        <w:pStyle w:val="Heading8"/>
        <w:tabs>
          <w:tab w:val="left" w:pos="540"/>
        </w:tabs>
        <w:spacing w:line="240" w:lineRule="auto"/>
        <w:ind w:right="45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(ง)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FA662B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557130FE" w14:textId="1580E4F1" w:rsidR="00FA662B" w:rsidRPr="00EF34E1" w:rsidRDefault="00CB5764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EF34E1">
        <w:rPr>
          <w:rFonts w:ascii="Angsana New" w:hAnsi="Angsana New"/>
          <w:sz w:val="26"/>
          <w:szCs w:val="26"/>
        </w:rPr>
        <w:tab/>
      </w:r>
    </w:p>
    <w:p w14:paraId="727156AA" w14:textId="0CDBAC99" w:rsidR="00FA662B" w:rsidRPr="00B3135A" w:rsidRDefault="00FA662B" w:rsidP="00F210C2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135A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B3135A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B3135A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F76951" w:rsidRPr="00B3135A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B3135A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B3135A">
        <w:rPr>
          <w:rFonts w:ascii="Angsana New" w:eastAsia="EucrosiaUPCBold" w:hAnsi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E30AEFC" w14:textId="13FF460A" w:rsidR="00583C57" w:rsidRPr="00B3135A" w:rsidRDefault="00583C57" w:rsidP="004B4EED">
      <w:pPr>
        <w:tabs>
          <w:tab w:val="left" w:pos="1440"/>
        </w:tabs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สินทรัพย์ทางการเงินและหนี้สินทางการเงินอื่น</w:t>
      </w:r>
      <w:r w:rsidR="00EB601A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 xml:space="preserve">ๆ (นอกเหนือจากลูกหนี้การค้า (ดูหมายเหตุข้อ </w:t>
      </w:r>
      <w:r w:rsidR="00070274" w:rsidRPr="00B3135A">
        <w:rPr>
          <w:rFonts w:ascii="Angsana New" w:hAnsi="Angsana New"/>
          <w:sz w:val="30"/>
          <w:szCs w:val="30"/>
        </w:rPr>
        <w:t>4</w:t>
      </w:r>
      <w:r w:rsidRPr="00B3135A">
        <w:rPr>
          <w:rFonts w:ascii="Angsana New" w:hAnsi="Angsana New"/>
          <w:sz w:val="30"/>
          <w:szCs w:val="30"/>
        </w:rPr>
        <w:t xml:space="preserve"> (</w:t>
      </w:r>
      <w:r w:rsidRPr="00B3135A">
        <w:rPr>
          <w:rFonts w:ascii="Angsana New" w:hAnsi="Angsana New"/>
          <w:sz w:val="30"/>
          <w:szCs w:val="30"/>
          <w:cs/>
        </w:rPr>
        <w:t>ฉ)))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0C51CF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</w:t>
      </w:r>
      <w:r w:rsidR="000C51CF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C8BC308" w14:textId="58850DC8" w:rsidR="00583C57" w:rsidRPr="00B3135A" w:rsidRDefault="00583C57" w:rsidP="004B4EED">
      <w:pPr>
        <w:tabs>
          <w:tab w:val="left" w:pos="1440"/>
        </w:tabs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                  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F76B2B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F76B2B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 xml:space="preserve">การเปลี่ยนแปลงการจัดประเภท </w:t>
      </w:r>
    </w:p>
    <w:p w14:paraId="02563B55" w14:textId="57658D46" w:rsidR="00583C57" w:rsidRPr="00B3135A" w:rsidRDefault="00583C57" w:rsidP="00EF34E1">
      <w:pPr>
        <w:pStyle w:val="BodyText"/>
        <w:spacing w:after="0"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</w:p>
    <w:p w14:paraId="2A87745F" w14:textId="16B00A63" w:rsidR="00FA662B" w:rsidRPr="00EF34E1" w:rsidRDefault="00FA662B" w:rsidP="00A243DE">
      <w:pPr>
        <w:pStyle w:val="BodyText"/>
        <w:spacing w:after="0"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EF34E1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EF34E1">
        <w:rPr>
          <w:rFonts w:ascii="Angsana New" w:hAnsi="Angsana New"/>
          <w:sz w:val="30"/>
          <w:szCs w:val="30"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>ดอกเบี้ยจ่าย</w:t>
      </w:r>
      <w:r w:rsidR="00F76B2B" w:rsidRPr="00EF34E1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</w:t>
      </w:r>
      <w:r w:rsidR="00F76B2B" w:rsidRPr="00EF34E1">
        <w:rPr>
          <w:rFonts w:ascii="Angsana New" w:hAnsi="Angsana New"/>
          <w:sz w:val="30"/>
          <w:szCs w:val="30"/>
          <w:cs/>
        </w:rPr>
        <w:t xml:space="preserve"> และกำไรหรือขาดทุนที่เกิดจากการตัดรายการออกจากบัญชี</w:t>
      </w:r>
      <w:r w:rsidRPr="00EF34E1">
        <w:rPr>
          <w:rFonts w:ascii="Angsana New" w:hAnsi="Angsana New"/>
          <w:sz w:val="30"/>
          <w:szCs w:val="30"/>
          <w:cs/>
        </w:rPr>
        <w:t xml:space="preserve">รับรู้ในกำไรหรือขาดทุน </w:t>
      </w:r>
    </w:p>
    <w:p w14:paraId="6396BF19" w14:textId="3531AB14" w:rsidR="00583C57" w:rsidRPr="00B3135A" w:rsidRDefault="00583C57" w:rsidP="00A243DE">
      <w:pPr>
        <w:pStyle w:val="BodyText"/>
        <w:spacing w:after="0"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</w:p>
    <w:p w14:paraId="6079AC4C" w14:textId="6BAD71FB" w:rsidR="00583C57" w:rsidRPr="00B3135A" w:rsidRDefault="00583C57" w:rsidP="00EF34E1">
      <w:pPr>
        <w:pStyle w:val="BodyText"/>
        <w:spacing w:after="0"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="006E2095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36D3CFEE" w14:textId="77777777" w:rsidR="00583C57" w:rsidRPr="00B3135A" w:rsidRDefault="00583C57" w:rsidP="00EF34E1">
      <w:pPr>
        <w:pStyle w:val="BodyText"/>
        <w:spacing w:after="0"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</w:p>
    <w:p w14:paraId="514EBC3E" w14:textId="3FC3E75A" w:rsidR="005753E7" w:rsidRPr="00B3135A" w:rsidRDefault="005753E7" w:rsidP="00EF34E1">
      <w:pPr>
        <w:pStyle w:val="BodyText"/>
        <w:spacing w:after="0"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       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     </w:t>
      </w:r>
      <w:r w:rsidRPr="00EF34E1">
        <w:rPr>
          <w:rFonts w:ascii="Angsana New" w:hAnsi="Angsana New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B3135A">
        <w:rPr>
          <w:rFonts w:ascii="Angsana New" w:hAnsi="Angsana New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598F3133" w14:textId="77777777" w:rsidR="00837837" w:rsidRPr="00B3135A" w:rsidRDefault="00837837" w:rsidP="00EF34E1">
      <w:pPr>
        <w:pStyle w:val="BodyText"/>
        <w:spacing w:after="0"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</w:p>
    <w:p w14:paraId="20294B3C" w14:textId="235388EE" w:rsidR="005753E7" w:rsidRPr="000718AC" w:rsidRDefault="005753E7" w:rsidP="00BB04A9">
      <w:pPr>
        <w:pStyle w:val="BodyText"/>
        <w:spacing w:after="0"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0718AC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</w:t>
      </w:r>
      <w:r w:rsidR="000D268A" w:rsidRPr="000718AC">
        <w:rPr>
          <w:rFonts w:ascii="Angsana New" w:hAnsi="Angsana New"/>
          <w:sz w:val="30"/>
          <w:szCs w:val="30"/>
          <w:cs/>
        </w:rPr>
        <w:br/>
      </w:r>
      <w:r w:rsidRPr="000718AC">
        <w:rPr>
          <w:rFonts w:ascii="Angsana New" w:hAnsi="Angsana New"/>
          <w:sz w:val="30"/>
          <w:szCs w:val="30"/>
          <w:cs/>
        </w:rPr>
        <w:t>การดำเนินงานโดยใช้อัตราแลกเปลี่ยน ณ วันที่เกิดรายการ และยอดคงเหลือ ณ วันสิ้นรอบระยะเวลารายงาน                                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   จะรับรู้ในกำไรหรือขาดทุนในงวดบัญชีนั้น</w:t>
      </w:r>
    </w:p>
    <w:p w14:paraId="130905DE" w14:textId="77777777" w:rsidR="00CB5764" w:rsidRPr="00B3135A" w:rsidRDefault="00CB5764" w:rsidP="00EF34E1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3BB6B0" w14:textId="589C786B" w:rsidR="00FA662B" w:rsidRPr="00B3135A" w:rsidRDefault="00FA662B" w:rsidP="00A243DE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135A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B3135A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B3135A">
        <w:rPr>
          <w:rFonts w:ascii="Angsana New" w:eastAsia="EucrosiaUPCBold" w:hAnsi="Angsana New"/>
          <w:i/>
          <w:iCs/>
          <w:sz w:val="30"/>
          <w:szCs w:val="30"/>
        </w:rPr>
        <w:t xml:space="preserve">.2) </w:t>
      </w:r>
      <w:r w:rsidRPr="00B3135A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BDC670F" w14:textId="0C63005E" w:rsidR="00FA662B" w:rsidRPr="00B3135A" w:rsidRDefault="00FA662B" w:rsidP="00A243DE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B3135A">
        <w:rPr>
          <w:rFonts w:ascii="Angsana New" w:hAnsi="Angsana New"/>
          <w:spacing w:val="-4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B3135A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</w:t>
      </w:r>
      <w:r w:rsidR="000D268A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 xml:space="preserve">ซึ่งการควบคุมในสินทรัพย์ทางการเงิน </w:t>
      </w:r>
    </w:p>
    <w:p w14:paraId="0338C4F8" w14:textId="2151AEFD" w:rsidR="00FA662B" w:rsidRPr="00EF34E1" w:rsidRDefault="00FA662B" w:rsidP="00A243DE">
      <w:pPr>
        <w:pStyle w:val="BodyText"/>
        <w:tabs>
          <w:tab w:val="left" w:pos="1530"/>
        </w:tabs>
        <w:spacing w:after="0"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EF34E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EF34E1">
        <w:rPr>
          <w:rFonts w:ascii="Angsana New" w:hAnsi="Angsana New"/>
          <w:spacing w:val="-4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</w:t>
      </w:r>
      <w:r w:rsidRPr="00EF34E1">
        <w:rPr>
          <w:rFonts w:ascii="Angsana New" w:hAnsi="Angsana New"/>
          <w:sz w:val="30"/>
          <w:szCs w:val="30"/>
          <w:cs/>
        </w:rPr>
        <w:t>จาก</w:t>
      </w:r>
      <w:r w:rsidR="000D268A" w:rsidRPr="00EF34E1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0D268A" w:rsidRPr="00EF34E1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 xml:space="preserve">ที่สะท้อนเงื่อนไขที่เปลี่ยนแปลงแล้ว </w:t>
      </w:r>
    </w:p>
    <w:p w14:paraId="33E91398" w14:textId="77777777" w:rsidR="00FA662B" w:rsidRPr="00EF34E1" w:rsidRDefault="00FA662B" w:rsidP="00FA662B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FA17C3A" w14:textId="1FB229D2" w:rsidR="00FA662B" w:rsidRPr="00EF34E1" w:rsidRDefault="00FA662B" w:rsidP="00A243DE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65"/>
        <w:jc w:val="thaiDistribute"/>
        <w:rPr>
          <w:rFonts w:ascii="Angsana New" w:hAnsi="Angsana New"/>
          <w:b/>
          <w:bCs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3A806F7" w14:textId="77777777" w:rsidR="002E7ACC" w:rsidRPr="00EF34E1" w:rsidRDefault="002E7ACC" w:rsidP="00FA662B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51C2FE45" w14:textId="50571B88" w:rsidR="002E7ACC" w:rsidRPr="00EF34E1" w:rsidRDefault="002E7ACC" w:rsidP="00EF34E1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65"/>
        <w:jc w:val="thaiDistribute"/>
        <w:rPr>
          <w:rFonts w:ascii="Angsana New" w:eastAsia="Calibri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455184A" w14:textId="77777777" w:rsidR="00FA662B" w:rsidRPr="00EF34E1" w:rsidRDefault="00FA662B" w:rsidP="00FA662B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F91ADE5" w14:textId="77777777" w:rsidR="00FA662B" w:rsidRPr="00B3135A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135A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B3135A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B3135A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Pr="00B3135A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2C8E9F6" w14:textId="6FE5769F" w:rsidR="00FA662B" w:rsidRPr="00B3135A" w:rsidRDefault="00FA662B" w:rsidP="00A243DE">
      <w:pPr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Pr="00B3135A">
        <w:rPr>
          <w:rFonts w:ascii="Angsana New" w:hAnsi="Angsana New"/>
          <w:sz w:val="30"/>
          <w:szCs w:val="30"/>
        </w:rPr>
        <w:t>4</w:t>
      </w:r>
      <w:r w:rsidR="0020426C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</w:rPr>
        <w:t>(</w:t>
      </w:r>
      <w:r w:rsidRPr="00B3135A">
        <w:rPr>
          <w:rFonts w:ascii="Angsana New" w:hAnsi="Angsana New"/>
          <w:sz w:val="30"/>
          <w:szCs w:val="30"/>
          <w:cs/>
        </w:rPr>
        <w:t>ง.</w:t>
      </w:r>
      <w:r w:rsidR="00070754" w:rsidRPr="00B3135A">
        <w:rPr>
          <w:rFonts w:ascii="Angsana New" w:hAnsi="Angsana New"/>
          <w:sz w:val="30"/>
          <w:szCs w:val="30"/>
        </w:rPr>
        <w:t>4</w:t>
      </w:r>
      <w:r w:rsidRPr="00B3135A">
        <w:rPr>
          <w:rFonts w:ascii="Angsana New" w:hAnsi="Angsana New"/>
          <w:sz w:val="30"/>
          <w:szCs w:val="30"/>
        </w:rPr>
        <w:t>))</w:t>
      </w:r>
    </w:p>
    <w:p w14:paraId="70C42595" w14:textId="2DDC2F43" w:rsidR="00837837" w:rsidRPr="00EF34E1" w:rsidRDefault="0083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E0E0E0"/>
          <w:cs/>
        </w:rPr>
      </w:pPr>
    </w:p>
    <w:p w14:paraId="2FE2AD35" w14:textId="1CBF6BF2" w:rsidR="00FA662B" w:rsidRPr="00B3135A" w:rsidRDefault="00FA662B" w:rsidP="00A243DE">
      <w:pPr>
        <w:pStyle w:val="BodyText2"/>
        <w:tabs>
          <w:tab w:val="left" w:pos="900"/>
        </w:tabs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135A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B3135A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B3135A">
        <w:rPr>
          <w:rFonts w:ascii="Angsana New" w:eastAsia="EucrosiaUPCBold" w:hAnsi="Angsana New"/>
          <w:i/>
          <w:iCs/>
          <w:sz w:val="30"/>
          <w:szCs w:val="30"/>
        </w:rPr>
        <w:t xml:space="preserve">.4) </w:t>
      </w:r>
      <w:r w:rsidRPr="00B3135A">
        <w:rPr>
          <w:rFonts w:ascii="Angsana New" w:eastAsia="EucrosiaUPCBold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261BA033" w14:textId="4A6930A2" w:rsidR="00FA662B" w:rsidRPr="00EF34E1" w:rsidRDefault="00FA662B" w:rsidP="00A243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Pr="00B3135A">
        <w:rPr>
          <w:rFonts w:ascii="Angsana New" w:hAnsi="Angsana New"/>
          <w:sz w:val="30"/>
          <w:szCs w:val="30"/>
          <w:cs/>
        </w:rPr>
        <w:t>กลุ่มบริษัท</w:t>
      </w:r>
      <w:r w:rsidRPr="00EF34E1">
        <w:rPr>
          <w:rFonts w:ascii="Angsana New" w:hAnsi="Angsana New"/>
          <w:sz w:val="30"/>
          <w:szCs w:val="30"/>
          <w:cs/>
        </w:rPr>
        <w:t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20426C" w:rsidRPr="00EF34E1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="0020426C" w:rsidRPr="00EF34E1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</w:t>
      </w:r>
      <w:r w:rsidR="0020426C" w:rsidRPr="00EF34E1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>การป้องกันความเสี่ยงและเครื่องมือป้องกันความเสี่ยง</w:t>
      </w:r>
    </w:p>
    <w:p w14:paraId="2860F1CE" w14:textId="77777777" w:rsidR="00837837" w:rsidRPr="00EF34E1" w:rsidRDefault="00837837" w:rsidP="00A243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489968" w14:textId="09922159" w:rsidR="00FA662B" w:rsidRPr="00EF34E1" w:rsidRDefault="00FA662B" w:rsidP="00A243DE">
      <w:pPr>
        <w:spacing w:line="240" w:lineRule="auto"/>
        <w:ind w:left="96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F34E1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6131E586" w14:textId="5435BA35" w:rsidR="00FA662B" w:rsidRPr="00EF34E1" w:rsidRDefault="00FA662B" w:rsidP="00A243DE">
      <w:pPr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523F2F1A" w14:textId="77777777" w:rsidR="00FA662B" w:rsidRPr="00B3135A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CFEE816" w14:textId="412FC929" w:rsidR="00FA662B" w:rsidRPr="00EF34E1" w:rsidRDefault="00FA662B" w:rsidP="00A243DE">
      <w:pPr>
        <w:spacing w:line="240" w:lineRule="auto"/>
        <w:ind w:left="965"/>
        <w:jc w:val="thaiDistribute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Pr="00EF34E1">
        <w:rPr>
          <w:rFonts w:ascii="Angsana New" w:hAnsi="Angsana New"/>
          <w:sz w:val="30"/>
          <w:szCs w:val="30"/>
          <w:cs/>
        </w:rPr>
        <w:t xml:space="preserve">กำหนดให้การเปลี่ยนแปลงในมูลค่ายุติธรรมของราคาปัจจุบัน </w:t>
      </w:r>
      <w:r w:rsidRPr="00EF34E1">
        <w:rPr>
          <w:rFonts w:ascii="Angsana New" w:hAnsi="Angsana New"/>
          <w:sz w:val="30"/>
          <w:szCs w:val="30"/>
        </w:rPr>
        <w:t xml:space="preserve">(Spot element) </w:t>
      </w:r>
      <w:r w:rsidRPr="00EF34E1">
        <w:rPr>
          <w:rFonts w:ascii="Angsana New" w:hAnsi="Angsana New"/>
          <w:sz w:val="30"/>
          <w:szCs w:val="30"/>
          <w:cs/>
        </w:rPr>
        <w:t>ของสัญญาซื้อขาย</w:t>
      </w:r>
      <w:r w:rsidRPr="00EF34E1">
        <w:rPr>
          <w:rFonts w:ascii="Angsana New" w:hAnsi="Angsana New"/>
          <w:spacing w:val="-2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EF34E1">
        <w:rPr>
          <w:rFonts w:ascii="Angsana New" w:hAnsi="Angsana New"/>
          <w:sz w:val="30"/>
          <w:szCs w:val="30"/>
          <w:cs/>
        </w:rPr>
        <w:t>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3A1A868F" w14:textId="77777777" w:rsidR="00FA662B" w:rsidRPr="00B3135A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6A8EB60" w14:textId="29EAF406" w:rsidR="00FA662B" w:rsidRPr="00EF34E1" w:rsidRDefault="00FA662B" w:rsidP="00A243DE">
      <w:pPr>
        <w:spacing w:line="240" w:lineRule="auto"/>
        <w:ind w:left="965"/>
        <w:jc w:val="thaiDistribute"/>
        <w:rPr>
          <w:rFonts w:ascii="Angsana New" w:hAnsi="Angsana New"/>
          <w:sz w:val="30"/>
          <w:szCs w:val="30"/>
          <w:cs/>
        </w:rPr>
      </w:pPr>
      <w:r w:rsidRPr="00EF34E1">
        <w:rPr>
          <w:rFonts w:ascii="Angsana New" w:hAnsi="Angsana New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231285" w:rsidRPr="00EF34E1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 xml:space="preserve">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95A8A08" w14:textId="77777777" w:rsidR="00FA662B" w:rsidRPr="00B3135A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16E2BAC" w14:textId="77777777" w:rsidR="00FA662B" w:rsidRPr="00EF34E1" w:rsidRDefault="00FA662B" w:rsidP="00A243DE">
      <w:pPr>
        <w:spacing w:line="240" w:lineRule="auto"/>
        <w:ind w:left="965"/>
        <w:jc w:val="thaiDistribute"/>
        <w:rPr>
          <w:rFonts w:ascii="Angsana New" w:hAnsi="Angsana New"/>
          <w:sz w:val="30"/>
          <w:szCs w:val="30"/>
          <w:cs/>
        </w:rPr>
      </w:pPr>
      <w:r w:rsidRPr="00EF34E1">
        <w:rPr>
          <w:rFonts w:ascii="Angsana New" w:hAnsi="Angsana New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A8E4C5C" w14:textId="77777777" w:rsidR="00FA662B" w:rsidRPr="00B3135A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0144E53" w14:textId="5AC11540" w:rsidR="00FA662B" w:rsidRPr="00EF34E1" w:rsidRDefault="00FA662B" w:rsidP="00A243DE">
      <w:pPr>
        <w:spacing w:line="240" w:lineRule="auto"/>
        <w:ind w:left="965"/>
        <w:jc w:val="thaiDistribute"/>
        <w:rPr>
          <w:rFonts w:ascii="Angsana New" w:hAnsi="Angsana New"/>
          <w:sz w:val="30"/>
          <w:szCs w:val="30"/>
          <w:cs/>
        </w:rPr>
      </w:pPr>
      <w:r w:rsidRPr="00EF34E1">
        <w:rPr>
          <w:rFonts w:ascii="Angsana New" w:hAnsi="Angsana New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B3135A">
        <w:rPr>
          <w:rFonts w:ascii="Angsana New" w:eastAsia="Calibri" w:hAnsi="Angsana New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EF34E1">
        <w:rPr>
          <w:rFonts w:ascii="Angsana New" w:hAnsi="Angsana New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</w:t>
      </w:r>
      <w:r w:rsidRPr="00EF34E1">
        <w:rPr>
          <w:rFonts w:ascii="Angsana New" w:hAnsi="Angsana New"/>
          <w:spacing w:val="-2"/>
          <w:sz w:val="30"/>
          <w:szCs w:val="30"/>
          <w:cs/>
        </w:rPr>
        <w:t>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</w:t>
      </w:r>
      <w:r w:rsidRPr="00EF34E1">
        <w:rPr>
          <w:rFonts w:ascii="Angsana New" w:hAnsi="Angsana New"/>
          <w:sz w:val="30"/>
          <w:szCs w:val="30"/>
          <w:cs/>
        </w:rPr>
        <w:t>ไปยังกำไรหรือขาดทุนในงวดเดียวกันหรือระหว่างงวดที่กระแสเงินสดในอนาคตที่คาดการณ์ซึ่งได้รับ</w:t>
      </w:r>
      <w:r w:rsidR="00DF5663" w:rsidRPr="00EF34E1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 xml:space="preserve">การป้องกันความเสี่ยงกระทบกำไรหรือขาดทุน </w:t>
      </w:r>
    </w:p>
    <w:p w14:paraId="460D8504" w14:textId="77777777" w:rsidR="00FA662B" w:rsidRPr="00B3135A" w:rsidRDefault="00FA662B" w:rsidP="00FA66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FB4D382" w14:textId="687BE529" w:rsidR="00FA662B" w:rsidRPr="00EF34E1" w:rsidRDefault="00FA662B" w:rsidP="00A243DE">
      <w:pPr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41350A0" w14:textId="2408F832" w:rsidR="006D1D9F" w:rsidRPr="00EF34E1" w:rsidRDefault="006D1D9F" w:rsidP="00FA662B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magenta"/>
        </w:rPr>
      </w:pPr>
    </w:p>
    <w:p w14:paraId="63728A96" w14:textId="73D56D1B" w:rsidR="00EB3BFD" w:rsidRPr="00EF34E1" w:rsidRDefault="00EB3BFD" w:rsidP="00EF34E1">
      <w:pPr>
        <w:pStyle w:val="BodyText2"/>
        <w:tabs>
          <w:tab w:val="left" w:pos="900"/>
        </w:tabs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135A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B3135A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B3135A">
        <w:rPr>
          <w:rFonts w:ascii="Angsana New" w:eastAsia="EucrosiaUPCBold" w:hAnsi="Angsana New"/>
          <w:i/>
          <w:iCs/>
          <w:sz w:val="30"/>
          <w:szCs w:val="30"/>
        </w:rPr>
        <w:t xml:space="preserve">.5) </w:t>
      </w:r>
      <w:r w:rsidRPr="00EF34E1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2EECF1D" w14:textId="6521201A" w:rsidR="00AD11A9" w:rsidRPr="00EF34E1" w:rsidRDefault="00AD11A9" w:rsidP="00EF34E1">
      <w:pPr>
        <w:spacing w:line="240" w:lineRule="auto"/>
        <w:ind w:left="965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EF34E1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EF34E1">
        <w:rPr>
          <w:rFonts w:ascii="Angsana New" w:hAnsi="Angsana New"/>
          <w:sz w:val="30"/>
          <w:szCs w:val="30"/>
        </w:rPr>
        <w:br/>
      </w:r>
      <w:r w:rsidRPr="00EF34E1">
        <w:rPr>
          <w:rFonts w:ascii="Angsana New" w:hAnsi="Angsana New"/>
          <w:sz w:val="30"/>
          <w:szCs w:val="30"/>
          <w:cs/>
        </w:rPr>
        <w:t>ราคาทุนตัดจำหน่าย เงินลงทุนในตราสารทุนที่วัดมูลค่าด้วยมูลค่ายุติธรรมผ่านกำไรขาดทุนเบ็ดเสร็จอื่น</w:t>
      </w:r>
    </w:p>
    <w:p w14:paraId="6E8C351E" w14:textId="77777777" w:rsidR="00AD11A9" w:rsidRPr="00EF34E1" w:rsidRDefault="00AD11A9" w:rsidP="00AD11A9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0D19C0C" w14:textId="77777777" w:rsidR="00AD11A9" w:rsidRPr="00B3135A" w:rsidRDefault="00AD1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B3135A">
        <w:rPr>
          <w:rFonts w:ascii="Angsana New" w:eastAsia="Calibri" w:hAnsi="Angsana New"/>
          <w:sz w:val="30"/>
          <w:szCs w:val="30"/>
          <w:cs/>
        </w:rPr>
        <w:br w:type="page"/>
      </w:r>
    </w:p>
    <w:p w14:paraId="13DEB8D6" w14:textId="0E96DA2F" w:rsidR="00AD11A9" w:rsidRPr="00EF34E1" w:rsidRDefault="00AD11A9" w:rsidP="00EF34E1">
      <w:pPr>
        <w:pStyle w:val="ListParagraph"/>
        <w:tabs>
          <w:tab w:val="left" w:pos="630"/>
          <w:tab w:val="left" w:pos="720"/>
        </w:tabs>
        <w:ind w:left="965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lastRenderedPageBreak/>
        <w:t>กลุ่มบริษัท</w:t>
      </w:r>
      <w:r w:rsidRPr="00EF34E1">
        <w:rPr>
          <w:rFonts w:ascii="Angsana New" w:hAnsi="Angsana New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EF34E1">
        <w:rPr>
          <w:rFonts w:ascii="Angsana New" w:hAnsi="Angsana New"/>
          <w:sz w:val="30"/>
          <w:szCs w:val="30"/>
        </w:rPr>
        <w:t xml:space="preserve">12 </w:t>
      </w:r>
      <w:r w:rsidRPr="00EF34E1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EF34E1">
        <w:rPr>
          <w:rFonts w:ascii="Angsana New" w:hAnsi="Angsana New"/>
          <w:sz w:val="30"/>
          <w:szCs w:val="30"/>
        </w:rPr>
        <w:br/>
      </w:r>
      <w:r w:rsidRPr="00EF34E1">
        <w:rPr>
          <w:rFonts w:ascii="Angsana New" w:hAnsi="Angsana New"/>
          <w:sz w:val="30"/>
          <w:szCs w:val="30"/>
          <w:cs/>
        </w:rPr>
        <w:t>การรับรู้รายการเมื่อเริ่มแรกหรือเป็น</w:t>
      </w:r>
      <w:r w:rsidRPr="00B3135A">
        <w:rPr>
          <w:rFonts w:ascii="Angsana New" w:eastAsia="EucrosiaUPCBold" w:hAnsi="Angsana New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EF34E1">
        <w:rPr>
          <w:rFonts w:ascii="Angsana New" w:hAnsi="Angsana New"/>
          <w:sz w:val="30"/>
          <w:szCs w:val="30"/>
          <w:cs/>
        </w:rPr>
        <w:t xml:space="preserve"> ซึ่งกรณีดังกล่าวจะวัด</w:t>
      </w:r>
      <w:r w:rsidRPr="00EF34E1">
        <w:rPr>
          <w:rFonts w:ascii="Angsana New" w:hAnsi="Angsana New"/>
          <w:sz w:val="30"/>
          <w:szCs w:val="30"/>
        </w:rPr>
        <w:br/>
      </w:r>
      <w:r w:rsidRPr="00EF34E1">
        <w:rPr>
          <w:rFonts w:ascii="Angsana New" w:hAnsi="Angsana New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6265A3CF" w14:textId="77777777" w:rsidR="00AD11A9" w:rsidRPr="00B3135A" w:rsidRDefault="00AD11A9" w:rsidP="00AD11A9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04A33A2" w14:textId="77777777" w:rsidR="00AD11A9" w:rsidRPr="00EF34E1" w:rsidRDefault="00AD11A9" w:rsidP="00EF34E1">
      <w:pPr>
        <w:tabs>
          <w:tab w:val="left" w:pos="630"/>
          <w:tab w:val="left" w:pos="720"/>
        </w:tabs>
        <w:spacing w:line="240" w:lineRule="auto"/>
        <w:ind w:left="965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</w:t>
      </w:r>
      <w:r w:rsidRPr="00EF34E1">
        <w:rPr>
          <w:rFonts w:ascii="Angsana New" w:hAnsi="Angsana New"/>
          <w:spacing w:val="-2"/>
          <w:sz w:val="30"/>
          <w:szCs w:val="30"/>
          <w:cs/>
        </w:rPr>
        <w:t>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</w:t>
      </w:r>
      <w:r w:rsidRPr="00EF34E1">
        <w:rPr>
          <w:rFonts w:ascii="Angsana New" w:hAnsi="Angsana New"/>
          <w:sz w:val="30"/>
          <w:szCs w:val="30"/>
          <w:cs/>
        </w:rPr>
        <w:t>ที่คาดว่าจะไม่ได้รับคิดลดด้วยอัตราดอกเบี้ยที่แท้จริงของสินทรัพย์ทางการเงิน</w:t>
      </w:r>
    </w:p>
    <w:p w14:paraId="69ABBC38" w14:textId="77777777" w:rsidR="00AD11A9" w:rsidRPr="00EF34E1" w:rsidRDefault="00AD11A9" w:rsidP="00AD11A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609F9C" w14:textId="77777777" w:rsidR="00AD11A9" w:rsidRPr="00B3135A" w:rsidRDefault="00AD11A9" w:rsidP="00AD11A9">
      <w:pPr>
        <w:tabs>
          <w:tab w:val="left" w:pos="630"/>
        </w:tabs>
        <w:spacing w:line="240" w:lineRule="auto"/>
        <w:ind w:left="965"/>
        <w:jc w:val="thaiDistribute"/>
        <w:rPr>
          <w:rFonts w:ascii="Angsana New" w:eastAsia="Calibri" w:hAnsi="Angsana New"/>
          <w:sz w:val="30"/>
          <w:szCs w:val="30"/>
          <w:shd w:val="clear" w:color="auto" w:fill="D9D9D9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EF34E1">
        <w:rPr>
          <w:rFonts w:ascii="Angsana New" w:hAnsi="Angsana New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EF34E1">
        <w:rPr>
          <w:rFonts w:ascii="Angsana New" w:hAnsi="Angsana New"/>
          <w:sz w:val="30"/>
          <w:szCs w:val="30"/>
        </w:rPr>
        <w:t xml:space="preserve">30 </w:t>
      </w:r>
      <w:r w:rsidRPr="00EF34E1">
        <w:rPr>
          <w:rFonts w:ascii="Angsana New" w:hAnsi="Angsana New"/>
          <w:sz w:val="30"/>
          <w:szCs w:val="30"/>
          <w:cs/>
        </w:rPr>
        <w:t>วัน มีการเปลี่ยนแปลงของ</w:t>
      </w:r>
      <w:r w:rsidRPr="00B3135A">
        <w:rPr>
          <w:rFonts w:ascii="Angsana New" w:eastAsia="Calibri" w:hAnsi="Angsana New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EF34E1">
        <w:rPr>
          <w:rFonts w:ascii="Angsana New" w:hAnsi="Angsana New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B3135A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B3135A">
        <w:rPr>
          <w:rFonts w:ascii="Angsana New" w:eastAsia="Calibri" w:hAnsi="Angsana New"/>
          <w:sz w:val="30"/>
          <w:szCs w:val="30"/>
          <w:shd w:val="clear" w:color="auto" w:fill="D9D9D9"/>
        </w:rPr>
        <w:t xml:space="preserve"> </w:t>
      </w:r>
    </w:p>
    <w:p w14:paraId="49F850EB" w14:textId="77777777" w:rsidR="00AD11A9" w:rsidRPr="00B3135A" w:rsidRDefault="00AD11A9" w:rsidP="00EF34E1">
      <w:pPr>
        <w:tabs>
          <w:tab w:val="left" w:pos="630"/>
        </w:tabs>
        <w:spacing w:line="240" w:lineRule="auto"/>
        <w:ind w:left="965"/>
        <w:jc w:val="thaiDistribute"/>
        <w:rPr>
          <w:rFonts w:ascii="Angsana New" w:eastAsia="Calibri" w:hAnsi="Angsana New"/>
          <w:sz w:val="30"/>
          <w:szCs w:val="30"/>
          <w:shd w:val="clear" w:color="auto" w:fill="D9D9D9"/>
        </w:rPr>
      </w:pPr>
    </w:p>
    <w:p w14:paraId="21D819C3" w14:textId="77777777" w:rsidR="00AD11A9" w:rsidRPr="00B3135A" w:rsidRDefault="00AD11A9" w:rsidP="00EF34E1">
      <w:pPr>
        <w:ind w:left="965"/>
        <w:jc w:val="thaiDistribute"/>
        <w:rPr>
          <w:rFonts w:ascii="Angsana New" w:eastAsia="Calibri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7A610B81" w14:textId="5E727713" w:rsidR="00AD11A9" w:rsidRPr="00EF34E1" w:rsidRDefault="00AD11A9" w:rsidP="00EF34E1">
      <w:pPr>
        <w:pStyle w:val="ListParagraph"/>
        <w:numPr>
          <w:ilvl w:val="2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1235" w:hanging="270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</w:t>
      </w:r>
      <w:r w:rsidRPr="00B3135A">
        <w:rPr>
          <w:rFonts w:ascii="Angsana New" w:eastAsia="Calibri" w:hAnsi="Angsana New"/>
          <w:sz w:val="30"/>
          <w:szCs w:val="30"/>
          <w:cs/>
        </w:rPr>
        <w:t>แก่กลุ่มบริษัทได้เต็มจำนวน อีกทั้งกลุ่มบริษัทไม่มี</w:t>
      </w:r>
      <w:r w:rsidRPr="00EF34E1">
        <w:rPr>
          <w:rFonts w:ascii="Angsana New" w:hAnsi="Angsana New"/>
          <w:sz w:val="30"/>
          <w:szCs w:val="30"/>
          <w:cs/>
        </w:rPr>
        <w:t>สิทธิในการไล่เบี้ย เช่น การยึดหลักประกัน (หากมีการวางหลักประกัน) หรือ</w:t>
      </w:r>
    </w:p>
    <w:p w14:paraId="78034082" w14:textId="77777777" w:rsidR="00AD11A9" w:rsidRPr="00EF34E1" w:rsidRDefault="00AD11A9" w:rsidP="00EF34E1">
      <w:pPr>
        <w:pStyle w:val="ListParagraph"/>
        <w:numPr>
          <w:ilvl w:val="2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1235" w:hanging="270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F34E1">
        <w:rPr>
          <w:rFonts w:ascii="Angsana New" w:hAnsi="Angsana New"/>
          <w:sz w:val="30"/>
          <w:szCs w:val="30"/>
        </w:rPr>
        <w:t xml:space="preserve">90 </w:t>
      </w:r>
      <w:r w:rsidRPr="00EF34E1">
        <w:rPr>
          <w:rFonts w:ascii="Angsana New" w:hAnsi="Angsana New"/>
          <w:sz w:val="30"/>
          <w:szCs w:val="30"/>
          <w:cs/>
        </w:rPr>
        <w:t>วัน</w:t>
      </w:r>
    </w:p>
    <w:p w14:paraId="022C5466" w14:textId="7A76C118" w:rsidR="002B0866" w:rsidRPr="00EF34E1" w:rsidRDefault="002B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3BA01B1E" w14:textId="10A0C182" w:rsidR="002B0866" w:rsidRPr="00EF34E1" w:rsidRDefault="002B0866" w:rsidP="00EF34E1">
      <w:pPr>
        <w:pStyle w:val="BodyText2"/>
        <w:tabs>
          <w:tab w:val="left" w:pos="900"/>
        </w:tabs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135A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B3135A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B3135A">
        <w:rPr>
          <w:rFonts w:ascii="Angsana New" w:eastAsia="EucrosiaUPCBold" w:hAnsi="Angsana New"/>
          <w:i/>
          <w:iCs/>
          <w:sz w:val="30"/>
          <w:szCs w:val="30"/>
        </w:rPr>
        <w:t xml:space="preserve">.6) </w:t>
      </w:r>
      <w:r w:rsidRPr="00EF34E1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083D1B27" w14:textId="2445EBF0" w:rsidR="002B0866" w:rsidRPr="00EF34E1" w:rsidRDefault="002B0866" w:rsidP="002B0866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62EE3A4" w14:textId="77777777" w:rsidR="008C14AF" w:rsidRPr="00EF34E1" w:rsidRDefault="008C14AF" w:rsidP="00EF34E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EA38D59" w14:textId="4E97F480" w:rsidR="00EB3BFD" w:rsidRPr="00B3135A" w:rsidRDefault="008C14AF" w:rsidP="008C14AF">
      <w:pPr>
        <w:pStyle w:val="BodyText2"/>
        <w:tabs>
          <w:tab w:val="left" w:pos="900"/>
        </w:tabs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3135A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B3135A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B3135A">
        <w:rPr>
          <w:rFonts w:ascii="Angsana New" w:eastAsia="EucrosiaUPCBold" w:hAnsi="Angsana New"/>
          <w:i/>
          <w:iCs/>
          <w:sz w:val="30"/>
          <w:szCs w:val="30"/>
        </w:rPr>
        <w:t xml:space="preserve">.7) </w:t>
      </w:r>
      <w:r w:rsidRPr="00EF34E1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42DA393A" w14:textId="6AF277EE" w:rsidR="008C14AF" w:rsidRPr="00EF34E1" w:rsidRDefault="009424D0" w:rsidP="009424D0">
      <w:pPr>
        <w:pStyle w:val="BodyText2"/>
        <w:tabs>
          <w:tab w:val="left" w:pos="900"/>
        </w:tabs>
        <w:ind w:left="990" w:firstLine="0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EF34E1">
        <w:rPr>
          <w:rFonts w:ascii="Angsana New" w:hAnsi="Angsana New"/>
          <w:sz w:val="30"/>
          <w:szCs w:val="30"/>
        </w:rPr>
        <w:br/>
      </w:r>
      <w:r w:rsidRPr="00EF34E1">
        <w:rPr>
          <w:rFonts w:ascii="Angsana New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</w:p>
    <w:p w14:paraId="6C5696EC" w14:textId="77777777" w:rsidR="009424D0" w:rsidRPr="00EF34E1" w:rsidRDefault="009424D0" w:rsidP="00EF34E1">
      <w:pPr>
        <w:pStyle w:val="BodyText2"/>
        <w:tabs>
          <w:tab w:val="left" w:pos="540"/>
        </w:tabs>
        <w:ind w:left="540" w:right="36" w:firstLine="0"/>
        <w:rPr>
          <w:rFonts w:ascii="Angsana New" w:hAnsi="Angsana New"/>
          <w:sz w:val="30"/>
          <w:szCs w:val="30"/>
          <w:cs/>
        </w:rPr>
      </w:pPr>
    </w:p>
    <w:p w14:paraId="543FAAE0" w14:textId="77777777" w:rsidR="00E07B08" w:rsidRPr="00B3135A" w:rsidRDefault="00E0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EucrosiaUPC"/>
          <w:b/>
          <w:bCs/>
          <w:i/>
          <w:iCs/>
          <w:sz w:val="30"/>
          <w:szCs w:val="30"/>
          <w:highlight w:val="magenta"/>
          <w:cs/>
        </w:rPr>
      </w:pPr>
      <w:r w:rsidRPr="00B3135A">
        <w:rPr>
          <w:rFonts w:ascii="Angsana New" w:hAnsi="Angsana New"/>
          <w:i/>
          <w:iCs/>
          <w:sz w:val="30"/>
          <w:szCs w:val="30"/>
          <w:highlight w:val="magenta"/>
          <w:cs/>
        </w:rPr>
        <w:br w:type="page"/>
      </w:r>
    </w:p>
    <w:p w14:paraId="1016154F" w14:textId="49331881" w:rsidR="00B77FD4" w:rsidRPr="00B3135A" w:rsidRDefault="00026C48" w:rsidP="00A243D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(</w:t>
      </w:r>
      <w:r w:rsidR="00AA4809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จ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C10B61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A3C2050" w14:textId="77777777" w:rsidR="002C5C17" w:rsidRPr="00B3135A" w:rsidRDefault="002C5C17" w:rsidP="00EF34E1">
      <w:pPr>
        <w:pStyle w:val="BodyText2"/>
        <w:tabs>
          <w:tab w:val="left" w:pos="540"/>
        </w:tabs>
        <w:ind w:left="540" w:right="36" w:firstLine="0"/>
        <w:rPr>
          <w:rFonts w:ascii="Angsana New" w:hAnsi="Angsana New"/>
          <w:sz w:val="30"/>
          <w:szCs w:val="30"/>
        </w:rPr>
      </w:pPr>
    </w:p>
    <w:p w14:paraId="2FB061C6" w14:textId="26BC27AA" w:rsidR="009841A6" w:rsidRPr="00B3135A" w:rsidRDefault="00B77FD4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E7068F" w:rsidRPr="00B3135A">
        <w:rPr>
          <w:rFonts w:ascii="Angsana New" w:hAnsi="Angsana New"/>
          <w:sz w:val="30"/>
          <w:szCs w:val="30"/>
          <w:cs/>
        </w:rPr>
        <w:t>และเงินลงทุนระยะสั้นที่มี</w:t>
      </w:r>
      <w:r w:rsidR="00837837" w:rsidRPr="00B3135A">
        <w:rPr>
          <w:rFonts w:ascii="Angsana New" w:hAnsi="Angsana New"/>
          <w:sz w:val="30"/>
          <w:szCs w:val="30"/>
        </w:rPr>
        <w:br/>
      </w:r>
      <w:r w:rsidR="00E7068F" w:rsidRPr="00B3135A">
        <w:rPr>
          <w:rFonts w:ascii="Angsana New" w:hAnsi="Angsana New"/>
          <w:sz w:val="30"/>
          <w:szCs w:val="30"/>
          <w:cs/>
        </w:rPr>
        <w:t>สภาพคล่องสูง</w:t>
      </w:r>
      <w:r w:rsidR="00837837" w:rsidRPr="00B3135A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529FD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A16DBB" w:rsidRPr="00B3135A">
        <w:rPr>
          <w:rFonts w:ascii="Angsana New" w:hAnsi="Angsana New"/>
          <w:sz w:val="30"/>
          <w:szCs w:val="30"/>
          <w:cs/>
        </w:rPr>
        <w:t>ส่วนหนึ่งของ</w:t>
      </w:r>
      <w:r w:rsidR="00844FAE" w:rsidRPr="00B3135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</w:t>
      </w:r>
      <w:r w:rsidR="00F5339B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งบกระแสเงินสด</w:t>
      </w:r>
    </w:p>
    <w:p w14:paraId="1CA3B210" w14:textId="77777777" w:rsidR="003223B8" w:rsidRPr="00B3135A" w:rsidRDefault="003223B8" w:rsidP="005F4E4F">
      <w:pPr>
        <w:pStyle w:val="BodyText2"/>
        <w:tabs>
          <w:tab w:val="left" w:pos="540"/>
        </w:tabs>
        <w:ind w:left="540" w:right="36" w:firstLine="0"/>
        <w:rPr>
          <w:rFonts w:ascii="Angsana New" w:hAnsi="Angsana New"/>
          <w:sz w:val="30"/>
          <w:szCs w:val="30"/>
          <w:cs/>
        </w:rPr>
      </w:pPr>
    </w:p>
    <w:p w14:paraId="4EF2CE14" w14:textId="122159B1" w:rsidR="00B77FD4" w:rsidRPr="00B3135A" w:rsidRDefault="00026C48" w:rsidP="005F4E4F">
      <w:pPr>
        <w:pStyle w:val="BodyText2"/>
        <w:tabs>
          <w:tab w:val="left" w:pos="540"/>
        </w:tabs>
        <w:ind w:left="0" w:right="36" w:firstLine="0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AA4809"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ฉ</w:t>
      </w:r>
      <w:r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B3135A">
        <w:rPr>
          <w:rFonts w:ascii="Angsana New" w:hAnsi="Angsana New"/>
          <w:i/>
          <w:iCs/>
          <w:sz w:val="30"/>
          <w:szCs w:val="30"/>
          <w:cs/>
          <w:lang w:val="th-TH"/>
        </w:rPr>
        <w:tab/>
      </w:r>
      <w:r w:rsidR="00B77FD4"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  <w:r w:rsidR="006B1D0F"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53D8ACEE" w14:textId="77777777" w:rsidR="006B1D0F" w:rsidRPr="00B3135A" w:rsidRDefault="006B1D0F" w:rsidP="005F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6"/>
        <w:jc w:val="both"/>
        <w:rPr>
          <w:rFonts w:ascii="Angsana New" w:hAnsi="Angsana New"/>
          <w:sz w:val="30"/>
          <w:szCs w:val="30"/>
        </w:rPr>
      </w:pPr>
    </w:p>
    <w:p w14:paraId="3A6F143B" w14:textId="15841F9E" w:rsidR="003223B8" w:rsidRPr="00B3135A" w:rsidRDefault="003223B8" w:rsidP="00A243D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ลูกหนี้</w:t>
      </w:r>
      <w:r w:rsidR="00AA4809" w:rsidRPr="00B3135A">
        <w:rPr>
          <w:rFonts w:ascii="Angsana New" w:hAnsi="Angsana New"/>
          <w:sz w:val="30"/>
          <w:szCs w:val="30"/>
          <w:cs/>
        </w:rPr>
        <w:t>การค้า</w:t>
      </w:r>
      <w:r w:rsidRPr="00B3135A">
        <w:rPr>
          <w:rFonts w:ascii="Angsana New" w:hAnsi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D37475" w:rsidRPr="00B3135A">
        <w:rPr>
          <w:rFonts w:ascii="Angsana New" w:hAnsi="Angsana New"/>
          <w:sz w:val="30"/>
          <w:szCs w:val="30"/>
          <w:cs/>
        </w:rPr>
        <w:t xml:space="preserve"> ลูกหนี้การค้า               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23A8BB80" w14:textId="77777777" w:rsidR="009529FD" w:rsidRPr="00B3135A" w:rsidRDefault="009529FD" w:rsidP="00EF34E1">
      <w:pPr>
        <w:pStyle w:val="BodyText2"/>
        <w:tabs>
          <w:tab w:val="left" w:pos="540"/>
        </w:tabs>
        <w:ind w:left="0" w:right="36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ECA3176" w14:textId="1C83839F" w:rsidR="009529FD" w:rsidRPr="00B3135A" w:rsidRDefault="009529FD" w:rsidP="00A243D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4352F6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561561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EB601A" w:rsidRPr="00B3135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pacing w:val="-2"/>
          <w:sz w:val="30"/>
          <w:szCs w:val="30"/>
          <w:cs/>
        </w:rPr>
        <w:t>ๆ ตลอดจนการประเมินข้อมูลสภาวการณ์เศรษฐกิจในปัจจุบัน</w:t>
      </w:r>
      <w:r w:rsidRPr="00B3135A">
        <w:rPr>
          <w:rFonts w:ascii="Angsana New" w:hAnsi="Angsana New"/>
          <w:sz w:val="30"/>
          <w:szCs w:val="30"/>
          <w:cs/>
        </w:rPr>
        <w:t>และข้อมูลคาดการณ์สภาวการณ์เศรษฐกิจทั่วไปในอนาคต ณ วันที่รายงาน</w:t>
      </w:r>
    </w:p>
    <w:p w14:paraId="21112912" w14:textId="66D411FF" w:rsidR="00F25C46" w:rsidRPr="00B3135A" w:rsidRDefault="00F25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495250DD" w14:textId="0655B519" w:rsidR="00B77FD4" w:rsidRPr="00B3135A" w:rsidRDefault="00C53CFE" w:rsidP="005F4E4F">
      <w:pPr>
        <w:pStyle w:val="Heading8"/>
        <w:tabs>
          <w:tab w:val="left" w:pos="540"/>
        </w:tabs>
        <w:spacing w:line="240" w:lineRule="auto"/>
        <w:ind w:right="36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AA4809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ช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B77FD4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75F50D37" w14:textId="77777777" w:rsidR="00E700ED" w:rsidRPr="00B3135A" w:rsidRDefault="00E700ED" w:rsidP="005F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both"/>
        <w:rPr>
          <w:rFonts w:ascii="Angsana New" w:hAnsi="Angsana New"/>
          <w:sz w:val="30"/>
          <w:szCs w:val="30"/>
        </w:rPr>
      </w:pPr>
    </w:p>
    <w:p w14:paraId="24FA71C2" w14:textId="723245E5" w:rsidR="00E700ED" w:rsidRPr="00B3135A" w:rsidRDefault="00B77FD4" w:rsidP="00FD2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สินค้าคงเหลือ</w:t>
      </w:r>
      <w:r w:rsidR="00CB6FEC" w:rsidRPr="00B3135A">
        <w:rPr>
          <w:rFonts w:ascii="Angsana New" w:hAnsi="Angsana New"/>
          <w:sz w:val="30"/>
          <w:szCs w:val="30"/>
          <w:cs/>
        </w:rPr>
        <w:t>วัดมูลค่าด้วย</w:t>
      </w:r>
      <w:r w:rsidRPr="00B3135A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AF1278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ต้นทุนของสินค้าคำนวณ</w:t>
      </w:r>
      <w:r w:rsidR="00F25C46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โดยใช้วิธีถัวเฉ</w:t>
      </w:r>
      <w:r w:rsidR="00E16214" w:rsidRPr="00B3135A">
        <w:rPr>
          <w:rFonts w:ascii="Angsana New" w:hAnsi="Angsana New"/>
          <w:sz w:val="30"/>
          <w:szCs w:val="30"/>
          <w:cs/>
        </w:rPr>
        <w:t>ลี่ยถ่วงน้ำหนัก</w:t>
      </w:r>
      <w:r w:rsidR="002D7452" w:rsidRPr="00B3135A">
        <w:rPr>
          <w:rFonts w:ascii="Angsana New" w:hAnsi="Angsana New"/>
          <w:sz w:val="30"/>
          <w:szCs w:val="30"/>
          <w:cs/>
        </w:rPr>
        <w:t xml:space="preserve"> </w:t>
      </w:r>
      <w:r w:rsidR="00AF1278" w:rsidRPr="00B3135A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AF1278" w:rsidRPr="00B3135A">
        <w:rPr>
          <w:rFonts w:ascii="Angsana New" w:hAnsi="Angsana New"/>
          <w:sz w:val="30"/>
          <w:szCs w:val="30"/>
        </w:rPr>
        <w:t xml:space="preserve"> </w:t>
      </w:r>
      <w:r w:rsidR="00AF1278" w:rsidRPr="00B3135A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</w:t>
      </w:r>
      <w:r w:rsidR="00F25C46" w:rsidRPr="00B3135A">
        <w:rPr>
          <w:rFonts w:ascii="Angsana New" w:hAnsi="Angsana New"/>
          <w:sz w:val="30"/>
          <w:szCs w:val="30"/>
        </w:rPr>
        <w:br/>
      </w:r>
      <w:r w:rsidR="00AF1278" w:rsidRPr="00B3135A">
        <w:rPr>
          <w:rFonts w:ascii="Angsana New" w:hAnsi="Angsana New"/>
          <w:sz w:val="30"/>
          <w:szCs w:val="30"/>
          <w:cs/>
        </w:rPr>
        <w:t>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</w:t>
      </w:r>
      <w:r w:rsidR="00F25C46" w:rsidRPr="00B3135A">
        <w:rPr>
          <w:rFonts w:ascii="Angsana New" w:hAnsi="Angsana New"/>
          <w:sz w:val="30"/>
          <w:szCs w:val="30"/>
        </w:rPr>
        <w:br/>
      </w:r>
      <w:r w:rsidR="00AF1278" w:rsidRPr="00B3135A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195C7F98" w14:textId="77777777" w:rsidR="00AA4809" w:rsidRPr="00B3135A" w:rsidRDefault="00AA4809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/>
          <w:sz w:val="30"/>
          <w:szCs w:val="30"/>
        </w:rPr>
      </w:pPr>
    </w:p>
    <w:p w14:paraId="55822C9D" w14:textId="7C683CAF" w:rsidR="00941564" w:rsidRPr="00B3135A" w:rsidRDefault="00026C48" w:rsidP="00883A51">
      <w:pPr>
        <w:pStyle w:val="Heading8"/>
        <w:tabs>
          <w:tab w:val="left" w:pos="540"/>
        </w:tabs>
        <w:spacing w:line="240" w:lineRule="auto"/>
        <w:ind w:right="1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AA4809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ซ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BC11C5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สินทรัพย์ชีวภาพ</w:t>
      </w:r>
    </w:p>
    <w:p w14:paraId="7DF66B1B" w14:textId="77777777" w:rsidR="002D44DB" w:rsidRPr="00B3135A" w:rsidRDefault="002D44DB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177F679" w14:textId="77777777" w:rsidR="00F71386" w:rsidRPr="00B3135A" w:rsidRDefault="00F71386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t>สินทรัพย์ชีวภาพประกอบด้วย</w:t>
      </w:r>
      <w:r w:rsidR="00A32B4E" w:rsidRPr="00B3135A">
        <w:rPr>
          <w:rFonts w:ascii="Angsana New" w:hAnsi="Angsana New"/>
          <w:sz w:val="30"/>
          <w:szCs w:val="30"/>
          <w:cs/>
        </w:rPr>
        <w:t xml:space="preserve"> ผลสับปะรดที่พร้อมเก็บเกี่ยวแสดงเป็นรายการแยกต่างหากภายใต้</w:t>
      </w:r>
      <w:r w:rsidR="00205B54" w:rsidRPr="00B3135A">
        <w:rPr>
          <w:rFonts w:ascii="Angsana New" w:hAnsi="Angsana New"/>
          <w:sz w:val="30"/>
          <w:szCs w:val="30"/>
          <w:cs/>
        </w:rPr>
        <w:br/>
      </w:r>
      <w:r w:rsidR="00A32B4E" w:rsidRPr="00B3135A">
        <w:rPr>
          <w:rFonts w:ascii="Angsana New" w:hAnsi="Angsana New"/>
          <w:spacing w:val="12"/>
          <w:sz w:val="30"/>
          <w:szCs w:val="30"/>
          <w:cs/>
        </w:rPr>
        <w:t>สินทรัพย์หมุนเวียนในงบแสดงฐานะการเงิน และ</w:t>
      </w:r>
      <w:r w:rsidRPr="00B3135A">
        <w:rPr>
          <w:rFonts w:ascii="Angsana New" w:hAnsi="Angsana New"/>
          <w:spacing w:val="12"/>
          <w:sz w:val="30"/>
          <w:szCs w:val="30"/>
          <w:cs/>
        </w:rPr>
        <w:t>ต้นสับปะรดที่ยังไม่พร้อมให้ผลิตผลและผลสับปะรดที่</w:t>
      </w:r>
      <w:r w:rsidRPr="00B3135A">
        <w:rPr>
          <w:rFonts w:ascii="Angsana New" w:hAnsi="Angsana New"/>
          <w:sz w:val="30"/>
          <w:szCs w:val="30"/>
          <w:cs/>
        </w:rPr>
        <w:t>ยัง</w:t>
      </w:r>
      <w:r w:rsidRPr="00B3135A">
        <w:rPr>
          <w:rFonts w:ascii="Angsana New" w:hAnsi="Angsana New"/>
          <w:spacing w:val="6"/>
          <w:sz w:val="30"/>
          <w:szCs w:val="30"/>
          <w:cs/>
        </w:rPr>
        <w:t>ไม่พร้อมเก็บเกี่ยว</w:t>
      </w:r>
      <w:r w:rsidR="00A32B4E" w:rsidRPr="00B3135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pacing w:val="6"/>
          <w:sz w:val="30"/>
          <w:szCs w:val="30"/>
          <w:cs/>
        </w:rPr>
        <w:t>แสดง</w:t>
      </w:r>
      <w:r w:rsidR="00A32B4E" w:rsidRPr="00B3135A">
        <w:rPr>
          <w:rFonts w:ascii="Angsana New" w:hAnsi="Angsana New"/>
          <w:spacing w:val="6"/>
          <w:sz w:val="30"/>
          <w:szCs w:val="30"/>
          <w:cs/>
        </w:rPr>
        <w:t>เป็น</w:t>
      </w:r>
      <w:r w:rsidRPr="00B3135A">
        <w:rPr>
          <w:rFonts w:ascii="Angsana New" w:hAnsi="Angsana New"/>
          <w:spacing w:val="6"/>
          <w:sz w:val="30"/>
          <w:szCs w:val="30"/>
          <w:cs/>
        </w:rPr>
        <w:t>รายการ</w:t>
      </w:r>
      <w:r w:rsidR="00A32B4E" w:rsidRPr="00B3135A">
        <w:rPr>
          <w:rFonts w:ascii="Angsana New" w:hAnsi="Angsana New"/>
          <w:spacing w:val="6"/>
          <w:sz w:val="30"/>
          <w:szCs w:val="30"/>
          <w:cs/>
        </w:rPr>
        <w:t>แยกต่างหาก</w:t>
      </w:r>
      <w:r w:rsidRPr="00B3135A">
        <w:rPr>
          <w:rFonts w:ascii="Angsana New" w:hAnsi="Angsana New"/>
          <w:spacing w:val="6"/>
          <w:sz w:val="30"/>
          <w:szCs w:val="30"/>
          <w:cs/>
        </w:rPr>
        <w:t>ภายใต้สินทรัพย์ไม่หมุนเวียน</w:t>
      </w:r>
      <w:r w:rsidR="00A32B4E" w:rsidRPr="00B3135A">
        <w:rPr>
          <w:rFonts w:ascii="Angsana New" w:hAnsi="Angsana New"/>
          <w:spacing w:val="6"/>
          <w:sz w:val="30"/>
          <w:szCs w:val="30"/>
          <w:cs/>
        </w:rPr>
        <w:t xml:space="preserve">ในงบแสดงฐานะการเงิน </w:t>
      </w:r>
    </w:p>
    <w:p w14:paraId="43CF9293" w14:textId="77777777" w:rsidR="00F71386" w:rsidRPr="00B3135A" w:rsidRDefault="00F71386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pacing w:val="2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>สินทรัพย์ชีวภาพวัดมูลค่าด้วยมูลค่ายุติธรรมหัก</w:t>
      </w:r>
      <w:r w:rsidR="001B5607" w:rsidRPr="00B3135A">
        <w:rPr>
          <w:rFonts w:ascii="Angsana New" w:hAnsi="Angsana New"/>
          <w:sz w:val="30"/>
          <w:szCs w:val="30"/>
          <w:cs/>
        </w:rPr>
        <w:t>ต้นทุน</w:t>
      </w:r>
      <w:r w:rsidRPr="00B3135A">
        <w:rPr>
          <w:rFonts w:ascii="Angsana New" w:hAnsi="Angsana New"/>
          <w:sz w:val="30"/>
          <w:szCs w:val="30"/>
          <w:cs/>
        </w:rPr>
        <w:t>ในการขาย เว้นแต่กรณีที่ไม่สามารถวัดมูลค่ายุติธรรม</w:t>
      </w:r>
      <w:r w:rsidR="00B119E6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ได้อย่างน่าเชื่อถือ ให้วัดมูลค่าด้วยราคาทุนหักค่าเผื่อการด้อยค่าสะสม ผลกำไรหรือขาดทุนที่เกิดจาก</w:t>
      </w:r>
      <w:r w:rsidR="00B119E6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pacing w:val="2"/>
          <w:sz w:val="30"/>
          <w:szCs w:val="30"/>
          <w:cs/>
        </w:rPr>
        <w:t>การเปลี่ยนแปลงในมูลค่ายุติธรรมหัก</w:t>
      </w:r>
      <w:r w:rsidR="001B5607" w:rsidRPr="00B3135A">
        <w:rPr>
          <w:rFonts w:ascii="Angsana New" w:hAnsi="Angsana New"/>
          <w:spacing w:val="2"/>
          <w:sz w:val="30"/>
          <w:szCs w:val="30"/>
          <w:cs/>
        </w:rPr>
        <w:t>ต้นทุน</w:t>
      </w:r>
      <w:r w:rsidRPr="00B3135A">
        <w:rPr>
          <w:rFonts w:ascii="Angsana New" w:hAnsi="Angsana New"/>
          <w:spacing w:val="2"/>
          <w:sz w:val="30"/>
          <w:szCs w:val="30"/>
          <w:cs/>
        </w:rPr>
        <w:t>ในการขายของสินทรัพย์ชีวภาพ</w:t>
      </w:r>
      <w:r w:rsidR="00BE330C" w:rsidRPr="00B3135A">
        <w:rPr>
          <w:rFonts w:ascii="Angsana New" w:hAnsi="Angsana New"/>
          <w:spacing w:val="2"/>
          <w:sz w:val="30"/>
          <w:szCs w:val="30"/>
          <w:cs/>
        </w:rPr>
        <w:t>ถูก</w:t>
      </w:r>
      <w:r w:rsidRPr="00B3135A">
        <w:rPr>
          <w:rFonts w:ascii="Angsana New" w:hAnsi="Angsana New"/>
          <w:spacing w:val="2"/>
          <w:sz w:val="30"/>
          <w:szCs w:val="30"/>
          <w:cs/>
        </w:rPr>
        <w:t>บันทึกในกำไรหรือขาดทุน</w:t>
      </w:r>
    </w:p>
    <w:p w14:paraId="0D36F98E" w14:textId="77777777" w:rsidR="00E46631" w:rsidRPr="00B3135A" w:rsidRDefault="00E46631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1110827F" w14:textId="71B58000" w:rsidR="00B119E6" w:rsidRPr="00B3135A" w:rsidRDefault="00F71386" w:rsidP="0088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pacing w:val="8"/>
          <w:sz w:val="30"/>
          <w:szCs w:val="30"/>
          <w:cs/>
        </w:rPr>
        <w:t>ต้นทุนของสินทรัพย์ชีวภาพประกอบด้วยต้นทุนทั้งหมดที่เกิดขึ้นตั้งแต่ได้มาซึ่งสินทรัพย์ชีวภาพและในช</w:t>
      </w:r>
      <w:r w:rsidR="004E4944" w:rsidRPr="00B3135A">
        <w:rPr>
          <w:rFonts w:ascii="Angsana New" w:hAnsi="Angsana New"/>
          <w:spacing w:val="8"/>
          <w:sz w:val="30"/>
          <w:szCs w:val="30"/>
          <w:cs/>
        </w:rPr>
        <w:t>่วง</w:t>
      </w:r>
      <w:r w:rsidR="004E4944" w:rsidRPr="00B3135A">
        <w:rPr>
          <w:rFonts w:ascii="Angsana New" w:hAnsi="Angsana New"/>
          <w:spacing w:val="-6"/>
          <w:sz w:val="30"/>
          <w:szCs w:val="30"/>
          <w:cs/>
        </w:rPr>
        <w:t xml:space="preserve">การเพาะปลูก </w:t>
      </w:r>
      <w:r w:rsidR="004E4944" w:rsidRPr="00B3135A">
        <w:rPr>
          <w:rFonts w:ascii="Angsana New" w:hAnsi="Angsana New"/>
          <w:spacing w:val="-10"/>
          <w:sz w:val="30"/>
          <w:szCs w:val="30"/>
          <w:cs/>
        </w:rPr>
        <w:t>เช่น ค่าหน่อพันธุ์</w:t>
      </w:r>
      <w:r w:rsidRPr="00B3135A">
        <w:rPr>
          <w:rFonts w:ascii="Angsana New" w:hAnsi="Angsana New"/>
          <w:spacing w:val="-10"/>
          <w:sz w:val="30"/>
          <w:szCs w:val="30"/>
          <w:cs/>
        </w:rPr>
        <w:t>สับปะรด ค่าปุ๋ย ค่าแรงงาน ค่าโสหุ้ยการผลิต และต้นทุนการเพาะปลูกอื่น</w:t>
      </w:r>
      <w:r w:rsidR="00EB601A" w:rsidRPr="00B3135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pacing w:val="-10"/>
          <w:sz w:val="30"/>
          <w:szCs w:val="30"/>
          <w:cs/>
        </w:rPr>
        <w:t>ๆ เป็นต้น</w:t>
      </w:r>
      <w:r w:rsidRPr="00B3135A">
        <w:rPr>
          <w:rFonts w:ascii="Angsana New" w:hAnsi="Angsana New"/>
          <w:spacing w:val="-2"/>
          <w:sz w:val="30"/>
          <w:szCs w:val="30"/>
          <w:cs/>
        </w:rPr>
        <w:t>สินทรัพย์ชีวภาพส่วนใหญ่ใช้เป็นวัตถุดิบในการผลิตสินค้าเพื่อขาย โดยจะโอนออกด้วยมูลค่ายุติธรรม ณ จุดเก็บเกี่ยว</w:t>
      </w:r>
      <w:r w:rsidRPr="00B3135A">
        <w:rPr>
          <w:rFonts w:ascii="Angsana New" w:hAnsi="Angsana New"/>
          <w:sz w:val="30"/>
          <w:szCs w:val="30"/>
          <w:cs/>
        </w:rPr>
        <w:t>เป็นต้นทุนวัตถุดิบเมื่อมีการเก็บเกี่ยวหรือต้นทุนขายเมื่อมีการขาย</w:t>
      </w:r>
    </w:p>
    <w:p w14:paraId="416B07AC" w14:textId="27151F99" w:rsidR="00FE390E" w:rsidRPr="00EF34E1" w:rsidRDefault="00950212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</w:rPr>
        <w:tab/>
      </w:r>
    </w:p>
    <w:p w14:paraId="04A31E66" w14:textId="3E76319F" w:rsidR="00F65FF9" w:rsidRPr="00EF34E1" w:rsidRDefault="00F65FF9" w:rsidP="00883A51">
      <w:pPr>
        <w:tabs>
          <w:tab w:val="clear" w:pos="454"/>
          <w:tab w:val="left" w:pos="540"/>
        </w:tabs>
        <w:spacing w:line="240" w:lineRule="auto"/>
        <w:ind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t>ฌ)</w:t>
      </w:r>
      <w:r w:rsidR="001A0F4F"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306AC77" w14:textId="77777777" w:rsidR="002D44DB" w:rsidRPr="00B3135A" w:rsidRDefault="002D44DB" w:rsidP="00352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00E217A2" w14:textId="1CA1C3FF" w:rsidR="00061DB4" w:rsidRPr="00B3135A" w:rsidRDefault="00361BCA" w:rsidP="00952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CB2518" w:rsidRPr="00B3135A">
        <w:rPr>
          <w:rFonts w:ascii="Angsana New" w:hAnsi="Angsana New"/>
          <w:sz w:val="30"/>
          <w:szCs w:val="30"/>
          <w:cs/>
        </w:rPr>
        <w:t>วัดมูลค่า</w:t>
      </w:r>
      <w:r w:rsidR="001C053D" w:rsidRPr="00B3135A">
        <w:rPr>
          <w:rFonts w:ascii="Angsana New" w:hAnsi="Angsana New"/>
          <w:sz w:val="30"/>
          <w:szCs w:val="30"/>
          <w:cs/>
        </w:rPr>
        <w:t>ด้วย</w:t>
      </w:r>
      <w:r w:rsidRPr="00B3135A">
        <w:rPr>
          <w:rFonts w:ascii="Angsana New" w:hAnsi="Angsana New"/>
          <w:sz w:val="30"/>
          <w:szCs w:val="30"/>
          <w:cs/>
        </w:rPr>
        <w:t>ราคาทุนหักค่าเสื่อมราคาสะสม</w:t>
      </w:r>
      <w:r w:rsidR="004B1CCD" w:rsidRPr="00B3135A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  <w:r w:rsidRPr="00B3135A">
        <w:rPr>
          <w:rFonts w:ascii="Angsana New" w:hAnsi="Angsana New"/>
          <w:sz w:val="30"/>
          <w:szCs w:val="30"/>
          <w:cs/>
        </w:rPr>
        <w:t xml:space="preserve"> </w:t>
      </w:r>
      <w:r w:rsidR="00FB240F" w:rsidRPr="00B3135A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</w:p>
    <w:p w14:paraId="37E1832F" w14:textId="6172776A" w:rsidR="00061DB4" w:rsidRPr="00B3135A" w:rsidRDefault="00061DB4" w:rsidP="00952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0B48C82A" w14:textId="0AA958CA" w:rsidR="00061DB4" w:rsidRPr="00EF34E1" w:rsidRDefault="00061DB4" w:rsidP="0006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34E1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</w:t>
      </w:r>
      <w:r w:rsidR="003F304D" w:rsidRPr="00B3135A">
        <w:rPr>
          <w:rFonts w:asciiTheme="majorBidi" w:hAnsiTheme="majorBidi" w:cstheme="majorBidi" w:hint="cs"/>
          <w:sz w:val="30"/>
          <w:szCs w:val="30"/>
          <w:cs/>
        </w:rPr>
        <w:t>ของสินทรัพย์แต่ละรายการ</w:t>
      </w:r>
      <w:r w:rsidRPr="00EF34E1">
        <w:rPr>
          <w:rFonts w:asciiTheme="majorBidi" w:hAnsiTheme="majorBidi" w:cstheme="majorBidi"/>
          <w:sz w:val="30"/>
          <w:szCs w:val="30"/>
          <w:cs/>
        </w:rPr>
        <w:t xml:space="preserve">และรับรู้ในกำไรหรือขาดทุน </w:t>
      </w:r>
      <w:r w:rsidR="00F27936" w:rsidRPr="00B3135A">
        <w:rPr>
          <w:rFonts w:asciiTheme="majorBidi" w:hAnsiTheme="majorBidi"/>
          <w:sz w:val="30"/>
          <w:szCs w:val="30"/>
          <w:cs/>
        </w:rPr>
        <w:t>ทั้งนี้ กลุ่มบริษัท</w:t>
      </w:r>
      <w:r w:rsidRPr="00EF34E1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0791251C" w14:textId="77777777" w:rsidR="001E2730" w:rsidRPr="00EF34E1" w:rsidRDefault="001E2730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</w:p>
    <w:p w14:paraId="27A4A636" w14:textId="656C51F6" w:rsidR="001E2730" w:rsidRPr="00EF34E1" w:rsidRDefault="001E2730" w:rsidP="001E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34E1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11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525"/>
      </w:tblGrid>
      <w:tr w:rsidR="00B22EE1" w:rsidRPr="00B3135A" w14:paraId="21F18C67" w14:textId="77777777" w:rsidTr="00EF34E1">
        <w:tc>
          <w:tcPr>
            <w:tcW w:w="5390" w:type="dxa"/>
            <w:shd w:val="clear" w:color="auto" w:fill="auto"/>
            <w:vAlign w:val="bottom"/>
          </w:tcPr>
          <w:p w14:paraId="5B5DE1A9" w14:textId="033A1DE8" w:rsidR="00B22EE1" w:rsidRPr="00EF34E1" w:rsidRDefault="00EE251F" w:rsidP="00B2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3BA6FBC4" w14:textId="0AE8B85F" w:rsidR="00B22EE1" w:rsidRPr="00EF34E1" w:rsidRDefault="00B22EE1" w:rsidP="00B2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25" w:type="dxa"/>
          </w:tcPr>
          <w:p w14:paraId="10157336" w14:textId="178B0D92" w:rsidR="00B22EE1" w:rsidRPr="00EF34E1" w:rsidRDefault="00B22EE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22EE1" w:rsidRPr="00B3135A" w14:paraId="3BC7BF2C" w14:textId="77777777" w:rsidTr="00EF34E1">
        <w:tc>
          <w:tcPr>
            <w:tcW w:w="5390" w:type="dxa"/>
            <w:shd w:val="clear" w:color="auto" w:fill="auto"/>
            <w:vAlign w:val="bottom"/>
          </w:tcPr>
          <w:p w14:paraId="10807BB4" w14:textId="7D781463" w:rsidR="00B22EE1" w:rsidRPr="00EF34E1" w:rsidRDefault="00F8717B" w:rsidP="00B2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อาคารสิ่งปลูกสร้างและส่วนปรับปรุงอาคาร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14:paraId="2C166E60" w14:textId="2C4A2DE5" w:rsidR="00B22EE1" w:rsidRPr="00EF34E1" w:rsidRDefault="00B22EE1" w:rsidP="00B2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5 - 20</w:t>
            </w:r>
          </w:p>
        </w:tc>
        <w:tc>
          <w:tcPr>
            <w:tcW w:w="525" w:type="dxa"/>
            <w:shd w:val="clear" w:color="auto" w:fill="auto"/>
          </w:tcPr>
          <w:p w14:paraId="73952560" w14:textId="5CA2996E" w:rsidR="00B22EE1" w:rsidRPr="00EF34E1" w:rsidRDefault="00B22EE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5083589" w14:textId="77777777" w:rsidR="001E2730" w:rsidRPr="00EF34E1" w:rsidRDefault="001E2730" w:rsidP="0006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F5C1970" w14:textId="70DFAAC6" w:rsidR="00061DB4" w:rsidRPr="00B3135A" w:rsidRDefault="00061DB4" w:rsidP="0006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</w:t>
      </w:r>
      <w:r w:rsidR="00070754" w:rsidRPr="00B3135A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0CF34467" w14:textId="77777777" w:rsidR="00E3652F" w:rsidRPr="00B3135A" w:rsidRDefault="00E3652F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30CD0495" w14:textId="77777777" w:rsidR="00B77FD4" w:rsidRPr="00B3135A" w:rsidRDefault="00DD5481" w:rsidP="00980D5C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F65FF9"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(ญ</w:t>
      </w:r>
      <w:r w:rsidR="00026C48"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026C48"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B77FD4"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4358545" w14:textId="068CE79B" w:rsidR="00B77FD4" w:rsidRPr="00B3135A" w:rsidRDefault="00B77FD4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669DD470" w14:textId="1592461E" w:rsidR="00070754" w:rsidRPr="00B3135A" w:rsidRDefault="00070754" w:rsidP="00070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36D288A3" w14:textId="45D09E58" w:rsidR="00CB4BCD" w:rsidRPr="00B3135A" w:rsidRDefault="00CB4BC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  <w:cs/>
        </w:rPr>
      </w:pPr>
    </w:p>
    <w:p w14:paraId="689FD66A" w14:textId="58D237CB" w:rsidR="00CB4BCD" w:rsidRPr="00B3135A" w:rsidRDefault="00CB4BCD" w:rsidP="00CB4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 การขนย้าย การบูรณะสถานที่ตั้งของสินทรัพย์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6F577A98" w14:textId="495520BE" w:rsidR="00CB4BCD" w:rsidRPr="00B3135A" w:rsidRDefault="00CB4BCD" w:rsidP="00CB4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C2F0DE5" w14:textId="77777777" w:rsidR="00A13A69" w:rsidRPr="00B3135A" w:rsidRDefault="00A13A69" w:rsidP="00A13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55C5AB15" w14:textId="195B95BF" w:rsidR="007846CC" w:rsidRPr="00B3135A" w:rsidRDefault="00595869" w:rsidP="007846CC">
      <w:pPr>
        <w:tabs>
          <w:tab w:val="left" w:pos="540"/>
        </w:tabs>
        <w:spacing w:line="240" w:lineRule="auto"/>
        <w:ind w:left="547" w:right="65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7846CC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="007846CC" w:rsidRPr="00B3135A">
        <w:rPr>
          <w:rFonts w:ascii="Angsana New" w:hAnsi="Angsana New"/>
          <w:spacing w:val="-4"/>
          <w:sz w:val="30"/>
          <w:szCs w:val="30"/>
          <w:cs/>
        </w:rPr>
        <w:t>ต้องจัดประเภท</w:t>
      </w:r>
      <w:r w:rsidR="007846CC" w:rsidRPr="00B3135A">
        <w:rPr>
          <w:rFonts w:ascii="Angsana New" w:hAnsi="Angsana New"/>
          <w:spacing w:val="-2"/>
          <w:sz w:val="30"/>
          <w:szCs w:val="30"/>
          <w:cs/>
        </w:rPr>
        <w:t>เป็นอสังหาริมทรัพย์เพื่อการลงทุน การโอนระหว่างอสังหาริมทรัพย์ที่มีไว้ใช้งานและอสังหาริมทรัพย์</w:t>
      </w:r>
      <w:r w:rsidR="002209EC" w:rsidRPr="00B3135A">
        <w:rPr>
          <w:rFonts w:ascii="Angsana New" w:hAnsi="Angsana New"/>
          <w:spacing w:val="-2"/>
          <w:sz w:val="30"/>
          <w:szCs w:val="30"/>
          <w:cs/>
        </w:rPr>
        <w:br/>
      </w:r>
      <w:r w:rsidR="007846CC" w:rsidRPr="00B3135A">
        <w:rPr>
          <w:rFonts w:ascii="Angsana New" w:hAnsi="Angsana New"/>
          <w:spacing w:val="-2"/>
          <w:sz w:val="30"/>
          <w:szCs w:val="30"/>
          <w:cs/>
        </w:rPr>
        <w:t>เพื่อการลงทุน</w:t>
      </w:r>
      <w:r w:rsidR="007846CC" w:rsidRPr="00B3135A">
        <w:rPr>
          <w:rFonts w:ascii="Angsana New" w:hAnsi="Angsana New"/>
          <w:sz w:val="30"/>
          <w:szCs w:val="30"/>
          <w:cs/>
        </w:rPr>
        <w:t>จะไม่ทำให้มูลค่าตามบัญชีของอสังหาริมทรัพย์นั้นเปลี่ยนแปลง</w:t>
      </w:r>
    </w:p>
    <w:p w14:paraId="4347CCE0" w14:textId="77777777" w:rsidR="00040B4E" w:rsidRPr="00B3135A" w:rsidRDefault="00040B4E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5905A734" w14:textId="13B34442" w:rsidR="00250EDD" w:rsidRPr="00B3135A" w:rsidRDefault="00250EDD" w:rsidP="00CB4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EF34E1">
        <w:rPr>
          <w:rFonts w:ascii="Angsana New" w:hAnsi="Angsana New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B3135A">
        <w:rPr>
          <w:rFonts w:ascii="Angsana New" w:hAnsi="Angsana New"/>
          <w:sz w:val="30"/>
          <w:szCs w:val="30"/>
          <w:cs/>
        </w:rPr>
        <w:t>ได้อย่างน่าเชื่อถือ</w:t>
      </w:r>
      <w:r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ต้นทุนที่เกิดขึ้นเป็นประจำใน</w:t>
      </w:r>
      <w:r w:rsidR="002209EC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การซ่อมบำรุงที่ดิน อาคารและอุปกรณ์จะรับรู้ในกำไรหรือขาดทุนเมื่อเกิดขึ้น</w:t>
      </w:r>
    </w:p>
    <w:p w14:paraId="2DDAFDAD" w14:textId="77777777" w:rsidR="00250EDD" w:rsidRPr="00B3135A" w:rsidRDefault="00250ED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0B7F0855" w14:textId="760BF4F5" w:rsidR="000E44CE" w:rsidRPr="00B3135A" w:rsidRDefault="000E44CE" w:rsidP="001B5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43750E31" w14:textId="7CAE4563" w:rsidR="00CB4BCD" w:rsidRPr="00B3135A" w:rsidRDefault="00CB4BC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20AA77EC" w14:textId="1E7597D4" w:rsidR="00CB4BCD" w:rsidRPr="00EF34E1" w:rsidRDefault="00CB4BCD" w:rsidP="00CB4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11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525"/>
      </w:tblGrid>
      <w:tr w:rsidR="00CB4BCD" w:rsidRPr="00B3135A" w14:paraId="6ED2C2A0" w14:textId="77777777" w:rsidTr="00EF34E1">
        <w:tc>
          <w:tcPr>
            <w:tcW w:w="5390" w:type="dxa"/>
            <w:vAlign w:val="bottom"/>
          </w:tcPr>
          <w:p w14:paraId="46C75BB8" w14:textId="5DA5454A" w:rsidR="00CB4BCD" w:rsidRPr="00EF34E1" w:rsidRDefault="00250EDD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69168A84" w14:textId="61B4FE76" w:rsidR="00CB4BCD" w:rsidRPr="00EF34E1" w:rsidRDefault="00250ED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25" w:type="dxa"/>
          </w:tcPr>
          <w:p w14:paraId="20CCE0A4" w14:textId="77777777" w:rsidR="00CB4BCD" w:rsidRPr="00EF34E1" w:rsidRDefault="00CB4BC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B4BCD" w:rsidRPr="00B3135A" w14:paraId="7807BEB2" w14:textId="77777777" w:rsidTr="00EF34E1">
        <w:tc>
          <w:tcPr>
            <w:tcW w:w="5390" w:type="dxa"/>
            <w:vAlign w:val="bottom"/>
          </w:tcPr>
          <w:p w14:paraId="2681662B" w14:textId="5832EEDA" w:rsidR="00CB4BCD" w:rsidRPr="00EF34E1" w:rsidRDefault="00250EDD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อาคารสิ่งปลูกสร้างและส่วนปรับปรุงอาคาร</w:t>
            </w:r>
          </w:p>
        </w:tc>
        <w:tc>
          <w:tcPr>
            <w:tcW w:w="1195" w:type="dxa"/>
          </w:tcPr>
          <w:p w14:paraId="4D3944C8" w14:textId="0FFDE6CC" w:rsidR="00CB4BCD" w:rsidRPr="00EF34E1" w:rsidRDefault="00250ED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3135A"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525" w:type="dxa"/>
          </w:tcPr>
          <w:p w14:paraId="2910793C" w14:textId="77777777" w:rsidR="00CB4BCD" w:rsidRPr="00EF34E1" w:rsidRDefault="00CB4BC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B4BCD" w:rsidRPr="00B3135A" w14:paraId="1F0B7A24" w14:textId="77777777" w:rsidTr="00EF34E1">
        <w:tc>
          <w:tcPr>
            <w:tcW w:w="5390" w:type="dxa"/>
            <w:vAlign w:val="bottom"/>
          </w:tcPr>
          <w:p w14:paraId="5C2BB2F1" w14:textId="1A8BE545" w:rsidR="00CB4BCD" w:rsidRPr="00EF34E1" w:rsidRDefault="00250EDD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137CA032" w14:textId="78A3F13D" w:rsidR="00CB4BCD" w:rsidRPr="00EF34E1" w:rsidRDefault="00250ED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3 - 20</w:t>
            </w:r>
          </w:p>
        </w:tc>
        <w:tc>
          <w:tcPr>
            <w:tcW w:w="525" w:type="dxa"/>
          </w:tcPr>
          <w:p w14:paraId="2F1A4D12" w14:textId="77777777" w:rsidR="00CB4BCD" w:rsidRPr="00EF34E1" w:rsidRDefault="00CB4BC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50EDD" w:rsidRPr="00B3135A" w14:paraId="2DC8088B" w14:textId="77777777" w:rsidTr="00EF34E1">
        <w:tc>
          <w:tcPr>
            <w:tcW w:w="5390" w:type="dxa"/>
            <w:shd w:val="clear" w:color="auto" w:fill="auto"/>
            <w:vAlign w:val="bottom"/>
          </w:tcPr>
          <w:p w14:paraId="16597F50" w14:textId="446AACCB" w:rsidR="00250EDD" w:rsidRPr="00EF34E1" w:rsidRDefault="00250EDD" w:rsidP="0025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เครื่องจักรและอุปกรณ์ให้เช่า</w:t>
            </w:r>
          </w:p>
        </w:tc>
        <w:tc>
          <w:tcPr>
            <w:tcW w:w="1195" w:type="dxa"/>
          </w:tcPr>
          <w:p w14:paraId="0275D770" w14:textId="6D30D585" w:rsidR="00250EDD" w:rsidRPr="00EF34E1" w:rsidRDefault="00250ED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3135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525" w:type="dxa"/>
            <w:shd w:val="clear" w:color="auto" w:fill="auto"/>
          </w:tcPr>
          <w:p w14:paraId="7DD6A014" w14:textId="77777777" w:rsidR="00250EDD" w:rsidRPr="00EF34E1" w:rsidRDefault="00250ED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50EDD" w:rsidRPr="00B3135A" w14:paraId="6C9E51C2" w14:textId="77777777" w:rsidTr="00EF34E1">
        <w:tc>
          <w:tcPr>
            <w:tcW w:w="5390" w:type="dxa"/>
            <w:shd w:val="clear" w:color="auto" w:fill="auto"/>
            <w:vAlign w:val="bottom"/>
          </w:tcPr>
          <w:p w14:paraId="559074D8" w14:textId="1EA0E8EA" w:rsidR="00250EDD" w:rsidRPr="00EF34E1" w:rsidRDefault="00250EDD" w:rsidP="0025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1DF5B09" w14:textId="7ECB21DF" w:rsidR="00250EDD" w:rsidRPr="00EF34E1" w:rsidRDefault="00250ED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25" w:type="dxa"/>
            <w:shd w:val="clear" w:color="auto" w:fill="auto"/>
          </w:tcPr>
          <w:p w14:paraId="10B43693" w14:textId="3D428DC9" w:rsidR="00250EDD" w:rsidRPr="00EF34E1" w:rsidRDefault="00250ED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250EDD" w:rsidRPr="00B3135A" w14:paraId="066AF7D7" w14:textId="77777777" w:rsidTr="00EF34E1">
        <w:tc>
          <w:tcPr>
            <w:tcW w:w="5390" w:type="dxa"/>
            <w:shd w:val="clear" w:color="auto" w:fill="auto"/>
            <w:vAlign w:val="bottom"/>
          </w:tcPr>
          <w:p w14:paraId="4F0C64CA" w14:textId="1E142B82" w:rsidR="00250EDD" w:rsidRPr="00EF34E1" w:rsidRDefault="00250EDD" w:rsidP="0025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98380C9" w14:textId="51DF6C1C" w:rsidR="00250EDD" w:rsidRPr="00EF34E1" w:rsidRDefault="00250ED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25" w:type="dxa"/>
            <w:shd w:val="clear" w:color="auto" w:fill="auto"/>
          </w:tcPr>
          <w:p w14:paraId="34F06BF9" w14:textId="47C2E44D" w:rsidR="00250EDD" w:rsidRPr="00EF34E1" w:rsidRDefault="00250ED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6A11412E" w14:textId="77777777" w:rsidR="00250EDD" w:rsidRPr="00EF34E1" w:rsidRDefault="00250EDD" w:rsidP="00EF34E1">
      <w:pPr>
        <w:rPr>
          <w:rFonts w:asciiTheme="majorBidi" w:hAnsiTheme="majorBidi" w:cstheme="majorBidi"/>
          <w:sz w:val="30"/>
          <w:szCs w:val="30"/>
        </w:rPr>
      </w:pPr>
    </w:p>
    <w:p w14:paraId="49F27CEA" w14:textId="77777777" w:rsidR="00B77FD4" w:rsidRPr="00B3135A" w:rsidRDefault="00513E00" w:rsidP="00980D5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(ฎ</w:t>
      </w:r>
      <w:r w:rsidR="00026C48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="00026C48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B77FD4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76AF0B00" w14:textId="77777777" w:rsidR="00B77FD4" w:rsidRPr="00B3135A" w:rsidRDefault="00B77FD4" w:rsidP="00973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890524" w14:textId="65C95300" w:rsidR="00C86152" w:rsidRPr="00B3135A" w:rsidRDefault="00C86152" w:rsidP="00EF34E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 รายจ่ายภายหลัง</w:t>
      </w:r>
      <w:r w:rsidR="00C24AB1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="00484AEB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</w:t>
      </w:r>
      <w:r w:rsidR="00C123B1" w:rsidRPr="00B3135A">
        <w:rPr>
          <w:rFonts w:ascii="Angsana New" w:hAnsi="Angsana New" w:hint="cs"/>
          <w:sz w:val="30"/>
          <w:szCs w:val="30"/>
          <w:cs/>
        </w:rPr>
        <w:t>ของ</w:t>
      </w:r>
      <w:r w:rsidR="00C123B1" w:rsidRPr="00B3135A">
        <w:rPr>
          <w:rFonts w:ascii="Angsana New" w:hAnsi="Angsana New"/>
          <w:sz w:val="30"/>
          <w:szCs w:val="30"/>
          <w:cs/>
        </w:rPr>
        <w:t>ค่าลิขสิทธิ์ซอฟต์แวร์</w:t>
      </w:r>
      <w:r w:rsidR="00C123B1" w:rsidRPr="00B3135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123B1" w:rsidRPr="00B3135A">
        <w:rPr>
          <w:rFonts w:ascii="Angsana New" w:hAnsi="Angsana New"/>
          <w:sz w:val="30"/>
          <w:szCs w:val="30"/>
        </w:rPr>
        <w:t xml:space="preserve">5 </w:t>
      </w:r>
      <w:r w:rsidR="00C123B1" w:rsidRPr="00B3135A">
        <w:rPr>
          <w:rFonts w:ascii="Angsana New" w:hAnsi="Angsana New" w:hint="cs"/>
          <w:sz w:val="30"/>
          <w:szCs w:val="30"/>
          <w:cs/>
        </w:rPr>
        <w:t xml:space="preserve">ปี </w:t>
      </w:r>
      <w:r w:rsidRPr="00B3135A">
        <w:rPr>
          <w:rFonts w:ascii="Angsana New" w:hAnsi="Angsana New"/>
          <w:sz w:val="30"/>
          <w:szCs w:val="30"/>
          <w:cs/>
        </w:rPr>
        <w:t xml:space="preserve">และรับรู้ในกำไรหรือขาดทุน </w:t>
      </w:r>
    </w:p>
    <w:p w14:paraId="358A9690" w14:textId="77777777" w:rsidR="001819DD" w:rsidRPr="00B3135A" w:rsidRDefault="001819DD" w:rsidP="00EF34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1A1D3C4" w14:textId="57CF2EEA" w:rsidR="003E6FDA" w:rsidRPr="00B3135A" w:rsidRDefault="003E6FDA" w:rsidP="00EF34E1">
      <w:pPr>
        <w:pStyle w:val="Heading8"/>
        <w:tabs>
          <w:tab w:val="left" w:pos="540"/>
          <w:tab w:val="left" w:pos="63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(ฏ)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  <w:t>สัญญาเช่า</w:t>
      </w:r>
    </w:p>
    <w:p w14:paraId="5A9A97AC" w14:textId="77777777" w:rsidR="007002FF" w:rsidRPr="00B3135A" w:rsidRDefault="007002FF" w:rsidP="00EF34E1">
      <w:pPr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77B97686" w14:textId="35F32692" w:rsidR="007002FF" w:rsidRPr="00B3135A" w:rsidRDefault="007002FF" w:rsidP="007002F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3E6FDA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</w:t>
      </w:r>
      <w:r w:rsidR="00016A7B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4D3FF94" w14:textId="1400A630" w:rsidR="000E2C17" w:rsidRPr="00B3135A" w:rsidRDefault="000E2C17" w:rsidP="007002F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F4359C" w14:textId="49BE5862" w:rsidR="000E2C17" w:rsidRPr="00B3135A" w:rsidRDefault="000E2C17" w:rsidP="007002F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4B802EFC" w14:textId="52EFDCA4" w:rsidR="007002FF" w:rsidRPr="00B3135A" w:rsidRDefault="007002FF" w:rsidP="003E6FD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</w:t>
      </w:r>
      <w:r w:rsidR="00CB15A5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ตาม</w:t>
      </w:r>
      <w:r w:rsidRPr="00B3135A">
        <w:rPr>
          <w:rFonts w:ascii="Angsana New" w:hAnsi="Angsana New"/>
          <w:spacing w:val="-6"/>
          <w:sz w:val="30"/>
          <w:szCs w:val="30"/>
          <w:cs/>
        </w:rPr>
        <w:t>สัญญาให้กับแต่ละส่วนประกอบของสัญญาเช่าตามราคาเอกเทศของแต่ละส่วนประกอบ</w:t>
      </w:r>
    </w:p>
    <w:p w14:paraId="0F975EA1" w14:textId="77777777" w:rsidR="007002FF" w:rsidRPr="00B3135A" w:rsidRDefault="007002FF" w:rsidP="003E6FD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C817381" w14:textId="74D2DAA8" w:rsidR="001B0318" w:rsidRPr="00B3135A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3E6FDA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ยกเว้นสัญญาเช่า</w:t>
      </w:r>
      <w:r w:rsidR="006B24E6" w:rsidRPr="00B3135A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B3135A">
        <w:rPr>
          <w:rFonts w:ascii="Angsana New" w:hAnsi="Angsana New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AF2262F" w14:textId="77777777" w:rsidR="001B0318" w:rsidRPr="00B3135A" w:rsidRDefault="001B0318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732F3" w14:textId="07ECD9F0" w:rsidR="007002FF" w:rsidRPr="00B3135A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</w:t>
      </w:r>
      <w:r w:rsidR="006B24E6" w:rsidRPr="00B3135A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B3135A">
        <w:rPr>
          <w:rFonts w:ascii="Angsana New" w:hAnsi="Angsana New"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B24E6" w:rsidRPr="00B3135A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3135A">
        <w:rPr>
          <w:rFonts w:ascii="Angsana New" w:hAnsi="Angsana New"/>
          <w:sz w:val="30"/>
          <w:szCs w:val="30"/>
          <w:cs/>
        </w:rPr>
        <w:t>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ค่าเสื่อมราคา</w:t>
      </w:r>
      <w:r w:rsidR="006B24E6" w:rsidRPr="00B3135A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B3135A">
        <w:rPr>
          <w:rFonts w:ascii="Angsana New" w:hAnsi="Angsana New"/>
          <w:sz w:val="30"/>
          <w:szCs w:val="30"/>
          <w:cs/>
        </w:rPr>
        <w:t>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0" w:name="_Hlk65854679"/>
      <w:r w:rsidR="00C72FDA" w:rsidRPr="00B3135A">
        <w:rPr>
          <w:rFonts w:ascii="Angsana New" w:hAnsi="Angsana New"/>
          <w:sz w:val="30"/>
          <w:szCs w:val="30"/>
          <w:cs/>
        </w:rPr>
        <w:t xml:space="preserve"> </w:t>
      </w:r>
    </w:p>
    <w:p w14:paraId="058A68E0" w14:textId="514B5A05" w:rsidR="007002FF" w:rsidRPr="00EF34E1" w:rsidRDefault="00501A7E" w:rsidP="007002FF">
      <w:pPr>
        <w:tabs>
          <w:tab w:val="clear" w:pos="680"/>
          <w:tab w:val="clear" w:pos="907"/>
        </w:tabs>
        <w:jc w:val="thaiDistribute"/>
        <w:rPr>
          <w:rFonts w:ascii="Angsana New" w:hAnsi="Angsana New"/>
          <w:b/>
          <w:sz w:val="30"/>
          <w:szCs w:val="30"/>
          <w:cs/>
        </w:rPr>
      </w:pPr>
      <w:r w:rsidRPr="00EF34E1">
        <w:rPr>
          <w:rFonts w:ascii="Angsana New" w:hAnsi="Angsana New"/>
          <w:b/>
          <w:sz w:val="30"/>
          <w:szCs w:val="30"/>
        </w:rPr>
        <w:tab/>
      </w:r>
    </w:p>
    <w:bookmarkEnd w:id="0"/>
    <w:p w14:paraId="29E60FA0" w14:textId="5EB4B2ED" w:rsidR="007002FF" w:rsidRPr="00B3135A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9F23414" w14:textId="77777777" w:rsidR="007002FF" w:rsidRPr="00B3135A" w:rsidRDefault="007002FF" w:rsidP="007002FF">
      <w:pPr>
        <w:tabs>
          <w:tab w:val="clear" w:pos="680"/>
          <w:tab w:val="clear" w:pos="907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5BC4E3FE" w14:textId="69F22FEC" w:rsidR="007002FF" w:rsidRPr="00B3135A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B3135A">
        <w:rPr>
          <w:rFonts w:ascii="Angsana New" w:hAnsi="Angsana New"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bookmarkStart w:id="1" w:name="_Hlk65855261"/>
      <w:r w:rsidRPr="00B3135A">
        <w:rPr>
          <w:rFonts w:ascii="Angsana New" w:hAnsi="Angsana New"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bookmarkEnd w:id="1"/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2D74E1" w:rsidRPr="00B3135A">
        <w:rPr>
          <w:rFonts w:ascii="Angsana New" w:hAnsi="Angsana New"/>
          <w:sz w:val="30"/>
          <w:szCs w:val="30"/>
        </w:rPr>
        <w:t xml:space="preserve"> </w:t>
      </w:r>
      <w:r w:rsidR="002D74E1" w:rsidRPr="00B3135A">
        <w:rPr>
          <w:rFonts w:ascii="Angsana New" w:hAnsi="Angsana New"/>
          <w:sz w:val="30"/>
          <w:szCs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13C111A3" w14:textId="0B256DA5" w:rsidR="004C13A8" w:rsidRPr="00EF34E1" w:rsidRDefault="0066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tab/>
      </w:r>
    </w:p>
    <w:p w14:paraId="51D56311" w14:textId="624CB4E8" w:rsidR="007002FF" w:rsidRPr="00B3135A" w:rsidRDefault="007002FF" w:rsidP="007002F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  <w:cs/>
        </w:rPr>
        <w:t xml:space="preserve">ในฐานะผู้ให้เช่า </w:t>
      </w:r>
    </w:p>
    <w:p w14:paraId="02467226" w14:textId="2AADDF76" w:rsidR="007002FF" w:rsidRPr="00B3135A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054C2E30" w14:textId="483ECBDB" w:rsidR="007002FF" w:rsidRPr="00B3135A" w:rsidRDefault="007002FF" w:rsidP="007A589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>ณ วันเริ่มต้นของสัญญาเช่า กลุ่มบริษัทจัดประเภทสัญญาเช่าที่ได้โอนความเสี่ยงและผลตอบแทนทั้งหมดหรือ</w:t>
      </w:r>
      <w:r w:rsidR="00666F7B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6949CDC" w14:textId="77777777" w:rsidR="007002FF" w:rsidRPr="00EF34E1" w:rsidRDefault="007002FF" w:rsidP="007002F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D08C139" w14:textId="1D2CBEA1" w:rsidR="001B0318" w:rsidRPr="00B3135A" w:rsidRDefault="007002FF" w:rsidP="001B031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="007A5895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165CBE" w:rsidRPr="00B3135A">
        <w:rPr>
          <w:rFonts w:ascii="Angsana New" w:hAnsi="Angsana New"/>
          <w:sz w:val="30"/>
          <w:szCs w:val="30"/>
          <w:cs/>
        </w:rPr>
        <w:t>อื่น</w:t>
      </w:r>
      <w:r w:rsidRPr="00B3135A">
        <w:rPr>
          <w:rFonts w:ascii="Angsana New" w:hAnsi="Angsana New"/>
          <w:sz w:val="30"/>
          <w:szCs w:val="30"/>
          <w:cs/>
        </w:rPr>
        <w:t>ในรอบระยะเวลาบัญชีที่ได้รับ</w:t>
      </w:r>
    </w:p>
    <w:p w14:paraId="65A224DD" w14:textId="29AE1B88" w:rsidR="007002FF" w:rsidRPr="00B3135A" w:rsidRDefault="00394C1B" w:rsidP="00EF34E1">
      <w:pPr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  <w:lang w:val="th-TH"/>
        </w:rPr>
        <w:tab/>
      </w:r>
      <w:r w:rsidRPr="00EF34E1">
        <w:rPr>
          <w:rFonts w:ascii="Angsana New" w:hAnsi="Angsana New"/>
          <w:sz w:val="30"/>
          <w:szCs w:val="30"/>
          <w:cs/>
          <w:lang w:val="th-TH"/>
        </w:rPr>
        <w:tab/>
      </w:r>
      <w:r w:rsidRPr="00EF34E1">
        <w:rPr>
          <w:rFonts w:ascii="Angsana New" w:hAnsi="Angsana New"/>
          <w:sz w:val="30"/>
          <w:szCs w:val="30"/>
          <w:cs/>
          <w:lang w:val="th-TH"/>
        </w:rPr>
        <w:tab/>
      </w:r>
    </w:p>
    <w:p w14:paraId="614A980D" w14:textId="640AE910" w:rsidR="003057D6" w:rsidRPr="00B3135A" w:rsidRDefault="00513E00" w:rsidP="00980D5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bookmarkStart w:id="2" w:name="_Hlk118956302"/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8B046E" w:rsidRPr="00B3135A">
        <w:rPr>
          <w:rFonts w:ascii="Angsana New" w:hAnsi="Angsana New" w:cs="Angsana New" w:hint="cs"/>
          <w:i/>
          <w:iCs/>
          <w:sz w:val="30"/>
          <w:szCs w:val="30"/>
          <w:cs/>
        </w:rPr>
        <w:t>ฐ</w:t>
      </w:r>
      <w:r w:rsidR="00026C48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="00026C48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3057D6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  <w:r w:rsidR="00E7248A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สินทรัพย์ที่ไม่ใช่สินทรัพย์ทางการเงิน </w:t>
      </w:r>
    </w:p>
    <w:bookmarkEnd w:id="2"/>
    <w:p w14:paraId="05B827B5" w14:textId="77777777" w:rsidR="006A6276" w:rsidRPr="00B3135A" w:rsidRDefault="006A6276" w:rsidP="00C20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51BBE76" w14:textId="77777777" w:rsidR="00504A17" w:rsidRPr="00B3135A" w:rsidRDefault="007930BA" w:rsidP="0050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E0439F" w:rsidRPr="00B3135A">
        <w:rPr>
          <w:rFonts w:ascii="Angsana New" w:hAnsi="Angsana New"/>
          <w:sz w:val="30"/>
          <w:szCs w:val="30"/>
          <w:cs/>
        </w:rPr>
        <w:t>กลุ่ม</w:t>
      </w:r>
      <w:r w:rsidR="002A3BB0" w:rsidRPr="00B3135A">
        <w:rPr>
          <w:rFonts w:ascii="Angsana New" w:hAnsi="Angsana New"/>
          <w:sz w:val="30"/>
          <w:szCs w:val="30"/>
          <w:cs/>
        </w:rPr>
        <w:t>บริษัท</w:t>
      </w:r>
      <w:r w:rsidR="003057D6" w:rsidRPr="00B3135A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="00026C48" w:rsidRPr="00B3135A">
        <w:rPr>
          <w:rFonts w:ascii="Angsana New" w:hAnsi="Angsana New"/>
          <w:sz w:val="30"/>
          <w:szCs w:val="30"/>
          <w:cs/>
        </w:rPr>
        <w:t>รายงาน</w:t>
      </w:r>
      <w:r w:rsidR="003057D6" w:rsidRPr="00B3135A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F91695" w:rsidRPr="00B3135A">
        <w:rPr>
          <w:rFonts w:ascii="Angsana New" w:hAnsi="Angsana New"/>
          <w:sz w:val="30"/>
          <w:szCs w:val="30"/>
          <w:cs/>
        </w:rPr>
        <w:br/>
      </w:r>
      <w:r w:rsidR="003057D6" w:rsidRPr="00B3135A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210B18" w:rsidRPr="00B3135A">
        <w:rPr>
          <w:rFonts w:ascii="Angsana New" w:hAnsi="Angsana New"/>
          <w:sz w:val="30"/>
          <w:szCs w:val="30"/>
          <w:cs/>
        </w:rPr>
        <w:t xml:space="preserve"> </w:t>
      </w:r>
      <w:r w:rsidR="00D03B7D" w:rsidRPr="00B3135A">
        <w:rPr>
          <w:rFonts w:ascii="Angsana New" w:hAnsi="Angsana New"/>
          <w:sz w:val="30"/>
          <w:szCs w:val="30"/>
          <w:cs/>
        </w:rPr>
        <w:t xml:space="preserve">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0D440A04" w14:textId="77777777" w:rsidR="00504A17" w:rsidRPr="00B3135A" w:rsidRDefault="00504A17" w:rsidP="0050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D7FD56" w14:textId="56C4125B" w:rsidR="00026C48" w:rsidRPr="00B3135A" w:rsidRDefault="00D03B7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="00504A17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</w:t>
      </w:r>
    </w:p>
    <w:p w14:paraId="363F52C1" w14:textId="77777777" w:rsidR="008B046E" w:rsidRPr="00B3135A" w:rsidRDefault="008B046E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6085A9B" w14:textId="30924151" w:rsidR="00BB4954" w:rsidRPr="00EF34E1" w:rsidRDefault="00217DF1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pacing w:val="-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EF34E1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</w:t>
      </w:r>
      <w:r w:rsidRPr="00B3135A">
        <w:rPr>
          <w:rFonts w:ascii="Angsana New" w:hAnsi="Angsana New"/>
          <w:sz w:val="30"/>
          <w:szCs w:val="30"/>
        </w:rPr>
        <w:br/>
      </w:r>
      <w:r w:rsidRPr="00EF34E1">
        <w:rPr>
          <w:rFonts w:ascii="Angsana New" w:hAnsi="Angsana New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EF34E1">
        <w:rPr>
          <w:rFonts w:ascii="Angsana New" w:hAnsi="Angsana New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</w:t>
      </w:r>
      <w:r w:rsidR="00A251EE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="00A251EE" w:rsidRPr="00EF34E1">
        <w:rPr>
          <w:rFonts w:ascii="Angsana New" w:hAnsi="Angsana New"/>
          <w:spacing w:val="-2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="00A251EE" w:rsidRPr="00EF34E1">
        <w:rPr>
          <w:rFonts w:ascii="Angsana New" w:hAnsi="Angsana New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1E36059" w14:textId="77777777" w:rsidR="00217DF1" w:rsidRPr="00B3135A" w:rsidRDefault="00217DF1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F851E38" w14:textId="75E081FC" w:rsidR="00BB4954" w:rsidRPr="00B3135A" w:rsidRDefault="00BB4954" w:rsidP="00EF34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</w:t>
      </w:r>
      <w:r w:rsidR="00B2451A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การคำนวณมูลค่าที่คาดว่าจะได้รับคืน</w:t>
      </w:r>
      <w:r w:rsidR="00B2451A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="00F925DD" w:rsidRPr="00EF34E1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3447A22" w14:textId="77777777" w:rsidR="005549F6" w:rsidRPr="00B3135A" w:rsidRDefault="005549F6" w:rsidP="00BB49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706D6C9" w14:textId="77777777" w:rsidR="006666CA" w:rsidRPr="00B3135A" w:rsidRDefault="0066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br w:type="page"/>
      </w:r>
    </w:p>
    <w:p w14:paraId="3E365239" w14:textId="5D6CCE36" w:rsidR="005549F6" w:rsidRPr="00EF34E1" w:rsidRDefault="005549F6" w:rsidP="005549F6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722040" w:rsidRPr="00B3135A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</w:t>
      </w:r>
      <w:r w:rsidR="00722040" w:rsidRPr="00B3135A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>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 w:rsidR="00EB601A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</w:t>
      </w:r>
      <w:r w:rsidRPr="00EF34E1">
        <w:rPr>
          <w:rFonts w:ascii="Angsana New" w:hAnsi="Angsana New"/>
          <w:sz w:val="30"/>
          <w:szCs w:val="30"/>
        </w:rPr>
        <w:t xml:space="preserve"> 4</w:t>
      </w:r>
      <w:r w:rsidR="00722040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>(ง)</w:t>
      </w:r>
    </w:p>
    <w:p w14:paraId="740B2467" w14:textId="23D2D5FD" w:rsidR="009F0B16" w:rsidRPr="00EF34E1" w:rsidRDefault="00554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B3135A">
        <w:rPr>
          <w:rFonts w:ascii="Angsana New" w:hAnsi="Angsana New"/>
          <w:sz w:val="30"/>
          <w:szCs w:val="30"/>
          <w:cs/>
          <w:lang w:val="th-TH"/>
        </w:rPr>
        <w:tab/>
      </w:r>
    </w:p>
    <w:p w14:paraId="6CFF9336" w14:textId="7C4DEECA" w:rsidR="003057D6" w:rsidRPr="00EF34E1" w:rsidRDefault="00097C2C" w:rsidP="00EF34E1">
      <w:pPr>
        <w:pStyle w:val="Heading8"/>
        <w:tabs>
          <w:tab w:val="left" w:pos="540"/>
          <w:tab w:val="left" w:pos="63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8B046E" w:rsidRPr="00B3135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ฑ</w:t>
      </w:r>
      <w:r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) </w:t>
      </w:r>
      <w:r w:rsidR="00026C48"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3057D6"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="006F29F4"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ของ</w:t>
      </w:r>
      <w:r w:rsidR="003057D6"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  <w:r w:rsidR="00B51093"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23BF7CCC" w14:textId="0650A043" w:rsidR="003057D6" w:rsidRPr="00EF34E1" w:rsidRDefault="00722040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B3135A">
        <w:rPr>
          <w:rFonts w:ascii="Angsana New" w:hAnsi="Angsana New"/>
          <w:sz w:val="30"/>
          <w:szCs w:val="30"/>
          <w:cs/>
          <w:lang w:val="th-TH"/>
        </w:rPr>
        <w:tab/>
      </w:r>
    </w:p>
    <w:p w14:paraId="2A08503B" w14:textId="179DD6A9" w:rsidR="00E46631" w:rsidRPr="00B3135A" w:rsidRDefault="00BC0862" w:rsidP="009737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3135A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</w:t>
      </w:r>
      <w:r w:rsidR="00DA5AD8" w:rsidRPr="00B3135A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4E42915" w14:textId="77777777" w:rsidR="00504A17" w:rsidRPr="00B3135A" w:rsidRDefault="00504A17" w:rsidP="009737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F88208A" w14:textId="5A673613" w:rsidR="00E7248A" w:rsidRPr="00B3135A" w:rsidRDefault="00E7248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B3135A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EB601A" w:rsidRPr="00B3135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</w:t>
      </w:r>
      <w:r w:rsidR="00A6071E" w:rsidRPr="00B3135A">
        <w:rPr>
          <w:rFonts w:ascii="Angsana New" w:hAnsi="Angsana New"/>
          <w:i/>
          <w:sz w:val="30"/>
          <w:szCs w:val="30"/>
        </w:rPr>
        <w:br/>
      </w:r>
      <w:r w:rsidRPr="00B3135A">
        <w:rPr>
          <w:rFonts w:ascii="Angsana New" w:hAnsi="Angsana New"/>
          <w:i/>
          <w:sz w:val="30"/>
          <w:szCs w:val="30"/>
          <w:cs/>
        </w:rPr>
        <w:t xml:space="preserve">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A6071E" w:rsidRPr="00B3135A">
        <w:rPr>
          <w:rFonts w:ascii="Angsana New" w:hAnsi="Angsana New"/>
          <w:i/>
          <w:sz w:val="30"/>
          <w:szCs w:val="30"/>
        </w:rPr>
        <w:br/>
      </w:r>
      <w:r w:rsidRPr="00B3135A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39808374" w14:textId="77777777" w:rsidR="0015740A" w:rsidRPr="00EF34E1" w:rsidRDefault="0015740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4976E59" w14:textId="44925C0E" w:rsidR="00E7248A" w:rsidRPr="00B3135A" w:rsidRDefault="00E7248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3135A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B3135A">
        <w:rPr>
          <w:rFonts w:ascii="Angsana New" w:hAnsi="Angsana New"/>
          <w:i/>
          <w:sz w:val="30"/>
          <w:szCs w:val="30"/>
        </w:rPr>
        <w:t xml:space="preserve"> </w:t>
      </w:r>
      <w:r w:rsidRPr="00B3135A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3135A">
        <w:rPr>
          <w:rFonts w:ascii="Angsana New" w:hAnsi="Angsana New"/>
          <w:i/>
          <w:sz w:val="30"/>
          <w:szCs w:val="30"/>
        </w:rPr>
        <w:t xml:space="preserve"> </w:t>
      </w:r>
      <w:r w:rsidRPr="00B3135A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B3135A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B3135A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</w:t>
      </w:r>
      <w:r w:rsidR="00013E34" w:rsidRPr="00B3135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097C2C" w:rsidRPr="00B3135A">
        <w:rPr>
          <w:rFonts w:ascii="Angsana New" w:hAnsi="Angsana New"/>
          <w:i/>
          <w:sz w:val="30"/>
          <w:szCs w:val="30"/>
          <w:cs/>
        </w:rPr>
        <w:br/>
      </w:r>
      <w:r w:rsidRPr="00B3135A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013E34" w:rsidRPr="00B3135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i/>
          <w:sz w:val="30"/>
          <w:szCs w:val="30"/>
          <w:cs/>
        </w:rPr>
        <w:t>ๆ ที่เกี่ยวข้องกับโครงการผลประโยชน์รับรู้รายการ</w:t>
      </w:r>
      <w:r w:rsidR="002D6018" w:rsidRPr="00B3135A">
        <w:rPr>
          <w:rFonts w:ascii="Angsana New" w:hAnsi="Angsana New" w:hint="cs"/>
          <w:i/>
          <w:sz w:val="30"/>
          <w:szCs w:val="30"/>
          <w:cs/>
        </w:rPr>
        <w:t xml:space="preserve">                     </w:t>
      </w:r>
      <w:r w:rsidRPr="00B3135A">
        <w:rPr>
          <w:rFonts w:ascii="Angsana New" w:hAnsi="Angsana New"/>
          <w:i/>
          <w:sz w:val="30"/>
          <w:szCs w:val="30"/>
          <w:cs/>
        </w:rPr>
        <w:t xml:space="preserve">ในกำไรหรือขาดทุน </w:t>
      </w:r>
    </w:p>
    <w:p w14:paraId="5071365B" w14:textId="77777777" w:rsidR="00E7248A" w:rsidRPr="00EF34E1" w:rsidRDefault="00E7248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B1D6E25" w14:textId="4AA13445" w:rsidR="00E7621C" w:rsidRPr="00B3135A" w:rsidRDefault="00E7248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3135A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200929F" w14:textId="77777777" w:rsidR="00E7248A" w:rsidRPr="00B3135A" w:rsidRDefault="00E7248A" w:rsidP="00E724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7ED5167" w14:textId="0D204930" w:rsidR="001D7541" w:rsidRPr="00B3135A" w:rsidRDefault="00F93C9B" w:rsidP="00D94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EF34E1">
        <w:rPr>
          <w:rFonts w:ascii="Angsana New" w:hAnsi="Angsana New"/>
          <w:i/>
          <w:sz w:val="30"/>
          <w:szCs w:val="30"/>
          <w:cs/>
        </w:rPr>
        <w:t>ภาระ</w:t>
      </w:r>
      <w:r w:rsidRPr="00B3135A">
        <w:rPr>
          <w:rFonts w:ascii="Angsana New" w:hAnsi="Angsana New"/>
          <w:i/>
          <w:sz w:val="30"/>
          <w:szCs w:val="30"/>
          <w:cs/>
        </w:rPr>
        <w:t>ผูกพันสุทธิของกลุ่มบริษัทที่เป็นผลประโยชน์ระยะยาวของพนักงานเป็นผลประโยชน์ในอนาคตที่เกิด</w:t>
      </w:r>
      <w:r w:rsidR="006351B2" w:rsidRPr="00B3135A">
        <w:rPr>
          <w:rFonts w:ascii="Angsana New" w:hAnsi="Angsana New"/>
          <w:i/>
          <w:sz w:val="30"/>
          <w:szCs w:val="30"/>
          <w:cs/>
        </w:rPr>
        <w:br/>
      </w:r>
      <w:r w:rsidRPr="00B3135A">
        <w:rPr>
          <w:rFonts w:ascii="Angsana New" w:hAnsi="Angsana New"/>
          <w:i/>
          <w:sz w:val="30"/>
          <w:szCs w:val="30"/>
          <w:cs/>
        </w:rPr>
        <w:t>จากการทำงานของพนักงานในงวดปัจจุบันและงวดก่อน</w:t>
      </w:r>
      <w:r w:rsidR="00013E34" w:rsidRPr="00B3135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i/>
          <w:sz w:val="30"/>
          <w:szCs w:val="30"/>
          <w:cs/>
        </w:rPr>
        <w:t xml:space="preserve"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  <w:r w:rsidR="006E2B42" w:rsidRPr="00B3135A">
        <w:rPr>
          <w:rFonts w:ascii="Angsana New" w:hAnsi="Angsana New"/>
          <w:i/>
          <w:sz w:val="30"/>
          <w:szCs w:val="30"/>
        </w:rPr>
        <w:tab/>
      </w:r>
    </w:p>
    <w:p w14:paraId="4658C505" w14:textId="77777777" w:rsidR="000B0DEC" w:rsidRPr="00B3135A" w:rsidRDefault="000B0DEC" w:rsidP="00D94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sz w:val="30"/>
          <w:szCs w:val="30"/>
        </w:rPr>
      </w:pPr>
    </w:p>
    <w:p w14:paraId="5E6C12D5" w14:textId="62BA8DED" w:rsidR="005D18A2" w:rsidRPr="00B3135A" w:rsidRDefault="00F93C9B" w:rsidP="00D9412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3135A">
        <w:rPr>
          <w:rFonts w:ascii="Angsana New" w:hAnsi="Angsana New"/>
          <w:i/>
          <w:sz w:val="30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701EAE" w:rsidRPr="00B3135A">
        <w:rPr>
          <w:rFonts w:ascii="Angsana New" w:hAnsi="Angsana New"/>
          <w:iCs/>
          <w:sz w:val="30"/>
          <w:szCs w:val="30"/>
        </w:rPr>
        <w:t>12</w:t>
      </w:r>
      <w:r w:rsidRPr="00B3135A">
        <w:rPr>
          <w:rFonts w:ascii="Angsana New" w:hAnsi="Angsana New"/>
          <w:i/>
          <w:sz w:val="30"/>
          <w:szCs w:val="30"/>
        </w:rPr>
        <w:t xml:space="preserve"> </w:t>
      </w:r>
      <w:r w:rsidRPr="00B3135A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</w:t>
      </w:r>
      <w:r w:rsidR="00A45D64" w:rsidRPr="00B3135A">
        <w:rPr>
          <w:rFonts w:ascii="Angsana New" w:hAnsi="Angsana New"/>
          <w:i/>
          <w:sz w:val="30"/>
          <w:szCs w:val="30"/>
          <w:cs/>
        </w:rPr>
        <w:t>ื่อเลิกจ้างจะถูกคิดลดกระแสเงินสด</w:t>
      </w:r>
    </w:p>
    <w:p w14:paraId="731B6445" w14:textId="77777777" w:rsidR="005666CF" w:rsidRPr="00B3135A" w:rsidRDefault="005666CF" w:rsidP="00D9412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pacing w:val="-2"/>
          <w:sz w:val="30"/>
          <w:szCs w:val="30"/>
        </w:rPr>
      </w:pPr>
    </w:p>
    <w:p w14:paraId="7588709D" w14:textId="7F81E83D" w:rsidR="00C2318E" w:rsidRPr="00B3135A" w:rsidRDefault="00F93C9B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3135A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3135A">
        <w:rPr>
          <w:rFonts w:ascii="Angsana New" w:hAnsi="Angsana New"/>
          <w:i/>
          <w:sz w:val="30"/>
          <w:szCs w:val="30"/>
        </w:rPr>
        <w:t xml:space="preserve"> </w:t>
      </w:r>
      <w:r w:rsidRPr="00B3135A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701EAE" w:rsidRPr="00B3135A">
        <w:rPr>
          <w:rFonts w:ascii="Angsana New" w:hAnsi="Angsana New"/>
          <w:i/>
          <w:sz w:val="30"/>
          <w:szCs w:val="30"/>
        </w:rPr>
        <w:br/>
      </w:r>
      <w:r w:rsidRPr="00B3135A">
        <w:rPr>
          <w:rFonts w:ascii="Angsana New" w:hAnsi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="00005952" w:rsidRPr="00B3135A">
        <w:rPr>
          <w:rFonts w:ascii="Angsana New" w:hAnsi="Angsana New"/>
          <w:i/>
          <w:sz w:val="30"/>
          <w:szCs w:val="30"/>
          <w:cs/>
        </w:rPr>
        <w:t>การ</w:t>
      </w:r>
      <w:r w:rsidRPr="00B3135A">
        <w:rPr>
          <w:rFonts w:ascii="Angsana New" w:hAnsi="Angsana New"/>
          <w:i/>
          <w:sz w:val="30"/>
          <w:szCs w:val="30"/>
          <w:cs/>
        </w:rPr>
        <w:t>ที่พนักงานได้ทำงานให้ในอดีตและภาระผูกพันนี้สามารถประมาณได้อย่างสมเหตุสมผล</w:t>
      </w:r>
    </w:p>
    <w:p w14:paraId="0E5533DE" w14:textId="1F91B3C7" w:rsidR="003D12EA" w:rsidRPr="00B3135A" w:rsidRDefault="003D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14:paraId="75B396CC" w14:textId="341A6E62" w:rsidR="003057D6" w:rsidRPr="00EF34E1" w:rsidRDefault="00097C2C" w:rsidP="00980D5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8B046E" w:rsidRPr="00B3135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ฒ</w:t>
      </w:r>
      <w:r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3057D6" w:rsidRPr="00EF34E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5AD176F" w14:textId="77777777" w:rsidR="003057D6" w:rsidRPr="00B3135A" w:rsidRDefault="003057D6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1F0418" w14:textId="5F4783E5" w:rsidR="002D2D75" w:rsidRPr="00B3135A" w:rsidRDefault="003057D6" w:rsidP="00157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ประมาณการหนี้สินจะรับรู้</w:t>
      </w:r>
      <w:r w:rsidR="003E1662" w:rsidRPr="00B3135A">
        <w:rPr>
          <w:rFonts w:ascii="Angsana New" w:hAnsi="Angsana New"/>
          <w:sz w:val="30"/>
          <w:szCs w:val="30"/>
          <w:cs/>
        </w:rPr>
        <w:t>ก็ต่อ</w:t>
      </w:r>
      <w:r w:rsidRPr="00B3135A">
        <w:rPr>
          <w:rFonts w:ascii="Angsana New" w:hAnsi="Angsana New"/>
          <w:sz w:val="30"/>
          <w:szCs w:val="30"/>
          <w:cs/>
        </w:rPr>
        <w:t>เมื่อ</w:t>
      </w:r>
      <w:r w:rsidR="00E0439F" w:rsidRPr="00B3135A">
        <w:rPr>
          <w:rFonts w:ascii="Angsana New" w:hAnsi="Angsana New"/>
          <w:sz w:val="30"/>
          <w:szCs w:val="30"/>
          <w:cs/>
        </w:rPr>
        <w:t>กลุ่ม</w:t>
      </w:r>
      <w:r w:rsidR="001559F5" w:rsidRPr="00B3135A">
        <w:rPr>
          <w:rFonts w:ascii="Angsana New" w:hAnsi="Angsana New"/>
          <w:sz w:val="30"/>
          <w:szCs w:val="30"/>
          <w:cs/>
        </w:rPr>
        <w:t>บริษัท</w:t>
      </w:r>
      <w:r w:rsidRPr="00B3135A">
        <w:rPr>
          <w:rFonts w:ascii="Angsana New" w:hAnsi="Angsana New"/>
          <w:sz w:val="30"/>
          <w:szCs w:val="30"/>
          <w:cs/>
        </w:rPr>
        <w:t>มีภาระ</w:t>
      </w:r>
      <w:r w:rsidR="00CB6FEC" w:rsidRPr="00B3135A">
        <w:rPr>
          <w:rFonts w:ascii="Angsana New" w:hAnsi="Angsana New"/>
          <w:sz w:val="30"/>
          <w:szCs w:val="30"/>
          <w:cs/>
        </w:rPr>
        <w:t>ผูกพัน</w:t>
      </w:r>
      <w:r w:rsidR="00055234" w:rsidRPr="00B3135A">
        <w:rPr>
          <w:rFonts w:ascii="Angsana New" w:hAnsi="Angsana New"/>
          <w:sz w:val="30"/>
          <w:szCs w:val="30"/>
          <w:cs/>
        </w:rPr>
        <w:t>ตาม</w:t>
      </w:r>
      <w:r w:rsidRPr="00B3135A">
        <w:rPr>
          <w:rFonts w:ascii="Angsana New" w:hAnsi="Angsana New"/>
          <w:sz w:val="30"/>
          <w:szCs w:val="30"/>
          <w:cs/>
        </w:rPr>
        <w:t>กฎหมาย</w:t>
      </w:r>
      <w:r w:rsidR="00CB6FEC" w:rsidRPr="00B3135A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="00CB6FEC" w:rsidRPr="00B3135A">
        <w:rPr>
          <w:rFonts w:ascii="Angsana New" w:hAnsi="Angsana New"/>
          <w:sz w:val="30"/>
          <w:szCs w:val="30"/>
          <w:cs/>
        </w:rPr>
        <w:br/>
      </w:r>
      <w:r w:rsidR="00055234" w:rsidRPr="00B3135A">
        <w:rPr>
          <w:rFonts w:ascii="Angsana New" w:hAnsi="Angsana New"/>
          <w:sz w:val="30"/>
          <w:szCs w:val="30"/>
          <w:cs/>
        </w:rPr>
        <w:t>ที่เกิดขึ้นในปัจจุบันอัน</w:t>
      </w:r>
      <w:r w:rsidRPr="00B3135A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="00003CF4" w:rsidRPr="00B3135A">
        <w:rPr>
          <w:rFonts w:ascii="Angsana New" w:hAnsi="Angsana New"/>
          <w:sz w:val="30"/>
          <w:szCs w:val="30"/>
          <w:cs/>
        </w:rPr>
        <w:t>ใน</w:t>
      </w:r>
      <w:r w:rsidR="0071162E" w:rsidRPr="00B3135A">
        <w:rPr>
          <w:rFonts w:ascii="Angsana New" w:hAnsi="Angsana New"/>
          <w:sz w:val="30"/>
          <w:szCs w:val="30"/>
          <w:cs/>
        </w:rPr>
        <w:t>อดีต</w:t>
      </w:r>
      <w:r w:rsidR="00CB6FEC" w:rsidRPr="00B3135A">
        <w:rPr>
          <w:rFonts w:ascii="Angsana New"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B3135A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</w:t>
      </w:r>
      <w:r w:rsidR="00343235" w:rsidRPr="00B3135A">
        <w:rPr>
          <w:rFonts w:ascii="Angsana New" w:hAnsi="Angsana New"/>
          <w:sz w:val="30"/>
          <w:szCs w:val="30"/>
          <w:cs/>
        </w:rPr>
        <w:t>ระโยชน์เชิงเศรษฐกิจจะต้องถูกจ่าย</w:t>
      </w:r>
      <w:r w:rsidR="00CF4AD7" w:rsidRPr="00B3135A">
        <w:rPr>
          <w:rFonts w:ascii="Angsana New" w:hAnsi="Angsana New"/>
          <w:sz w:val="30"/>
          <w:szCs w:val="30"/>
          <w:cs/>
        </w:rPr>
        <w:t>ไปเพื่อชำระภาระผูกพัน</w:t>
      </w:r>
      <w:r w:rsidR="005C1CF8" w:rsidRPr="00B3135A">
        <w:rPr>
          <w:rFonts w:ascii="Angsana New" w:hAnsi="Angsana New"/>
          <w:sz w:val="30"/>
          <w:szCs w:val="30"/>
          <w:cs/>
        </w:rPr>
        <w:t>ดังกล่าว</w:t>
      </w:r>
      <w:r w:rsidR="00026C48" w:rsidRPr="00B3135A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CB6FEC" w:rsidRPr="00B3135A">
        <w:rPr>
          <w:rFonts w:ascii="Angsana New" w:hAnsi="Angsana New"/>
          <w:sz w:val="30"/>
          <w:szCs w:val="30"/>
          <w:cs/>
        </w:rPr>
        <w:br/>
      </w:r>
      <w:r w:rsidR="00026C48" w:rsidRPr="00B3135A">
        <w:rPr>
          <w:rFonts w:ascii="Angsana New" w:hAnsi="Angsana New"/>
          <w:sz w:val="30"/>
          <w:szCs w:val="30"/>
          <w:cs/>
        </w:rPr>
        <w:t>ก่อนคำนึง</w:t>
      </w:r>
      <w:r w:rsidR="00834538" w:rsidRPr="00B3135A">
        <w:rPr>
          <w:rFonts w:ascii="Angsana New" w:hAnsi="Angsana New"/>
          <w:sz w:val="30"/>
          <w:szCs w:val="30"/>
          <w:cs/>
        </w:rPr>
        <w:t>ถึง</w:t>
      </w:r>
      <w:r w:rsidR="00A42703" w:rsidRPr="00B3135A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</w:t>
      </w:r>
      <w:r w:rsidR="004B74F7" w:rsidRPr="00B3135A">
        <w:rPr>
          <w:rFonts w:ascii="Angsana New" w:hAnsi="Angsana New"/>
          <w:sz w:val="30"/>
          <w:szCs w:val="30"/>
          <w:cs/>
        </w:rPr>
        <w:t>ตลาด</w:t>
      </w:r>
      <w:r w:rsidR="00A42703" w:rsidRPr="00B3135A">
        <w:rPr>
          <w:rFonts w:ascii="Angsana New" w:hAnsi="Angsana New"/>
          <w:sz w:val="30"/>
          <w:szCs w:val="30"/>
          <w:cs/>
        </w:rPr>
        <w:t>ปัจจุบันซึ่งแปรไปตามเวลาและความเสี่ยง</w:t>
      </w:r>
      <w:r w:rsidR="002A7C41" w:rsidRPr="00B3135A">
        <w:rPr>
          <w:rFonts w:ascii="Angsana New" w:hAnsi="Angsana New"/>
          <w:sz w:val="30"/>
          <w:szCs w:val="30"/>
          <w:cs/>
        </w:rPr>
        <w:br/>
      </w:r>
      <w:r w:rsidR="00A42703" w:rsidRPr="00B3135A">
        <w:rPr>
          <w:rFonts w:ascii="Angsana New" w:hAnsi="Angsana New"/>
          <w:sz w:val="30"/>
          <w:szCs w:val="30"/>
          <w:cs/>
        </w:rPr>
        <w:t>ที่มีต่อหนี้สิน</w:t>
      </w:r>
      <w:r w:rsidR="001D6719" w:rsidRPr="00B3135A">
        <w:rPr>
          <w:rFonts w:ascii="Angsana New" w:hAnsi="Angsana New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59BD955" w14:textId="77777777" w:rsidR="00016A7B" w:rsidRPr="00B3135A" w:rsidRDefault="00016A7B" w:rsidP="00157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F1BA434" w14:textId="786CDD8A" w:rsidR="00615F13" w:rsidRPr="00B3135A" w:rsidRDefault="00615F13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8B046E" w:rsidRPr="00B3135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ณ</w:t>
      </w:r>
      <w:r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3B3526"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    </w:t>
      </w:r>
      <w:r w:rsidRPr="00B3135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การวัดมูลค่ายุติธรรม </w:t>
      </w:r>
    </w:p>
    <w:p w14:paraId="12775C79" w14:textId="77777777" w:rsidR="00615F13" w:rsidRPr="00B3135A" w:rsidRDefault="00615F13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6A097FA" w14:textId="19C4EDF6" w:rsidR="00684DD4" w:rsidRPr="00B3135A" w:rsidRDefault="007002FF" w:rsidP="003B352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D34FD6" w:rsidRPr="00EF34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ที่กลุ่มบริษัท</w:t>
      </w:r>
      <w:r w:rsidRPr="00B3135A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F9C08B8" w14:textId="21B9D37F" w:rsidR="007002FF" w:rsidRPr="00B3135A" w:rsidRDefault="007002FF" w:rsidP="00684D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E66D7F" w14:textId="0441BC29" w:rsidR="007002FF" w:rsidRPr="00B3135A" w:rsidRDefault="007002FF" w:rsidP="007002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A5FEF9D" w14:textId="69489BC6" w:rsidR="004B1B78" w:rsidRPr="00B3135A" w:rsidRDefault="004B1B78" w:rsidP="00EF34E1">
      <w:pPr>
        <w:pStyle w:val="block"/>
        <w:numPr>
          <w:ilvl w:val="0"/>
          <w:numId w:val="27"/>
        </w:numPr>
        <w:spacing w:after="0" w:line="240" w:lineRule="auto"/>
        <w:ind w:left="720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B3135A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B3135A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C1945D0" w14:textId="4CEE498F" w:rsidR="00CD0D04" w:rsidRPr="00B3135A" w:rsidRDefault="004B1B78" w:rsidP="00EF34E1">
      <w:pPr>
        <w:pStyle w:val="block"/>
        <w:numPr>
          <w:ilvl w:val="0"/>
          <w:numId w:val="27"/>
        </w:numPr>
        <w:spacing w:after="0" w:line="240" w:lineRule="auto"/>
        <w:ind w:left="720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EF34E1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F34E1">
        <w:rPr>
          <w:rFonts w:ascii="Angsana New" w:hAnsi="Angsana New"/>
          <w:sz w:val="30"/>
          <w:szCs w:val="30"/>
        </w:rPr>
        <w:t xml:space="preserve"> 2</w:t>
      </w:r>
      <w:r w:rsidRPr="00EF34E1">
        <w:rPr>
          <w:rFonts w:ascii="Angsana New" w:hAnsi="Angsana New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B3135A">
        <w:rPr>
          <w:rFonts w:ascii="Angsana New" w:hAnsi="Angsana New"/>
          <w:sz w:val="30"/>
          <w:szCs w:val="30"/>
          <w:cs/>
        </w:rPr>
        <w:t xml:space="preserve">จากราคาเสนอซื้อขายซึ่งรวมอยู่ในข้อมูลระดับ </w:t>
      </w:r>
      <w:r w:rsidR="00527443" w:rsidRPr="00B3135A">
        <w:rPr>
          <w:rFonts w:ascii="Angsana New" w:hAnsi="Angsana New"/>
          <w:sz w:val="30"/>
          <w:szCs w:val="30"/>
        </w:rPr>
        <w:t>1</w:t>
      </w:r>
    </w:p>
    <w:p w14:paraId="5AA57BB1" w14:textId="25589AB0" w:rsidR="004B1B78" w:rsidRPr="00B3135A" w:rsidRDefault="004B1B78" w:rsidP="00EF34E1">
      <w:pPr>
        <w:pStyle w:val="block"/>
        <w:numPr>
          <w:ilvl w:val="0"/>
          <w:numId w:val="27"/>
        </w:numPr>
        <w:spacing w:after="0" w:line="240" w:lineRule="auto"/>
        <w:ind w:left="720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B3135A">
        <w:rPr>
          <w:rFonts w:ascii="Angsana New" w:hAnsi="Angsana New"/>
          <w:sz w:val="30"/>
          <w:szCs w:val="30"/>
          <w:lang w:bidi="th-TH"/>
        </w:rPr>
        <w:t xml:space="preserve"> 3</w:t>
      </w:r>
      <w:r w:rsidRPr="00B3135A">
        <w:rPr>
          <w:rFonts w:ascii="Angsana New" w:hAnsi="Angsana New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9409AD6" w14:textId="2AEE7519" w:rsidR="007002FF" w:rsidRPr="00B3135A" w:rsidRDefault="007002FF" w:rsidP="00684D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77F1F40" w14:textId="272D547D" w:rsidR="004B1B78" w:rsidRPr="00EF34E1" w:rsidRDefault="004B1B78" w:rsidP="004B1B7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30"/>
          <w:szCs w:val="30"/>
          <w:lang w:bidi="ar-SA"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EF34E1">
        <w:rPr>
          <w:rFonts w:ascii="Angsana New" w:hAnsi="Angsana New"/>
          <w:sz w:val="30"/>
          <w:szCs w:val="30"/>
          <w:cs/>
        </w:rPr>
        <w:t xml:space="preserve"> </w:t>
      </w:r>
    </w:p>
    <w:p w14:paraId="52DE9E82" w14:textId="77777777" w:rsidR="004B1B78" w:rsidRPr="00B3135A" w:rsidRDefault="004B1B78" w:rsidP="004B1B7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4173CD46" w14:textId="53330869" w:rsidR="004B1B78" w:rsidRPr="00B3135A" w:rsidRDefault="004B1B78" w:rsidP="004B1B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</w:t>
      </w:r>
      <w:r w:rsidR="00016A7B" w:rsidRPr="00B3135A">
        <w:rPr>
          <w:rFonts w:ascii="Angsana New" w:hAnsi="Angsana New"/>
          <w:sz w:val="30"/>
          <w:szCs w:val="30"/>
          <w:cs/>
        </w:rPr>
        <w:t>สถาน</w:t>
      </w:r>
      <w:r w:rsidR="00555208" w:rsidRPr="00B3135A">
        <w:rPr>
          <w:rFonts w:ascii="Angsana New" w:hAnsi="Angsana New"/>
          <w:sz w:val="30"/>
          <w:szCs w:val="30"/>
          <w:cs/>
        </w:rPr>
        <w:t>ะ</w:t>
      </w:r>
      <w:r w:rsidR="00016A7B" w:rsidRPr="00B3135A">
        <w:rPr>
          <w:rFonts w:ascii="Angsana New" w:hAnsi="Angsana New"/>
          <w:sz w:val="30"/>
          <w:szCs w:val="30"/>
          <w:cs/>
        </w:rPr>
        <w:t>การ</w:t>
      </w:r>
      <w:r w:rsidRPr="00B3135A">
        <w:rPr>
          <w:rFonts w:ascii="Angsana New" w:hAnsi="Angsana New"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296CD6D" w14:textId="6C88C49E" w:rsidR="0073280D" w:rsidRPr="00B3135A" w:rsidRDefault="0073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14:paraId="190EFD73" w14:textId="7F0D07F2" w:rsidR="004B1B78" w:rsidRPr="00B3135A" w:rsidRDefault="004B1B78" w:rsidP="004B1B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="00555208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B3135A">
        <w:rPr>
          <w:rFonts w:ascii="Angsana New" w:hAnsi="Angsana New"/>
          <w:sz w:val="30"/>
          <w:szCs w:val="30"/>
        </w:rPr>
        <w:t>3</w:t>
      </w:r>
      <w:r w:rsidRPr="00B3135A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3ED3E65" w14:textId="55EBE126" w:rsidR="00555208" w:rsidRPr="00EF34E1" w:rsidRDefault="00555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F676786" w14:textId="55296378" w:rsidR="001E5032" w:rsidRPr="00B3135A" w:rsidRDefault="00513E00" w:rsidP="00684DD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8B046E" w:rsidRPr="00B3135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ด</w:t>
      </w:r>
      <w:r w:rsidR="00026C48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="00026C48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3057D6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</w:t>
      </w:r>
      <w:r w:rsidR="00BD19CA"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้</w:t>
      </w:r>
      <w:r w:rsidR="00A34BB5" w:rsidRPr="00B3135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จากสัญญาที่ทำกับลุกค้า</w:t>
      </w:r>
    </w:p>
    <w:p w14:paraId="4CFB5758" w14:textId="77777777" w:rsidR="00472E3A" w:rsidRPr="00EF34E1" w:rsidRDefault="00472E3A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1AEE3E" w14:textId="77777777" w:rsidR="00664828" w:rsidRPr="00EF34E1" w:rsidRDefault="00664828" w:rsidP="0066482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34E1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F456EC8" w14:textId="70A4E54A" w:rsidR="004B1B78" w:rsidRPr="00B3135A" w:rsidRDefault="004B1B78" w:rsidP="00EF34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73280D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pacing w:val="-4"/>
          <w:sz w:val="30"/>
          <w:szCs w:val="30"/>
          <w:cs/>
        </w:rPr>
        <w:t>คาด</w:t>
      </w:r>
      <w:r w:rsidRPr="00B3135A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555208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 xml:space="preserve">และแสดงสุทธิจากส่วนลดการค้าและส่วนลดตามปริมาณ </w:t>
      </w:r>
    </w:p>
    <w:p w14:paraId="65B7B683" w14:textId="77777777" w:rsidR="004B1B78" w:rsidRPr="00EF34E1" w:rsidRDefault="004B1B78" w:rsidP="004B1B7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3E1A0D9" w14:textId="5544A52A" w:rsidR="004B1B78" w:rsidRPr="00EF34E1" w:rsidRDefault="004B1B78" w:rsidP="00EF34E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806"/>
        <w:jc w:val="thaiDistribute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11E475D5" w14:textId="77777777" w:rsidR="004B1B78" w:rsidRPr="00EF34E1" w:rsidRDefault="004B1B78" w:rsidP="004B1B7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4892D6C" w14:textId="67502E81" w:rsidR="004B1B78" w:rsidRPr="00B3135A" w:rsidRDefault="004B1B78" w:rsidP="00EF34E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806"/>
        <w:jc w:val="thaiDistribute"/>
        <w:rPr>
          <w:rFonts w:ascii="Angsana New" w:hAnsi="Angsana New"/>
          <w:spacing w:val="-4"/>
          <w:sz w:val="30"/>
          <w:szCs w:val="30"/>
        </w:rPr>
      </w:pP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</w:t>
      </w:r>
      <w:r w:rsidR="001E3E44" w:rsidRPr="00B3135A">
        <w:rPr>
          <w:rFonts w:ascii="Angsana New" w:hAnsi="Angsana New"/>
          <w:spacing w:val="-4"/>
          <w:sz w:val="30"/>
          <w:szCs w:val="30"/>
          <w:cs/>
        </w:rPr>
        <w:t xml:space="preserve">ต้นทุนที่เกี่ยวข้องรับรู้ในกำไรหรือขาดทุนเมื่อเกิดขึ้น </w:t>
      </w:r>
    </w:p>
    <w:p w14:paraId="1DA02ED3" w14:textId="77777777" w:rsidR="004B1B78" w:rsidRPr="00B3135A" w:rsidRDefault="004B1B78" w:rsidP="004B1B78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E24D255" w14:textId="77777777" w:rsidR="00DB1595" w:rsidRPr="00EF34E1" w:rsidRDefault="00DB1595" w:rsidP="00DB159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34E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2E194415" w14:textId="6430F92A" w:rsidR="00EA6C07" w:rsidRPr="00EF34E1" w:rsidRDefault="00133D63" w:rsidP="00EF34E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806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F34E1">
        <w:rPr>
          <w:rFonts w:ascii="Angsana New" w:hAnsi="Angsana New"/>
          <w:spacing w:val="-4"/>
          <w:sz w:val="30"/>
          <w:szCs w:val="30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F42C580" w14:textId="01ACB7FD" w:rsidR="004B1B78" w:rsidRPr="00EF34E1" w:rsidRDefault="004B1B78" w:rsidP="004B1B7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4173B27" w14:textId="57541545" w:rsidR="00966601" w:rsidRPr="00B3135A" w:rsidRDefault="003B3526" w:rsidP="0096660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(</w:t>
      </w:r>
      <w:r w:rsidR="008C6470" w:rsidRPr="00B3135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B313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ab/>
      </w:r>
      <w:r w:rsidR="00966601"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>ภาษีเงินได้</w:t>
      </w:r>
    </w:p>
    <w:p w14:paraId="4A4522E1" w14:textId="77777777" w:rsidR="00966601" w:rsidRPr="00B3135A" w:rsidRDefault="00966601" w:rsidP="0096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57F82A" w14:textId="637F4EE5" w:rsidR="00966601" w:rsidRPr="00B3135A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1ED848B7" w14:textId="77777777" w:rsidR="00966601" w:rsidRPr="00B3135A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6A45B5" w14:textId="4FC0E550" w:rsidR="00966601" w:rsidRPr="00B3135A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13E34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ๆ</w:t>
      </w:r>
    </w:p>
    <w:p w14:paraId="0A01178F" w14:textId="77777777" w:rsidR="00966601" w:rsidRPr="00B3135A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F18484" w14:textId="47DC08A9" w:rsidR="00966601" w:rsidRPr="00B3135A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13E34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ผล</w:t>
      </w:r>
      <w:r w:rsidRPr="00B3135A">
        <w:rPr>
          <w:rFonts w:ascii="Angsana New" w:hAnsi="Angsana New"/>
          <w:spacing w:val="-2"/>
          <w:sz w:val="30"/>
          <w:szCs w:val="30"/>
          <w:cs/>
        </w:rPr>
        <w:t>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</w:t>
      </w:r>
      <w:r w:rsidRPr="00B3135A">
        <w:rPr>
          <w:rFonts w:ascii="Angsana New" w:hAnsi="Angsana New"/>
          <w:sz w:val="30"/>
          <w:szCs w:val="30"/>
          <w:cs/>
        </w:rPr>
        <w:t>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5A75A54D" w14:textId="77777777" w:rsidR="00966601" w:rsidRPr="00B3135A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E5363A5" w14:textId="0486C5B7" w:rsidR="00966601" w:rsidRPr="00B3135A" w:rsidRDefault="00966601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B3135A">
        <w:rPr>
          <w:rFonts w:ascii="Angsana New" w:hAnsi="Angsana New"/>
          <w:sz w:val="30"/>
          <w:szCs w:val="30"/>
          <w:cs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Pr="00B3135A">
        <w:rPr>
          <w:rFonts w:ascii="Angsana New" w:hAnsi="Angsana New"/>
          <w:spacing w:val="-4"/>
          <w:sz w:val="30"/>
          <w:szCs w:val="30"/>
          <w:cs/>
        </w:rPr>
        <w:t>ระยะเวลาที่รายงาน</w:t>
      </w:r>
      <w:r w:rsidRPr="00B3135A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B3135A">
        <w:rPr>
          <w:rFonts w:ascii="Angsana New" w:hAnsi="Angsana New"/>
          <w:b/>
          <w:spacing w:val="-4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7C0F96" w:rsidRPr="00B3135A">
        <w:rPr>
          <w:rFonts w:ascii="Angsana New" w:hAnsi="Angsana New"/>
          <w:b/>
          <w:spacing w:val="-4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022A7A2" w14:textId="2E3B5F01" w:rsidR="00966601" w:rsidRPr="00B3135A" w:rsidRDefault="00DA36C8" w:rsidP="0096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</w:rPr>
        <w:tab/>
      </w:r>
    </w:p>
    <w:p w14:paraId="1C859A8A" w14:textId="77777777" w:rsidR="00966601" w:rsidRPr="00B3135A" w:rsidRDefault="00966601" w:rsidP="0096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B3135A">
        <w:rPr>
          <w:rFonts w:ascii="Angsana New" w:hAnsi="Angsana New"/>
          <w:sz w:val="30"/>
          <w:szCs w:val="30"/>
          <w:cs/>
        </w:rPr>
        <w:br/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Pr="00B3135A">
        <w:rPr>
          <w:rFonts w:ascii="Angsana New" w:hAnsi="Angsana New"/>
          <w:sz w:val="30"/>
          <w:szCs w:val="30"/>
          <w:cs/>
        </w:rPr>
        <w:br/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88F7DD9" w14:textId="77777777" w:rsidR="00785813" w:rsidRPr="00B3135A" w:rsidRDefault="00785813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6923561" w14:textId="3D77DC7D" w:rsidR="00785813" w:rsidRPr="00EF34E1" w:rsidRDefault="00785813" w:rsidP="00EF34E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>(</w:t>
      </w:r>
      <w:r w:rsidRPr="00B3135A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ท</w:t>
      </w:r>
      <w:r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>)</w:t>
      </w:r>
      <w:r w:rsidRPr="00B3135A">
        <w:rPr>
          <w:rFonts w:ascii="Angsana New" w:eastAsia="Calibri" w:hAnsi="Angsana New" w:cs="Angsana New"/>
          <w:i/>
          <w:iCs/>
          <w:sz w:val="30"/>
          <w:szCs w:val="30"/>
        </w:rPr>
        <w:tab/>
      </w:r>
      <w:r w:rsidRPr="00EF34E1">
        <w:rPr>
          <w:rFonts w:ascii="Angsana New" w:eastAsia="Calibri" w:hAnsi="Angsana New" w:cs="Angsana New"/>
          <w:i/>
          <w:iCs/>
          <w:sz w:val="30"/>
          <w:szCs w:val="30"/>
          <w:cs/>
        </w:rPr>
        <w:t>การดำเนินงานที่ยกเลิก</w:t>
      </w:r>
    </w:p>
    <w:p w14:paraId="4216B0E4" w14:textId="77777777" w:rsidR="00785813" w:rsidRPr="00EF34E1" w:rsidRDefault="00785813" w:rsidP="0078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ED04274" w14:textId="7C4FCD19" w:rsidR="00785813" w:rsidRPr="00EF34E1" w:rsidRDefault="00785813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34E1">
        <w:rPr>
          <w:rFonts w:ascii="Angsana New" w:hAnsi="Angsana New"/>
          <w:sz w:val="30"/>
          <w:szCs w:val="30"/>
          <w:cs/>
        </w:rPr>
        <w:t>การดำเนินงานที่ยกเลิกเป็นส่วนประกอบของธุรกิจของบริษัท เป็นสายงานธุรกิจที่สำคัญที่ยกเลิกหรือถือไว้เพื่อขาย 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</w:t>
      </w:r>
      <w:r w:rsidRPr="00B3135A">
        <w:rPr>
          <w:rFonts w:ascii="Angsana New" w:hAnsi="Angsana New"/>
          <w:sz w:val="30"/>
          <w:szCs w:val="30"/>
        </w:rPr>
        <w:br/>
      </w:r>
      <w:r w:rsidRPr="00EF34E1">
        <w:rPr>
          <w:rFonts w:ascii="Angsana New" w:hAnsi="Angsana New"/>
          <w:sz w:val="30"/>
          <w:szCs w:val="30"/>
          <w:cs/>
        </w:rPr>
        <w:t>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221947B" w14:textId="76EDE9AC" w:rsidR="00013E34" w:rsidRPr="00B3135A" w:rsidRDefault="00013E34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AE192B8" w14:textId="445AC321" w:rsidR="00785813" w:rsidRPr="00B3135A" w:rsidRDefault="0078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EucrosiaUPC"/>
          <w:b/>
          <w:bCs/>
          <w:spacing w:val="-4"/>
          <w:sz w:val="30"/>
          <w:szCs w:val="30"/>
        </w:rPr>
      </w:pPr>
      <w:r w:rsidRPr="00B3135A">
        <w:rPr>
          <w:rFonts w:ascii="Angsana New" w:hAnsi="Angsana New"/>
          <w:spacing w:val="-4"/>
          <w:sz w:val="30"/>
          <w:szCs w:val="30"/>
        </w:rPr>
        <w:br w:type="page"/>
      </w:r>
    </w:p>
    <w:p w14:paraId="6EAA434A" w14:textId="7266D064" w:rsidR="00966601" w:rsidRPr="00B3135A" w:rsidRDefault="00A42703" w:rsidP="00A243D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(</w:t>
      </w:r>
      <w:r w:rsidR="00785813" w:rsidRPr="00B3135A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ธ</w:t>
      </w:r>
      <w:r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>)</w:t>
      </w:r>
      <w:r w:rsidR="00966601"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ab/>
      </w:r>
      <w:r w:rsidR="00966601" w:rsidRPr="00B3135A">
        <w:rPr>
          <w:rFonts w:ascii="Angsana New" w:hAnsi="Angsana New" w:cs="Angsana New"/>
          <w:i/>
          <w:iCs/>
          <w:sz w:val="30"/>
          <w:szCs w:val="30"/>
          <w:cs/>
        </w:rPr>
        <w:t>กำไรต่อหุ้น</w:t>
      </w:r>
    </w:p>
    <w:p w14:paraId="14E46A0B" w14:textId="77777777" w:rsidR="00966601" w:rsidRPr="00B3135A" w:rsidRDefault="00966601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</w:rPr>
        <w:tab/>
      </w:r>
    </w:p>
    <w:p w14:paraId="0D9654A0" w14:textId="147C612B" w:rsidR="003B3526" w:rsidRPr="00EF34E1" w:rsidRDefault="00966601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</w:pPr>
      <w:r w:rsidRPr="00EF34E1">
        <w:rPr>
          <w:rFonts w:ascii="Angsana New" w:hAnsi="Angsana New"/>
          <w:spacing w:val="2"/>
          <w:sz w:val="30"/>
          <w:szCs w:val="30"/>
          <w:cs/>
        </w:rPr>
        <w:t>กำไรต่อหุ้น</w:t>
      </w:r>
      <w:r w:rsidR="007A33C2" w:rsidRPr="00EF34E1">
        <w:rPr>
          <w:rFonts w:ascii="Angsana New" w:hAnsi="Angsana New"/>
          <w:spacing w:val="2"/>
          <w:sz w:val="30"/>
          <w:szCs w:val="30"/>
          <w:cs/>
        </w:rPr>
        <w:t>ขั้นพื้นฐาน</w:t>
      </w:r>
      <w:r w:rsidRPr="00EF34E1">
        <w:rPr>
          <w:rFonts w:ascii="Angsana New" w:hAnsi="Angsana New"/>
          <w:spacing w:val="2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Pr="00B3135A">
        <w:rPr>
          <w:rFonts w:ascii="Angsana New" w:hAnsi="Angsana New"/>
          <w:sz w:val="30"/>
          <w:szCs w:val="30"/>
          <w:cs/>
        </w:rPr>
        <w:t>ถั</w:t>
      </w:r>
      <w:r w:rsidR="007A33C2">
        <w:rPr>
          <w:rFonts w:ascii="Angsana New" w:hAnsi="Angsana New" w:hint="cs"/>
          <w:sz w:val="30"/>
          <w:szCs w:val="30"/>
          <w:cs/>
        </w:rPr>
        <w:t>ว</w:t>
      </w:r>
      <w:r w:rsidRPr="00B3135A">
        <w:rPr>
          <w:rFonts w:ascii="Angsana New" w:hAnsi="Angsana New"/>
          <w:sz w:val="30"/>
          <w:szCs w:val="30"/>
          <w:cs/>
        </w:rPr>
        <w:t>เฉลี่ยถ่วงน้ำหนักที่ออกจำหน่ายระหว่างปี</w:t>
      </w:r>
      <w:r w:rsidR="00DA36C8" w:rsidRPr="00EF34E1">
        <w:tab/>
      </w:r>
    </w:p>
    <w:p w14:paraId="1D8DA473" w14:textId="1EADC955" w:rsidR="008C6470" w:rsidRPr="00EF34E1" w:rsidRDefault="008C6470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5CE6954E" w14:textId="110767E9" w:rsidR="006C4928" w:rsidRPr="00B3135A" w:rsidRDefault="006C4928" w:rsidP="006C4928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>(</w:t>
      </w:r>
      <w:r w:rsidR="00785813" w:rsidRPr="00B3135A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น</w:t>
      </w:r>
      <w:r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>)</w:t>
      </w:r>
      <w:r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14:paraId="1580453D" w14:textId="0DD8C7A8" w:rsidR="00966601" w:rsidRPr="00B3135A" w:rsidRDefault="002B14AB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</w:rPr>
        <w:tab/>
      </w:r>
      <w:r w:rsidR="00DA36C8" w:rsidRPr="00B3135A">
        <w:rPr>
          <w:rFonts w:ascii="Angsana New" w:hAnsi="Angsana New"/>
          <w:sz w:val="30"/>
          <w:szCs w:val="30"/>
        </w:rPr>
        <w:tab/>
      </w:r>
    </w:p>
    <w:p w14:paraId="74ECEAA8" w14:textId="69EFE3C5" w:rsidR="00966601" w:rsidRPr="00B3135A" w:rsidRDefault="00966601" w:rsidP="0096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3135A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</w:t>
      </w:r>
      <w:r w:rsidRPr="00B3135A">
        <w:rPr>
          <w:rFonts w:ascii="Angsana New" w:hAnsi="Angsana New"/>
          <w:b/>
          <w:sz w:val="30"/>
          <w:szCs w:val="30"/>
          <w:cs/>
        </w:rPr>
        <w:br/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B3135A">
        <w:rPr>
          <w:rFonts w:ascii="Angsana New" w:hAnsi="Angsana New"/>
          <w:b/>
          <w:sz w:val="30"/>
          <w:szCs w:val="30"/>
        </w:rPr>
        <w:br/>
      </w:r>
      <w:r w:rsidRPr="00B3135A">
        <w:rPr>
          <w:rFonts w:ascii="Angsana New" w:hAnsi="Angsana New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</w:t>
      </w:r>
      <w:r w:rsidRPr="00B3135A">
        <w:rPr>
          <w:rFonts w:ascii="Angsana New" w:hAnsi="Angsana New"/>
          <w:b/>
          <w:sz w:val="30"/>
          <w:szCs w:val="30"/>
        </w:rPr>
        <w:br/>
      </w:r>
      <w:r w:rsidRPr="00B3135A">
        <w:rPr>
          <w:rFonts w:ascii="Angsana New" w:hAnsi="Angsana New"/>
          <w:b/>
          <w:sz w:val="30"/>
          <w:szCs w:val="30"/>
          <w:cs/>
        </w:rPr>
        <w:t>การตัดสินใจทางการเงินและการบริหารต่อบุคคลหรือกิจการนั้น</w:t>
      </w:r>
    </w:p>
    <w:p w14:paraId="6F4F8E8B" w14:textId="54B6C024" w:rsidR="00BF7757" w:rsidRPr="00B3135A" w:rsidRDefault="00DA36C8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</w:rPr>
        <w:tab/>
      </w:r>
    </w:p>
    <w:p w14:paraId="6BB98CD1" w14:textId="69ECDB3E" w:rsidR="00966601" w:rsidRPr="00B3135A" w:rsidRDefault="006C4928" w:rsidP="00EF34E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>(</w:t>
      </w:r>
      <w:r w:rsidR="00785813" w:rsidRPr="00B3135A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บ</w:t>
      </w:r>
      <w:r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>)</w:t>
      </w:r>
      <w:r w:rsidRPr="00B3135A">
        <w:rPr>
          <w:rFonts w:ascii="Angsana New" w:eastAsia="Calibri" w:hAnsi="Angsana New" w:cs="Angsana New"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14:paraId="485C2A02" w14:textId="33B95854" w:rsidR="00966601" w:rsidRPr="00B3135A" w:rsidRDefault="00DA36C8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</w:rPr>
        <w:tab/>
      </w:r>
    </w:p>
    <w:p w14:paraId="12C460C7" w14:textId="77777777" w:rsidR="00966601" w:rsidRPr="00B3135A" w:rsidRDefault="00966601" w:rsidP="0096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3135A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AF8169D" w14:textId="33F275C1" w:rsidR="00CB270F" w:rsidRPr="00B3135A" w:rsidRDefault="003B3526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  </w:t>
      </w:r>
      <w:r w:rsidR="00DA36C8" w:rsidRPr="00B3135A">
        <w:rPr>
          <w:rFonts w:ascii="Angsana New" w:hAnsi="Angsana New"/>
          <w:sz w:val="30"/>
          <w:szCs w:val="30"/>
        </w:rPr>
        <w:tab/>
      </w:r>
    </w:p>
    <w:p w14:paraId="494E2D56" w14:textId="05BCBA23" w:rsidR="00BE6B49" w:rsidRPr="00B3135A" w:rsidRDefault="00BE6B49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6AC1A9B" w14:textId="3EA3BFCD" w:rsidR="008C73DA" w:rsidRPr="00EF34E1" w:rsidRDefault="00DA36C8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</w:rPr>
        <w:tab/>
      </w:r>
      <w:r w:rsidR="000D62EA" w:rsidRPr="00EF34E1">
        <w:rPr>
          <w:rFonts w:ascii="Angsana New" w:hAnsi="Angsana New"/>
          <w:sz w:val="30"/>
          <w:szCs w:val="30"/>
          <w:cs/>
        </w:rPr>
        <w:t xml:space="preserve"> </w:t>
      </w:r>
    </w:p>
    <w:p w14:paraId="732F434D" w14:textId="681746F1" w:rsidR="008C73DA" w:rsidRPr="00B3135A" w:rsidRDefault="008C73DA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9"/>
        <w:jc w:val="thaiDistribute"/>
        <w:rPr>
          <w:rFonts w:ascii="Angsana New" w:hAnsi="Angsana New"/>
          <w:b/>
          <w:sz w:val="30"/>
          <w:szCs w:val="30"/>
          <w:cs/>
        </w:rPr>
      </w:pPr>
      <w:r w:rsidRPr="00EF34E1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0D62EA" w:rsidRPr="00B3135A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C803B7" w:rsidRPr="00B3135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b/>
          <w:sz w:val="30"/>
          <w:szCs w:val="30"/>
          <w:cs/>
        </w:rPr>
        <w:t>บริษัทร่วมและ</w:t>
      </w:r>
      <w:r w:rsidR="00C803B7" w:rsidRPr="00EF34E1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EF34E1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C803B7" w:rsidRPr="00EF34E1">
        <w:rPr>
          <w:rFonts w:ascii="Angsana New" w:hAnsi="Angsana New"/>
          <w:bCs/>
          <w:sz w:val="30"/>
          <w:szCs w:val="30"/>
        </w:rPr>
        <w:t>1</w:t>
      </w:r>
      <w:r w:rsidR="00C803B7" w:rsidRPr="00B3135A">
        <w:rPr>
          <w:rFonts w:ascii="Angsana New" w:hAnsi="Angsana New"/>
          <w:b/>
          <w:sz w:val="30"/>
          <w:szCs w:val="30"/>
        </w:rPr>
        <w:t xml:space="preserve"> </w:t>
      </w:r>
      <w:r w:rsidR="00B007F8" w:rsidRPr="00EF34E1">
        <w:rPr>
          <w:rFonts w:ascii="Angsana New" w:hAnsi="Angsana New"/>
          <w:bCs/>
          <w:sz w:val="30"/>
          <w:szCs w:val="30"/>
        </w:rPr>
        <w:t>10</w:t>
      </w:r>
      <w:r w:rsidRPr="00EF34E1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B007F8" w:rsidRPr="00EF34E1">
        <w:rPr>
          <w:rFonts w:ascii="Angsana New" w:hAnsi="Angsana New"/>
          <w:bCs/>
          <w:sz w:val="30"/>
          <w:szCs w:val="30"/>
        </w:rPr>
        <w:t>11</w:t>
      </w:r>
      <w:r w:rsidRPr="00EF34E1">
        <w:rPr>
          <w:rFonts w:ascii="Angsana New" w:hAnsi="Angsana New"/>
          <w:b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23D25C2B" w14:textId="431AB5C9" w:rsidR="00876FDA" w:rsidRPr="00EF34E1" w:rsidRDefault="00DA36C8" w:rsidP="0068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F34E1">
        <w:rPr>
          <w:rFonts w:ascii="Angsana New" w:hAnsi="Angsana New"/>
          <w:sz w:val="30"/>
          <w:szCs w:val="30"/>
        </w:rPr>
        <w:tab/>
      </w:r>
    </w:p>
    <w:tbl>
      <w:tblPr>
        <w:tblW w:w="923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86"/>
        <w:gridCol w:w="1251"/>
        <w:gridCol w:w="3897"/>
      </w:tblGrid>
      <w:tr w:rsidR="00FD6C10" w:rsidRPr="00B3135A" w14:paraId="2E9F98AB" w14:textId="77777777" w:rsidTr="00EF34E1">
        <w:trPr>
          <w:trHeight w:val="20"/>
          <w:tblHeader/>
        </w:trPr>
        <w:tc>
          <w:tcPr>
            <w:tcW w:w="4086" w:type="dxa"/>
            <w:shd w:val="clear" w:color="auto" w:fill="auto"/>
          </w:tcPr>
          <w:p w14:paraId="5826AB2C" w14:textId="77777777" w:rsidR="00871AD3" w:rsidRPr="00B3135A" w:rsidRDefault="00871AD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8190BF" w14:textId="77777777" w:rsidR="00FD6C10" w:rsidRPr="00B3135A" w:rsidRDefault="00FD6C10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51" w:type="dxa"/>
            <w:shd w:val="clear" w:color="auto" w:fill="auto"/>
          </w:tcPr>
          <w:p w14:paraId="2B9AE075" w14:textId="34BE0985" w:rsidR="00FD6C10" w:rsidRPr="00B3135A" w:rsidRDefault="00FD6C10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="0023282D" w:rsidRPr="00B3135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="00871AD3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871AD3"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  <w:r w:rsidR="00871AD3" w:rsidRPr="00B313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897" w:type="dxa"/>
            <w:shd w:val="clear" w:color="auto" w:fill="auto"/>
          </w:tcPr>
          <w:p w14:paraId="6FA19FA6" w14:textId="77777777" w:rsidR="00871AD3" w:rsidRPr="00B3135A" w:rsidRDefault="00871AD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6769785" w14:textId="77777777" w:rsidR="00FD6C10" w:rsidRPr="00B3135A" w:rsidRDefault="00FD6C10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71AD3" w:rsidRPr="00B3135A" w14:paraId="7B95B858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3BB0994F" w14:textId="77777777" w:rsidR="00871AD3" w:rsidRPr="00B3135A" w:rsidRDefault="00871AD3" w:rsidP="006E31A5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1" w:type="dxa"/>
            <w:shd w:val="clear" w:color="auto" w:fill="auto"/>
          </w:tcPr>
          <w:p w14:paraId="00F64697" w14:textId="77777777" w:rsidR="00871AD3" w:rsidRPr="00B3135A" w:rsidRDefault="00871AD3" w:rsidP="003626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442286AF" w14:textId="0AC53EC7" w:rsidR="00871AD3" w:rsidRPr="00B3135A" w:rsidRDefault="00871AD3" w:rsidP="00EF34E1">
            <w:pPr>
              <w:tabs>
                <w:tab w:val="clear" w:pos="227"/>
                <w:tab w:val="clear" w:pos="3515"/>
                <w:tab w:val="clear" w:pos="3742"/>
                <w:tab w:val="left" w:pos="3130"/>
                <w:tab w:val="left" w:pos="3400"/>
              </w:tabs>
              <w:spacing w:line="240" w:lineRule="auto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0E68B1" w:rsidRPr="00B3135A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การวางแผน</w:t>
            </w:r>
            <w:r w:rsidR="00514A88" w:rsidRPr="00B3135A">
              <w:rPr>
                <w:rFonts w:ascii="Angsana New" w:hAnsi="Angsana New"/>
                <w:spacing w:val="-12"/>
                <w:sz w:val="30"/>
                <w:szCs w:val="30"/>
              </w:rPr>
              <w:t xml:space="preserve">   </w:t>
            </w:r>
            <w:r w:rsidR="006671F8"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br/>
            </w:r>
            <w:r w:rsidR="0048300A" w:rsidRPr="00B3135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  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สั่งการและควบคุมกิจกรรมต่าง</w:t>
            </w:r>
            <w:r w:rsidR="00AD6F23" w:rsidRPr="00B3135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ๆ</w:t>
            </w:r>
            <w:r w:rsidR="00077135" w:rsidRPr="00B3135A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ของกิจการ</w:t>
            </w:r>
            <w:r w:rsidR="00514A88" w:rsidRPr="00B3135A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="000E68B1" w:rsidRPr="00B3135A">
              <w:rPr>
                <w:rFonts w:ascii="Angsana New" w:hAnsi="Angsana New"/>
                <w:spacing w:val="-12"/>
                <w:sz w:val="30"/>
                <w:szCs w:val="30"/>
              </w:rPr>
              <w:br/>
            </w:r>
            <w:r w:rsidR="0048300A" w:rsidRPr="00B3135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  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ไม่ว่</w:t>
            </w:r>
            <w:r w:rsidR="004A355D"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า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ทางตรงหรือทางอ้อม ทั้งนี้ รวมถึงกรรมการ</w:t>
            </w:r>
            <w:r w:rsidR="00514A88" w:rsidRPr="00B3135A">
              <w:rPr>
                <w:rFonts w:ascii="Angsana New" w:hAnsi="Angsana New"/>
                <w:spacing w:val="-12"/>
                <w:sz w:val="30"/>
                <w:szCs w:val="30"/>
              </w:rPr>
              <w:t xml:space="preserve">    </w:t>
            </w:r>
            <w:r w:rsidR="0048300A"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br/>
            </w:r>
            <w:r w:rsidR="0048300A" w:rsidRPr="00B3135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  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ขอ</w:t>
            </w:r>
            <w:r w:rsidR="004A355D"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ง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บริษัท (ไม่ว่าจะทำหน้าที่ในระดับบริหา</w:t>
            </w:r>
            <w:r w:rsidR="00ED1184"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ร</w:t>
            </w:r>
            <w:r w:rsidR="0048300A"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br/>
            </w:r>
            <w:r w:rsidR="0048300A" w:rsidRPr="00B3135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  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หรือไม่)</w:t>
            </w:r>
          </w:p>
        </w:tc>
      </w:tr>
      <w:tr w:rsidR="003626CD" w:rsidRPr="00B3135A" w14:paraId="0D73DA94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6C0C8CA9" w14:textId="60097B0B" w:rsidR="003626CD" w:rsidRPr="00B3135A" w:rsidRDefault="003626CD" w:rsidP="0021411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251" w:type="dxa"/>
            <w:shd w:val="clear" w:color="auto" w:fill="auto"/>
          </w:tcPr>
          <w:p w14:paraId="387D1047" w14:textId="77777777" w:rsidR="003626CD" w:rsidRPr="00B3135A" w:rsidRDefault="003626CD" w:rsidP="003626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30E64863" w14:textId="77777777" w:rsidR="003626CD" w:rsidRPr="00B3135A" w:rsidRDefault="003626CD" w:rsidP="00214114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มีผู้ถือหุ้นรายใหญ่กลุ่มเดียวกัน</w:t>
            </w:r>
          </w:p>
        </w:tc>
      </w:tr>
      <w:tr w:rsidR="005D67DB" w:rsidRPr="00B3135A" w14:paraId="5DBA8087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309526B9" w14:textId="77777777" w:rsidR="005D67DB" w:rsidRPr="00B3135A" w:rsidRDefault="005D67DB" w:rsidP="005D67DB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251" w:type="dxa"/>
            <w:shd w:val="clear" w:color="auto" w:fill="auto"/>
          </w:tcPr>
          <w:p w14:paraId="64FB6192" w14:textId="77777777" w:rsidR="005D67DB" w:rsidRPr="00B3135A" w:rsidRDefault="005D67DB" w:rsidP="005D67D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1ADAFA21" w14:textId="77777777" w:rsidR="005D67DB" w:rsidRPr="00B3135A" w:rsidRDefault="00E747E1" w:rsidP="005D67DB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="005D67DB"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692DCD" w:rsidRPr="00B3135A" w14:paraId="20068380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56E1B241" w14:textId="77777777" w:rsidR="00692DCD" w:rsidRPr="00B3135A" w:rsidRDefault="00692DCD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ฮาวี ลอจิสติกส์ (ประเทศไทย) จำกัด</w:t>
            </w:r>
          </w:p>
        </w:tc>
        <w:tc>
          <w:tcPr>
            <w:tcW w:w="1251" w:type="dxa"/>
            <w:shd w:val="clear" w:color="auto" w:fill="auto"/>
          </w:tcPr>
          <w:p w14:paraId="2B804114" w14:textId="77777777" w:rsidR="00692DCD" w:rsidRPr="00B3135A" w:rsidRDefault="00692DCD" w:rsidP="00692D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724D7175" w14:textId="77777777" w:rsidR="00692DCD" w:rsidRPr="00B3135A" w:rsidRDefault="00692DCD" w:rsidP="00692DCD">
            <w:pPr>
              <w:tabs>
                <w:tab w:val="clear" w:pos="227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ผู้ถือหุ้นรายใหญ่มีกรรมการร่วมกันกับบริษัท</w:t>
            </w:r>
          </w:p>
        </w:tc>
      </w:tr>
      <w:tr w:rsidR="00692DCD" w:rsidRPr="00B3135A" w14:paraId="2A63EBCE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34EF91DA" w14:textId="77777777" w:rsidR="00692DCD" w:rsidRPr="00B3135A" w:rsidRDefault="00692DCD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51" w:type="dxa"/>
            <w:shd w:val="clear" w:color="auto" w:fill="auto"/>
          </w:tcPr>
          <w:p w14:paraId="65BB358E" w14:textId="77777777" w:rsidR="00692DCD" w:rsidRPr="00B3135A" w:rsidRDefault="00692DCD" w:rsidP="00692D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5A026EDD" w14:textId="77777777" w:rsidR="00692DCD" w:rsidRPr="00EF34E1" w:rsidRDefault="00692DCD" w:rsidP="00EF34E1">
            <w:pPr>
              <w:tabs>
                <w:tab w:val="clear" w:pos="227"/>
                <w:tab w:val="clear" w:pos="3515"/>
                <w:tab w:val="clear" w:pos="3742"/>
                <w:tab w:val="left" w:pos="3490"/>
              </w:tabs>
              <w:spacing w:line="240" w:lineRule="auto"/>
              <w:ind w:left="-9" w:right="-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มีกรรมการร่วมกันกับผู้ถือหุ้นรายใหญ่ของบริษัท</w:t>
            </w:r>
          </w:p>
        </w:tc>
      </w:tr>
      <w:tr w:rsidR="003104C3" w:rsidRPr="00B3135A" w14:paraId="76E5BA44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0DAB9389" w14:textId="11F2049B" w:rsidR="003104C3" w:rsidRPr="00B3135A" w:rsidRDefault="003104C3" w:rsidP="003104C3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251" w:type="dxa"/>
            <w:shd w:val="clear" w:color="auto" w:fill="auto"/>
          </w:tcPr>
          <w:p w14:paraId="0A47B20F" w14:textId="38123411" w:rsidR="003104C3" w:rsidRPr="00B3135A" w:rsidRDefault="003104C3" w:rsidP="003104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7B86A144" w14:textId="2D6430D7" w:rsidR="003104C3" w:rsidRPr="00EF34E1" w:rsidRDefault="003104C3" w:rsidP="00EF34E1">
            <w:pPr>
              <w:tabs>
                <w:tab w:val="clear" w:pos="227"/>
                <w:tab w:val="clear" w:pos="3515"/>
                <w:tab w:val="clear" w:pos="3742"/>
                <w:tab w:val="left" w:pos="3490"/>
              </w:tabs>
              <w:spacing w:line="240" w:lineRule="auto"/>
              <w:ind w:left="-9" w:right="-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มีกรรมการร่วมกันกับผู้ถือหุ้นรายใหญ่ของบริษัท</w:t>
            </w:r>
          </w:p>
        </w:tc>
      </w:tr>
      <w:tr w:rsidR="00692DCD" w:rsidRPr="00B3135A" w14:paraId="773E8262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5659F74E" w14:textId="77777777" w:rsidR="00692DCD" w:rsidRPr="00B3135A" w:rsidRDefault="00692DCD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251" w:type="dxa"/>
            <w:shd w:val="clear" w:color="auto" w:fill="auto"/>
          </w:tcPr>
          <w:p w14:paraId="54715163" w14:textId="77777777" w:rsidR="00692DCD" w:rsidRPr="00B3135A" w:rsidRDefault="00692DCD" w:rsidP="00692D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1A4C2BF1" w14:textId="77777777" w:rsidR="00692DCD" w:rsidRPr="00EF34E1" w:rsidRDefault="00692DCD" w:rsidP="00EF34E1">
            <w:pPr>
              <w:tabs>
                <w:tab w:val="clear" w:pos="227"/>
                <w:tab w:val="clear" w:pos="3515"/>
                <w:tab w:val="clear" w:pos="3742"/>
                <w:tab w:val="left" w:pos="3490"/>
              </w:tabs>
              <w:spacing w:line="240" w:lineRule="auto"/>
              <w:ind w:left="-9" w:right="-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มีกรรมการร่วมกันกับผู้ถือหุ้นรายใหญ่ของบริษัท</w:t>
            </w:r>
          </w:p>
        </w:tc>
      </w:tr>
      <w:tr w:rsidR="00692DCD" w:rsidRPr="00B3135A" w14:paraId="0BF51CB6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341CCE88" w14:textId="13B19164" w:rsidR="00692DCD" w:rsidRPr="00B3135A" w:rsidRDefault="00F34BDE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หนองเสือช้างชลบุรี จำกัด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1" w:type="dxa"/>
            <w:shd w:val="clear" w:color="auto" w:fill="auto"/>
          </w:tcPr>
          <w:p w14:paraId="502C04A8" w14:textId="77777777" w:rsidR="00692DCD" w:rsidRPr="00B3135A" w:rsidRDefault="00692DCD" w:rsidP="00692D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43BB8549" w14:textId="77777777" w:rsidR="00692DCD" w:rsidRPr="00B3135A" w:rsidRDefault="00692DCD" w:rsidP="00692DCD">
            <w:pPr>
              <w:tabs>
                <w:tab w:val="clear" w:pos="227"/>
                <w:tab w:val="clear" w:pos="2807"/>
                <w:tab w:val="left" w:pos="2802"/>
              </w:tabs>
              <w:spacing w:line="240" w:lineRule="auto"/>
              <w:ind w:left="-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ญาติของกรรมการถือหุ้นส่วนใหญ่ทางอ้อม</w:t>
            </w:r>
          </w:p>
        </w:tc>
      </w:tr>
      <w:tr w:rsidR="00692DCD" w:rsidRPr="00B3135A" w14:paraId="7B168D7D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555B27C4" w14:textId="77777777" w:rsidR="00692DCD" w:rsidRPr="00B3135A" w:rsidRDefault="00692DCD" w:rsidP="00692DCD">
            <w:pPr>
              <w:tabs>
                <w:tab w:val="clear" w:pos="227"/>
                <w:tab w:val="left" w:pos="77"/>
              </w:tabs>
              <w:spacing w:line="240" w:lineRule="auto"/>
              <w:ind w:left="149" w:right="-684" w:hanging="149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ที.ซี.ซี. คอมเมอร์เชียล พร็อพเพอร์ตี้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/>
              <w:t>แมนเนจเม้นท์ จำกัด</w:t>
            </w:r>
          </w:p>
        </w:tc>
        <w:tc>
          <w:tcPr>
            <w:tcW w:w="1251" w:type="dxa"/>
            <w:shd w:val="clear" w:color="auto" w:fill="auto"/>
          </w:tcPr>
          <w:p w14:paraId="25116624" w14:textId="77777777" w:rsidR="00692DCD" w:rsidRPr="00B3135A" w:rsidRDefault="00692DCD" w:rsidP="00FE0D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3240CD73" w14:textId="1F2244AE" w:rsidR="00692DCD" w:rsidRPr="00B3135A" w:rsidRDefault="007D1DB4" w:rsidP="00EF34E1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2802"/>
                <w:tab w:val="left" w:pos="3490"/>
              </w:tabs>
              <w:spacing w:line="240" w:lineRule="auto"/>
              <w:ind w:left="-9"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มีกรรมการเป็นญาติกับกรรมการ</w:t>
            </w:r>
            <w:r w:rsidR="004D1782" w:rsidRPr="00B3135A">
              <w:rPr>
                <w:rFonts w:ascii="Angsana New" w:hAnsi="Angsana New"/>
                <w:sz w:val="30"/>
                <w:szCs w:val="30"/>
                <w:cs/>
              </w:rPr>
              <w:t>ของผู้ถือหุ้น</w:t>
            </w:r>
            <w:r w:rsidR="00077135" w:rsidRPr="00B3135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</w:t>
            </w:r>
            <w:r w:rsidR="004D1782" w:rsidRPr="00B3135A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="00514A88" w:rsidRPr="00B3135A">
              <w:rPr>
                <w:rFonts w:ascii="Angsana New" w:hAnsi="Angsana New"/>
                <w:sz w:val="30"/>
                <w:szCs w:val="30"/>
                <w:cs/>
              </w:rPr>
              <w:t>ใหญ่ข</w:t>
            </w:r>
            <w:r w:rsidR="004D1782" w:rsidRPr="00B3135A">
              <w:rPr>
                <w:rFonts w:ascii="Angsana New" w:hAnsi="Angsana New"/>
                <w:sz w:val="30"/>
                <w:szCs w:val="30"/>
                <w:cs/>
              </w:rPr>
              <w:t>องบริษัท</w:t>
            </w:r>
          </w:p>
        </w:tc>
      </w:tr>
      <w:tr w:rsidR="00692DCD" w:rsidRPr="00B3135A" w14:paraId="2348799E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5566EABA" w14:textId="77777777" w:rsidR="00692DCD" w:rsidRPr="00B3135A" w:rsidRDefault="00692DCD" w:rsidP="00692DCD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251" w:type="dxa"/>
            <w:shd w:val="clear" w:color="auto" w:fill="auto"/>
          </w:tcPr>
          <w:p w14:paraId="6847C36D" w14:textId="77777777" w:rsidR="00692DCD" w:rsidRPr="00B3135A" w:rsidRDefault="00692DCD" w:rsidP="00692D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24210EFB" w14:textId="77777777" w:rsidR="00692DCD" w:rsidRPr="00B3135A" w:rsidRDefault="00692DCD" w:rsidP="00692DCD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B3135A" w14:paraId="1E52F607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2E6E7259" w14:textId="3F2150C2" w:rsidR="00E7621C" w:rsidRPr="00B3135A" w:rsidRDefault="00F34BDE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ห้วยทรายเหนือเพชรบุรี จำกัด</w:t>
            </w:r>
          </w:p>
        </w:tc>
        <w:tc>
          <w:tcPr>
            <w:tcW w:w="1251" w:type="dxa"/>
            <w:shd w:val="clear" w:color="auto" w:fill="auto"/>
          </w:tcPr>
          <w:p w14:paraId="5E2592E7" w14:textId="77777777" w:rsidR="00E7621C" w:rsidRPr="00B3135A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62818833" w14:textId="77777777" w:rsidR="00E7621C" w:rsidRPr="00B3135A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B3135A" w14:paraId="70C7C74C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6FB53ACA" w14:textId="77777777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เทอราโกร เฟอร์ติไลเซอร์ จำกัด</w:t>
            </w:r>
          </w:p>
        </w:tc>
        <w:tc>
          <w:tcPr>
            <w:tcW w:w="1251" w:type="dxa"/>
            <w:shd w:val="clear" w:color="auto" w:fill="auto"/>
          </w:tcPr>
          <w:p w14:paraId="169D45D4" w14:textId="77777777" w:rsidR="00E7621C" w:rsidRPr="00B3135A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2A8CA5F7" w14:textId="77777777" w:rsidR="00E7621C" w:rsidRPr="00B3135A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มีกรรมการร่วมกัน </w:t>
            </w:r>
          </w:p>
        </w:tc>
      </w:tr>
      <w:tr w:rsidR="00E7621C" w:rsidRPr="00B3135A" w14:paraId="4E2580FE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3B35B542" w14:textId="77777777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น้ำตาลทิพย์กำแพงเพชร จำกัด</w:t>
            </w:r>
          </w:p>
        </w:tc>
        <w:tc>
          <w:tcPr>
            <w:tcW w:w="1251" w:type="dxa"/>
            <w:shd w:val="clear" w:color="auto" w:fill="auto"/>
          </w:tcPr>
          <w:p w14:paraId="16776831" w14:textId="77777777" w:rsidR="00E7621C" w:rsidRPr="00B3135A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7DE4D0A7" w14:textId="77777777" w:rsidR="00E7621C" w:rsidRPr="00B3135A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B3135A" w14:paraId="0016E653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52AA09D4" w14:textId="7AF0AE28" w:rsidR="00E7621C" w:rsidRPr="00B3135A" w:rsidRDefault="00E7621C" w:rsidP="00E74AF1">
            <w:pPr>
              <w:spacing w:line="240" w:lineRule="auto"/>
              <w:ind w:right="-684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 ยูไนเต็ด ไวน์เนอรี่ แอนด์</w:t>
            </w:r>
            <w:r w:rsidR="00077135" w:rsidRPr="00B3135A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spacing w:val="-10"/>
                <w:sz w:val="30"/>
                <w:szCs w:val="30"/>
                <w:cs/>
              </w:rPr>
              <w:t>ดิสทิลเลอรี่ จำกัด</w:t>
            </w:r>
          </w:p>
        </w:tc>
        <w:tc>
          <w:tcPr>
            <w:tcW w:w="1251" w:type="dxa"/>
            <w:shd w:val="clear" w:color="auto" w:fill="auto"/>
          </w:tcPr>
          <w:p w14:paraId="6047E175" w14:textId="77777777" w:rsidR="00E7621C" w:rsidRPr="00B3135A" w:rsidRDefault="00E7621C" w:rsidP="00E7621C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40A11E5F" w14:textId="77777777" w:rsidR="00E7621C" w:rsidRPr="00B3135A" w:rsidRDefault="00E7621C" w:rsidP="00E7621C">
            <w:pPr>
              <w:tabs>
                <w:tab w:val="clear" w:pos="4678"/>
                <w:tab w:val="left" w:pos="4626"/>
              </w:tabs>
              <w:spacing w:line="240" w:lineRule="auto"/>
              <w:ind w:right="-28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8300A" w:rsidRPr="00B3135A" w14:paraId="45D62D44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4490569D" w14:textId="461CEACA" w:rsidR="0048300A" w:rsidRPr="00EF34E1" w:rsidRDefault="0048300A" w:rsidP="0048300A">
            <w:pPr>
              <w:spacing w:line="240" w:lineRule="auto"/>
              <w:ind w:right="-684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โรงงานอุตสาหกรรมกระดาษบางปะอิน จำกัด</w:t>
            </w:r>
          </w:p>
        </w:tc>
        <w:tc>
          <w:tcPr>
            <w:tcW w:w="1251" w:type="dxa"/>
            <w:shd w:val="clear" w:color="auto" w:fill="auto"/>
          </w:tcPr>
          <w:p w14:paraId="70579249" w14:textId="6A2E2C9B" w:rsidR="0048300A" w:rsidRPr="00B3135A" w:rsidRDefault="0048300A" w:rsidP="0048300A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6A93DEC5" w14:textId="08721E3D" w:rsidR="0048300A" w:rsidRPr="00B3135A" w:rsidRDefault="0048300A" w:rsidP="0048300A">
            <w:pPr>
              <w:tabs>
                <w:tab w:val="clear" w:pos="4678"/>
                <w:tab w:val="left" w:pos="4626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B3135A" w14:paraId="0035141B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098EC065" w14:textId="77777777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ปัตตาเวีย กอล์ฟคลับ จำกัด</w:t>
            </w:r>
          </w:p>
        </w:tc>
        <w:tc>
          <w:tcPr>
            <w:tcW w:w="1251" w:type="dxa"/>
            <w:shd w:val="clear" w:color="auto" w:fill="auto"/>
          </w:tcPr>
          <w:p w14:paraId="447785AF" w14:textId="77777777" w:rsidR="00E7621C" w:rsidRPr="00B3135A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38506B67" w14:textId="77777777" w:rsidR="00E7621C" w:rsidRPr="00B3135A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82B23" w:rsidRPr="00B3135A" w14:paraId="2D2E37BF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30122CFD" w14:textId="07AF81FB" w:rsidR="00982B23" w:rsidRPr="00B3135A" w:rsidRDefault="00982B23" w:rsidP="00982B23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ทีซีซี ซินเนอร์จี้ จำกัด</w:t>
            </w:r>
          </w:p>
        </w:tc>
        <w:tc>
          <w:tcPr>
            <w:tcW w:w="1251" w:type="dxa"/>
            <w:shd w:val="clear" w:color="auto" w:fill="auto"/>
          </w:tcPr>
          <w:p w14:paraId="4454B6C2" w14:textId="02F76522" w:rsidR="00982B23" w:rsidRPr="00B3135A" w:rsidRDefault="00982B23" w:rsidP="00982B2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00F409F2" w14:textId="67EF746F" w:rsidR="00982B23" w:rsidRPr="00B3135A" w:rsidRDefault="00982B23" w:rsidP="00982B23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B3135A" w14:paraId="5417C8F2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25C88C79" w14:textId="77777777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คริสตอลลา จำกัด </w:t>
            </w:r>
          </w:p>
        </w:tc>
        <w:tc>
          <w:tcPr>
            <w:tcW w:w="1251" w:type="dxa"/>
            <w:shd w:val="clear" w:color="auto" w:fill="auto"/>
          </w:tcPr>
          <w:p w14:paraId="19C1CEF5" w14:textId="77777777" w:rsidR="00E7621C" w:rsidRPr="00B3135A" w:rsidRDefault="00E7621C" w:rsidP="00E762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3B2D4E0B" w14:textId="77777777" w:rsidR="00E7621C" w:rsidRPr="00B3135A" w:rsidRDefault="00E7621C" w:rsidP="00E7621C">
            <w:pPr>
              <w:tabs>
                <w:tab w:val="clear" w:pos="227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B3135A" w14:paraId="208248F2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2F84DAA9" w14:textId="77777777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พรรณธิอร เทรดดิ้ง จำกัด</w:t>
            </w:r>
          </w:p>
        </w:tc>
        <w:tc>
          <w:tcPr>
            <w:tcW w:w="1251" w:type="dxa"/>
            <w:shd w:val="clear" w:color="auto" w:fill="auto"/>
          </w:tcPr>
          <w:p w14:paraId="16C54AB5" w14:textId="77777777" w:rsidR="00E7621C" w:rsidRPr="00B3135A" w:rsidRDefault="00E7621C" w:rsidP="00E7621C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29CFB5E8" w14:textId="77777777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B3135A" w14:paraId="130E279C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260FC977" w14:textId="77777777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251" w:type="dxa"/>
            <w:shd w:val="clear" w:color="auto" w:fill="auto"/>
          </w:tcPr>
          <w:p w14:paraId="46B0A336" w14:textId="77777777" w:rsidR="00E7621C" w:rsidRPr="00B3135A" w:rsidRDefault="00E7621C" w:rsidP="00E7621C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01722550" w14:textId="77777777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7621C" w:rsidRPr="00B3135A" w14:paraId="5A7D0C3E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21125255" w14:textId="214CECA9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</w:t>
            </w:r>
            <w:r w:rsidR="00E92A2D" w:rsidRPr="00B313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92A2D" w:rsidRPr="00B3135A">
              <w:rPr>
                <w:rFonts w:ascii="Angsana New" w:hAnsi="Angsana New"/>
                <w:sz w:val="30"/>
                <w:szCs w:val="30"/>
                <w:cs/>
              </w:rPr>
              <w:t>(ประเทศไทย)</w:t>
            </w:r>
          </w:p>
          <w:p w14:paraId="56ED50DF" w14:textId="7C23E622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F4644" w:rsidRPr="00B3135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51" w:type="dxa"/>
            <w:shd w:val="clear" w:color="auto" w:fill="auto"/>
          </w:tcPr>
          <w:p w14:paraId="69444FDE" w14:textId="77777777" w:rsidR="00E7621C" w:rsidRPr="00B3135A" w:rsidRDefault="00E7621C" w:rsidP="00E7621C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7CB8D980" w14:textId="77777777" w:rsidR="00E7621C" w:rsidRPr="00B3135A" w:rsidRDefault="00E7621C" w:rsidP="00E7621C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82B23" w:rsidRPr="00B3135A" w14:paraId="21E16BB0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12A546E3" w14:textId="7BC24725" w:rsidR="00982B23" w:rsidRPr="00B3135A" w:rsidRDefault="00982B23" w:rsidP="00982B23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เฟรเซอร์ส พร็อพเพอร์ตี้ อินดัสเทรียล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(ประเทศไทย) จำกัด</w:t>
            </w:r>
          </w:p>
        </w:tc>
        <w:tc>
          <w:tcPr>
            <w:tcW w:w="1251" w:type="dxa"/>
            <w:shd w:val="clear" w:color="auto" w:fill="auto"/>
          </w:tcPr>
          <w:p w14:paraId="699D1DFF" w14:textId="228F08FD" w:rsidR="00982B23" w:rsidRPr="00B3135A" w:rsidRDefault="00982B23" w:rsidP="00982B23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4B94ADEE" w14:textId="6458A8AD" w:rsidR="00982B23" w:rsidRPr="00B3135A" w:rsidRDefault="00982B23" w:rsidP="00982B23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4BDE" w:rsidRPr="00B3135A" w14:paraId="5E6982AD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2AF10D5C" w14:textId="3224583F" w:rsidR="00F34BDE" w:rsidRPr="00EF34E1" w:rsidRDefault="00F34BDE" w:rsidP="00E74AF1">
            <w:pPr>
              <w:spacing w:line="240" w:lineRule="auto"/>
              <w:ind w:right="-68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แพน อินเตอร์เนชั่นแนล</w:t>
            </w:r>
            <w:r w:rsidR="00884BFD" w:rsidRPr="00EF34E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251" w:type="dxa"/>
            <w:shd w:val="clear" w:color="auto" w:fill="auto"/>
          </w:tcPr>
          <w:p w14:paraId="7C9A422F" w14:textId="7ABBCE91" w:rsidR="00F34BDE" w:rsidRPr="00B3135A" w:rsidRDefault="00F34BDE" w:rsidP="00F34BDE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44E9F504" w14:textId="11F096A7" w:rsidR="00F34BDE" w:rsidRPr="00B3135A" w:rsidRDefault="00F34BDE" w:rsidP="00F34BDE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4BDE" w:rsidRPr="00B3135A" w14:paraId="5718DB89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0EC9C605" w14:textId="108A6FD1" w:rsidR="00F34BDE" w:rsidRPr="00B3135A" w:rsidRDefault="00F34BDE" w:rsidP="00F34BDE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ไทย เบฟเวอเรจ โลจิสติก จำกัด</w:t>
            </w:r>
          </w:p>
        </w:tc>
        <w:tc>
          <w:tcPr>
            <w:tcW w:w="1251" w:type="dxa"/>
            <w:shd w:val="clear" w:color="auto" w:fill="auto"/>
          </w:tcPr>
          <w:p w14:paraId="6DBE6449" w14:textId="0427711B" w:rsidR="00F34BDE" w:rsidRPr="00B3135A" w:rsidRDefault="00F34BDE" w:rsidP="00F34BDE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3C1A46BF" w14:textId="782ACA1C" w:rsidR="00F34BDE" w:rsidRPr="00B3135A" w:rsidRDefault="00F34BDE" w:rsidP="00F34BDE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34BDE" w:rsidRPr="00B3135A" w14:paraId="1FCFC560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546E2C01" w14:textId="366F4FDC" w:rsidR="00F34BDE" w:rsidRPr="00B3135A" w:rsidRDefault="00F34BDE" w:rsidP="00F34BDE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ไทยแอลกอฮอล์ จำกัด (มหาชน)</w:t>
            </w:r>
          </w:p>
        </w:tc>
        <w:tc>
          <w:tcPr>
            <w:tcW w:w="1251" w:type="dxa"/>
            <w:shd w:val="clear" w:color="auto" w:fill="auto"/>
          </w:tcPr>
          <w:p w14:paraId="219B062C" w14:textId="3D556C81" w:rsidR="00F34BDE" w:rsidRPr="00B3135A" w:rsidRDefault="00F34BDE" w:rsidP="00F34BDE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534882D3" w14:textId="11305E44" w:rsidR="00F34BDE" w:rsidRPr="00B3135A" w:rsidRDefault="00F34BDE" w:rsidP="00F34BDE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82B23" w:rsidRPr="00B3135A" w14:paraId="603BD752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1D89FEF6" w14:textId="177C4C60" w:rsidR="00982B23" w:rsidRPr="00B3135A" w:rsidRDefault="00982B23" w:rsidP="00982B23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  <w:tc>
          <w:tcPr>
            <w:tcW w:w="1251" w:type="dxa"/>
            <w:shd w:val="clear" w:color="auto" w:fill="auto"/>
          </w:tcPr>
          <w:p w14:paraId="5206E813" w14:textId="10382259" w:rsidR="00982B23" w:rsidRPr="00B3135A" w:rsidRDefault="00982B23" w:rsidP="00982B23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6E021065" w14:textId="548A5B91" w:rsidR="00982B23" w:rsidRPr="00B3135A" w:rsidRDefault="00982B23" w:rsidP="00982B23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04C3" w:rsidRPr="00B3135A" w14:paraId="73042FFF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04FDB0FC" w14:textId="0353CA5D" w:rsidR="003104C3" w:rsidRPr="00B3135A" w:rsidRDefault="003104C3" w:rsidP="003104C3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สุรวงศ์พัฒนา จำกัด</w:t>
            </w:r>
          </w:p>
        </w:tc>
        <w:tc>
          <w:tcPr>
            <w:tcW w:w="1251" w:type="dxa"/>
            <w:shd w:val="clear" w:color="auto" w:fill="auto"/>
          </w:tcPr>
          <w:p w14:paraId="137B73C3" w14:textId="0A18620D" w:rsidR="003104C3" w:rsidRPr="00B3135A" w:rsidRDefault="003104C3" w:rsidP="003104C3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0214CCDF" w14:textId="64764285" w:rsidR="003104C3" w:rsidRPr="00B3135A" w:rsidRDefault="003104C3" w:rsidP="003104C3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7B33A4" w:rsidRPr="00B3135A" w14:paraId="1F64FA26" w14:textId="77777777" w:rsidTr="00EF34E1">
        <w:trPr>
          <w:trHeight w:val="20"/>
        </w:trPr>
        <w:tc>
          <w:tcPr>
            <w:tcW w:w="4086" w:type="dxa"/>
            <w:shd w:val="clear" w:color="auto" w:fill="auto"/>
          </w:tcPr>
          <w:p w14:paraId="15717419" w14:textId="0840A762" w:rsidR="007B33A4" w:rsidRPr="00B3135A" w:rsidRDefault="007B33A4" w:rsidP="007B33A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 ปาก</w:t>
            </w:r>
            <w:r w:rsidR="008E23A0">
              <w:rPr>
                <w:rFonts w:ascii="Angsana New" w:hAnsi="Angsana New" w:hint="cs"/>
                <w:sz w:val="30"/>
                <w:szCs w:val="30"/>
                <w:cs/>
              </w:rPr>
              <w:t>ซ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อง แคปปิตอล จำกัด</w:t>
            </w:r>
          </w:p>
        </w:tc>
        <w:tc>
          <w:tcPr>
            <w:tcW w:w="1251" w:type="dxa"/>
            <w:shd w:val="clear" w:color="auto" w:fill="auto"/>
          </w:tcPr>
          <w:p w14:paraId="3C7FADDC" w14:textId="6F73897D" w:rsidR="007B33A4" w:rsidRPr="00B3135A" w:rsidRDefault="007B33A4" w:rsidP="007B33A4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093DB568" w14:textId="3E6E6D82" w:rsidR="007B33A4" w:rsidRPr="00B3135A" w:rsidRDefault="007B33A4" w:rsidP="007B33A4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82731" w:rsidRPr="00B3135A" w14:paraId="092F631D" w14:textId="77777777" w:rsidTr="0023282D">
        <w:trPr>
          <w:trHeight w:val="20"/>
        </w:trPr>
        <w:tc>
          <w:tcPr>
            <w:tcW w:w="4086" w:type="dxa"/>
            <w:shd w:val="clear" w:color="auto" w:fill="auto"/>
          </w:tcPr>
          <w:p w14:paraId="2B0A2E63" w14:textId="3F34D16E" w:rsidR="00382731" w:rsidRPr="00EF34E1" w:rsidRDefault="00382731" w:rsidP="0038273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1251" w:type="dxa"/>
            <w:shd w:val="clear" w:color="auto" w:fill="auto"/>
          </w:tcPr>
          <w:p w14:paraId="40A259D1" w14:textId="106DA552" w:rsidR="00382731" w:rsidRPr="00B3135A" w:rsidRDefault="00382731" w:rsidP="00382731">
            <w:pPr>
              <w:tabs>
                <w:tab w:val="clear" w:pos="907"/>
                <w:tab w:val="left" w:pos="747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7" w:type="dxa"/>
            <w:shd w:val="clear" w:color="auto" w:fill="auto"/>
          </w:tcPr>
          <w:p w14:paraId="2F5C7634" w14:textId="596BE832" w:rsidR="00382731" w:rsidRPr="00B3135A" w:rsidRDefault="00382731" w:rsidP="00382731">
            <w:pPr>
              <w:spacing w:line="240" w:lineRule="auto"/>
              <w:ind w:right="-68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9E213FA" w14:textId="77777777" w:rsidR="00B007F8" w:rsidRPr="00EF34E1" w:rsidRDefault="00B007F8" w:rsidP="00884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magenta"/>
        </w:rPr>
      </w:pPr>
    </w:p>
    <w:tbl>
      <w:tblPr>
        <w:tblW w:w="932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367"/>
        <w:gridCol w:w="990"/>
        <w:gridCol w:w="274"/>
        <w:gridCol w:w="992"/>
        <w:gridCol w:w="274"/>
        <w:gridCol w:w="988"/>
        <w:gridCol w:w="274"/>
        <w:gridCol w:w="1164"/>
      </w:tblGrid>
      <w:tr w:rsidR="00604993" w:rsidRPr="00B3135A" w14:paraId="1D574381" w14:textId="77777777" w:rsidTr="00EF34E1">
        <w:trPr>
          <w:tblHeader/>
        </w:trPr>
        <w:tc>
          <w:tcPr>
            <w:tcW w:w="2342" w:type="pct"/>
          </w:tcPr>
          <w:p w14:paraId="0D121F11" w14:textId="51587A6F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EF34E1" w:rsidDel="001E04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pct"/>
            <w:gridSpan w:val="3"/>
          </w:tcPr>
          <w:p w14:paraId="0B3E9550" w14:textId="77777777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F2D222" w14:textId="77777777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50746BC5" w14:textId="77777777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04993" w:rsidRPr="00B3135A" w14:paraId="799FDDDB" w14:textId="77777777" w:rsidTr="00EF34E1">
        <w:trPr>
          <w:tblHeader/>
        </w:trPr>
        <w:tc>
          <w:tcPr>
            <w:tcW w:w="2342" w:type="pct"/>
          </w:tcPr>
          <w:p w14:paraId="37C564A9" w14:textId="0BED73A1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1" w:type="pct"/>
          </w:tcPr>
          <w:p w14:paraId="2AB37519" w14:textId="2F799785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F01108"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1A0016B" w14:textId="77777777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2634EB2" w14:textId="66B68D59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F01108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6CEE0ED" w14:textId="77777777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997AAE7" w14:textId="04598CD7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F01108"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A8452B4" w14:textId="77777777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165CE15" w14:textId="7A7CD118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F01108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E68B1" w:rsidRPr="00B3135A" w14:paraId="1862FD66" w14:textId="77777777" w:rsidTr="00EF34E1">
        <w:trPr>
          <w:tblHeader/>
        </w:trPr>
        <w:tc>
          <w:tcPr>
            <w:tcW w:w="2342" w:type="pct"/>
          </w:tcPr>
          <w:p w14:paraId="050F1FC9" w14:textId="77777777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8" w:type="pct"/>
            <w:gridSpan w:val="7"/>
          </w:tcPr>
          <w:p w14:paraId="304313FF" w14:textId="77777777" w:rsidR="002D2D75" w:rsidRPr="00B3135A" w:rsidRDefault="002D2D75" w:rsidP="002D2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993" w:rsidRPr="00B3135A" w14:paraId="1064B13E" w14:textId="77777777" w:rsidTr="00EF34E1">
        <w:tc>
          <w:tcPr>
            <w:tcW w:w="2342" w:type="pct"/>
          </w:tcPr>
          <w:p w14:paraId="289FEAC7" w14:textId="77777777" w:rsidR="002D2D75" w:rsidRPr="00B3135A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" w:type="pct"/>
          </w:tcPr>
          <w:p w14:paraId="19FE9B07" w14:textId="77777777" w:rsidR="002D2D75" w:rsidRPr="00B3135A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8E2100" w14:textId="77777777" w:rsidR="002D2D75" w:rsidRPr="00B3135A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294E574" w14:textId="77777777" w:rsidR="002D2D75" w:rsidRPr="00B3135A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334E90" w14:textId="77777777" w:rsidR="002D2D75" w:rsidRPr="00B3135A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3C599F5D" w14:textId="77777777" w:rsidR="002D2D75" w:rsidRPr="00B3135A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5439457" w14:textId="77777777" w:rsidR="002D2D75" w:rsidRPr="00B3135A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1C9EBA7B" w14:textId="77777777" w:rsidR="002D2D75" w:rsidRPr="00B3135A" w:rsidRDefault="002D2D75" w:rsidP="002D2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108" w:rsidRPr="00B3135A" w14:paraId="5A845AE9" w14:textId="77777777" w:rsidTr="00EF34E1">
        <w:tc>
          <w:tcPr>
            <w:tcW w:w="2342" w:type="pct"/>
          </w:tcPr>
          <w:p w14:paraId="01F03F9D" w14:textId="216E8061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1" w:type="pct"/>
          </w:tcPr>
          <w:p w14:paraId="78C52454" w14:textId="273FCA0E" w:rsidR="00F01108" w:rsidRPr="00B3135A" w:rsidRDefault="00DE11B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0F907F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6272AC8" w14:textId="77777777" w:rsidR="00F01108" w:rsidRPr="00B3135A" w:rsidRDefault="00F0110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A121E8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5B9EA6CF" w14:textId="55373322" w:rsidR="00F01108" w:rsidRPr="00B3135A" w:rsidRDefault="00710A6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323,710</w:t>
            </w:r>
          </w:p>
        </w:tc>
        <w:tc>
          <w:tcPr>
            <w:tcW w:w="147" w:type="pct"/>
          </w:tcPr>
          <w:p w14:paraId="707231C2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7EBC228" w14:textId="41B17418" w:rsidR="00F01108" w:rsidRPr="00B3135A" w:rsidRDefault="00F0110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78B7" w:rsidRPr="00B3135A" w14:paraId="61D90355" w14:textId="77777777" w:rsidTr="000E37D6">
        <w:tc>
          <w:tcPr>
            <w:tcW w:w="2342" w:type="pct"/>
          </w:tcPr>
          <w:p w14:paraId="22A08971" w14:textId="0680C0C9" w:rsidR="00F01108" w:rsidRPr="00B3135A" w:rsidRDefault="00277220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ขายวัตถุดิบ วัสดุสิ้นเปลืองและ</w:t>
            </w:r>
            <w:r w:rsidR="00F01108" w:rsidRPr="00B3135A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531" w:type="pct"/>
          </w:tcPr>
          <w:p w14:paraId="03C58401" w14:textId="147093C6" w:rsidR="00F01108" w:rsidRPr="00B3135A" w:rsidRDefault="00DE11B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B65C692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A7FAF53" w14:textId="77777777" w:rsidR="00F01108" w:rsidRPr="00B3135A" w:rsidRDefault="00F0110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F75C64A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5444D521" w14:textId="3DE1C19C" w:rsidR="00F01108" w:rsidRPr="000A1FA4" w:rsidRDefault="0071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16,506</w:t>
            </w:r>
          </w:p>
        </w:tc>
        <w:tc>
          <w:tcPr>
            <w:tcW w:w="147" w:type="pct"/>
          </w:tcPr>
          <w:p w14:paraId="6FB1416E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7E280F1F" w14:textId="18CD5DBC" w:rsidR="00F01108" w:rsidRPr="00B3135A" w:rsidRDefault="00F0110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F01108" w:rsidRPr="00B3135A" w14:paraId="594096A9" w14:textId="77777777" w:rsidTr="00EF34E1">
        <w:tc>
          <w:tcPr>
            <w:tcW w:w="2342" w:type="pct"/>
          </w:tcPr>
          <w:p w14:paraId="5D61C372" w14:textId="0CAAFDEB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31" w:type="pct"/>
          </w:tcPr>
          <w:p w14:paraId="0A93D804" w14:textId="1991A388" w:rsidR="00F01108" w:rsidRPr="00B3135A" w:rsidRDefault="00DE11B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D2BEA2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3E83B00" w14:textId="77777777" w:rsidR="00F01108" w:rsidRPr="00B3135A" w:rsidRDefault="00F0110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2C22EC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5B44B337" w14:textId="033B4EA9" w:rsidR="00F01108" w:rsidRPr="00B3135A" w:rsidRDefault="00710A63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53,020</w:t>
            </w:r>
          </w:p>
        </w:tc>
        <w:tc>
          <w:tcPr>
            <w:tcW w:w="147" w:type="pct"/>
          </w:tcPr>
          <w:p w14:paraId="759C2C01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03511934" w14:textId="154549FE" w:rsidR="00F01108" w:rsidRPr="00B3135A" w:rsidRDefault="00F0110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13,800</w:t>
            </w:r>
          </w:p>
        </w:tc>
      </w:tr>
      <w:tr w:rsidR="00F01108" w:rsidRPr="00B3135A" w14:paraId="1E882C92" w14:textId="77777777" w:rsidTr="00EF34E1">
        <w:tc>
          <w:tcPr>
            <w:tcW w:w="2342" w:type="pct"/>
          </w:tcPr>
          <w:p w14:paraId="1DE0C922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31" w:type="pct"/>
          </w:tcPr>
          <w:p w14:paraId="5390F1DF" w14:textId="1E344947" w:rsidR="00F01108" w:rsidRPr="00B3135A" w:rsidRDefault="00DE11B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9BCDA7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62D711C" w14:textId="77777777" w:rsidR="00F01108" w:rsidRPr="00B3135A" w:rsidRDefault="00F0110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59194F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6D2CD93E" w14:textId="56EBF585" w:rsidR="00F01108" w:rsidRPr="00B3135A" w:rsidRDefault="00710A63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6,371</w:t>
            </w:r>
          </w:p>
        </w:tc>
        <w:tc>
          <w:tcPr>
            <w:tcW w:w="147" w:type="pct"/>
          </w:tcPr>
          <w:p w14:paraId="6C970ECA" w14:textId="77777777" w:rsidR="00F01108" w:rsidRPr="00B3135A" w:rsidRDefault="00F01108" w:rsidP="00F0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7A1F518B" w14:textId="3536C928" w:rsidR="00F01108" w:rsidRPr="00B3135A" w:rsidRDefault="00F0110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2,270</w:t>
            </w:r>
          </w:p>
        </w:tc>
      </w:tr>
      <w:tr w:rsidR="00277220" w:rsidRPr="00B3135A" w14:paraId="3F240176" w14:textId="77777777" w:rsidTr="000E37D6">
        <w:tc>
          <w:tcPr>
            <w:tcW w:w="2342" w:type="pct"/>
          </w:tcPr>
          <w:p w14:paraId="5DE933D3" w14:textId="7D0FD3B0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</w:t>
            </w:r>
            <w:r w:rsidR="00551D3B" w:rsidRPr="00B3135A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216D79" w:rsidRPr="00B3135A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531" w:type="pct"/>
          </w:tcPr>
          <w:p w14:paraId="567610B9" w14:textId="1B8DA390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A6C78B4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E5F4FA7" w14:textId="23C88A7B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97FB7B3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3B71596" w14:textId="5F755FE2" w:rsidR="00277220" w:rsidRPr="00B3135A" w:rsidRDefault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1,510</w:t>
            </w:r>
          </w:p>
        </w:tc>
        <w:tc>
          <w:tcPr>
            <w:tcW w:w="147" w:type="pct"/>
          </w:tcPr>
          <w:p w14:paraId="41C3E0E0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1296D2DC" w14:textId="34EC3AB8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77220" w:rsidRPr="00B3135A" w14:paraId="58D63C1F" w14:textId="77777777" w:rsidTr="00EF34E1">
        <w:tc>
          <w:tcPr>
            <w:tcW w:w="2342" w:type="pct"/>
          </w:tcPr>
          <w:p w14:paraId="6922A63E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1" w:type="pct"/>
          </w:tcPr>
          <w:p w14:paraId="7150841E" w14:textId="11CFD535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8E96CCF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E00090E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2683F59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4452E41E" w14:textId="6D33054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6,229</w:t>
            </w:r>
          </w:p>
        </w:tc>
        <w:tc>
          <w:tcPr>
            <w:tcW w:w="147" w:type="pct"/>
          </w:tcPr>
          <w:p w14:paraId="3B0621E0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754E5315" w14:textId="595E6961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277220" w:rsidRPr="00B3135A" w14:paraId="6712A4E0" w14:textId="77777777" w:rsidTr="000E37D6">
        <w:tc>
          <w:tcPr>
            <w:tcW w:w="2342" w:type="pct"/>
          </w:tcPr>
          <w:p w14:paraId="634FB9CA" w14:textId="431780A2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ขายสินทรัพย์อื่น</w:t>
            </w:r>
          </w:p>
        </w:tc>
        <w:tc>
          <w:tcPr>
            <w:tcW w:w="531" w:type="pct"/>
          </w:tcPr>
          <w:p w14:paraId="04976276" w14:textId="77AE8F3B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EA907CF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59D59DA" w14:textId="7EB9B61A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08CEF3E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9C2D87E" w14:textId="358C0466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130</w:t>
            </w:r>
            <w:r w:rsidRPr="00B3135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7" w:type="pct"/>
          </w:tcPr>
          <w:p w14:paraId="32F831BE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769902F0" w14:textId="579187C2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77220" w:rsidRPr="00B3135A" w14:paraId="69D032A9" w14:textId="77777777" w:rsidTr="00EF34E1">
        <w:tc>
          <w:tcPr>
            <w:tcW w:w="2342" w:type="pct"/>
          </w:tcPr>
          <w:p w14:paraId="2DCD55E4" w14:textId="66DA8CF1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531" w:type="pct"/>
          </w:tcPr>
          <w:p w14:paraId="3964E37F" w14:textId="15FDA05B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78468A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2" w:type="pct"/>
          </w:tcPr>
          <w:p w14:paraId="1737204F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8DF3A0F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66C3369A" w14:textId="3DFD8F09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120,956</w:t>
            </w:r>
          </w:p>
        </w:tc>
        <w:tc>
          <w:tcPr>
            <w:tcW w:w="147" w:type="pct"/>
          </w:tcPr>
          <w:p w14:paraId="6A129406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65C5A177" w14:textId="43652D2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436,155</w:t>
            </w:r>
          </w:p>
        </w:tc>
      </w:tr>
      <w:tr w:rsidR="00277220" w:rsidRPr="00B3135A" w14:paraId="0C11EDCA" w14:textId="77777777" w:rsidTr="000E37D6">
        <w:tc>
          <w:tcPr>
            <w:tcW w:w="2342" w:type="pct"/>
          </w:tcPr>
          <w:p w14:paraId="43427ECB" w14:textId="575ADC99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ค่าบริหา</w:t>
            </w:r>
            <w:r w:rsidR="00216D79" w:rsidRPr="00B3135A">
              <w:rPr>
                <w:rFonts w:ascii="Angsana New" w:hAnsi="Angsana New" w:hint="cs"/>
                <w:sz w:val="30"/>
                <w:szCs w:val="30"/>
                <w:cs/>
              </w:rPr>
              <w:t>รจัดการ</w:t>
            </w:r>
          </w:p>
        </w:tc>
        <w:tc>
          <w:tcPr>
            <w:tcW w:w="531" w:type="pct"/>
          </w:tcPr>
          <w:p w14:paraId="690701C4" w14:textId="61486458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CDBBC1B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4CC33F9" w14:textId="313E5B90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8F29AF8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1E2FE8D3" w14:textId="404B63C0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14,200</w:t>
            </w:r>
          </w:p>
        </w:tc>
        <w:tc>
          <w:tcPr>
            <w:tcW w:w="147" w:type="pct"/>
          </w:tcPr>
          <w:p w14:paraId="2F039A21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383CB5A9" w14:textId="273E9EAF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77220" w:rsidRPr="00B3135A" w14:paraId="37EB8D8A" w14:textId="77777777" w:rsidTr="00EF34E1">
        <w:tc>
          <w:tcPr>
            <w:tcW w:w="2342" w:type="pct"/>
          </w:tcPr>
          <w:p w14:paraId="69917E21" w14:textId="6EC15D2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1" w:type="pct"/>
          </w:tcPr>
          <w:p w14:paraId="0DA0AD68" w14:textId="0B45DC58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8291418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AF4C818" w14:textId="7CDD848B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BACFF5B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66CD4090" w14:textId="35983E0E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2,438</w:t>
            </w:r>
          </w:p>
        </w:tc>
        <w:tc>
          <w:tcPr>
            <w:tcW w:w="147" w:type="pct"/>
          </w:tcPr>
          <w:p w14:paraId="6B32D3EA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17F89EAA" w14:textId="1D7DBAA2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F065F" w:rsidRPr="00B3135A" w14:paraId="6FFF393D" w14:textId="77777777" w:rsidTr="000E37D6">
        <w:tc>
          <w:tcPr>
            <w:tcW w:w="2342" w:type="pct"/>
          </w:tcPr>
          <w:p w14:paraId="325C1DA9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12EA9C03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D6FDABB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7272840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44003CF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76DEC688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73414C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6F9CDE0B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7220" w:rsidRPr="00B3135A" w14:paraId="6E6C0905" w14:textId="77777777" w:rsidTr="00EF34E1">
        <w:tc>
          <w:tcPr>
            <w:tcW w:w="2342" w:type="pct"/>
          </w:tcPr>
          <w:p w14:paraId="2A40B9AF" w14:textId="446558A3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1" w:type="pct"/>
          </w:tcPr>
          <w:p w14:paraId="102041AC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8427D2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8F86FF1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EB436C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5865C07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85518F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4B96ACB2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220" w:rsidRPr="00B3135A" w14:paraId="58ABB9D6" w14:textId="77777777" w:rsidTr="00EF34E1">
        <w:tc>
          <w:tcPr>
            <w:tcW w:w="2342" w:type="pct"/>
          </w:tcPr>
          <w:p w14:paraId="41A2F549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31" w:type="pct"/>
          </w:tcPr>
          <w:p w14:paraId="23A8BDB9" w14:textId="1B8205B1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B8331A2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313DC03" w14:textId="6E87919F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EC0F7D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A1B3BA7" w14:textId="66210694" w:rsidR="00277220" w:rsidRPr="00B3135A" w:rsidRDefault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56,000</w:t>
            </w:r>
          </w:p>
        </w:tc>
        <w:tc>
          <w:tcPr>
            <w:tcW w:w="147" w:type="pct"/>
          </w:tcPr>
          <w:p w14:paraId="71CC3847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4297E7FD" w14:textId="1C064D36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48,000</w:t>
            </w:r>
          </w:p>
        </w:tc>
      </w:tr>
      <w:tr w:rsidR="00277220" w:rsidRPr="00B3135A" w14:paraId="7706DEC9" w14:textId="77777777" w:rsidTr="00EF34E1">
        <w:tc>
          <w:tcPr>
            <w:tcW w:w="2342" w:type="pct"/>
          </w:tcPr>
          <w:p w14:paraId="4F053A48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1" w:type="pct"/>
          </w:tcPr>
          <w:p w14:paraId="1699B972" w14:textId="22915E22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7" w:type="pct"/>
          </w:tcPr>
          <w:p w14:paraId="226C035D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4C9BC10" w14:textId="3DD50F80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47" w:type="pct"/>
          </w:tcPr>
          <w:p w14:paraId="6A406AE8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44522FDB" w14:textId="3EA7BD08" w:rsidR="00277220" w:rsidRPr="00B3135A" w:rsidRDefault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7" w:type="pct"/>
          </w:tcPr>
          <w:p w14:paraId="2002BBC7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23EA8541" w14:textId="440BA509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277220" w:rsidRPr="00B3135A" w14:paraId="4E6D3048" w14:textId="77777777" w:rsidTr="00EF34E1">
        <w:tc>
          <w:tcPr>
            <w:tcW w:w="2342" w:type="pct"/>
          </w:tcPr>
          <w:p w14:paraId="5D9DAC7E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31" w:type="pct"/>
          </w:tcPr>
          <w:p w14:paraId="04EF5823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14DB94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438A4B1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12F1BF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1DD0DEE4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0394A3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316A19D1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220" w:rsidRPr="00B3135A" w14:paraId="0D147329" w14:textId="77777777" w:rsidTr="00EF34E1">
        <w:tc>
          <w:tcPr>
            <w:tcW w:w="2342" w:type="pct"/>
          </w:tcPr>
          <w:p w14:paraId="4DE20D53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31" w:type="pct"/>
            <w:shd w:val="clear" w:color="auto" w:fill="auto"/>
          </w:tcPr>
          <w:p w14:paraId="74261AD1" w14:textId="2D5F0539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64,</w:t>
            </w:r>
            <w:r w:rsidR="001F30E7" w:rsidRPr="00B3135A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47" w:type="pct"/>
            <w:shd w:val="clear" w:color="auto" w:fill="auto"/>
          </w:tcPr>
          <w:p w14:paraId="74DFB2D1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44DBF589" w14:textId="3158231D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49,992</w:t>
            </w:r>
          </w:p>
        </w:tc>
        <w:tc>
          <w:tcPr>
            <w:tcW w:w="147" w:type="pct"/>
            <w:shd w:val="clear" w:color="auto" w:fill="auto"/>
          </w:tcPr>
          <w:p w14:paraId="45675B1E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  <w:tab w:val="decimal" w:pos="1242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91F5947" w14:textId="1D47ED59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2B0C84B" w14:textId="77777777" w:rsidR="00277220" w:rsidRPr="00EF34E1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300B45F" w14:textId="77777777" w:rsidR="00277220" w:rsidRPr="00B3135A" w:rsidRDefault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77220" w:rsidRPr="00B3135A" w14:paraId="55A2056A" w14:textId="77777777" w:rsidTr="00EF34E1">
        <w:tc>
          <w:tcPr>
            <w:tcW w:w="2342" w:type="pct"/>
          </w:tcPr>
          <w:p w14:paraId="3D30AC32" w14:textId="0B3919FF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ส่วนแบ่งกำไรขาดทุนเบ็ดเสร็จอื่นของบริษัทร่วม</w:t>
            </w:r>
            <w:r w:rsidR="00551D3B" w:rsidRPr="00B3135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51D3B" w:rsidRPr="00B3135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ตามวิธีส่วนได้เสีย-สุทธิจากภาษีเงินได้</w:t>
            </w:r>
          </w:p>
        </w:tc>
        <w:tc>
          <w:tcPr>
            <w:tcW w:w="531" w:type="pct"/>
            <w:shd w:val="clear" w:color="auto" w:fill="auto"/>
          </w:tcPr>
          <w:p w14:paraId="4D6306BC" w14:textId="5C6F615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ADAE6" w14:textId="1721057A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101</w:t>
            </w:r>
          </w:p>
        </w:tc>
        <w:tc>
          <w:tcPr>
            <w:tcW w:w="147" w:type="pct"/>
            <w:shd w:val="clear" w:color="auto" w:fill="auto"/>
          </w:tcPr>
          <w:p w14:paraId="45BC7023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6DCE4AB2" w14:textId="20CE594E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6926CC99" w14:textId="36D4E7D3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083FA47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46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386D0843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32253077" w14:textId="53D8BC50" w:rsidR="00277220" w:rsidRPr="00B3135A" w:rsidDel="00F01108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7C10152" w14:textId="77777777" w:rsidR="00277220" w:rsidRPr="00EF34E1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4FB60EB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225C9A8E" w14:textId="3CBD3E7A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065F" w:rsidRPr="00B3135A" w14:paraId="15B702B1" w14:textId="77777777" w:rsidTr="000E37D6">
        <w:tc>
          <w:tcPr>
            <w:tcW w:w="2342" w:type="pct"/>
          </w:tcPr>
          <w:p w14:paraId="460635D1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shd w:val="clear" w:color="auto" w:fill="auto"/>
          </w:tcPr>
          <w:p w14:paraId="774B7CF2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60550F1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34FEFF4C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94E6F8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46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14:paraId="2C6D8233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28AAA9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327B77D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220" w:rsidRPr="00B3135A" w14:paraId="409FFF94" w14:textId="77777777" w:rsidTr="00EF34E1">
        <w:tc>
          <w:tcPr>
            <w:tcW w:w="2342" w:type="pct"/>
          </w:tcPr>
          <w:p w14:paraId="7DFDEDB3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1" w:type="pct"/>
          </w:tcPr>
          <w:p w14:paraId="1194E617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4BAFCA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AA38B09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19AA04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69C3BCF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AF64AA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7DB5C052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220" w:rsidRPr="00B3135A" w14:paraId="4443FF9E" w14:textId="77777777" w:rsidTr="00EF34E1">
        <w:tc>
          <w:tcPr>
            <w:tcW w:w="2342" w:type="pct"/>
          </w:tcPr>
          <w:p w14:paraId="551C98EC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1" w:type="pct"/>
          </w:tcPr>
          <w:p w14:paraId="45236C80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065160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C6CB8C6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F96929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8440C95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A37CED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1BFC9745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220" w:rsidRPr="00B3135A" w14:paraId="4E0DEA0D" w14:textId="77777777" w:rsidTr="00EF34E1">
        <w:tc>
          <w:tcPr>
            <w:tcW w:w="2342" w:type="pct"/>
          </w:tcPr>
          <w:p w14:paraId="7FB22A29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ผลประโยชน์ระยะสั้นของพนักงาน</w:t>
            </w:r>
          </w:p>
        </w:tc>
        <w:tc>
          <w:tcPr>
            <w:tcW w:w="531" w:type="pct"/>
          </w:tcPr>
          <w:p w14:paraId="710857F5" w14:textId="6B6932B1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46,298</w:t>
            </w:r>
          </w:p>
        </w:tc>
        <w:tc>
          <w:tcPr>
            <w:tcW w:w="147" w:type="pct"/>
          </w:tcPr>
          <w:p w14:paraId="682355F3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EA54689" w14:textId="3DCA9574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37,301</w:t>
            </w:r>
          </w:p>
        </w:tc>
        <w:tc>
          <w:tcPr>
            <w:tcW w:w="147" w:type="pct"/>
          </w:tcPr>
          <w:p w14:paraId="158FC7E5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F452AA" w14:textId="214A30B4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29,92</w:t>
            </w:r>
            <w:r w:rsidR="002B04D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3141FA0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360DE4C3" w14:textId="363B3B3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37,301</w:t>
            </w:r>
          </w:p>
        </w:tc>
      </w:tr>
      <w:tr w:rsidR="00277220" w:rsidRPr="00B3135A" w14:paraId="292A36DB" w14:textId="77777777" w:rsidTr="00EF34E1">
        <w:tc>
          <w:tcPr>
            <w:tcW w:w="2342" w:type="pct"/>
          </w:tcPr>
          <w:p w14:paraId="06D8E412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531" w:type="pct"/>
          </w:tcPr>
          <w:p w14:paraId="49B236DE" w14:textId="195B6DF2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2,865</w:t>
            </w:r>
          </w:p>
        </w:tc>
        <w:tc>
          <w:tcPr>
            <w:tcW w:w="147" w:type="pct"/>
          </w:tcPr>
          <w:p w14:paraId="54EFC28E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D07AE9C" w14:textId="6395A2E5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2,508</w:t>
            </w:r>
          </w:p>
        </w:tc>
        <w:tc>
          <w:tcPr>
            <w:tcW w:w="147" w:type="pct"/>
          </w:tcPr>
          <w:p w14:paraId="7AC25529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C49F278" w14:textId="01F48FA4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1,40</w:t>
            </w:r>
            <w:r w:rsidR="002B04D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0BE7A0B7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500D4C05" w14:textId="1E37387C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2,508</w:t>
            </w:r>
          </w:p>
        </w:tc>
      </w:tr>
      <w:tr w:rsidR="00277220" w:rsidRPr="00B3135A" w14:paraId="102EC68E" w14:textId="77777777" w:rsidTr="00EF34E1">
        <w:tc>
          <w:tcPr>
            <w:tcW w:w="2342" w:type="pct"/>
          </w:tcPr>
          <w:p w14:paraId="53873DA2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31" w:type="pct"/>
          </w:tcPr>
          <w:p w14:paraId="06545409" w14:textId="477E9F7A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C288B20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A6E2AC1" w14:textId="5FB8DF2A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F6B301E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E21A7FE" w14:textId="525631E9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C36A4DA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775EF01F" w14:textId="4FC5A7D0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220" w:rsidRPr="00B3135A" w14:paraId="06CC0865" w14:textId="77777777" w:rsidTr="00EF34E1">
        <w:tc>
          <w:tcPr>
            <w:tcW w:w="2342" w:type="pct"/>
          </w:tcPr>
          <w:p w14:paraId="6D8401A3" w14:textId="77777777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7C3FB210" w14:textId="6CC3AD2D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49,165</w:t>
            </w:r>
          </w:p>
        </w:tc>
        <w:tc>
          <w:tcPr>
            <w:tcW w:w="147" w:type="pct"/>
          </w:tcPr>
          <w:p w14:paraId="329F06BA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19D1CB3D" w14:textId="29D796A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39,809</w:t>
            </w:r>
          </w:p>
        </w:tc>
        <w:tc>
          <w:tcPr>
            <w:tcW w:w="147" w:type="pct"/>
          </w:tcPr>
          <w:p w14:paraId="206EA972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50673C6D" w14:textId="61B300CF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31,32</w:t>
            </w:r>
            <w:r w:rsidR="00D20BF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385FC6A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63127AD" w14:textId="2B32FB9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39,809</w:t>
            </w:r>
          </w:p>
        </w:tc>
      </w:tr>
      <w:tr w:rsidR="00DF065F" w:rsidRPr="00B3135A" w14:paraId="39FD1660" w14:textId="77777777" w:rsidTr="000E37D6">
        <w:tc>
          <w:tcPr>
            <w:tcW w:w="2342" w:type="pct"/>
          </w:tcPr>
          <w:p w14:paraId="45715843" w14:textId="77777777" w:rsidR="00DF065F" w:rsidRPr="00EF34E1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853E15A" w14:textId="77777777" w:rsidR="00DF065F" w:rsidRPr="00EF34E1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34F8F976" w14:textId="77777777" w:rsidR="00DF065F" w:rsidRPr="00EF34E1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4E86ED72" w14:textId="77777777" w:rsidR="00DF065F" w:rsidRPr="00EF34E1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2950167E" w14:textId="77777777" w:rsidR="00DF065F" w:rsidRPr="00EF34E1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07B9EB8" w14:textId="77777777" w:rsidR="00DF065F" w:rsidRPr="00EF34E1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21849C23" w14:textId="77777777" w:rsidR="00DF065F" w:rsidRPr="00EF34E1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766B365" w14:textId="77777777" w:rsidR="00DF065F" w:rsidRPr="00EF34E1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7220" w:rsidRPr="00B3135A" w14:paraId="58EF4259" w14:textId="77777777" w:rsidTr="00EF34E1">
        <w:tc>
          <w:tcPr>
            <w:tcW w:w="2342" w:type="pct"/>
          </w:tcPr>
          <w:p w14:paraId="72F9D4F5" w14:textId="5DEA9A08" w:rsidR="00277220" w:rsidRPr="00B3135A" w:rsidRDefault="00277220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56BB0CA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6A23E7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5F02BC2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9CB9F52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3ABF192" w14:textId="3B850B3F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5F2D48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5C58E252" w14:textId="77777777" w:rsidR="00277220" w:rsidRPr="00B3135A" w:rsidRDefault="0027722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065F" w:rsidRPr="00B3135A" w14:paraId="3E57AD4E" w14:textId="77777777" w:rsidTr="000E37D6">
        <w:tc>
          <w:tcPr>
            <w:tcW w:w="2342" w:type="pct"/>
          </w:tcPr>
          <w:p w14:paraId="27821227" w14:textId="77777777" w:rsidR="00DF065F" w:rsidRPr="00B3135A" w:rsidDel="00DF065F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43FF2800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AE6CEE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495B3A2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E195181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587AE3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6F12B6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052D8518" w14:textId="77777777" w:rsidR="00DF065F" w:rsidRPr="00B3135A" w:rsidRDefault="00DF065F" w:rsidP="0027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065F" w:rsidRPr="00B3135A" w14:paraId="7D0EDAD6" w14:textId="77777777" w:rsidTr="000E37D6">
        <w:tc>
          <w:tcPr>
            <w:tcW w:w="2342" w:type="pct"/>
          </w:tcPr>
          <w:p w14:paraId="42F31B74" w14:textId="6ED6EECC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31" w:type="pct"/>
          </w:tcPr>
          <w:p w14:paraId="0371025E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747FBB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D54E986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D8F8330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5A8832E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BD6523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48DDB8FF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065F" w:rsidRPr="00B3135A" w14:paraId="3249563E" w14:textId="77777777" w:rsidTr="00EF34E1">
        <w:tc>
          <w:tcPr>
            <w:tcW w:w="2342" w:type="pct"/>
          </w:tcPr>
          <w:p w14:paraId="6DD13303" w14:textId="0C241E5E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1" w:type="pct"/>
          </w:tcPr>
          <w:p w14:paraId="0D9EDC66" w14:textId="04BE21B4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49,540</w:t>
            </w:r>
          </w:p>
        </w:tc>
        <w:tc>
          <w:tcPr>
            <w:tcW w:w="147" w:type="pct"/>
          </w:tcPr>
          <w:p w14:paraId="2279F485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BA66663" w14:textId="0D1FA2E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47,611</w:t>
            </w:r>
          </w:p>
        </w:tc>
        <w:tc>
          <w:tcPr>
            <w:tcW w:w="147" w:type="pct"/>
          </w:tcPr>
          <w:p w14:paraId="79B2B628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0326B3" w14:textId="11B9275A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  <w:tc>
          <w:tcPr>
            <w:tcW w:w="147" w:type="pct"/>
          </w:tcPr>
          <w:p w14:paraId="0BF078C6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355EBF2" w14:textId="07275A5A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47,611</w:t>
            </w:r>
          </w:p>
        </w:tc>
      </w:tr>
      <w:tr w:rsidR="00DF065F" w:rsidRPr="00B3135A" w14:paraId="1FC4DA2F" w14:textId="77777777" w:rsidTr="00EF34E1">
        <w:tc>
          <w:tcPr>
            <w:tcW w:w="2342" w:type="pct"/>
          </w:tcPr>
          <w:p w14:paraId="427E4C42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1" w:type="pct"/>
          </w:tcPr>
          <w:p w14:paraId="0240619D" w14:textId="0BC1DA15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7" w:type="pct"/>
          </w:tcPr>
          <w:p w14:paraId="7AED6B25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134639B" w14:textId="26D811A0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14:paraId="51DDF0C6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A6AB000" w14:textId="4A28F13B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79EECDA8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5954A82E" w14:textId="1FBB3090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DF065F" w:rsidRPr="00B3135A" w14:paraId="10D94416" w14:textId="77777777" w:rsidTr="00EF34E1">
        <w:tc>
          <w:tcPr>
            <w:tcW w:w="2342" w:type="pct"/>
          </w:tcPr>
          <w:p w14:paraId="5DF2FF02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31" w:type="pct"/>
          </w:tcPr>
          <w:p w14:paraId="4E2DE9EF" w14:textId="7CB66DD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55,851</w:t>
            </w:r>
          </w:p>
        </w:tc>
        <w:tc>
          <w:tcPr>
            <w:tcW w:w="147" w:type="pct"/>
          </w:tcPr>
          <w:p w14:paraId="5274597A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4998D7D" w14:textId="7DA0CE02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55,306</w:t>
            </w:r>
          </w:p>
        </w:tc>
        <w:tc>
          <w:tcPr>
            <w:tcW w:w="147" w:type="pct"/>
          </w:tcPr>
          <w:p w14:paraId="21D5CB08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1DAA47C" w14:textId="1D0C1B24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11,128</w:t>
            </w:r>
          </w:p>
        </w:tc>
        <w:tc>
          <w:tcPr>
            <w:tcW w:w="147" w:type="pct"/>
          </w:tcPr>
          <w:p w14:paraId="5BE4F3D3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796ACA21" w14:textId="7479E3A8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41,694</w:t>
            </w:r>
          </w:p>
        </w:tc>
      </w:tr>
      <w:tr w:rsidR="00DF065F" w:rsidRPr="00B3135A" w14:paraId="31D2C197" w14:textId="77777777" w:rsidTr="00EF34E1">
        <w:tc>
          <w:tcPr>
            <w:tcW w:w="2342" w:type="pct"/>
          </w:tcPr>
          <w:p w14:paraId="4569C6D4" w14:textId="6C23AF33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710656" w:rsidRPr="00EF34E1">
              <w:rPr>
                <w:rFonts w:ascii="Angsana New" w:hAnsi="Angsana New"/>
                <w:sz w:val="30"/>
                <w:szCs w:val="30"/>
                <w:cs/>
              </w:rPr>
              <w:t>ใช้จ่ายเกี่ยวกับสัญญาเช่า</w:t>
            </w:r>
          </w:p>
        </w:tc>
        <w:tc>
          <w:tcPr>
            <w:tcW w:w="531" w:type="pct"/>
          </w:tcPr>
          <w:p w14:paraId="05FD94CD" w14:textId="39440513" w:rsidR="00DF065F" w:rsidRPr="00B3135A" w:rsidRDefault="00777FB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8</w:t>
            </w:r>
            <w:r w:rsidR="00B1386F" w:rsidRPr="00EF34E1">
              <w:rPr>
                <w:rFonts w:ascii="Angsana New" w:hAnsi="Angsana New"/>
                <w:sz w:val="30"/>
                <w:szCs w:val="30"/>
              </w:rPr>
              <w:t>,2</w:t>
            </w:r>
            <w:r w:rsidR="002A2371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7" w:type="pct"/>
          </w:tcPr>
          <w:p w14:paraId="6C423185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272AC3C" w14:textId="17BEED04" w:rsidR="00DF065F" w:rsidRPr="00B3135A" w:rsidRDefault="00854F5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7,403</w:t>
            </w:r>
          </w:p>
        </w:tc>
        <w:tc>
          <w:tcPr>
            <w:tcW w:w="147" w:type="pct"/>
          </w:tcPr>
          <w:p w14:paraId="44464972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7C7779" w14:textId="43C555C1" w:rsidR="00DF065F" w:rsidRPr="00B3135A" w:rsidRDefault="00B1386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1,828</w:t>
            </w:r>
          </w:p>
        </w:tc>
        <w:tc>
          <w:tcPr>
            <w:tcW w:w="147" w:type="pct"/>
          </w:tcPr>
          <w:p w14:paraId="5D004DB9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FB29A34" w14:textId="46B6E381" w:rsidR="00DF065F" w:rsidRPr="00B3135A" w:rsidRDefault="00854F5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8,105</w:t>
            </w:r>
          </w:p>
        </w:tc>
      </w:tr>
      <w:tr w:rsidR="00DF065F" w:rsidRPr="00B3135A" w14:paraId="2AC37F02" w14:textId="77777777" w:rsidTr="00EF34E1">
        <w:tc>
          <w:tcPr>
            <w:tcW w:w="2342" w:type="pct"/>
          </w:tcPr>
          <w:p w14:paraId="7D598BB4" w14:textId="77777777" w:rsidR="00DF065F" w:rsidRPr="00B3135A" w:rsidRDefault="00DF065F" w:rsidP="00D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1" w:type="pct"/>
          </w:tcPr>
          <w:p w14:paraId="6F516E07" w14:textId="0150B24A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  <w:tc>
          <w:tcPr>
            <w:tcW w:w="147" w:type="pct"/>
          </w:tcPr>
          <w:p w14:paraId="21F6E347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779E174" w14:textId="0FD466F3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2,912</w:t>
            </w:r>
          </w:p>
        </w:tc>
        <w:tc>
          <w:tcPr>
            <w:tcW w:w="147" w:type="pct"/>
          </w:tcPr>
          <w:p w14:paraId="39CADDA2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36A5560F" w14:textId="1EF3D62F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F01108">
              <w:rPr>
                <w:rFonts w:ascii="Angsana New" w:hAnsi="Angsana New"/>
                <w:sz w:val="30"/>
                <w:szCs w:val="30"/>
              </w:rPr>
              <w:t>2,</w:t>
            </w:r>
            <w:r w:rsidRPr="00B3135A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47" w:type="pct"/>
          </w:tcPr>
          <w:p w14:paraId="7FE35EDA" w14:textId="7777777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24" w:type="pct"/>
          </w:tcPr>
          <w:p w14:paraId="50BAD67E" w14:textId="0B6C8937" w:rsidR="00DF065F" w:rsidRPr="00B3135A" w:rsidRDefault="00DF06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2,618</w:t>
            </w:r>
          </w:p>
        </w:tc>
      </w:tr>
    </w:tbl>
    <w:p w14:paraId="7EF28243" w14:textId="5DD8C909" w:rsidR="005E5793" w:rsidRPr="00EF34E1" w:rsidRDefault="005E5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en-GB" w:bidi="ar-SA"/>
        </w:rPr>
      </w:pPr>
    </w:p>
    <w:p w14:paraId="665B4B24" w14:textId="11DA2032" w:rsidR="00B418A6" w:rsidRPr="00EF34E1" w:rsidRDefault="00B418A6">
      <w:pPr>
        <w:pStyle w:val="acctfourfigures"/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F34E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ค่าตอบแทนกรรมการ</w:t>
      </w:r>
    </w:p>
    <w:p w14:paraId="7811D5E8" w14:textId="77777777" w:rsidR="005E5793" w:rsidRPr="00EF34E1" w:rsidRDefault="005E5793" w:rsidP="00EF34E1">
      <w:pPr>
        <w:pStyle w:val="acctfourfigures"/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Cs w:val="22"/>
        </w:rPr>
      </w:pPr>
    </w:p>
    <w:p w14:paraId="61E8B152" w14:textId="4231C49F" w:rsidR="00B418A6" w:rsidRPr="00B3135A" w:rsidRDefault="00B418A6" w:rsidP="00EF34E1">
      <w:pPr>
        <w:pStyle w:val="acctfourfigures"/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ในการประชุมสามัญประจำปีของผู้ถือหุ้นของบริษัทเมื่อวันที่</w:t>
      </w:r>
      <w:r w:rsidR="000E37D6" w:rsidRPr="00B3135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E37D6" w:rsidRPr="00B3135A">
        <w:rPr>
          <w:rFonts w:ascii="Angsana New" w:hAnsi="Angsana New"/>
          <w:sz w:val="30"/>
          <w:szCs w:val="30"/>
          <w:lang w:val="en-US" w:bidi="th-TH"/>
        </w:rPr>
        <w:t xml:space="preserve">25 </w:t>
      </w:r>
      <w:r w:rsidRPr="00B3135A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B3135A">
        <w:rPr>
          <w:rFonts w:ascii="Angsana New" w:hAnsi="Angsana New"/>
          <w:sz w:val="30"/>
          <w:szCs w:val="30"/>
        </w:rPr>
        <w:t>2565</w:t>
      </w:r>
      <w:r w:rsidRPr="00B3135A">
        <w:rPr>
          <w:rFonts w:ascii="Angsana New" w:hAnsi="Angsana New"/>
          <w:sz w:val="30"/>
          <w:szCs w:val="30"/>
          <w:cs/>
          <w:lang w:bidi="th-TH"/>
        </w:rPr>
        <w:t xml:space="preserve"> ผู้ถือหุ้นมีมติอนุมัติการจ่ายค่าตอบแทนกรรมการบริษัทและเบี้ยประชุมประจำปี </w:t>
      </w:r>
      <w:r w:rsidRPr="00B3135A">
        <w:rPr>
          <w:rFonts w:ascii="Angsana New" w:hAnsi="Angsana New"/>
          <w:sz w:val="30"/>
          <w:szCs w:val="30"/>
        </w:rPr>
        <w:t>2565</w:t>
      </w:r>
      <w:r w:rsidRPr="00B3135A">
        <w:rPr>
          <w:rFonts w:ascii="Angsana New" w:hAnsi="Angsana New"/>
          <w:sz w:val="30"/>
          <w:szCs w:val="30"/>
          <w:cs/>
          <w:lang w:bidi="th-TH"/>
        </w:rPr>
        <w:t xml:space="preserve"> เป็นจำนวนเงินทั้งสิ้นไม่เกิน</w:t>
      </w:r>
      <w:r w:rsidR="000E37D6" w:rsidRPr="00EF34E1">
        <w:rPr>
          <w:rFonts w:ascii="Angsana New" w:hAnsi="Angsana New"/>
          <w:sz w:val="30"/>
          <w:szCs w:val="30"/>
          <w:lang w:bidi="th-TH"/>
        </w:rPr>
        <w:t xml:space="preserve"> </w:t>
      </w:r>
      <w:r w:rsidR="000E37D6" w:rsidRPr="00EF34E1">
        <w:rPr>
          <w:rFonts w:ascii="Angsana New" w:hAnsi="Angsana New"/>
          <w:sz w:val="30"/>
          <w:szCs w:val="30"/>
          <w:lang w:val="en-US" w:bidi="th-TH"/>
        </w:rPr>
        <w:t xml:space="preserve">15 </w:t>
      </w:r>
      <w:r w:rsidRPr="00B3135A">
        <w:rPr>
          <w:rFonts w:ascii="Angsana New" w:hAnsi="Angsana New"/>
          <w:sz w:val="30"/>
          <w:szCs w:val="30"/>
          <w:cs/>
          <w:lang w:bidi="th-TH"/>
        </w:rPr>
        <w:t>ล้านบาท</w:t>
      </w:r>
    </w:p>
    <w:p w14:paraId="36E78FB9" w14:textId="77777777" w:rsidR="00B418A6" w:rsidRPr="00EF34E1" w:rsidRDefault="00B418A6" w:rsidP="00EF34E1">
      <w:pPr>
        <w:pStyle w:val="acctfourfigures"/>
        <w:tabs>
          <w:tab w:val="left" w:pos="720"/>
        </w:tabs>
        <w:spacing w:line="240" w:lineRule="auto"/>
        <w:ind w:left="188" w:right="-153" w:hanging="174"/>
        <w:jc w:val="thaiDistribute"/>
        <w:rPr>
          <w:rFonts w:ascii="Angsana New" w:hAnsi="Angsana New"/>
          <w:szCs w:val="22"/>
        </w:rPr>
      </w:pPr>
    </w:p>
    <w:p w14:paraId="2A5DFDF4" w14:textId="7F9FDB6A" w:rsidR="00B418A6" w:rsidRPr="00B3135A" w:rsidRDefault="00B418A6" w:rsidP="00EF34E1">
      <w:pPr>
        <w:pStyle w:val="acctfourfigures"/>
        <w:tabs>
          <w:tab w:val="left" w:pos="720"/>
        </w:tabs>
        <w:spacing w:line="240" w:lineRule="auto"/>
        <w:ind w:left="555" w:hanging="8"/>
        <w:jc w:val="thaiDistribute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 xml:space="preserve">ในการประชุมสามัญประจำปีของผู้ถือหุ้นของบริษัทเมื่อวันที่ </w:t>
      </w:r>
      <w:r w:rsidRPr="00B3135A">
        <w:rPr>
          <w:rFonts w:ascii="Angsana New" w:hAnsi="Angsana New"/>
          <w:sz w:val="30"/>
          <w:szCs w:val="30"/>
        </w:rPr>
        <w:t xml:space="preserve">26 </w:t>
      </w:r>
      <w:r w:rsidRPr="00B3135A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B3135A">
        <w:rPr>
          <w:rFonts w:ascii="Angsana New" w:hAnsi="Angsana New"/>
          <w:sz w:val="30"/>
          <w:szCs w:val="30"/>
        </w:rPr>
        <w:t xml:space="preserve">2564 </w:t>
      </w:r>
      <w:r w:rsidRPr="00B3135A">
        <w:rPr>
          <w:rFonts w:ascii="Angsana New" w:hAnsi="Angsana New"/>
          <w:sz w:val="30"/>
          <w:szCs w:val="30"/>
          <w:cs/>
          <w:lang w:bidi="th-TH"/>
        </w:rPr>
        <w:t xml:space="preserve">ผู้ถือหุ้นมีมติอนุมัติการจ่ายค่าตอบแทนกรรมการบริษัทและเบี้ยประชุมประจำปี </w:t>
      </w:r>
      <w:r w:rsidRPr="00B3135A">
        <w:rPr>
          <w:rFonts w:ascii="Angsana New" w:hAnsi="Angsana New"/>
          <w:sz w:val="30"/>
          <w:szCs w:val="30"/>
        </w:rPr>
        <w:t xml:space="preserve">2564 </w:t>
      </w:r>
      <w:r w:rsidRPr="00B3135A">
        <w:rPr>
          <w:rFonts w:ascii="Angsana New" w:hAnsi="Angsana New"/>
          <w:sz w:val="30"/>
          <w:szCs w:val="30"/>
          <w:cs/>
          <w:lang w:bidi="th-TH"/>
        </w:rPr>
        <w:t xml:space="preserve">เป็นจำนวนเงินทั้งสิ้นไม่เกิน </w:t>
      </w:r>
      <w:r w:rsidRPr="00B3135A">
        <w:rPr>
          <w:rFonts w:ascii="Angsana New" w:hAnsi="Angsana New"/>
          <w:sz w:val="30"/>
          <w:szCs w:val="30"/>
        </w:rPr>
        <w:t xml:space="preserve">15 </w:t>
      </w:r>
      <w:r w:rsidRPr="00B3135A">
        <w:rPr>
          <w:rFonts w:ascii="Angsana New" w:hAnsi="Angsana New"/>
          <w:sz w:val="30"/>
          <w:szCs w:val="30"/>
          <w:cs/>
          <w:lang w:bidi="th-TH"/>
        </w:rPr>
        <w:t>ล้านบาท</w:t>
      </w:r>
    </w:p>
    <w:p w14:paraId="32B180D9" w14:textId="77777777" w:rsidR="00B418A6" w:rsidRPr="00EF34E1" w:rsidRDefault="00B418A6" w:rsidP="00EF34E1">
      <w:pPr>
        <w:pStyle w:val="acctfourfigures"/>
        <w:tabs>
          <w:tab w:val="left" w:pos="720"/>
        </w:tabs>
        <w:spacing w:line="240" w:lineRule="auto"/>
        <w:ind w:left="540" w:hanging="8"/>
        <w:jc w:val="thaiDistribute"/>
        <w:rPr>
          <w:rFonts w:ascii="Angsana New" w:hAnsi="Angsana New"/>
          <w:szCs w:val="22"/>
        </w:rPr>
      </w:pPr>
    </w:p>
    <w:tbl>
      <w:tblPr>
        <w:tblW w:w="9342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62"/>
        <w:gridCol w:w="985"/>
        <w:gridCol w:w="267"/>
        <w:gridCol w:w="987"/>
        <w:gridCol w:w="266"/>
        <w:gridCol w:w="1026"/>
        <w:gridCol w:w="271"/>
        <w:gridCol w:w="1178"/>
      </w:tblGrid>
      <w:tr w:rsidR="00A97A92" w:rsidRPr="00B3135A" w14:paraId="7ECFFE92" w14:textId="77777777" w:rsidTr="00EF34E1">
        <w:trPr>
          <w:cantSplit/>
          <w:tblHeader/>
        </w:trPr>
        <w:tc>
          <w:tcPr>
            <w:tcW w:w="4362" w:type="dxa"/>
          </w:tcPr>
          <w:p w14:paraId="5F96DCD1" w14:textId="5F17CA82" w:rsidR="00A97A92" w:rsidRPr="00EF34E1" w:rsidRDefault="00A97A92" w:rsidP="006507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39" w:type="dxa"/>
            <w:gridSpan w:val="3"/>
            <w:vAlign w:val="bottom"/>
          </w:tcPr>
          <w:p w14:paraId="39A224A8" w14:textId="2D0D5224" w:rsidR="00A97A92" w:rsidRPr="00EF34E1" w:rsidRDefault="00A97A92" w:rsidP="0065072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6" w:type="dxa"/>
          </w:tcPr>
          <w:p w14:paraId="1C650119" w14:textId="77777777" w:rsidR="00A97A92" w:rsidRPr="00EF34E1" w:rsidRDefault="00A97A92" w:rsidP="006507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vAlign w:val="bottom"/>
          </w:tcPr>
          <w:p w14:paraId="69E7DB2B" w14:textId="056C1A6E" w:rsidR="00A97A92" w:rsidRPr="00EF34E1" w:rsidRDefault="00A97A92" w:rsidP="006507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EF34E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72D4" w:rsidRPr="00B3135A" w14:paraId="0F5BE4D0" w14:textId="77777777" w:rsidTr="00EF34E1">
        <w:trPr>
          <w:cantSplit/>
          <w:tblHeader/>
        </w:trPr>
        <w:tc>
          <w:tcPr>
            <w:tcW w:w="4362" w:type="dxa"/>
          </w:tcPr>
          <w:p w14:paraId="0C663435" w14:textId="42E07F0C" w:rsidR="00A97A92" w:rsidRPr="00EF34E1" w:rsidRDefault="00A97A92" w:rsidP="006507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ณ</w:t>
            </w: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วันที่</w:t>
            </w: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61DB4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61DB4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985" w:type="dxa"/>
            <w:vAlign w:val="bottom"/>
          </w:tcPr>
          <w:p w14:paraId="47ED90D2" w14:textId="77777777" w:rsidR="00A97A92" w:rsidRPr="00EF34E1" w:rsidRDefault="00A97A92" w:rsidP="006507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67" w:type="dxa"/>
            <w:vAlign w:val="bottom"/>
          </w:tcPr>
          <w:p w14:paraId="7FD9B1A2" w14:textId="77777777" w:rsidR="00A97A92" w:rsidRPr="00EF34E1" w:rsidRDefault="00A97A92" w:rsidP="0065072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D80A2E3" w14:textId="77777777" w:rsidR="00A97A92" w:rsidRPr="00EF34E1" w:rsidRDefault="00A97A92" w:rsidP="0065072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b w:val="0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2AF5D53A" w14:textId="77777777" w:rsidR="00A97A92" w:rsidRPr="00EF34E1" w:rsidRDefault="00A97A92" w:rsidP="006507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401E817" w14:textId="77777777" w:rsidR="00A97A92" w:rsidRPr="00EF34E1" w:rsidRDefault="00A97A92" w:rsidP="0065072C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1" w:type="dxa"/>
            <w:vAlign w:val="bottom"/>
          </w:tcPr>
          <w:p w14:paraId="483181E9" w14:textId="77777777" w:rsidR="00A97A92" w:rsidRPr="00EF34E1" w:rsidRDefault="00A97A92" w:rsidP="0065072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2E51B365" w14:textId="77777777" w:rsidR="00A97A92" w:rsidRPr="00EF34E1" w:rsidRDefault="00A97A92" w:rsidP="0065072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b w:val="0"/>
                <w:sz w:val="30"/>
                <w:szCs w:val="30"/>
              </w:rPr>
              <w:t>2564</w:t>
            </w:r>
          </w:p>
        </w:tc>
      </w:tr>
      <w:tr w:rsidR="00A97A92" w:rsidRPr="00B3135A" w14:paraId="069B1A20" w14:textId="77777777" w:rsidTr="00EF34E1">
        <w:trPr>
          <w:cantSplit/>
          <w:tblHeader/>
        </w:trPr>
        <w:tc>
          <w:tcPr>
            <w:tcW w:w="4362" w:type="dxa"/>
          </w:tcPr>
          <w:p w14:paraId="5365BF1A" w14:textId="7892AA03" w:rsidR="00A97A92" w:rsidRPr="00EF34E1" w:rsidRDefault="00A97A92" w:rsidP="006507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980" w:type="dxa"/>
            <w:gridSpan w:val="7"/>
            <w:vAlign w:val="bottom"/>
            <w:hideMark/>
          </w:tcPr>
          <w:p w14:paraId="0161237D" w14:textId="63282C4F" w:rsidR="00A97A92" w:rsidRPr="00EF34E1" w:rsidRDefault="00BE5E11" w:rsidP="006507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072D4" w:rsidRPr="00B3135A" w14:paraId="1D934794" w14:textId="77777777" w:rsidTr="00EF34E1">
        <w:trPr>
          <w:cantSplit/>
        </w:trPr>
        <w:tc>
          <w:tcPr>
            <w:tcW w:w="4362" w:type="dxa"/>
          </w:tcPr>
          <w:p w14:paraId="0745FB72" w14:textId="77777777" w:rsidR="00A97A92" w:rsidRPr="00EF34E1" w:rsidRDefault="00A97A92" w:rsidP="0065072C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</w:tcPr>
          <w:p w14:paraId="22CBFDC5" w14:textId="77777777" w:rsidR="00A97A92" w:rsidRPr="00EF34E1" w:rsidRDefault="00A97A92" w:rsidP="0065072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6D32F5D" w14:textId="77777777" w:rsidR="00A97A92" w:rsidRPr="00EF34E1" w:rsidRDefault="00A97A92" w:rsidP="006507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ECCC2B2" w14:textId="77777777" w:rsidR="00A97A92" w:rsidRPr="00EF34E1" w:rsidRDefault="00A97A92" w:rsidP="006507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056248B" w14:textId="77777777" w:rsidR="00A97A92" w:rsidRPr="00EF34E1" w:rsidRDefault="00A97A92" w:rsidP="006507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3C4C854" w14:textId="77777777" w:rsidR="00A97A92" w:rsidRPr="00EF34E1" w:rsidRDefault="00A97A92" w:rsidP="006507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462491" w14:textId="77777777" w:rsidR="00A97A92" w:rsidRPr="00EF34E1" w:rsidRDefault="00A97A92" w:rsidP="006507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0F5B7A6" w14:textId="77777777" w:rsidR="00A97A92" w:rsidRPr="00EF34E1" w:rsidRDefault="00A97A92" w:rsidP="0065072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F56" w:rsidRPr="00B3135A" w14:paraId="4CF466C2" w14:textId="77777777" w:rsidTr="00701E7A">
        <w:trPr>
          <w:cantSplit/>
        </w:trPr>
        <w:tc>
          <w:tcPr>
            <w:tcW w:w="4362" w:type="dxa"/>
          </w:tcPr>
          <w:p w14:paraId="443D7652" w14:textId="12130ECC" w:rsidR="002F4F56" w:rsidRPr="00EF34E1" w:rsidRDefault="002F4F56" w:rsidP="006507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5" w:type="dxa"/>
          </w:tcPr>
          <w:p w14:paraId="04F0F6EB" w14:textId="002B6C13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B3D41A8" w14:textId="01EA3399" w:rsidR="002F4F56" w:rsidRPr="00EF34E1" w:rsidRDefault="002F4F56" w:rsidP="00EF34E1">
            <w:pPr>
              <w:pStyle w:val="acctfourfigures"/>
              <w:tabs>
                <w:tab w:val="decimal" w:pos="540"/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</w:tcPr>
          <w:p w14:paraId="680C8AEB" w14:textId="10CA308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43A3EC0" w14:textId="77777777" w:rsidR="002F4F56" w:rsidRPr="00B3135A" w:rsidRDefault="002F4F56" w:rsidP="006507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9861C60" w14:textId="1111CE9B" w:rsidR="002F4F56" w:rsidRPr="00EF34E1" w:rsidRDefault="001579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288,743</w:t>
            </w:r>
          </w:p>
        </w:tc>
        <w:tc>
          <w:tcPr>
            <w:tcW w:w="271" w:type="dxa"/>
          </w:tcPr>
          <w:p w14:paraId="78FB536E" w14:textId="77777777" w:rsidR="002F4F56" w:rsidRPr="00B3135A" w:rsidRDefault="002F4F56" w:rsidP="006507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CBCAAE1" w14:textId="606AFA1E" w:rsidR="002F4F56" w:rsidRPr="00EF34E1" w:rsidRDefault="001579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0DBE" w:rsidRPr="00B3135A" w14:paraId="7577A27D" w14:textId="77777777" w:rsidTr="002F4F56">
        <w:trPr>
          <w:cantSplit/>
          <w:trHeight w:val="353"/>
        </w:trPr>
        <w:tc>
          <w:tcPr>
            <w:tcW w:w="4362" w:type="dxa"/>
          </w:tcPr>
          <w:p w14:paraId="362DBE60" w14:textId="3DFA5701" w:rsidR="00A97A92" w:rsidRPr="00EF34E1" w:rsidRDefault="00B418A6" w:rsidP="0065072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highlight w:val="lightGray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3ED38E7" w14:textId="62893E93" w:rsidR="00A97A92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16,236</w:t>
            </w:r>
          </w:p>
        </w:tc>
        <w:tc>
          <w:tcPr>
            <w:tcW w:w="267" w:type="dxa"/>
          </w:tcPr>
          <w:p w14:paraId="0EACA919" w14:textId="77777777" w:rsidR="00A97A92" w:rsidRPr="00EF34E1" w:rsidRDefault="00A97A92" w:rsidP="0065072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0DFD9E2" w14:textId="46963B88" w:rsidR="00A97A92" w:rsidRPr="00EF34E1" w:rsidRDefault="00B418A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15,721</w:t>
            </w:r>
          </w:p>
        </w:tc>
        <w:tc>
          <w:tcPr>
            <w:tcW w:w="266" w:type="dxa"/>
          </w:tcPr>
          <w:p w14:paraId="76B6769C" w14:textId="77777777" w:rsidR="00A97A92" w:rsidRPr="00EF34E1" w:rsidRDefault="00A97A92" w:rsidP="0065072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0F131C3" w14:textId="732FCE46" w:rsidR="00A97A92" w:rsidRPr="00EF34E1" w:rsidRDefault="001579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00EDFAE" w14:textId="77777777" w:rsidR="00A97A92" w:rsidRPr="00EF34E1" w:rsidRDefault="00A97A92" w:rsidP="0065072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5A7E7E1" w14:textId="3660515B" w:rsidR="00A97A92" w:rsidRPr="00EF34E1" w:rsidRDefault="00B418A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15,721</w:t>
            </w:r>
          </w:p>
        </w:tc>
      </w:tr>
      <w:tr w:rsidR="00B65F72" w:rsidRPr="00B3135A" w14:paraId="677F430B" w14:textId="77777777" w:rsidTr="002F4F56">
        <w:trPr>
          <w:cantSplit/>
          <w:trHeight w:val="353"/>
        </w:trPr>
        <w:tc>
          <w:tcPr>
            <w:tcW w:w="4362" w:type="dxa"/>
          </w:tcPr>
          <w:p w14:paraId="02E6D304" w14:textId="2B1EF434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6C39E038" w14:textId="60717388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16,236</w:t>
            </w:r>
          </w:p>
        </w:tc>
        <w:tc>
          <w:tcPr>
            <w:tcW w:w="267" w:type="dxa"/>
          </w:tcPr>
          <w:p w14:paraId="035BC527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2A7167F" w14:textId="37E405AD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  <w:tc>
          <w:tcPr>
            <w:tcW w:w="266" w:type="dxa"/>
          </w:tcPr>
          <w:p w14:paraId="0F170239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0BCF065" w14:textId="2B6BC4D5" w:rsidR="002F4F56" w:rsidRPr="00EF34E1" w:rsidRDefault="001579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288,743</w:t>
            </w:r>
          </w:p>
        </w:tc>
        <w:tc>
          <w:tcPr>
            <w:tcW w:w="271" w:type="dxa"/>
          </w:tcPr>
          <w:p w14:paraId="6B5F0232" w14:textId="77777777" w:rsidR="002F4F56" w:rsidRPr="00B3135A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6E41826" w14:textId="0E72C574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</w:tr>
      <w:tr w:rsidR="009C0DBE" w:rsidRPr="00B3135A" w14:paraId="193C3180" w14:textId="77777777" w:rsidTr="00701E7A">
        <w:trPr>
          <w:cantSplit/>
        </w:trPr>
        <w:tc>
          <w:tcPr>
            <w:tcW w:w="4362" w:type="dxa"/>
          </w:tcPr>
          <w:p w14:paraId="09A18A01" w14:textId="41254B4E" w:rsidR="002F4F56" w:rsidRPr="00EF34E1" w:rsidRDefault="002F4F56" w:rsidP="002F4F56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1537EDC1" w14:textId="78B13403" w:rsidR="002F4F56" w:rsidRPr="00EF34E1" w:rsidRDefault="002F4F56" w:rsidP="002F4F5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67" w:type="dxa"/>
          </w:tcPr>
          <w:p w14:paraId="1DA8D118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2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706A403C" w14:textId="57552675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66" w:type="dxa"/>
          </w:tcPr>
          <w:p w14:paraId="372F38AE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2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299E40DB" w14:textId="60166CB4" w:rsidR="002F4F56" w:rsidRPr="00EF34E1" w:rsidRDefault="002F4F56" w:rsidP="002F4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71" w:type="dxa"/>
          </w:tcPr>
          <w:p w14:paraId="372ADCA3" w14:textId="77777777" w:rsidR="002F4F56" w:rsidRPr="00EF34E1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025F3335" w14:textId="1ED4ADA6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  <w:cs/>
              </w:rPr>
            </w:pPr>
          </w:p>
        </w:tc>
      </w:tr>
      <w:tr w:rsidR="002F4F56" w:rsidRPr="00B3135A" w14:paraId="444D545F" w14:textId="77777777" w:rsidTr="00EF34E1">
        <w:trPr>
          <w:cantSplit/>
        </w:trPr>
        <w:tc>
          <w:tcPr>
            <w:tcW w:w="4362" w:type="dxa"/>
            <w:vAlign w:val="bottom"/>
          </w:tcPr>
          <w:p w14:paraId="43D651F0" w14:textId="77777777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ลูกหนี้อื่น</w:t>
            </w:r>
          </w:p>
        </w:tc>
        <w:tc>
          <w:tcPr>
            <w:tcW w:w="985" w:type="dxa"/>
          </w:tcPr>
          <w:p w14:paraId="10124E37" w14:textId="77777777" w:rsidR="002F4F56" w:rsidRPr="00EF34E1" w:rsidRDefault="002F4F56" w:rsidP="002F4F5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94F4848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194C3C0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3269589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A437B1E" w14:textId="77777777" w:rsidR="002F4F56" w:rsidRPr="00EF34E1" w:rsidRDefault="002F4F56" w:rsidP="002F4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9D6F947" w14:textId="77777777" w:rsidR="002F4F56" w:rsidRPr="00EF34E1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725E84B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4F56" w:rsidRPr="00B3135A" w14:paraId="484C3E09" w14:textId="77777777" w:rsidTr="00EF34E1">
        <w:trPr>
          <w:cantSplit/>
        </w:trPr>
        <w:tc>
          <w:tcPr>
            <w:tcW w:w="4362" w:type="dxa"/>
          </w:tcPr>
          <w:p w14:paraId="64A4B9E2" w14:textId="77777777" w:rsidR="002F4F56" w:rsidRPr="00B3135A" w:rsidRDefault="002F4F56" w:rsidP="002F4F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5" w:type="dxa"/>
          </w:tcPr>
          <w:p w14:paraId="1E7C1122" w14:textId="463280F1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8AA0CC3" w14:textId="77777777" w:rsidR="002F4F56" w:rsidRPr="00EF34E1" w:rsidRDefault="002F4F56" w:rsidP="00EF34E1">
            <w:pPr>
              <w:pStyle w:val="acctfourfigures"/>
              <w:tabs>
                <w:tab w:val="decimal" w:pos="540"/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</w:tcPr>
          <w:p w14:paraId="4EB84C49" w14:textId="19E8A851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F53763F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FEC0DAE" w14:textId="2F6C041C" w:rsidR="002F4F56" w:rsidRPr="00EF34E1" w:rsidRDefault="001579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138,906</w:t>
            </w:r>
          </w:p>
        </w:tc>
        <w:tc>
          <w:tcPr>
            <w:tcW w:w="271" w:type="dxa"/>
          </w:tcPr>
          <w:p w14:paraId="6DD587ED" w14:textId="77777777" w:rsidR="002F4F56" w:rsidRPr="00B3135A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3CC8662" w14:textId="75374A6E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36,180</w:t>
            </w:r>
          </w:p>
        </w:tc>
      </w:tr>
      <w:tr w:rsidR="00091742" w:rsidRPr="00B3135A" w14:paraId="566B122A" w14:textId="77777777" w:rsidTr="00701E7A">
        <w:trPr>
          <w:cantSplit/>
        </w:trPr>
        <w:tc>
          <w:tcPr>
            <w:tcW w:w="4362" w:type="dxa"/>
            <w:vAlign w:val="bottom"/>
          </w:tcPr>
          <w:p w14:paraId="5900CA31" w14:textId="591DE7F9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E598F72" w14:textId="48FEB650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67" w:type="dxa"/>
          </w:tcPr>
          <w:p w14:paraId="1CE0D37F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81E62C2" w14:textId="17F1E6FB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1,443</w:t>
            </w:r>
          </w:p>
        </w:tc>
        <w:tc>
          <w:tcPr>
            <w:tcW w:w="266" w:type="dxa"/>
          </w:tcPr>
          <w:p w14:paraId="40BFB273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52DB6ED" w14:textId="756ACC1B" w:rsidR="002F4F56" w:rsidRPr="00EF34E1" w:rsidRDefault="001579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1" w:type="dxa"/>
          </w:tcPr>
          <w:p w14:paraId="15CF7113" w14:textId="77777777" w:rsidR="002F4F56" w:rsidRPr="00B3135A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231AA9C" w14:textId="652F5BC3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</w:tr>
      <w:tr w:rsidR="00B65F72" w:rsidRPr="00B3135A" w14:paraId="3D059A6F" w14:textId="77777777" w:rsidTr="00701E7A">
        <w:trPr>
          <w:cantSplit/>
        </w:trPr>
        <w:tc>
          <w:tcPr>
            <w:tcW w:w="4362" w:type="dxa"/>
          </w:tcPr>
          <w:p w14:paraId="65AA9328" w14:textId="65073D52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ja-JP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BDC4CC8" w14:textId="6A820446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67" w:type="dxa"/>
          </w:tcPr>
          <w:p w14:paraId="2D7A7A09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EA87BE4" w14:textId="712B7506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1,443</w:t>
            </w:r>
          </w:p>
        </w:tc>
        <w:tc>
          <w:tcPr>
            <w:tcW w:w="266" w:type="dxa"/>
          </w:tcPr>
          <w:p w14:paraId="30A5C4C1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79DB4E" w14:textId="17ACB434" w:rsidR="002F4F56" w:rsidRPr="00EF34E1" w:rsidRDefault="001579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139,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1" w:type="dxa"/>
          </w:tcPr>
          <w:p w14:paraId="77DF2C34" w14:textId="77777777" w:rsidR="002F4F56" w:rsidRPr="00EF34E1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47AFC42C" w14:textId="0B162139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37,381</w:t>
            </w:r>
          </w:p>
        </w:tc>
      </w:tr>
      <w:tr w:rsidR="009C0DBE" w:rsidRPr="00B3135A" w14:paraId="57A24FDD" w14:textId="77777777" w:rsidTr="001579D8">
        <w:trPr>
          <w:cantSplit/>
        </w:trPr>
        <w:tc>
          <w:tcPr>
            <w:tcW w:w="4362" w:type="dxa"/>
          </w:tcPr>
          <w:p w14:paraId="6D8DBBD7" w14:textId="77777777" w:rsidR="002F4F56" w:rsidRPr="00EF34E1" w:rsidRDefault="002F4F56" w:rsidP="002F4F56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716C1AB8" w14:textId="77777777" w:rsidR="002F4F56" w:rsidRPr="00EF34E1" w:rsidRDefault="002F4F56" w:rsidP="002F4F5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67" w:type="dxa"/>
          </w:tcPr>
          <w:p w14:paraId="5B49E92C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Cs w:val="22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3D831F37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6" w:type="dxa"/>
          </w:tcPr>
          <w:p w14:paraId="6A515FD6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Cs w:val="22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4ED6934C" w14:textId="77777777" w:rsidR="002F4F56" w:rsidRPr="00EF34E1" w:rsidRDefault="002F4F56" w:rsidP="002F4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71" w:type="dxa"/>
          </w:tcPr>
          <w:p w14:paraId="18DD9C6F" w14:textId="77777777" w:rsidR="002F4F56" w:rsidRPr="00EF34E1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08C70F4A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2F4F56" w:rsidRPr="00B3135A" w14:paraId="66669560" w14:textId="77777777" w:rsidTr="00EF34E1">
        <w:trPr>
          <w:cantSplit/>
        </w:trPr>
        <w:tc>
          <w:tcPr>
            <w:tcW w:w="4362" w:type="dxa"/>
          </w:tcPr>
          <w:p w14:paraId="4683F42F" w14:textId="422B7CBC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85" w:type="dxa"/>
          </w:tcPr>
          <w:p w14:paraId="4F3B96C6" w14:textId="77777777" w:rsidR="002F4F56" w:rsidRPr="00B3135A" w:rsidRDefault="002F4F56" w:rsidP="002F4F5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C1412C1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920545F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851ADAF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080DF01" w14:textId="77777777" w:rsidR="002F4F56" w:rsidRPr="00B3135A" w:rsidRDefault="002F4F56" w:rsidP="002F4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AF7E754" w14:textId="77777777" w:rsidR="002F4F56" w:rsidRPr="00B3135A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37263AC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0DBE" w:rsidRPr="00B3135A" w14:paraId="76190A23" w14:textId="77777777" w:rsidTr="00701E7A">
        <w:trPr>
          <w:cantSplit/>
        </w:trPr>
        <w:tc>
          <w:tcPr>
            <w:tcW w:w="4362" w:type="dxa"/>
          </w:tcPr>
          <w:p w14:paraId="24DC5714" w14:textId="296624CD" w:rsidR="002F4F56" w:rsidRPr="00EF34E1" w:rsidRDefault="002F4F56" w:rsidP="002F4F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340556A9" w14:textId="4E9E8F4F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BDA544E" w14:textId="7777777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11E1160C" w14:textId="186D3541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3177872" w14:textId="7777777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367455BA" w14:textId="3D19380A" w:rsidR="002F4F56" w:rsidRPr="00EF34E1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496,000</w:t>
            </w:r>
          </w:p>
        </w:tc>
        <w:tc>
          <w:tcPr>
            <w:tcW w:w="271" w:type="dxa"/>
          </w:tcPr>
          <w:p w14:paraId="28098FC6" w14:textId="7777777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11DD6930" w14:textId="207FB4C4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148,000</w:t>
            </w:r>
          </w:p>
        </w:tc>
      </w:tr>
      <w:tr w:rsidR="002F4F56" w:rsidRPr="00B3135A" w14:paraId="38C1F2BE" w14:textId="77777777" w:rsidTr="00EF34E1">
        <w:trPr>
          <w:cantSplit/>
        </w:trPr>
        <w:tc>
          <w:tcPr>
            <w:tcW w:w="4362" w:type="dxa"/>
          </w:tcPr>
          <w:p w14:paraId="695C539A" w14:textId="59F7A708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เงินมัดจำจ่าย </w:t>
            </w:r>
          </w:p>
        </w:tc>
        <w:tc>
          <w:tcPr>
            <w:tcW w:w="985" w:type="dxa"/>
          </w:tcPr>
          <w:p w14:paraId="16001AC8" w14:textId="77777777" w:rsidR="002F4F56" w:rsidRPr="00B3135A" w:rsidRDefault="002F4F56" w:rsidP="002F4F5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D102A59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10355AF2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9EEBBBF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6A57352" w14:textId="77777777" w:rsidR="002F4F56" w:rsidRPr="00B3135A" w:rsidRDefault="002F4F56" w:rsidP="002F4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445B79B" w14:textId="77777777" w:rsidR="002F4F56" w:rsidRPr="00B3135A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1A16C3B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4F56" w:rsidRPr="00B3135A" w14:paraId="4F02ADA7" w14:textId="77777777" w:rsidTr="00EF34E1">
        <w:trPr>
          <w:cantSplit/>
        </w:trPr>
        <w:tc>
          <w:tcPr>
            <w:tcW w:w="4362" w:type="dxa"/>
          </w:tcPr>
          <w:p w14:paraId="5D8AF360" w14:textId="0CCFCA2E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985" w:type="dxa"/>
          </w:tcPr>
          <w:p w14:paraId="36A78B48" w14:textId="77777777" w:rsidR="002F4F56" w:rsidRPr="00B3135A" w:rsidRDefault="002F4F56" w:rsidP="002F4F5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4972817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45E9D984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74A6AA8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CEA705F" w14:textId="77777777" w:rsidR="002F4F56" w:rsidRPr="00B3135A" w:rsidRDefault="002F4F56" w:rsidP="002F4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8E5AEFA" w14:textId="77777777" w:rsidR="002F4F56" w:rsidRPr="00B3135A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E7664B7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4F56" w:rsidRPr="00B3135A" w14:paraId="7817B101" w14:textId="77777777" w:rsidTr="00EF34E1">
        <w:trPr>
          <w:cantSplit/>
        </w:trPr>
        <w:tc>
          <w:tcPr>
            <w:tcW w:w="4362" w:type="dxa"/>
          </w:tcPr>
          <w:p w14:paraId="4BFDB50E" w14:textId="1A8C0C3F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ในงบแสดงฐานะการเงิน)</w:t>
            </w:r>
          </w:p>
        </w:tc>
        <w:tc>
          <w:tcPr>
            <w:tcW w:w="985" w:type="dxa"/>
          </w:tcPr>
          <w:p w14:paraId="5F17CA2D" w14:textId="77777777" w:rsidR="002F4F56" w:rsidRPr="00B3135A" w:rsidRDefault="002F4F56" w:rsidP="002F4F5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EB4165C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4DCAA47B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214F373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8CC6AC8" w14:textId="77777777" w:rsidR="002F4F56" w:rsidRPr="00B3135A" w:rsidRDefault="002F4F56" w:rsidP="002F4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52932A1" w14:textId="77777777" w:rsidR="002F4F56" w:rsidRPr="00B3135A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8881843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0DBE" w:rsidRPr="00B3135A" w14:paraId="4CF23F5F" w14:textId="77777777" w:rsidTr="00701E7A">
        <w:trPr>
          <w:cantSplit/>
        </w:trPr>
        <w:tc>
          <w:tcPr>
            <w:tcW w:w="4362" w:type="dxa"/>
          </w:tcPr>
          <w:p w14:paraId="4EB5483F" w14:textId="09BE95F2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1BA16DC9" w14:textId="0A7EED39" w:rsidR="002F4F56" w:rsidRPr="00EF34E1" w:rsidRDefault="001579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4,052</w:t>
            </w:r>
          </w:p>
        </w:tc>
        <w:tc>
          <w:tcPr>
            <w:tcW w:w="267" w:type="dxa"/>
          </w:tcPr>
          <w:p w14:paraId="1AFD6F3F" w14:textId="7777777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07A17259" w14:textId="3B79088F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4,007</w:t>
            </w:r>
          </w:p>
        </w:tc>
        <w:tc>
          <w:tcPr>
            <w:tcW w:w="266" w:type="dxa"/>
          </w:tcPr>
          <w:p w14:paraId="57AC651F" w14:textId="7777777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0BB03739" w14:textId="3213EF62" w:rsidR="002F4F56" w:rsidRPr="00EF34E1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433AD6" w14:textId="7777777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834CEE6" w14:textId="2D4A3449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3,464</w:t>
            </w:r>
          </w:p>
        </w:tc>
      </w:tr>
      <w:tr w:rsidR="009C0DBE" w:rsidRPr="00B3135A" w14:paraId="38E46E15" w14:textId="77777777" w:rsidTr="00701E7A">
        <w:trPr>
          <w:cantSplit/>
        </w:trPr>
        <w:tc>
          <w:tcPr>
            <w:tcW w:w="4362" w:type="dxa"/>
          </w:tcPr>
          <w:p w14:paraId="34B5E1E7" w14:textId="46C61F67" w:rsidR="002F4F56" w:rsidRPr="00EF34E1" w:rsidRDefault="002F4F56" w:rsidP="002F4F56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40A81E94" w14:textId="77777777" w:rsidR="002F4F56" w:rsidRPr="00EF34E1" w:rsidRDefault="002F4F56" w:rsidP="002F4F5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0CA9EE6F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6E2CC38E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657175F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62869DC" w14:textId="77777777" w:rsidR="002F4F56" w:rsidRPr="00EF34E1" w:rsidRDefault="002F4F56" w:rsidP="002F4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2771E84D" w14:textId="77777777" w:rsidR="002F4F56" w:rsidRPr="00EF34E1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57E9A178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4F56" w:rsidRPr="00B3135A" w14:paraId="6305E311" w14:textId="77777777" w:rsidTr="00EF34E1">
        <w:trPr>
          <w:cantSplit/>
        </w:trPr>
        <w:tc>
          <w:tcPr>
            <w:tcW w:w="4362" w:type="dxa"/>
          </w:tcPr>
          <w:p w14:paraId="0D2B7FED" w14:textId="151BBA01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85" w:type="dxa"/>
          </w:tcPr>
          <w:p w14:paraId="58D75986" w14:textId="77777777" w:rsidR="002F4F56" w:rsidRPr="00B3135A" w:rsidRDefault="002F4F56" w:rsidP="002F4F5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8925863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0155A2F0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D5883EA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7C980B9" w14:textId="77777777" w:rsidR="002F4F56" w:rsidRPr="00B3135A" w:rsidRDefault="002F4F56" w:rsidP="002F4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85C20E8" w14:textId="77777777" w:rsidR="002F4F56" w:rsidRPr="00B3135A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1674D1B" w14:textId="77777777" w:rsidR="002F4F56" w:rsidRPr="00B3135A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0DBE" w:rsidRPr="00B3135A" w14:paraId="43551D7F" w14:textId="77777777" w:rsidTr="00701E7A">
        <w:trPr>
          <w:cantSplit/>
        </w:trPr>
        <w:tc>
          <w:tcPr>
            <w:tcW w:w="4362" w:type="dxa"/>
          </w:tcPr>
          <w:p w14:paraId="3F2453A8" w14:textId="54919EC0" w:rsidR="002F4F56" w:rsidRPr="00EF34E1" w:rsidRDefault="002F4F56" w:rsidP="002F4F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FAA1837" w14:textId="3FE27EEC" w:rsidR="002F4F56" w:rsidRPr="00EF34E1" w:rsidRDefault="001579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2,208</w:t>
            </w:r>
          </w:p>
        </w:tc>
        <w:tc>
          <w:tcPr>
            <w:tcW w:w="267" w:type="dxa"/>
          </w:tcPr>
          <w:p w14:paraId="6B6FDB0E" w14:textId="7777777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D33A9A3" w14:textId="718418FE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4,056</w:t>
            </w:r>
          </w:p>
        </w:tc>
        <w:tc>
          <w:tcPr>
            <w:tcW w:w="266" w:type="dxa"/>
          </w:tcPr>
          <w:p w14:paraId="01FFAE4E" w14:textId="7777777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8CEA2E1" w14:textId="73EB70AE" w:rsidR="002F4F56" w:rsidRPr="00EF34E1" w:rsidRDefault="006132D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A4B6297" w14:textId="7777777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91204F5" w14:textId="73BFC207" w:rsidR="002F4F56" w:rsidRPr="00EF34E1" w:rsidRDefault="002F4F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4,056</w:t>
            </w:r>
          </w:p>
        </w:tc>
      </w:tr>
      <w:tr w:rsidR="002F4F56" w:rsidRPr="00B3135A" w14:paraId="7068D0B4" w14:textId="77777777" w:rsidTr="00EF34E1">
        <w:trPr>
          <w:cantSplit/>
        </w:trPr>
        <w:tc>
          <w:tcPr>
            <w:tcW w:w="4362" w:type="dxa"/>
          </w:tcPr>
          <w:p w14:paraId="4B7B9BBA" w14:textId="3976C142" w:rsidR="002F4F56" w:rsidRPr="00EF34E1" w:rsidRDefault="002F4F56" w:rsidP="002F4F56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5" w:type="dxa"/>
          </w:tcPr>
          <w:p w14:paraId="6011FC0B" w14:textId="77777777" w:rsidR="002F4F56" w:rsidRPr="00EF34E1" w:rsidRDefault="002F4F56" w:rsidP="002F4F5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2CFF2B28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54276C5B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774BC33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4649B8A" w14:textId="77777777" w:rsidR="002F4F56" w:rsidRPr="00EF34E1" w:rsidRDefault="002F4F56" w:rsidP="002F4F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42AFBAA6" w14:textId="77777777" w:rsidR="002F4F56" w:rsidRPr="00EF34E1" w:rsidRDefault="002F4F56" w:rsidP="002F4F56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A985103" w14:textId="77777777" w:rsidR="002F4F56" w:rsidRPr="00EF34E1" w:rsidRDefault="002F4F56" w:rsidP="002F4F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58BC" w:rsidRPr="00B3135A" w14:paraId="1A51442F" w14:textId="77777777" w:rsidTr="00701E7A">
        <w:trPr>
          <w:cantSplit/>
        </w:trPr>
        <w:tc>
          <w:tcPr>
            <w:tcW w:w="4362" w:type="dxa"/>
          </w:tcPr>
          <w:p w14:paraId="467738A4" w14:textId="6ECC20E4" w:rsidR="009C58BC" w:rsidRPr="00B3135A" w:rsidRDefault="009C58BC" w:rsidP="009C58B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85" w:type="dxa"/>
          </w:tcPr>
          <w:p w14:paraId="66C4C185" w14:textId="77777777" w:rsidR="009C58BC" w:rsidRPr="00B3135A" w:rsidRDefault="009C58BC" w:rsidP="009C58B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540F245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479B0A92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1F16426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49BC8DE" w14:textId="77777777" w:rsidR="009C58BC" w:rsidRPr="00B3135A" w:rsidRDefault="009C58BC" w:rsidP="009C58B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775B5EE" w14:textId="77777777" w:rsidR="009C58BC" w:rsidRPr="00B3135A" w:rsidRDefault="009C58BC" w:rsidP="009C58B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9D137A9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58BC" w:rsidRPr="00B3135A" w14:paraId="60A9F330" w14:textId="77777777" w:rsidTr="00EF34E1">
        <w:trPr>
          <w:cantSplit/>
        </w:trPr>
        <w:tc>
          <w:tcPr>
            <w:tcW w:w="4362" w:type="dxa"/>
          </w:tcPr>
          <w:p w14:paraId="172F0BD1" w14:textId="753A14EB" w:rsidR="009C58BC" w:rsidRPr="00EF34E1" w:rsidRDefault="009C58BC" w:rsidP="009C58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5" w:type="dxa"/>
          </w:tcPr>
          <w:p w14:paraId="02E50A66" w14:textId="0E8929C3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7CCAABF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71BF23FF" w14:textId="5CDD27B2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CD4F0D6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0281DAE" w14:textId="41E9FE0E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4,391</w:t>
            </w:r>
          </w:p>
        </w:tc>
        <w:tc>
          <w:tcPr>
            <w:tcW w:w="271" w:type="dxa"/>
          </w:tcPr>
          <w:p w14:paraId="3E07712E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E8DCACD" w14:textId="79CCF7FA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8BC" w:rsidRPr="00B3135A" w14:paraId="0F085220" w14:textId="77777777" w:rsidTr="00EF34E1">
        <w:trPr>
          <w:cantSplit/>
        </w:trPr>
        <w:tc>
          <w:tcPr>
            <w:tcW w:w="4362" w:type="dxa"/>
          </w:tcPr>
          <w:p w14:paraId="09D6A127" w14:textId="17AD97C8" w:rsidR="009C58BC" w:rsidRPr="00EF34E1" w:rsidRDefault="009C58BC" w:rsidP="009C58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5" w:type="dxa"/>
          </w:tcPr>
          <w:p w14:paraId="09F10B45" w14:textId="19885482" w:rsidR="009C58BC" w:rsidRPr="00EF34E1" w:rsidRDefault="001579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2,</w:t>
            </w:r>
            <w:r w:rsidR="0005629F" w:rsidRPr="00EF34E1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67" w:type="dxa"/>
          </w:tcPr>
          <w:p w14:paraId="7F4A0F15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5731A199" w14:textId="79A4A2DA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  <w:tc>
          <w:tcPr>
            <w:tcW w:w="266" w:type="dxa"/>
          </w:tcPr>
          <w:p w14:paraId="261145EC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FB43251" w14:textId="1E1ECC1B" w:rsidR="009C58BC" w:rsidRPr="00EF34E1" w:rsidRDefault="0005629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271" w:type="dxa"/>
          </w:tcPr>
          <w:p w14:paraId="3EFB477C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8F235D7" w14:textId="3C08852C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4,335</w:t>
            </w:r>
          </w:p>
        </w:tc>
      </w:tr>
      <w:tr w:rsidR="009C58BC" w:rsidRPr="00B3135A" w14:paraId="06FBF6C5" w14:textId="77777777" w:rsidTr="00701E7A">
        <w:trPr>
          <w:cantSplit/>
        </w:trPr>
        <w:tc>
          <w:tcPr>
            <w:tcW w:w="4362" w:type="dxa"/>
          </w:tcPr>
          <w:p w14:paraId="12D50743" w14:textId="2DE9CC1E" w:rsidR="009C58BC" w:rsidRPr="00EF34E1" w:rsidRDefault="009C58BC" w:rsidP="009C58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1843DBB" w14:textId="1E88E939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3,2</w:t>
            </w:r>
            <w:r w:rsidRPr="00EF34E1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67" w:type="dxa"/>
          </w:tcPr>
          <w:p w14:paraId="1940DEBE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8ADCE27" w14:textId="7D485A49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3,677</w:t>
            </w:r>
          </w:p>
        </w:tc>
        <w:tc>
          <w:tcPr>
            <w:tcW w:w="266" w:type="dxa"/>
          </w:tcPr>
          <w:p w14:paraId="6ECA91AC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C4355B7" w14:textId="11F13C5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  <w:tc>
          <w:tcPr>
            <w:tcW w:w="271" w:type="dxa"/>
          </w:tcPr>
          <w:p w14:paraId="6E3C2C6A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580BDBF" w14:textId="5BBC95FC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</w:tr>
      <w:tr w:rsidR="009C58BC" w:rsidRPr="00B3135A" w14:paraId="2ACFF2A7" w14:textId="77777777" w:rsidTr="00701E7A">
        <w:trPr>
          <w:cantSplit/>
        </w:trPr>
        <w:tc>
          <w:tcPr>
            <w:tcW w:w="4362" w:type="dxa"/>
          </w:tcPr>
          <w:p w14:paraId="71E24A52" w14:textId="6CD2BAF0" w:rsidR="009C58BC" w:rsidRPr="00EF34E1" w:rsidRDefault="009C58BC" w:rsidP="009C58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114A24CD" w14:textId="68C7D1BD" w:rsidR="009C58BC" w:rsidRPr="00EF34E1" w:rsidRDefault="0005629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579D8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</w:p>
        </w:tc>
        <w:tc>
          <w:tcPr>
            <w:tcW w:w="267" w:type="dxa"/>
          </w:tcPr>
          <w:p w14:paraId="64728D6F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19A8C7AC" w14:textId="6B5A7395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8,012</w:t>
            </w:r>
          </w:p>
        </w:tc>
        <w:tc>
          <w:tcPr>
            <w:tcW w:w="266" w:type="dxa"/>
          </w:tcPr>
          <w:p w14:paraId="7B00DDFC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B50F7D8" w14:textId="54C62EEE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05629F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830C9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5629F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1C40F782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363E835" w14:textId="081118A3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7,870</w:t>
            </w:r>
          </w:p>
        </w:tc>
      </w:tr>
      <w:tr w:rsidR="009C58BC" w:rsidRPr="00B3135A" w14:paraId="228E8856" w14:textId="77777777" w:rsidTr="00701E7A">
        <w:trPr>
          <w:cantSplit/>
        </w:trPr>
        <w:tc>
          <w:tcPr>
            <w:tcW w:w="4362" w:type="dxa"/>
          </w:tcPr>
          <w:p w14:paraId="6292C17B" w14:textId="77777777" w:rsidR="009C58BC" w:rsidRPr="00EF34E1" w:rsidRDefault="009C58BC" w:rsidP="009C58B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331584C5" w14:textId="77777777" w:rsidR="009C58BC" w:rsidRPr="00EF34E1" w:rsidRDefault="009C58BC" w:rsidP="009C58B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5B93416C" w14:textId="77777777" w:rsidR="009C58BC" w:rsidRPr="00EF34E1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3B41AD7E" w14:textId="77777777" w:rsidR="009C58BC" w:rsidRPr="00EF34E1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61A98BC5" w14:textId="77777777" w:rsidR="009C58BC" w:rsidRPr="00EF34E1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4063EBF8" w14:textId="77777777" w:rsidR="009C58BC" w:rsidRPr="00EF34E1" w:rsidRDefault="009C58BC" w:rsidP="009C58B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460560B" w14:textId="77777777" w:rsidR="009C58BC" w:rsidRPr="00EF34E1" w:rsidRDefault="009C58BC" w:rsidP="009C58B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0ED1D2BE" w14:textId="77777777" w:rsidR="009C58BC" w:rsidRPr="00EF34E1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C58BC" w:rsidRPr="00B3135A" w14:paraId="7F8D0ED2" w14:textId="77777777" w:rsidTr="00EF34E1">
        <w:trPr>
          <w:cantSplit/>
        </w:trPr>
        <w:tc>
          <w:tcPr>
            <w:tcW w:w="4362" w:type="dxa"/>
          </w:tcPr>
          <w:p w14:paraId="3DE6889F" w14:textId="788833A7" w:rsidR="009C58BC" w:rsidRPr="00EF34E1" w:rsidRDefault="009C58BC" w:rsidP="009C58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85" w:type="dxa"/>
          </w:tcPr>
          <w:p w14:paraId="50141095" w14:textId="77777777" w:rsidR="009C58BC" w:rsidRPr="00B3135A" w:rsidRDefault="009C58BC" w:rsidP="009C58B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CCCFABF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4EBC4A53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87C434C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22E78BA" w14:textId="77777777" w:rsidR="009C58BC" w:rsidRPr="00B3135A" w:rsidRDefault="009C58BC" w:rsidP="009C58B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BDA414E" w14:textId="77777777" w:rsidR="009C58BC" w:rsidRPr="00B3135A" w:rsidRDefault="009C58BC" w:rsidP="009C58B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F07F69F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58BC" w:rsidRPr="00B3135A" w14:paraId="52208FFC" w14:textId="77777777" w:rsidTr="00701E7A">
        <w:trPr>
          <w:cantSplit/>
        </w:trPr>
        <w:tc>
          <w:tcPr>
            <w:tcW w:w="4362" w:type="dxa"/>
          </w:tcPr>
          <w:p w14:paraId="02F9743E" w14:textId="770BC0BA" w:rsidR="009C58BC" w:rsidRPr="00EF34E1" w:rsidRDefault="009C58BC" w:rsidP="009C58B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36ED1410" w14:textId="3237C924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22,454</w:t>
            </w:r>
          </w:p>
        </w:tc>
        <w:tc>
          <w:tcPr>
            <w:tcW w:w="267" w:type="dxa"/>
          </w:tcPr>
          <w:p w14:paraId="402783BB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46F56637" w14:textId="777B784D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13,288</w:t>
            </w:r>
          </w:p>
        </w:tc>
        <w:tc>
          <w:tcPr>
            <w:tcW w:w="266" w:type="dxa"/>
          </w:tcPr>
          <w:p w14:paraId="4F5F182F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0E2F9280" w14:textId="2F9C0280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271" w:type="dxa"/>
          </w:tcPr>
          <w:p w14:paraId="521400A8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46A03CC" w14:textId="56C317C2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,269</w:t>
            </w:r>
          </w:p>
        </w:tc>
      </w:tr>
      <w:tr w:rsidR="009C58BC" w:rsidRPr="00B3135A" w14:paraId="77B3FD42" w14:textId="77777777" w:rsidTr="00701E7A">
        <w:trPr>
          <w:cantSplit/>
        </w:trPr>
        <w:tc>
          <w:tcPr>
            <w:tcW w:w="4362" w:type="dxa"/>
          </w:tcPr>
          <w:p w14:paraId="4E33C9D7" w14:textId="77777777" w:rsidR="009C58BC" w:rsidRPr="00EF34E1" w:rsidRDefault="009C58BC" w:rsidP="009C58B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33D31EBD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454F0623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03AB3F84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BB0536A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167CE6A6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0A91950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023CF5F2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58BC" w:rsidRPr="00B3135A" w14:paraId="184F50A8" w14:textId="77777777" w:rsidTr="00EF34E1">
        <w:trPr>
          <w:cantSplit/>
        </w:trPr>
        <w:tc>
          <w:tcPr>
            <w:tcW w:w="4362" w:type="dxa"/>
          </w:tcPr>
          <w:p w14:paraId="776C329B" w14:textId="0A1DEE76" w:rsidR="009C58BC" w:rsidRPr="00EF34E1" w:rsidRDefault="009C58BC" w:rsidP="009C58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5" w:type="dxa"/>
          </w:tcPr>
          <w:p w14:paraId="0CDE63D7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AA8E893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4CEF3574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FE28C1E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12620BC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EC28ADD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8560D76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58BC" w:rsidRPr="00B3135A" w14:paraId="2AEF84D9" w14:textId="77777777" w:rsidTr="00701E7A">
        <w:trPr>
          <w:cantSplit/>
        </w:trPr>
        <w:tc>
          <w:tcPr>
            <w:tcW w:w="4362" w:type="dxa"/>
          </w:tcPr>
          <w:p w14:paraId="05D3D552" w14:textId="178D143B" w:rsidR="009C58BC" w:rsidRPr="00EF34E1" w:rsidRDefault="009C58BC" w:rsidP="009C58B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บริษัทร่วม</w:t>
            </w: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2AAB6190" w14:textId="52033BA6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67" w:type="dxa"/>
          </w:tcPr>
          <w:p w14:paraId="0BCAA2B0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77CFF773" w14:textId="61142B51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66" w:type="dxa"/>
          </w:tcPr>
          <w:p w14:paraId="0054FBDB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574EA473" w14:textId="184FE200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71" w:type="dxa"/>
          </w:tcPr>
          <w:p w14:paraId="7F07A9D7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40B9211" w14:textId="19C75943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  <w:tr w:rsidR="00CD5D6D" w:rsidRPr="00B3135A" w14:paraId="4E8B61AC" w14:textId="77777777" w:rsidTr="005D1EBF">
        <w:trPr>
          <w:cantSplit/>
          <w:trHeight w:val="30"/>
        </w:trPr>
        <w:tc>
          <w:tcPr>
            <w:tcW w:w="4362" w:type="dxa"/>
          </w:tcPr>
          <w:p w14:paraId="18ACDD13" w14:textId="77777777" w:rsidR="009C58BC" w:rsidRPr="00EF34E1" w:rsidRDefault="009C58BC" w:rsidP="009C58B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3AA9DBE6" w14:textId="77777777" w:rsidR="009C58BC" w:rsidRPr="00EF34E1" w:rsidRDefault="009C58BC" w:rsidP="009C58B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2165D0A9" w14:textId="77777777" w:rsidR="009C58BC" w:rsidRPr="00EF34E1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5A02AF85" w14:textId="77777777" w:rsidR="009C58BC" w:rsidRPr="00EF34E1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34147023" w14:textId="77777777" w:rsidR="009C58BC" w:rsidRPr="00EF34E1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0F1EBAFF" w14:textId="77777777" w:rsidR="009C58BC" w:rsidRPr="00EF34E1" w:rsidRDefault="009C58BC" w:rsidP="009C58B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28F878AB" w14:textId="77777777" w:rsidR="009C58BC" w:rsidRPr="00EF34E1" w:rsidRDefault="009C58BC" w:rsidP="009C58BC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5F39FC28" w14:textId="77777777" w:rsidR="009C58BC" w:rsidRPr="00EF34E1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C58BC" w:rsidRPr="00B3135A" w14:paraId="6B2A772E" w14:textId="77777777" w:rsidTr="00EF34E1">
        <w:trPr>
          <w:cantSplit/>
        </w:trPr>
        <w:tc>
          <w:tcPr>
            <w:tcW w:w="4362" w:type="dxa"/>
          </w:tcPr>
          <w:p w14:paraId="7ECE5E15" w14:textId="5DCE9E5C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ภาระผูกพันกับบุคคลหรือกิจการที่เกี่ยวข้องกัน</w:t>
            </w:r>
          </w:p>
        </w:tc>
        <w:tc>
          <w:tcPr>
            <w:tcW w:w="985" w:type="dxa"/>
          </w:tcPr>
          <w:p w14:paraId="4DFC3A26" w14:textId="77777777" w:rsidR="009C58BC" w:rsidRPr="00B3135A" w:rsidRDefault="009C58BC" w:rsidP="009C58B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04F9AA5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8EC99C9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7D498CC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1F6AFB7" w14:textId="77777777" w:rsidR="009C58BC" w:rsidRPr="00B3135A" w:rsidRDefault="009C58BC" w:rsidP="009C58B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FBFBEA5" w14:textId="77777777" w:rsidR="009C58BC" w:rsidRPr="00B3135A" w:rsidRDefault="009C58BC" w:rsidP="009C58B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A019E80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58BC" w:rsidRPr="00B3135A" w14:paraId="19A03065" w14:textId="77777777" w:rsidTr="00701E7A">
        <w:trPr>
          <w:cantSplit/>
        </w:trPr>
        <w:tc>
          <w:tcPr>
            <w:tcW w:w="4362" w:type="dxa"/>
          </w:tcPr>
          <w:p w14:paraId="2AEFEF8C" w14:textId="262486C6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D5507" w:rsidRPr="00B313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5" w:type="dxa"/>
          </w:tcPr>
          <w:p w14:paraId="51C596D7" w14:textId="77777777" w:rsidR="009C58BC" w:rsidRPr="00B3135A" w:rsidRDefault="009C58BC" w:rsidP="009C58B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4388CCD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287E4E05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083DC7A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DADF2D0" w14:textId="77777777" w:rsidR="009C58BC" w:rsidRPr="00B3135A" w:rsidRDefault="009C58BC" w:rsidP="009C58B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548DBC6" w14:textId="77777777" w:rsidR="009C58BC" w:rsidRPr="00B3135A" w:rsidRDefault="009C58BC" w:rsidP="009C58B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723F5F9" w14:textId="77777777" w:rsidR="009C58BC" w:rsidRPr="00B3135A" w:rsidRDefault="009C58BC" w:rsidP="009C58B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58BC" w:rsidRPr="00B3135A" w14:paraId="31401B85" w14:textId="77777777" w:rsidTr="00EF34E1">
        <w:trPr>
          <w:cantSplit/>
        </w:trPr>
        <w:tc>
          <w:tcPr>
            <w:tcW w:w="4362" w:type="dxa"/>
          </w:tcPr>
          <w:p w14:paraId="42B2DED9" w14:textId="6DB02E9A" w:rsidR="009C58BC" w:rsidRPr="00EF34E1" w:rsidRDefault="009C58BC" w:rsidP="009C58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ภาระผูกพันตาม</w:t>
            </w: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985" w:type="dxa"/>
          </w:tcPr>
          <w:p w14:paraId="631C0B7D" w14:textId="1AF8CC8D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725A"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  <w:tc>
          <w:tcPr>
            <w:tcW w:w="267" w:type="dxa"/>
          </w:tcPr>
          <w:p w14:paraId="45F1A063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1A2D7F8" w14:textId="55CBECF3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1,790</w:t>
            </w:r>
          </w:p>
        </w:tc>
        <w:tc>
          <w:tcPr>
            <w:tcW w:w="266" w:type="dxa"/>
          </w:tcPr>
          <w:p w14:paraId="3F443569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6C1E1B3" w14:textId="0B4E1B2B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6FC60BA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B178B19" w14:textId="4E7501E2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1,713</w:t>
            </w:r>
          </w:p>
        </w:tc>
      </w:tr>
      <w:tr w:rsidR="009C58BC" w:rsidRPr="00B3135A" w14:paraId="4F075116" w14:textId="77777777" w:rsidTr="00701E7A">
        <w:trPr>
          <w:cantSplit/>
        </w:trPr>
        <w:tc>
          <w:tcPr>
            <w:tcW w:w="4362" w:type="dxa"/>
          </w:tcPr>
          <w:p w14:paraId="2779CB23" w14:textId="0AE1F86C" w:rsidR="009C58BC" w:rsidRPr="00B3135A" w:rsidRDefault="009C58BC" w:rsidP="009C58B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</w:t>
            </w: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985" w:type="dxa"/>
          </w:tcPr>
          <w:p w14:paraId="0672B52A" w14:textId="04E8094B" w:rsidR="009C58BC" w:rsidRPr="00B3135A" w:rsidDel="000146FF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67" w:type="dxa"/>
          </w:tcPr>
          <w:p w14:paraId="799CCF9D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0FD5C58E" w14:textId="3CDAAEB0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66" w:type="dxa"/>
          </w:tcPr>
          <w:p w14:paraId="17089475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F340500" w14:textId="65B635B9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9B0A931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9578EA0" w14:textId="271E36A6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9C58BC" w:rsidRPr="00B3135A" w14:paraId="5BAE9A85" w14:textId="77777777" w:rsidTr="00701E7A">
        <w:trPr>
          <w:cantSplit/>
        </w:trPr>
        <w:tc>
          <w:tcPr>
            <w:tcW w:w="4362" w:type="dxa"/>
          </w:tcPr>
          <w:p w14:paraId="3E466968" w14:textId="12C69B50" w:rsidR="009C58BC" w:rsidRPr="00EF34E1" w:rsidRDefault="009C58BC" w:rsidP="009C58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สัญญาบริการ 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E4687E2" w14:textId="68410BAD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725A">
              <w:rPr>
                <w:rFonts w:ascii="Angsana New" w:hAnsi="Angsana New"/>
                <w:sz w:val="30"/>
                <w:szCs w:val="30"/>
              </w:rPr>
              <w:t>4,391</w:t>
            </w:r>
          </w:p>
        </w:tc>
        <w:tc>
          <w:tcPr>
            <w:tcW w:w="267" w:type="dxa"/>
          </w:tcPr>
          <w:p w14:paraId="62D7BF6B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9D74F4E" w14:textId="2269CDDB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66" w:type="dxa"/>
          </w:tcPr>
          <w:p w14:paraId="240A183D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25098C7" w14:textId="500B1483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901E21C" w14:textId="77777777" w:rsidR="009C58BC" w:rsidRPr="00F62A74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84C2184" w14:textId="541ECA25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9C58BC" w:rsidRPr="00B3135A" w14:paraId="4997C18F" w14:textId="77777777" w:rsidTr="00701E7A">
        <w:trPr>
          <w:cantSplit/>
        </w:trPr>
        <w:tc>
          <w:tcPr>
            <w:tcW w:w="4362" w:type="dxa"/>
          </w:tcPr>
          <w:p w14:paraId="53061923" w14:textId="3C3DBE24" w:rsidR="009C58BC" w:rsidRPr="00EF34E1" w:rsidRDefault="009C58BC" w:rsidP="009C58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2BFF27F0" w14:textId="27B4369C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25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67" w:type="dxa"/>
          </w:tcPr>
          <w:p w14:paraId="76ABDBF4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3A222191" w14:textId="479FB5BE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2,526</w:t>
            </w:r>
          </w:p>
        </w:tc>
        <w:tc>
          <w:tcPr>
            <w:tcW w:w="266" w:type="dxa"/>
          </w:tcPr>
          <w:p w14:paraId="4A6E9051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EA348B3" w14:textId="550C2745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928A344" w14:textId="77777777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70C2FF0" w14:textId="4E4B5576" w:rsidR="009C58BC" w:rsidRPr="00EF34E1" w:rsidRDefault="009C58B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2,085</w:t>
            </w:r>
          </w:p>
        </w:tc>
      </w:tr>
    </w:tbl>
    <w:p w14:paraId="4E23AAB7" w14:textId="77777777" w:rsidR="003760AD" w:rsidRDefault="00376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97E151" w14:textId="77777777" w:rsidR="003760AD" w:rsidRPr="00B3135A" w:rsidRDefault="00376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AFBF500" w14:textId="77777777" w:rsidR="005D5507" w:rsidRPr="00B3135A" w:rsidRDefault="005D5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B89051" w14:textId="6A746177" w:rsidR="00A217FA" w:rsidRPr="00B3135A" w:rsidRDefault="00A217FA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0DCC02DA" w14:textId="49F4BA76" w:rsidR="005E5793" w:rsidRPr="00EF34E1" w:rsidRDefault="005E5793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highlight w:val="cyan"/>
        </w:rPr>
      </w:pPr>
    </w:p>
    <w:p w14:paraId="3BC0B80D" w14:textId="77777777" w:rsidR="003468AF" w:rsidRPr="00B3135A" w:rsidRDefault="003468AF" w:rsidP="003468AF">
      <w:pPr>
        <w:pStyle w:val="BodyText2"/>
        <w:ind w:left="547" w:firstLine="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B3135A">
        <w:rPr>
          <w:rFonts w:ascii="Angsana New" w:hAnsi="Angsana New"/>
          <w:i/>
          <w:iCs/>
          <w:spacing w:val="-4"/>
          <w:sz w:val="30"/>
          <w:szCs w:val="30"/>
          <w:cs/>
        </w:rPr>
        <w:t>สัญญาเช่าเครื่องจักรและอุปกรณ์</w:t>
      </w:r>
    </w:p>
    <w:p w14:paraId="6B61B139" w14:textId="7839A96C" w:rsidR="003468AF" w:rsidRPr="00EF34E1" w:rsidRDefault="003468AF" w:rsidP="00346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15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2564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บริษัททำสัญญาให้เช่าเครื่องจักรและอุปกรณ์สองฉบับกับบริษัท อาหารสยาม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(2513) </w:t>
      </w:r>
      <w:r w:rsidRPr="00B3135A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Pr="00EF34E1">
        <w:rPr>
          <w:rFonts w:ascii="Angsana New" w:hAnsi="Angsana New"/>
          <w:sz w:val="30"/>
          <w:szCs w:val="30"/>
          <w:cs/>
        </w:rPr>
        <w:t xml:space="preserve"> สัญญาเช่ามีกำหนดระยะเวลา </w:t>
      </w:r>
      <w:r w:rsidRPr="00EF34E1">
        <w:rPr>
          <w:rFonts w:ascii="Angsana New" w:hAnsi="Angsana New"/>
          <w:sz w:val="30"/>
          <w:szCs w:val="30"/>
        </w:rPr>
        <w:t xml:space="preserve">10 </w:t>
      </w:r>
      <w:r w:rsidRPr="00EF34E1">
        <w:rPr>
          <w:rFonts w:ascii="Angsana New" w:hAnsi="Angsana New"/>
          <w:sz w:val="30"/>
          <w:szCs w:val="30"/>
          <w:cs/>
        </w:rPr>
        <w:t xml:space="preserve">เดือน เริ่มตั้งแต่วันที่ </w:t>
      </w:r>
      <w:r w:rsidRPr="00EF34E1">
        <w:rPr>
          <w:rFonts w:ascii="Angsana New" w:hAnsi="Angsana New"/>
          <w:sz w:val="30"/>
          <w:szCs w:val="30"/>
        </w:rPr>
        <w:t xml:space="preserve">1 </w:t>
      </w:r>
      <w:r w:rsidRPr="00EF34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F34E1">
        <w:rPr>
          <w:rFonts w:ascii="Angsana New" w:hAnsi="Angsana New"/>
          <w:sz w:val="30"/>
          <w:szCs w:val="30"/>
        </w:rPr>
        <w:t xml:space="preserve">2564 </w:t>
      </w:r>
      <w:r w:rsidRPr="00EF34E1">
        <w:rPr>
          <w:rFonts w:ascii="Angsana New" w:hAnsi="Angsana New"/>
          <w:sz w:val="30"/>
          <w:szCs w:val="30"/>
          <w:cs/>
        </w:rPr>
        <w:t>ถึงวันที่</w:t>
      </w:r>
      <w:r w:rsidR="0028130C" w:rsidRPr="00EF34E1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</w:rPr>
        <w:t xml:space="preserve">30 </w:t>
      </w:r>
      <w:r w:rsidRPr="00EF34E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EF34E1">
        <w:rPr>
          <w:rFonts w:ascii="Angsana New" w:hAnsi="Angsana New"/>
          <w:sz w:val="30"/>
          <w:szCs w:val="30"/>
        </w:rPr>
        <w:t xml:space="preserve">2565 </w:t>
      </w:r>
      <w:r w:rsidRPr="00EF34E1">
        <w:rPr>
          <w:rFonts w:ascii="Angsana New" w:hAnsi="Angsana New"/>
          <w:sz w:val="30"/>
          <w:szCs w:val="30"/>
          <w:cs/>
        </w:rPr>
        <w:t>โดยบริษัท</w:t>
      </w:r>
      <w:r w:rsidR="0028130C" w:rsidRPr="00EF34E1">
        <w:rPr>
          <w:rFonts w:ascii="Angsana New" w:hAnsi="Angsana New"/>
          <w:sz w:val="30"/>
          <w:szCs w:val="30"/>
          <w:cs/>
        </w:rPr>
        <w:br/>
      </w:r>
      <w:r w:rsidR="00B26E3B" w:rsidRPr="00B3135A">
        <w:rPr>
          <w:rFonts w:ascii="Angsana New" w:hAnsi="Angsana New" w:hint="cs"/>
          <w:sz w:val="30"/>
          <w:szCs w:val="30"/>
          <w:cs/>
        </w:rPr>
        <w:t>จะได้รับค่าเช่า</w:t>
      </w:r>
      <w:r w:rsidRPr="00EF34E1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  <w:r w:rsidR="00226D5B" w:rsidRPr="00EF34E1">
        <w:rPr>
          <w:rFonts w:ascii="Angsana New" w:hAnsi="Angsana New"/>
          <w:sz w:val="30"/>
          <w:szCs w:val="30"/>
          <w:cs/>
        </w:rPr>
        <w:t xml:space="preserve"> </w:t>
      </w:r>
    </w:p>
    <w:p w14:paraId="1DD8C421" w14:textId="77777777" w:rsidR="003468AF" w:rsidRPr="00EF34E1" w:rsidRDefault="003468AF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highlight w:val="cyan"/>
        </w:rPr>
      </w:pPr>
    </w:p>
    <w:p w14:paraId="5F309F38" w14:textId="3FD87D41" w:rsidR="00FF135D" w:rsidRPr="00B3135A" w:rsidRDefault="003468AF" w:rsidP="00091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EF34E1">
        <w:rPr>
          <w:rFonts w:ascii="Angsana New" w:hAnsi="Angsana New"/>
          <w:spacing w:val="-2"/>
          <w:sz w:val="30"/>
          <w:szCs w:val="30"/>
        </w:rPr>
        <w:t>8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EF34E1">
        <w:rPr>
          <w:rFonts w:ascii="Angsana New" w:hAnsi="Angsana New"/>
          <w:spacing w:val="-2"/>
          <w:sz w:val="30"/>
          <w:szCs w:val="30"/>
        </w:rPr>
        <w:t>2561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บริษัททำสัญญาให้เช่าเครื่องจักร</w:t>
      </w:r>
      <w:r w:rsidR="002C5DC2" w:rsidRPr="00EF34E1">
        <w:rPr>
          <w:rFonts w:ascii="Angsana New" w:hAnsi="Angsana New"/>
          <w:spacing w:val="-4"/>
          <w:sz w:val="30"/>
          <w:szCs w:val="30"/>
          <w:cs/>
        </w:rPr>
        <w:t>และอุปกรณ์</w:t>
      </w:r>
      <w:r w:rsidRPr="00EF34E1">
        <w:rPr>
          <w:rFonts w:ascii="Angsana New" w:hAnsi="Angsana New"/>
          <w:spacing w:val="-2"/>
          <w:sz w:val="30"/>
          <w:szCs w:val="30"/>
          <w:cs/>
        </w:rPr>
        <w:t>กับบริษัท ควอลิตี้ไพน์แอปเปิล โปรดักส์ จำกัด</w:t>
      </w:r>
      <w:r w:rsidRPr="00B3135A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สัญญาเช่ามีกำหนดระยะเวลา </w:t>
      </w:r>
      <w:r w:rsidRPr="00EF34E1">
        <w:rPr>
          <w:rFonts w:ascii="Angsana New" w:hAnsi="Angsana New"/>
          <w:spacing w:val="-2"/>
          <w:sz w:val="30"/>
          <w:szCs w:val="30"/>
        </w:rPr>
        <w:t>3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ปี เริ่มตั้งแต่วันที่ </w:t>
      </w:r>
      <w:r w:rsidRPr="00EF34E1">
        <w:rPr>
          <w:rFonts w:ascii="Angsana New" w:hAnsi="Angsana New"/>
          <w:spacing w:val="-2"/>
          <w:sz w:val="30"/>
          <w:szCs w:val="30"/>
        </w:rPr>
        <w:t>8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EF34E1">
        <w:rPr>
          <w:rFonts w:ascii="Angsana New" w:hAnsi="Angsana New"/>
          <w:spacing w:val="-2"/>
          <w:sz w:val="30"/>
          <w:szCs w:val="30"/>
        </w:rPr>
        <w:t>2561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ถึงวันที่ </w:t>
      </w:r>
      <w:r w:rsidRPr="00EF34E1">
        <w:rPr>
          <w:rFonts w:ascii="Angsana New" w:hAnsi="Angsana New"/>
          <w:spacing w:val="-2"/>
          <w:sz w:val="30"/>
          <w:szCs w:val="30"/>
        </w:rPr>
        <w:t>7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EF34E1">
        <w:rPr>
          <w:rFonts w:ascii="Angsana New" w:hAnsi="Angsana New"/>
          <w:spacing w:val="-2"/>
          <w:sz w:val="30"/>
          <w:szCs w:val="30"/>
        </w:rPr>
        <w:t>2564</w:t>
      </w:r>
      <w:r w:rsidRPr="00EF34E1">
        <w:rPr>
          <w:rFonts w:ascii="Angsana New" w:hAnsi="Angsana New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ต่อมา</w:t>
      </w:r>
      <w:r w:rsidR="00176418" w:rsidRPr="00EF34E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176418" w:rsidRPr="00B3135A">
        <w:rPr>
          <w:rFonts w:ascii="Angsana New" w:hAnsi="Angsana New"/>
          <w:spacing w:val="-2"/>
          <w:sz w:val="30"/>
          <w:szCs w:val="30"/>
        </w:rPr>
        <w:t>8</w:t>
      </w:r>
      <w:r w:rsidR="00176418" w:rsidRPr="00B3135A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="00176418" w:rsidRPr="00B3135A">
        <w:rPr>
          <w:rFonts w:ascii="Angsana New" w:hAnsi="Angsana New"/>
          <w:spacing w:val="-2"/>
          <w:sz w:val="30"/>
          <w:szCs w:val="30"/>
        </w:rPr>
        <w:t xml:space="preserve">2564 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บริษัทได้ต่อสัญญาเช่าฉบับใหม่มีกำหนดระยะเวลา </w:t>
      </w:r>
      <w:r w:rsidRPr="00EF34E1">
        <w:rPr>
          <w:rFonts w:ascii="Angsana New" w:hAnsi="Angsana New"/>
          <w:spacing w:val="-2"/>
          <w:sz w:val="30"/>
          <w:szCs w:val="30"/>
        </w:rPr>
        <w:t>1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ปี เริ่มตั้งแต่วันที่ </w:t>
      </w:r>
      <w:r w:rsidRPr="00EF34E1">
        <w:rPr>
          <w:rFonts w:ascii="Angsana New" w:hAnsi="Angsana New"/>
          <w:spacing w:val="-2"/>
          <w:sz w:val="30"/>
          <w:szCs w:val="30"/>
        </w:rPr>
        <w:t>8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EF34E1">
        <w:rPr>
          <w:rFonts w:ascii="Angsana New" w:hAnsi="Angsana New"/>
          <w:spacing w:val="-2"/>
          <w:sz w:val="30"/>
          <w:szCs w:val="30"/>
        </w:rPr>
        <w:t>2564</w:t>
      </w:r>
      <w:r w:rsidR="0028130C" w:rsidRPr="00EF34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>ถึงวันที</w:t>
      </w:r>
      <w:r w:rsidR="001F2FD7" w:rsidRPr="00B3135A">
        <w:rPr>
          <w:rFonts w:ascii="Angsana New" w:hAnsi="Angsana New" w:hint="cs"/>
          <w:sz w:val="30"/>
          <w:szCs w:val="30"/>
          <w:cs/>
        </w:rPr>
        <w:t>่</w:t>
      </w:r>
      <w:r w:rsidR="00B140E3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</w:rPr>
        <w:t>7</w:t>
      </w:r>
      <w:r w:rsidRPr="00B3135A">
        <w:rPr>
          <w:rFonts w:ascii="Angsana New" w:hAnsi="Angsana New"/>
          <w:sz w:val="30"/>
          <w:szCs w:val="30"/>
          <w:cs/>
        </w:rPr>
        <w:t xml:space="preserve"> ตุลาคม </w:t>
      </w:r>
      <w:r w:rsidRPr="00B3135A">
        <w:rPr>
          <w:rFonts w:ascii="Angsana New" w:hAnsi="Angsana New"/>
          <w:sz w:val="30"/>
          <w:szCs w:val="30"/>
        </w:rPr>
        <w:t>2565</w:t>
      </w:r>
      <w:r w:rsidRPr="00B3135A">
        <w:rPr>
          <w:rFonts w:ascii="Angsana New" w:hAnsi="Angsana New"/>
          <w:sz w:val="30"/>
          <w:szCs w:val="30"/>
          <w:cs/>
        </w:rPr>
        <w:t xml:space="preserve"> </w:t>
      </w:r>
      <w:r w:rsidR="009A7379" w:rsidRPr="00B3135A">
        <w:rPr>
          <w:rFonts w:ascii="Angsana New" w:hAnsi="Angsana New"/>
          <w:sz w:val="30"/>
          <w:szCs w:val="30"/>
          <w:cs/>
        </w:rPr>
        <w:t>โดยบริษัท</w:t>
      </w:r>
      <w:r w:rsidR="009A7379" w:rsidRPr="00B3135A">
        <w:rPr>
          <w:rFonts w:ascii="Angsana New" w:hAnsi="Angsana New" w:hint="cs"/>
          <w:sz w:val="30"/>
          <w:szCs w:val="30"/>
          <w:cs/>
        </w:rPr>
        <w:t>จะได้รับค่าเช่า</w:t>
      </w:r>
      <w:r w:rsidR="009A7379" w:rsidRPr="00B3135A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  <w:r w:rsidR="007B06C6" w:rsidRPr="00EF34E1">
        <w:rPr>
          <w:rFonts w:ascii="Angsana New" w:hAnsi="Angsana New"/>
          <w:sz w:val="30"/>
          <w:szCs w:val="30"/>
        </w:rPr>
        <w:t xml:space="preserve"> </w:t>
      </w:r>
      <w:r w:rsidR="002C5DC2" w:rsidRPr="00EF34E1">
        <w:rPr>
          <w:rFonts w:ascii="Angsana New" w:hAnsi="Angsana New"/>
          <w:sz w:val="30"/>
          <w:szCs w:val="30"/>
        </w:rPr>
        <w:t xml:space="preserve"> </w:t>
      </w:r>
    </w:p>
    <w:p w14:paraId="5C3BF480" w14:textId="1D97DD44" w:rsidR="00FF135D" w:rsidRPr="00EF34E1" w:rsidRDefault="008D4A18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highlight w:val="cyan"/>
        </w:rPr>
      </w:pPr>
      <w:r w:rsidRPr="00EF34E1">
        <w:rPr>
          <w:rFonts w:ascii="Angsana New" w:hAnsi="Angsana New"/>
          <w:spacing w:val="-2"/>
          <w:sz w:val="30"/>
          <w:szCs w:val="30"/>
          <w:highlight w:val="cyan"/>
          <w:cs/>
        </w:rPr>
        <w:t xml:space="preserve"> </w:t>
      </w:r>
    </w:p>
    <w:p w14:paraId="6897352E" w14:textId="297247DF" w:rsidR="00091D5E" w:rsidRPr="00B3135A" w:rsidRDefault="001572BC" w:rsidP="00091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 w:hint="cs"/>
          <w:sz w:val="30"/>
          <w:szCs w:val="30"/>
          <w:cs/>
        </w:rPr>
        <w:t>ต่อมา</w:t>
      </w:r>
      <w:r w:rsidR="00F60BE3" w:rsidRPr="00B3135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F2FD7" w:rsidRPr="00EF34E1">
        <w:rPr>
          <w:rFonts w:ascii="Angsana New" w:hAnsi="Angsana New"/>
          <w:sz w:val="30"/>
          <w:szCs w:val="30"/>
        </w:rPr>
        <w:t xml:space="preserve">8 </w:t>
      </w:r>
      <w:r w:rsidR="00F60BE3" w:rsidRPr="00B3135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F60BE3" w:rsidRPr="00B3135A">
        <w:rPr>
          <w:rFonts w:ascii="Angsana New" w:hAnsi="Angsana New"/>
          <w:sz w:val="30"/>
          <w:szCs w:val="30"/>
        </w:rPr>
        <w:t>2565</w:t>
      </w:r>
      <w:r w:rsidR="004B07E4" w:rsidRPr="00B3135A">
        <w:rPr>
          <w:rFonts w:ascii="Angsana New" w:hAnsi="Angsana New" w:hint="cs"/>
          <w:sz w:val="30"/>
          <w:szCs w:val="30"/>
          <w:cs/>
        </w:rPr>
        <w:t xml:space="preserve"> บ</w:t>
      </w:r>
      <w:r w:rsidR="00226D5B" w:rsidRPr="00B3135A">
        <w:rPr>
          <w:rFonts w:ascii="Angsana New" w:hAnsi="Angsana New"/>
          <w:spacing w:val="-4"/>
          <w:sz w:val="30"/>
          <w:szCs w:val="30"/>
          <w:cs/>
        </w:rPr>
        <w:t>ริษัท ควอลิตี้ไพน์แอปเปิล</w:t>
      </w:r>
      <w:r w:rsidR="004B07E4" w:rsidRPr="00B3135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6D5B" w:rsidRPr="00B3135A">
        <w:rPr>
          <w:rFonts w:ascii="Angsana New" w:hAnsi="Angsana New"/>
          <w:spacing w:val="-4"/>
          <w:sz w:val="30"/>
          <w:szCs w:val="30"/>
          <w:cs/>
        </w:rPr>
        <w:t>โปรดักส์ จำกัด</w:t>
      </w:r>
      <w:r w:rsidR="00226D5B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 w:hint="cs"/>
          <w:sz w:val="30"/>
          <w:szCs w:val="30"/>
          <w:cs/>
        </w:rPr>
        <w:t>ทำสัญญา</w:t>
      </w:r>
      <w:r w:rsidR="00AA7BAF" w:rsidRPr="00EF34E1">
        <w:rPr>
          <w:rFonts w:ascii="Angsana New" w:hAnsi="Angsana New"/>
          <w:sz w:val="30"/>
          <w:szCs w:val="30"/>
          <w:cs/>
        </w:rPr>
        <w:t>ให้</w:t>
      </w:r>
      <w:r w:rsidRPr="00B3135A">
        <w:rPr>
          <w:rFonts w:ascii="Angsana New" w:hAnsi="Angsana New" w:hint="cs"/>
          <w:sz w:val="30"/>
          <w:szCs w:val="30"/>
          <w:cs/>
        </w:rPr>
        <w:t>เช่าช่วง</w:t>
      </w:r>
      <w:r w:rsidR="00D45C2D" w:rsidRPr="00B3135A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7633C1" w:rsidRPr="00EF34E1">
        <w:rPr>
          <w:rFonts w:ascii="Angsana New" w:hAnsi="Angsana New"/>
          <w:sz w:val="30"/>
          <w:szCs w:val="30"/>
        </w:rPr>
        <w:br/>
      </w:r>
      <w:r w:rsidR="007633C1" w:rsidRPr="00EF34E1">
        <w:rPr>
          <w:rFonts w:ascii="Angsana New" w:hAnsi="Angsana New"/>
          <w:spacing w:val="-4"/>
          <w:sz w:val="30"/>
          <w:szCs w:val="30"/>
          <w:cs/>
        </w:rPr>
        <w:t>และอุปกรณ์</w:t>
      </w:r>
      <w:r w:rsidR="00226D5B" w:rsidRPr="00B3135A">
        <w:rPr>
          <w:rFonts w:ascii="Angsana New" w:hAnsi="Angsana New" w:hint="cs"/>
          <w:spacing w:val="-4"/>
          <w:sz w:val="30"/>
          <w:szCs w:val="30"/>
          <w:cs/>
        </w:rPr>
        <w:t>กับ</w:t>
      </w:r>
      <w:r w:rsidR="00226D5B" w:rsidRPr="00B3135A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7633C1" w:rsidRPr="00EF34E1">
        <w:rPr>
          <w:rFonts w:ascii="Angsana New" w:hAnsi="Angsana New"/>
          <w:spacing w:val="-4"/>
          <w:sz w:val="30"/>
          <w:szCs w:val="30"/>
        </w:rPr>
        <w:t xml:space="preserve"> </w:t>
      </w:r>
      <w:r w:rsidR="00226D5B" w:rsidRPr="00B3135A">
        <w:rPr>
          <w:rFonts w:ascii="Angsana New" w:hAnsi="Angsana New"/>
          <w:spacing w:val="-4"/>
          <w:sz w:val="30"/>
          <w:szCs w:val="30"/>
          <w:cs/>
        </w:rPr>
        <w:t xml:space="preserve">อาหารสยาม </w:t>
      </w:r>
      <w:r w:rsidR="00226D5B" w:rsidRPr="00B3135A">
        <w:rPr>
          <w:rFonts w:ascii="Angsana New" w:hAnsi="Angsana New"/>
          <w:spacing w:val="-4"/>
          <w:sz w:val="30"/>
          <w:szCs w:val="30"/>
        </w:rPr>
        <w:t xml:space="preserve">(2513) </w:t>
      </w:r>
      <w:r w:rsidR="00226D5B" w:rsidRPr="00B3135A">
        <w:rPr>
          <w:rFonts w:ascii="Angsana New" w:hAnsi="Angsana New"/>
          <w:spacing w:val="-4"/>
          <w:sz w:val="30"/>
          <w:szCs w:val="30"/>
          <w:cs/>
        </w:rPr>
        <w:t>จำกัด ซึ่งเป็นบริษัทย่อยของบริษัท</w:t>
      </w:r>
      <w:r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="004B07E4" w:rsidRPr="00B3135A">
        <w:rPr>
          <w:rFonts w:ascii="Angsana New" w:hAnsi="Angsana New"/>
          <w:spacing w:val="-4"/>
          <w:sz w:val="30"/>
          <w:szCs w:val="30"/>
          <w:cs/>
        </w:rPr>
        <w:t xml:space="preserve">สัญญาเช่ามีกำหนดระยะเวลา </w:t>
      </w:r>
      <w:r w:rsidR="004B07E4" w:rsidRPr="00B3135A">
        <w:rPr>
          <w:rFonts w:ascii="Angsana New" w:hAnsi="Angsana New"/>
          <w:spacing w:val="-4"/>
          <w:sz w:val="30"/>
          <w:szCs w:val="30"/>
        </w:rPr>
        <w:t xml:space="preserve">2 </w:t>
      </w:r>
      <w:r w:rsidR="004B07E4" w:rsidRPr="00B3135A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7633C1" w:rsidRPr="00EF34E1">
        <w:rPr>
          <w:rFonts w:ascii="Angsana New" w:hAnsi="Angsana New"/>
          <w:spacing w:val="-4"/>
          <w:sz w:val="30"/>
          <w:szCs w:val="30"/>
        </w:rPr>
        <w:br/>
      </w:r>
      <w:r w:rsidR="004B07E4" w:rsidRPr="00B3135A">
        <w:rPr>
          <w:rFonts w:ascii="Angsana New" w:hAnsi="Angsana New"/>
          <w:spacing w:val="-4"/>
          <w:sz w:val="30"/>
          <w:szCs w:val="30"/>
          <w:cs/>
        </w:rPr>
        <w:t>เริ่มตั้งแต่วันที่</w:t>
      </w:r>
      <w:r w:rsidR="007633C1" w:rsidRPr="00EF34E1">
        <w:rPr>
          <w:rFonts w:ascii="Angsana New" w:hAnsi="Angsana New"/>
          <w:spacing w:val="-4"/>
          <w:sz w:val="30"/>
          <w:szCs w:val="30"/>
        </w:rPr>
        <w:t xml:space="preserve"> </w:t>
      </w:r>
      <w:r w:rsidR="001F2FD7" w:rsidRPr="00B3135A">
        <w:rPr>
          <w:rFonts w:ascii="Angsana New" w:hAnsi="Angsana New"/>
          <w:sz w:val="30"/>
          <w:szCs w:val="30"/>
        </w:rPr>
        <w:t>8</w:t>
      </w:r>
      <w:r w:rsidR="004B07E4" w:rsidRPr="00B3135A">
        <w:rPr>
          <w:rFonts w:ascii="Angsana New" w:hAnsi="Angsana New"/>
          <w:sz w:val="30"/>
          <w:szCs w:val="30"/>
        </w:rPr>
        <w:t xml:space="preserve"> </w:t>
      </w:r>
      <w:r w:rsidR="004B07E4" w:rsidRPr="00B3135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B07E4" w:rsidRPr="00B3135A">
        <w:rPr>
          <w:rFonts w:ascii="Angsana New" w:hAnsi="Angsana New"/>
          <w:spacing w:val="-4"/>
          <w:sz w:val="30"/>
          <w:szCs w:val="30"/>
        </w:rPr>
        <w:t xml:space="preserve">2565 </w:t>
      </w:r>
      <w:r w:rsidR="004B07E4" w:rsidRPr="00B3135A">
        <w:rPr>
          <w:rFonts w:ascii="Angsana New" w:hAnsi="Angsana New"/>
          <w:spacing w:val="-4"/>
          <w:sz w:val="30"/>
          <w:szCs w:val="30"/>
          <w:cs/>
        </w:rPr>
        <w:t>ถึงวันที่</w:t>
      </w:r>
      <w:r w:rsidR="004B07E4" w:rsidRPr="00B3135A">
        <w:rPr>
          <w:rFonts w:ascii="Angsana New" w:hAnsi="Angsana New"/>
          <w:spacing w:val="-4"/>
          <w:sz w:val="30"/>
          <w:szCs w:val="30"/>
        </w:rPr>
        <w:t xml:space="preserve"> </w:t>
      </w:r>
      <w:r w:rsidR="005D2045" w:rsidRPr="00EF34E1">
        <w:rPr>
          <w:rFonts w:ascii="Angsana New" w:hAnsi="Angsana New"/>
          <w:spacing w:val="-4"/>
          <w:sz w:val="30"/>
          <w:szCs w:val="30"/>
        </w:rPr>
        <w:t>7</w:t>
      </w:r>
      <w:r w:rsidR="005D2045" w:rsidRPr="00EF34E1">
        <w:rPr>
          <w:rFonts w:ascii="Angsana New" w:hAnsi="Angsana New"/>
          <w:spacing w:val="-4"/>
          <w:sz w:val="30"/>
          <w:szCs w:val="30"/>
          <w:cs/>
        </w:rPr>
        <w:t xml:space="preserve"> ตุลาคม </w:t>
      </w:r>
      <w:r w:rsidR="005D2045" w:rsidRPr="00EF34E1">
        <w:rPr>
          <w:rFonts w:ascii="Angsana New" w:hAnsi="Angsana New"/>
          <w:spacing w:val="-4"/>
          <w:sz w:val="30"/>
          <w:szCs w:val="30"/>
        </w:rPr>
        <w:t>2565</w:t>
      </w:r>
      <w:r w:rsidR="002C5DC2" w:rsidRPr="00EF34E1">
        <w:rPr>
          <w:rFonts w:ascii="Angsana New" w:hAnsi="Angsana New"/>
          <w:spacing w:val="-4"/>
          <w:sz w:val="30"/>
          <w:szCs w:val="30"/>
        </w:rPr>
        <w:t xml:space="preserve"> </w:t>
      </w:r>
      <w:r w:rsidR="002C5DC2" w:rsidRPr="00EF34E1">
        <w:rPr>
          <w:rFonts w:ascii="Angsana New" w:hAnsi="Angsana New"/>
          <w:sz w:val="30"/>
          <w:szCs w:val="30"/>
          <w:cs/>
        </w:rPr>
        <w:t>โดยบริษัทจะได้รับค่าเช่าตามอัตราที่ระบุไว้ในสัญญา</w:t>
      </w:r>
    </w:p>
    <w:p w14:paraId="52E0AB74" w14:textId="77777777" w:rsidR="00833BEC" w:rsidRDefault="00833BEC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2"/>
          <w:sz w:val="30"/>
          <w:szCs w:val="30"/>
          <w:highlight w:val="cyan"/>
        </w:rPr>
      </w:pPr>
    </w:p>
    <w:p w14:paraId="583F83AA" w14:textId="17AAFCA8" w:rsidR="00833BEC" w:rsidRDefault="00833BEC" w:rsidP="00833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pacing w:val="-4"/>
          <w:sz w:val="30"/>
          <w:szCs w:val="30"/>
        </w:rPr>
      </w:pPr>
      <w:r w:rsidRPr="00B3135A">
        <w:rPr>
          <w:rFonts w:ascii="Angsana New" w:hAnsi="Angsana New"/>
          <w:i/>
          <w:iCs/>
          <w:spacing w:val="-4"/>
          <w:sz w:val="30"/>
          <w:szCs w:val="30"/>
          <w:cs/>
        </w:rPr>
        <w:t>สัญญาเช่าที่ดิน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เพื่อการเกษตร</w:t>
      </w:r>
    </w:p>
    <w:p w14:paraId="3BE74DA4" w14:textId="77777777" w:rsidR="00833BEC" w:rsidRPr="00B3135A" w:rsidRDefault="00833BEC" w:rsidP="00833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1250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01250B">
        <w:rPr>
          <w:rFonts w:ascii="Angsana New" w:hAnsi="Angsana New"/>
          <w:spacing w:val="-2"/>
          <w:sz w:val="30"/>
          <w:szCs w:val="30"/>
        </w:rPr>
        <w:t xml:space="preserve">15 </w:t>
      </w:r>
      <w:r w:rsidRPr="0001250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01250B">
        <w:rPr>
          <w:rFonts w:ascii="Angsana New" w:hAnsi="Angsana New"/>
          <w:spacing w:val="-2"/>
          <w:sz w:val="30"/>
          <w:szCs w:val="30"/>
        </w:rPr>
        <w:t xml:space="preserve">2564 </w:t>
      </w:r>
      <w:r w:rsidRPr="0001250B">
        <w:rPr>
          <w:rFonts w:ascii="Angsana New" w:hAnsi="Angsana New"/>
          <w:spacing w:val="-2"/>
          <w:sz w:val="30"/>
          <w:szCs w:val="30"/>
          <w:cs/>
        </w:rPr>
        <w:t xml:space="preserve">บริษัททำสัญญาให้เช่าที่ดินเพื่อการเกษตรกับบริษัท อาหารสยาม </w:t>
      </w:r>
      <w:r w:rsidRPr="0001250B">
        <w:rPr>
          <w:rFonts w:ascii="Angsana New" w:hAnsi="Angsana New"/>
          <w:spacing w:val="-2"/>
          <w:sz w:val="30"/>
          <w:szCs w:val="30"/>
        </w:rPr>
        <w:t xml:space="preserve">(2513) </w:t>
      </w:r>
      <w:r w:rsidRPr="0001250B">
        <w:rPr>
          <w:rFonts w:ascii="Angsana New" w:hAnsi="Angsana New"/>
          <w:spacing w:val="-2"/>
          <w:sz w:val="30"/>
          <w:szCs w:val="30"/>
          <w:cs/>
        </w:rPr>
        <w:t>จำกัด สัญญาเช่า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มีกำหนดระยะเวลา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10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เดือน เริ่มตั้งแต่วันที่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1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2564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30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B3135A">
        <w:rPr>
          <w:rFonts w:ascii="Angsana New" w:hAnsi="Angsana New"/>
          <w:spacing w:val="-4"/>
          <w:sz w:val="30"/>
          <w:szCs w:val="30"/>
        </w:rPr>
        <w:t>2565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01250B">
        <w:rPr>
          <w:rFonts w:ascii="Angsana New" w:hAnsi="Angsana New"/>
          <w:sz w:val="30"/>
          <w:szCs w:val="30"/>
          <w:cs/>
        </w:rPr>
        <w:t>โดยบริษัทจะได้รับค่าเช่า</w:t>
      </w:r>
      <w:r w:rsidRPr="0001250B">
        <w:rPr>
          <w:rFonts w:ascii="Angsana New" w:hAnsi="Angsana New"/>
          <w:sz w:val="30"/>
          <w:szCs w:val="30"/>
          <w:cs/>
        </w:rPr>
        <w:br/>
        <w:t>ตามอัตราที่ระบุไว้ในสัญญา</w:t>
      </w:r>
    </w:p>
    <w:p w14:paraId="4591F518" w14:textId="0159D116" w:rsidR="0097740A" w:rsidRPr="00EF34E1" w:rsidRDefault="0097740A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highlight w:val="cyan"/>
        </w:rPr>
      </w:pPr>
    </w:p>
    <w:p w14:paraId="173E33A0" w14:textId="2EB9026C" w:rsidR="004E141A" w:rsidRPr="00EF34E1" w:rsidRDefault="004E141A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F34E1">
        <w:rPr>
          <w:rFonts w:ascii="Angsana New" w:hAnsi="Angsana New"/>
          <w:i/>
          <w:iCs/>
          <w:spacing w:val="-4"/>
          <w:sz w:val="30"/>
          <w:szCs w:val="30"/>
          <w:cs/>
        </w:rPr>
        <w:t>สัญญาเช่าที่ดินพร้อมสิ่งปลูกสร้าง</w:t>
      </w:r>
    </w:p>
    <w:p w14:paraId="484F4C47" w14:textId="772AABC9" w:rsidR="004E141A" w:rsidRPr="00EF34E1" w:rsidRDefault="004E141A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F34E1">
        <w:rPr>
          <w:rFonts w:ascii="Angsana New" w:hAnsi="Angsana New"/>
          <w:sz w:val="30"/>
          <w:szCs w:val="30"/>
        </w:rPr>
        <w:t xml:space="preserve">15 </w:t>
      </w:r>
      <w:r w:rsidRPr="00EF34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F34E1">
        <w:rPr>
          <w:rFonts w:ascii="Angsana New" w:hAnsi="Angsana New"/>
          <w:sz w:val="30"/>
          <w:szCs w:val="30"/>
        </w:rPr>
        <w:t xml:space="preserve">2564 </w:t>
      </w:r>
      <w:r w:rsidRPr="00EF34E1">
        <w:rPr>
          <w:rFonts w:ascii="Angsana New" w:hAnsi="Angsana New"/>
          <w:sz w:val="30"/>
          <w:szCs w:val="30"/>
          <w:cs/>
        </w:rPr>
        <w:t xml:space="preserve">บริษัททำสัญญาให้เช่าที่ดินพร้อมสิ่งปลูกสร้างกับบริษัท อาหารสยาม </w:t>
      </w:r>
      <w:r w:rsidRPr="00EF34E1">
        <w:rPr>
          <w:rFonts w:ascii="Angsana New" w:hAnsi="Angsana New"/>
          <w:sz w:val="30"/>
          <w:szCs w:val="30"/>
        </w:rPr>
        <w:t xml:space="preserve">(2513) </w:t>
      </w:r>
      <w:r w:rsidRPr="00EF34E1">
        <w:rPr>
          <w:rFonts w:ascii="Angsana New" w:hAnsi="Angsana New"/>
          <w:sz w:val="30"/>
          <w:szCs w:val="30"/>
          <w:cs/>
        </w:rPr>
        <w:t>จำกัด</w:t>
      </w:r>
      <w:r w:rsidR="00CF26A0" w:rsidRPr="00EF34E1">
        <w:rPr>
          <w:rFonts w:ascii="Angsana New" w:hAnsi="Angsana New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สัญญาเช่ามีกำหนดระยะเวลา</w:t>
      </w:r>
      <w:r w:rsidR="00CF26A0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10 </w:t>
      </w:r>
      <w:r w:rsidRPr="00EF34E1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CF26A0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เริ่มตั้งแต่วันที่</w:t>
      </w:r>
      <w:r w:rsidR="00CF26A0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</w:rPr>
        <w:t>1</w:t>
      </w:r>
      <w:r w:rsidR="00CF26A0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="00CF26A0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</w:rPr>
        <w:t>2564</w:t>
      </w:r>
      <w:r w:rsidR="00CF26A0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ถึงวันที่</w:t>
      </w:r>
      <w:r w:rsidR="00D02F3F" w:rsidRPr="00EF34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30 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EF34E1">
        <w:rPr>
          <w:rFonts w:ascii="Angsana New" w:hAnsi="Angsana New"/>
          <w:spacing w:val="-2"/>
          <w:sz w:val="30"/>
          <w:szCs w:val="30"/>
        </w:rPr>
        <w:t>2565</w:t>
      </w:r>
      <w:r w:rsidR="004C1B1F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="00DC727C" w:rsidRPr="00EF34E1">
        <w:rPr>
          <w:rFonts w:ascii="Angsana New" w:hAnsi="Angsana New"/>
          <w:spacing w:val="-2"/>
          <w:sz w:val="30"/>
          <w:szCs w:val="30"/>
          <w:cs/>
        </w:rPr>
        <w:t>โดยบริษัทจะได้รับ</w:t>
      </w:r>
      <w:r w:rsidR="00DC727C" w:rsidRPr="00EF34E1">
        <w:rPr>
          <w:rFonts w:ascii="Angsana New" w:hAnsi="Angsana New"/>
          <w:sz w:val="30"/>
          <w:szCs w:val="30"/>
          <w:cs/>
        </w:rPr>
        <w:t>ค่าเช่าตามอัตราที่ระบุไว้ในสัญญา</w:t>
      </w:r>
      <w:r w:rsidR="00CF26A0" w:rsidRPr="00EF34E1">
        <w:rPr>
          <w:rFonts w:ascii="Angsana New" w:hAnsi="Angsana New"/>
          <w:sz w:val="30"/>
          <w:szCs w:val="30"/>
        </w:rPr>
        <w:t xml:space="preserve"> </w:t>
      </w:r>
      <w:r w:rsidR="004C1B1F" w:rsidRPr="00B3135A">
        <w:rPr>
          <w:rFonts w:ascii="Angsana New" w:hAnsi="Angsana New"/>
          <w:sz w:val="30"/>
          <w:szCs w:val="30"/>
        </w:rPr>
        <w:t xml:space="preserve"> </w:t>
      </w:r>
    </w:p>
    <w:p w14:paraId="014CC548" w14:textId="77777777" w:rsidR="00FB5695" w:rsidRPr="00EF34E1" w:rsidRDefault="00FB5695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highlight w:val="cyan"/>
        </w:rPr>
      </w:pPr>
    </w:p>
    <w:p w14:paraId="568E61D2" w14:textId="2B547FC6" w:rsidR="00AA43FE" w:rsidRPr="00B3135A" w:rsidRDefault="00AA43FE" w:rsidP="00AA4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B3135A">
        <w:rPr>
          <w:rFonts w:ascii="Angsana New" w:hAnsi="Angsana New"/>
          <w:i/>
          <w:iCs/>
          <w:spacing w:val="-4"/>
          <w:sz w:val="30"/>
          <w:szCs w:val="30"/>
          <w:cs/>
        </w:rPr>
        <w:t>สัญญาเช่าที่ดิน</w:t>
      </w:r>
    </w:p>
    <w:p w14:paraId="00D1D556" w14:textId="4556FE71" w:rsidR="00AA43FE" w:rsidRPr="00EF34E1" w:rsidRDefault="00991F92" w:rsidP="00AA4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91876" w:rsidRPr="00EF34E1">
        <w:rPr>
          <w:rFonts w:ascii="Angsana New" w:hAnsi="Angsana New"/>
          <w:sz w:val="30"/>
          <w:szCs w:val="30"/>
        </w:rPr>
        <w:t>9</w:t>
      </w:r>
      <w:r w:rsidRPr="00EF34E1">
        <w:rPr>
          <w:rFonts w:ascii="Angsana New" w:hAnsi="Angsana New"/>
          <w:sz w:val="30"/>
          <w:szCs w:val="30"/>
        </w:rPr>
        <w:t xml:space="preserve"> </w:t>
      </w:r>
      <w:r w:rsidR="00AA43FE" w:rsidRPr="00EF34E1">
        <w:rPr>
          <w:rFonts w:ascii="Angsana New" w:hAnsi="Angsana New"/>
          <w:sz w:val="30"/>
          <w:szCs w:val="30"/>
          <w:cs/>
        </w:rPr>
        <w:t>ม</w:t>
      </w:r>
      <w:r w:rsidR="00891876" w:rsidRPr="00EF34E1">
        <w:rPr>
          <w:rFonts w:ascii="Angsana New" w:hAnsi="Angsana New"/>
          <w:sz w:val="30"/>
          <w:szCs w:val="30"/>
          <w:cs/>
        </w:rPr>
        <w:t>ิถุนายน</w:t>
      </w:r>
      <w:r w:rsidR="00AA43FE" w:rsidRPr="00EF34E1">
        <w:rPr>
          <w:rFonts w:ascii="Angsana New" w:hAnsi="Angsana New"/>
          <w:sz w:val="30"/>
          <w:szCs w:val="30"/>
        </w:rPr>
        <w:t xml:space="preserve"> 2565 </w:t>
      </w:r>
      <w:r w:rsidR="00AA43FE" w:rsidRPr="00EF34E1">
        <w:rPr>
          <w:rFonts w:ascii="Angsana New" w:hAnsi="Angsana New"/>
          <w:sz w:val="30"/>
          <w:szCs w:val="30"/>
          <w:cs/>
        </w:rPr>
        <w:t>บริษัท อาหารสยาม (</w:t>
      </w:r>
      <w:r w:rsidR="00AA43FE" w:rsidRPr="00EF34E1">
        <w:rPr>
          <w:rFonts w:ascii="Angsana New" w:hAnsi="Angsana New"/>
          <w:sz w:val="30"/>
          <w:szCs w:val="30"/>
        </w:rPr>
        <w:t>2513)</w:t>
      </w:r>
      <w:r w:rsidR="00AA43FE" w:rsidRPr="00EF34E1">
        <w:rPr>
          <w:rFonts w:ascii="Angsana New" w:hAnsi="Angsana New"/>
          <w:sz w:val="30"/>
          <w:szCs w:val="30"/>
          <w:cs/>
        </w:rPr>
        <w:t xml:space="preserve"> จำกัด</w:t>
      </w:r>
      <w:r w:rsidR="00D02F3F" w:rsidRPr="00EF34E1">
        <w:rPr>
          <w:rFonts w:ascii="Angsana New" w:hAnsi="Angsana New"/>
          <w:sz w:val="30"/>
          <w:szCs w:val="30"/>
          <w:cs/>
        </w:rPr>
        <w:t xml:space="preserve"> </w:t>
      </w:r>
      <w:r w:rsidR="00AA43FE" w:rsidRPr="00EF34E1">
        <w:rPr>
          <w:rFonts w:ascii="Angsana New" w:hAnsi="Angsana New"/>
          <w:sz w:val="30"/>
          <w:szCs w:val="30"/>
          <w:cs/>
        </w:rPr>
        <w:t xml:space="preserve">ทำสัญญาเช่าที่ดินกับบริษัท หนองเสือช้างชลบุรี จำกัด ซึ่งเป็นกิจการที่เกี่ยวข้องกันของบริษัท สัญญาเช่ามีกำหนดระยะเวลา </w:t>
      </w:r>
      <w:r w:rsidR="0097038B" w:rsidRPr="00B3135A">
        <w:rPr>
          <w:rFonts w:ascii="Angsana New" w:hAnsi="Angsana New"/>
          <w:sz w:val="30"/>
          <w:szCs w:val="30"/>
        </w:rPr>
        <w:t>3</w:t>
      </w:r>
      <w:r w:rsidR="0097038B" w:rsidRPr="00B3135A">
        <w:rPr>
          <w:rFonts w:ascii="Angsana New" w:hAnsi="Angsana New" w:hint="cs"/>
          <w:sz w:val="30"/>
          <w:szCs w:val="30"/>
          <w:cs/>
        </w:rPr>
        <w:t xml:space="preserve"> ปี</w:t>
      </w:r>
      <w:r w:rsidR="0006067E" w:rsidRPr="00EF34E1">
        <w:rPr>
          <w:rFonts w:ascii="Angsana New" w:hAnsi="Angsana New"/>
          <w:sz w:val="30"/>
          <w:szCs w:val="30"/>
          <w:cs/>
        </w:rPr>
        <w:t xml:space="preserve"> </w:t>
      </w:r>
      <w:r w:rsidR="00AA43FE" w:rsidRPr="00EF34E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AA43FE" w:rsidRPr="00EF34E1">
        <w:rPr>
          <w:rFonts w:ascii="Angsana New" w:hAnsi="Angsana New"/>
          <w:sz w:val="30"/>
          <w:szCs w:val="30"/>
        </w:rPr>
        <w:t xml:space="preserve">1 </w:t>
      </w:r>
      <w:r w:rsidR="00AA43FE" w:rsidRPr="00EF34E1">
        <w:rPr>
          <w:rFonts w:ascii="Angsana New" w:hAnsi="Angsana New"/>
          <w:sz w:val="30"/>
          <w:szCs w:val="30"/>
          <w:cs/>
        </w:rPr>
        <w:t xml:space="preserve">มกราคม </w:t>
      </w:r>
      <w:r w:rsidR="00AA43FE" w:rsidRPr="00EF34E1">
        <w:rPr>
          <w:rFonts w:ascii="Angsana New" w:hAnsi="Angsana New"/>
          <w:sz w:val="30"/>
          <w:szCs w:val="30"/>
        </w:rPr>
        <w:t xml:space="preserve">2565 </w:t>
      </w:r>
      <w:r w:rsidR="00AA43FE" w:rsidRPr="00EF34E1">
        <w:rPr>
          <w:rFonts w:ascii="Angsana New" w:hAnsi="Angsana New"/>
          <w:sz w:val="30"/>
          <w:szCs w:val="30"/>
          <w:cs/>
        </w:rPr>
        <w:t>ถึงวันที่</w:t>
      </w:r>
      <w:r w:rsidR="0006067E" w:rsidRPr="00EF34E1">
        <w:rPr>
          <w:rFonts w:ascii="Angsana New" w:hAnsi="Angsana New"/>
          <w:sz w:val="30"/>
          <w:szCs w:val="30"/>
          <w:cs/>
        </w:rPr>
        <w:br/>
      </w:r>
      <w:r w:rsidR="00AA43FE" w:rsidRPr="00EF34E1">
        <w:rPr>
          <w:rFonts w:ascii="Angsana New" w:hAnsi="Angsana New"/>
          <w:sz w:val="30"/>
          <w:szCs w:val="30"/>
        </w:rPr>
        <w:t xml:space="preserve">31 </w:t>
      </w:r>
      <w:r w:rsidR="00AA43FE" w:rsidRPr="00EF34E1">
        <w:rPr>
          <w:rFonts w:ascii="Angsana New" w:hAnsi="Angsana New"/>
          <w:sz w:val="30"/>
          <w:szCs w:val="30"/>
          <w:cs/>
        </w:rPr>
        <w:t xml:space="preserve">ธันวาคม </w:t>
      </w:r>
      <w:r w:rsidR="00AA43FE" w:rsidRPr="00EF34E1">
        <w:rPr>
          <w:rFonts w:ascii="Angsana New" w:hAnsi="Angsana New"/>
          <w:sz w:val="30"/>
          <w:szCs w:val="30"/>
        </w:rPr>
        <w:t xml:space="preserve">2567 </w:t>
      </w:r>
      <w:r w:rsidR="00AA43FE" w:rsidRPr="00EF34E1">
        <w:rPr>
          <w:rFonts w:ascii="Angsana New" w:hAnsi="Angsana New"/>
          <w:sz w:val="30"/>
          <w:szCs w:val="30"/>
          <w:cs/>
        </w:rPr>
        <w:t>โดยบริษัทย่อยดังกล่าวมีภาระผูกพันที่จะต้องจ่ายค่าเช่าตามอัตราที่ระบุไว้ในสัญญา</w:t>
      </w:r>
    </w:p>
    <w:p w14:paraId="17D7D140" w14:textId="34B00D6E" w:rsidR="0006067E" w:rsidRPr="00EF34E1" w:rsidRDefault="00060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27B73AD" w14:textId="10136CED" w:rsidR="006B57D9" w:rsidRPr="00EF34E1" w:rsidRDefault="006B57D9" w:rsidP="006B5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เมื่อวันที่ 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8 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EF34E1">
        <w:rPr>
          <w:rFonts w:ascii="Angsana New" w:hAnsi="Angsana New"/>
          <w:spacing w:val="-2"/>
          <w:sz w:val="30"/>
          <w:szCs w:val="30"/>
        </w:rPr>
        <w:t>2564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บริษัท อาหารสยาม (</w:t>
      </w:r>
      <w:r w:rsidRPr="00EF34E1">
        <w:rPr>
          <w:rFonts w:ascii="Angsana New" w:hAnsi="Angsana New"/>
          <w:spacing w:val="-2"/>
          <w:sz w:val="30"/>
          <w:szCs w:val="30"/>
        </w:rPr>
        <w:t>2513)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จำกัด ทำสัญญาเช่าที่ดินสองฉบับเพื่อการเกษตรกับบริษัท ทีซีซี</w:t>
      </w:r>
      <w:r w:rsidRPr="00EF34E1">
        <w:rPr>
          <w:rFonts w:ascii="Angsana New" w:hAnsi="Angsana New"/>
          <w:sz w:val="30"/>
          <w:szCs w:val="30"/>
          <w:cs/>
        </w:rPr>
        <w:t xml:space="preserve"> ซินเนอร์จี้ จำกัด ซึ่งเป็นกิจการที่เกี่ยวข้องกันของบริษัท สัญญาเช่ามีกำหนดระยะเวลา</w:t>
      </w:r>
      <w:r w:rsidR="0006067E" w:rsidRPr="00EF34E1">
        <w:rPr>
          <w:rFonts w:ascii="Angsana New" w:hAnsi="Angsana New"/>
          <w:sz w:val="30"/>
          <w:szCs w:val="30"/>
          <w:cs/>
        </w:rPr>
        <w:t xml:space="preserve"> </w:t>
      </w:r>
      <w:r w:rsidR="005C67D1" w:rsidRPr="00B3135A">
        <w:rPr>
          <w:rFonts w:ascii="Angsana New" w:hAnsi="Angsana New"/>
          <w:sz w:val="30"/>
          <w:szCs w:val="30"/>
        </w:rPr>
        <w:t xml:space="preserve">2 </w:t>
      </w:r>
      <w:r w:rsidR="005C67D1" w:rsidRPr="00B3135A">
        <w:rPr>
          <w:rFonts w:ascii="Angsana New" w:hAnsi="Angsana New" w:hint="cs"/>
          <w:sz w:val="30"/>
          <w:szCs w:val="30"/>
          <w:cs/>
        </w:rPr>
        <w:t xml:space="preserve">ปี </w:t>
      </w:r>
      <w:r w:rsidR="005C67D1" w:rsidRPr="00B3135A">
        <w:rPr>
          <w:rFonts w:ascii="Angsana New" w:hAnsi="Angsana New"/>
          <w:sz w:val="30"/>
          <w:szCs w:val="30"/>
        </w:rPr>
        <w:t>9</w:t>
      </w:r>
      <w:r w:rsidR="005340B4" w:rsidRPr="00EF34E1">
        <w:rPr>
          <w:rFonts w:ascii="Angsana New" w:hAnsi="Angsana New"/>
          <w:sz w:val="30"/>
          <w:szCs w:val="30"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>เดือน เริ่มตั้งแต่วันที่</w:t>
      </w:r>
      <w:r w:rsidR="0006067E" w:rsidRPr="00EF34E1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pacing w:val="-4"/>
          <w:sz w:val="30"/>
          <w:szCs w:val="30"/>
        </w:rPr>
        <w:t xml:space="preserve">1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2565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30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2567 </w:t>
      </w:r>
      <w:r w:rsidRPr="00B3135A">
        <w:rPr>
          <w:rFonts w:ascii="Angsana New" w:hAnsi="Angsana New"/>
          <w:spacing w:val="-4"/>
          <w:sz w:val="30"/>
          <w:szCs w:val="30"/>
          <w:cs/>
        </w:rPr>
        <w:t>และอีกฉบับมีกำหนดระยะเวลา</w:t>
      </w:r>
      <w:r w:rsidRPr="00B3135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C67D1" w:rsidRPr="00EF34E1">
        <w:rPr>
          <w:rFonts w:ascii="Angsana New" w:hAnsi="Angsana New"/>
          <w:spacing w:val="-4"/>
          <w:sz w:val="30"/>
          <w:szCs w:val="30"/>
        </w:rPr>
        <w:t xml:space="preserve">1 </w:t>
      </w:r>
      <w:r w:rsidR="005C67D1" w:rsidRPr="00EF34E1">
        <w:rPr>
          <w:rFonts w:ascii="Angsana New" w:hAnsi="Angsana New"/>
          <w:spacing w:val="-4"/>
          <w:sz w:val="30"/>
          <w:szCs w:val="30"/>
          <w:cs/>
        </w:rPr>
        <w:t>ปี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 </w:t>
      </w:r>
      <w:r w:rsidR="005C67D1" w:rsidRPr="00EF34E1">
        <w:rPr>
          <w:rFonts w:ascii="Angsana New" w:hAnsi="Angsana New"/>
          <w:spacing w:val="-4"/>
          <w:sz w:val="30"/>
          <w:szCs w:val="30"/>
        </w:rPr>
        <w:t xml:space="preserve">9 </w:t>
      </w:r>
      <w:r w:rsidRPr="00B3135A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="0006067E" w:rsidRPr="00EF34E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เริ่มตั้งแต่วันที่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1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B3135A">
        <w:rPr>
          <w:rFonts w:ascii="Angsana New" w:hAnsi="Angsana New"/>
          <w:spacing w:val="-4"/>
          <w:sz w:val="30"/>
          <w:szCs w:val="30"/>
        </w:rPr>
        <w:t>2565</w:t>
      </w:r>
      <w:r w:rsidRPr="00EF34E1">
        <w:rPr>
          <w:rFonts w:ascii="Angsana New" w:hAnsi="Angsana New"/>
          <w:sz w:val="30"/>
          <w:szCs w:val="30"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EF34E1">
        <w:rPr>
          <w:rFonts w:ascii="Angsana New" w:hAnsi="Angsana New"/>
          <w:sz w:val="30"/>
          <w:szCs w:val="30"/>
        </w:rPr>
        <w:t xml:space="preserve">30 </w:t>
      </w:r>
      <w:r w:rsidRPr="00EF34E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EF34E1">
        <w:rPr>
          <w:rFonts w:ascii="Angsana New" w:hAnsi="Angsana New"/>
          <w:sz w:val="30"/>
          <w:szCs w:val="30"/>
        </w:rPr>
        <w:t>2566</w:t>
      </w:r>
      <w:r w:rsidRPr="00EF34E1">
        <w:rPr>
          <w:rFonts w:ascii="Angsana New" w:hAnsi="Angsana New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โดยบริษัทย่อยดังกล่าวมีภาระผูกพันที่จะต้องจ่ายค่าเช่าตามอัตราที่ระบุไว้ในสัญญา</w:t>
      </w:r>
    </w:p>
    <w:p w14:paraId="01CDD890" w14:textId="77777777" w:rsidR="006B57D9" w:rsidRPr="00EF34E1" w:rsidRDefault="006B57D9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highlight w:val="cyan"/>
        </w:rPr>
      </w:pPr>
    </w:p>
    <w:p w14:paraId="1B5A0899" w14:textId="0543DFF8" w:rsidR="006B57D9" w:rsidRPr="00EF34E1" w:rsidRDefault="006B57D9" w:rsidP="006B5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34E1">
        <w:rPr>
          <w:rFonts w:ascii="Angsana New" w:hAnsi="Angsana New"/>
          <w:sz w:val="30"/>
          <w:szCs w:val="30"/>
          <w:cs/>
        </w:rPr>
        <w:t>เมื่อวันที่</w:t>
      </w:r>
      <w:r w:rsidRPr="00EF34E1">
        <w:rPr>
          <w:rFonts w:ascii="Angsana New" w:hAnsi="Angsana New"/>
          <w:sz w:val="30"/>
          <w:szCs w:val="30"/>
        </w:rPr>
        <w:t xml:space="preserve"> 11 </w:t>
      </w:r>
      <w:r w:rsidRPr="00EF34E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EF34E1">
        <w:rPr>
          <w:rFonts w:ascii="Angsana New" w:hAnsi="Angsana New"/>
          <w:sz w:val="30"/>
          <w:szCs w:val="30"/>
        </w:rPr>
        <w:t>2564</w:t>
      </w:r>
      <w:r w:rsidRPr="00EF34E1">
        <w:rPr>
          <w:rFonts w:ascii="Angsana New" w:hAnsi="Angsana New"/>
          <w:sz w:val="30"/>
          <w:szCs w:val="30"/>
          <w:cs/>
        </w:rPr>
        <w:t xml:space="preserve"> บริษัท ควอลิตี้ ไพน์แอปเปิ้ล โปรดักส์ จำกัด ทำสัญญาเช่าที่ดินกับบริษัท</w:t>
      </w:r>
      <w:r w:rsidR="00D0747F" w:rsidRPr="00EF34E1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  <w:cs/>
        </w:rPr>
        <w:t xml:space="preserve">ห้วยทรายเหนือเพชรบุรี จำกัด ซึ่งเป็นกิจการที่เกี่ยวข้องกันของบริษัท สัญญาเช่ามีกำหนดระยะเวลา </w:t>
      </w:r>
      <w:r w:rsidRPr="00EF34E1">
        <w:rPr>
          <w:rFonts w:ascii="Angsana New" w:hAnsi="Angsana New"/>
          <w:sz w:val="30"/>
          <w:szCs w:val="30"/>
        </w:rPr>
        <w:t>1</w:t>
      </w:r>
      <w:r w:rsidR="00660E05" w:rsidRPr="00EF34E1">
        <w:rPr>
          <w:rFonts w:ascii="Angsana New" w:hAnsi="Angsana New"/>
          <w:sz w:val="30"/>
          <w:szCs w:val="30"/>
          <w:cs/>
        </w:rPr>
        <w:t xml:space="preserve"> ปี</w:t>
      </w:r>
      <w:r w:rsidRPr="00EF34E1">
        <w:rPr>
          <w:rFonts w:ascii="Angsana New" w:hAnsi="Angsana New"/>
          <w:sz w:val="30"/>
          <w:szCs w:val="30"/>
          <w:cs/>
        </w:rPr>
        <w:t xml:space="preserve"> เริ่มตั้งแต่วันที่ </w:t>
      </w:r>
      <w:r w:rsidRPr="00EF34E1">
        <w:rPr>
          <w:rFonts w:ascii="Angsana New" w:hAnsi="Angsana New"/>
          <w:sz w:val="30"/>
          <w:szCs w:val="30"/>
        </w:rPr>
        <w:t>10</w:t>
      </w:r>
      <w:r w:rsidR="00D0747F" w:rsidRPr="00EF34E1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EF34E1">
        <w:rPr>
          <w:rFonts w:ascii="Angsana New" w:hAnsi="Angsana New"/>
          <w:sz w:val="30"/>
          <w:szCs w:val="30"/>
        </w:rPr>
        <w:t xml:space="preserve">2564 </w:t>
      </w:r>
      <w:r w:rsidRPr="00EF34E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EF34E1">
        <w:rPr>
          <w:rFonts w:ascii="Angsana New" w:hAnsi="Angsana New"/>
          <w:sz w:val="30"/>
          <w:szCs w:val="30"/>
        </w:rPr>
        <w:t xml:space="preserve">9 </w:t>
      </w:r>
      <w:r w:rsidRPr="00EF34E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EF34E1">
        <w:rPr>
          <w:rFonts w:ascii="Angsana New" w:hAnsi="Angsana New"/>
          <w:sz w:val="30"/>
          <w:szCs w:val="30"/>
        </w:rPr>
        <w:t xml:space="preserve">2565 </w:t>
      </w:r>
      <w:r w:rsidRPr="00EF34E1">
        <w:rPr>
          <w:rFonts w:ascii="Angsana New" w:hAnsi="Angsana New"/>
          <w:sz w:val="30"/>
          <w:szCs w:val="30"/>
          <w:cs/>
        </w:rPr>
        <w:t>โดยบริษัทย่อยดังกล่าวมีภาระผูกพันที่จะต้องจ่ายค่าเช่าตามอัตราที่ระบุไว้ในสัญญา</w:t>
      </w:r>
      <w:r w:rsidR="007336E1" w:rsidRPr="00B3135A">
        <w:rPr>
          <w:rFonts w:ascii="Angsana New" w:hAnsi="Angsana New"/>
          <w:sz w:val="30"/>
          <w:szCs w:val="30"/>
        </w:rPr>
        <w:t xml:space="preserve"> </w:t>
      </w:r>
      <w:r w:rsidR="007336E1" w:rsidRPr="00B3135A">
        <w:rPr>
          <w:rFonts w:ascii="Angsana New" w:hAnsi="Angsana New" w:hint="cs"/>
          <w:sz w:val="30"/>
          <w:szCs w:val="30"/>
          <w:cs/>
        </w:rPr>
        <w:t>และ</w:t>
      </w:r>
      <w:r w:rsidR="003A035F" w:rsidRPr="00B3135A">
        <w:rPr>
          <w:rFonts w:ascii="Angsana New" w:hAnsi="Angsana New"/>
          <w:sz w:val="30"/>
          <w:szCs w:val="30"/>
          <w:cs/>
        </w:rPr>
        <w:t>บริษัทย่อย</w:t>
      </w:r>
      <w:r w:rsidR="007336E1" w:rsidRPr="00B3135A">
        <w:rPr>
          <w:rFonts w:ascii="Angsana New" w:hAnsi="Angsana New" w:hint="cs"/>
          <w:sz w:val="30"/>
          <w:szCs w:val="30"/>
          <w:cs/>
        </w:rPr>
        <w:t>ได้สิ้นสุด</w:t>
      </w:r>
      <w:r w:rsidR="003A035F" w:rsidRPr="00EF34E1">
        <w:rPr>
          <w:rFonts w:ascii="Angsana New" w:hAnsi="Angsana New"/>
          <w:sz w:val="30"/>
          <w:szCs w:val="30"/>
          <w:cs/>
        </w:rPr>
        <w:t>สัญญา</w:t>
      </w:r>
      <w:r w:rsidR="007336E1" w:rsidRPr="00B3135A">
        <w:rPr>
          <w:rFonts w:ascii="Angsana New" w:hAnsi="Angsana New" w:hint="cs"/>
          <w:sz w:val="30"/>
          <w:szCs w:val="30"/>
          <w:cs/>
        </w:rPr>
        <w:t>เช่า</w:t>
      </w:r>
      <w:r w:rsidR="003A035F" w:rsidRPr="00EF34E1">
        <w:rPr>
          <w:rFonts w:ascii="Angsana New" w:hAnsi="Angsana New"/>
          <w:sz w:val="30"/>
          <w:szCs w:val="30"/>
          <w:cs/>
        </w:rPr>
        <w:t>ที่ดินดังกล่าว</w:t>
      </w:r>
      <w:r w:rsidR="007336E1" w:rsidRPr="00B3135A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7336E1" w:rsidRPr="00B3135A">
        <w:rPr>
          <w:rFonts w:ascii="Angsana New" w:hAnsi="Angsana New"/>
          <w:sz w:val="30"/>
          <w:szCs w:val="30"/>
        </w:rPr>
        <w:t xml:space="preserve">9 </w:t>
      </w:r>
      <w:r w:rsidR="007336E1" w:rsidRPr="00B3135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7336E1" w:rsidRPr="00B3135A">
        <w:rPr>
          <w:rFonts w:ascii="Angsana New" w:hAnsi="Angsana New"/>
          <w:sz w:val="30"/>
          <w:szCs w:val="30"/>
        </w:rPr>
        <w:t>2565</w:t>
      </w:r>
      <w:r w:rsidR="007336E1" w:rsidRPr="00B3135A">
        <w:rPr>
          <w:rFonts w:ascii="Angsana New" w:hAnsi="Angsana New" w:hint="cs"/>
          <w:sz w:val="30"/>
          <w:szCs w:val="30"/>
          <w:cs/>
        </w:rPr>
        <w:t xml:space="preserve"> เป็นต้นไป</w:t>
      </w:r>
    </w:p>
    <w:p w14:paraId="087E1296" w14:textId="77777777" w:rsidR="006B57D9" w:rsidRPr="00EF34E1" w:rsidRDefault="006B57D9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highlight w:val="cyan"/>
        </w:rPr>
      </w:pPr>
    </w:p>
    <w:p w14:paraId="61257685" w14:textId="6E7ADB69" w:rsidR="004B3766" w:rsidRPr="00EF34E1" w:rsidRDefault="004B3766" w:rsidP="004B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เมื่อวันที่</w:t>
      </w:r>
      <w:r w:rsidRPr="00EF34E1">
        <w:rPr>
          <w:rFonts w:ascii="Angsana New" w:hAnsi="Angsana New"/>
          <w:sz w:val="30"/>
          <w:szCs w:val="30"/>
        </w:rPr>
        <w:t xml:space="preserve"> 30 </w:t>
      </w:r>
      <w:r w:rsidRPr="00EF34E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EF34E1">
        <w:rPr>
          <w:rFonts w:ascii="Angsana New" w:hAnsi="Angsana New"/>
          <w:sz w:val="30"/>
          <w:szCs w:val="30"/>
        </w:rPr>
        <w:t>2563</w:t>
      </w:r>
      <w:r w:rsidRPr="00EF34E1">
        <w:rPr>
          <w:rFonts w:ascii="Angsana New" w:hAnsi="Angsana New"/>
          <w:sz w:val="30"/>
          <w:szCs w:val="30"/>
          <w:cs/>
        </w:rPr>
        <w:t xml:space="preserve"> บริษัททำสัญญาเช่าที่ดินกับบริษัท ปัตตาเวีย กอล์ฟคลับ จำกัด ซึ่งเป็นบริษัทที่เกี่ยวข้องกันของบริษัท สัญญาเช่ามีกำหนดระยะเวลา </w:t>
      </w:r>
      <w:r w:rsidRPr="00EF34E1">
        <w:rPr>
          <w:rFonts w:ascii="Angsana New" w:hAnsi="Angsana New"/>
          <w:sz w:val="30"/>
          <w:szCs w:val="30"/>
        </w:rPr>
        <w:t>3</w:t>
      </w:r>
      <w:r w:rsidRPr="00EF34E1">
        <w:rPr>
          <w:rFonts w:ascii="Angsana New" w:hAnsi="Angsana New"/>
          <w:sz w:val="30"/>
          <w:szCs w:val="30"/>
          <w:cs/>
        </w:rPr>
        <w:t xml:space="preserve"> ปี</w:t>
      </w:r>
      <w:r w:rsidRPr="00EF34E1">
        <w:rPr>
          <w:rFonts w:ascii="Angsana New" w:hAnsi="Angsana New"/>
          <w:sz w:val="30"/>
          <w:szCs w:val="30"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EF34E1">
        <w:rPr>
          <w:rFonts w:ascii="Angsana New" w:hAnsi="Angsana New"/>
          <w:sz w:val="30"/>
          <w:szCs w:val="30"/>
        </w:rPr>
        <w:t>1</w:t>
      </w:r>
      <w:r w:rsidRPr="00EF34E1">
        <w:rPr>
          <w:rFonts w:ascii="Angsana New" w:hAnsi="Angsana New"/>
          <w:sz w:val="30"/>
          <w:szCs w:val="30"/>
          <w:cs/>
        </w:rPr>
        <w:t xml:space="preserve"> มกราคม </w:t>
      </w:r>
      <w:r w:rsidRPr="00EF34E1">
        <w:rPr>
          <w:rFonts w:ascii="Angsana New" w:hAnsi="Angsana New"/>
          <w:sz w:val="30"/>
          <w:szCs w:val="30"/>
        </w:rPr>
        <w:t>2564</w:t>
      </w:r>
      <w:r w:rsidRPr="00EF34E1">
        <w:rPr>
          <w:rFonts w:ascii="Angsana New" w:hAnsi="Angsana New"/>
          <w:sz w:val="30"/>
          <w:szCs w:val="30"/>
          <w:cs/>
        </w:rPr>
        <w:t xml:space="preserve"> ถึงวันที่</w:t>
      </w:r>
      <w:r w:rsidR="002B5DAA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</w:rPr>
        <w:t>31</w:t>
      </w:r>
      <w:r w:rsidRPr="00EF34E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F34E1">
        <w:rPr>
          <w:rFonts w:ascii="Angsana New" w:hAnsi="Angsana New"/>
          <w:sz w:val="30"/>
          <w:szCs w:val="30"/>
        </w:rPr>
        <w:t>2566</w:t>
      </w:r>
      <w:r w:rsidRPr="00EF34E1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Pr="00EF34E1">
        <w:rPr>
          <w:rFonts w:ascii="Angsana New" w:hAnsi="Angsana New"/>
          <w:spacing w:val="-2"/>
          <w:sz w:val="30"/>
          <w:szCs w:val="30"/>
        </w:rPr>
        <w:t>1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EF34E1">
        <w:rPr>
          <w:rFonts w:ascii="Angsana New" w:hAnsi="Angsana New"/>
          <w:spacing w:val="-2"/>
          <w:sz w:val="30"/>
          <w:szCs w:val="30"/>
        </w:rPr>
        <w:t>2564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บริษัททำ</w:t>
      </w:r>
      <w:r w:rsidR="002B5DAA" w:rsidRPr="00EF34E1">
        <w:rPr>
          <w:rFonts w:ascii="Angsana New" w:hAnsi="Angsana New"/>
          <w:spacing w:val="-2"/>
          <w:sz w:val="30"/>
          <w:szCs w:val="30"/>
          <w:cs/>
        </w:rPr>
        <w:t>บันทึกข้อตกลง</w:t>
      </w:r>
      <w:r w:rsidRPr="00EF34E1">
        <w:rPr>
          <w:rFonts w:ascii="Angsana New" w:hAnsi="Angsana New"/>
          <w:spacing w:val="-2"/>
          <w:sz w:val="30"/>
          <w:szCs w:val="30"/>
          <w:cs/>
        </w:rPr>
        <w:t>โอนสิทธิและหน้าที่ตามสัญญาเช่าให้กับบริษัท อาหารสยาม</w:t>
      </w:r>
      <w:r w:rsidRPr="00EF34E1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</w:rPr>
        <w:t xml:space="preserve">(2513) </w:t>
      </w:r>
      <w:r w:rsidRPr="00EF34E1">
        <w:rPr>
          <w:rFonts w:ascii="Angsana New" w:hAnsi="Angsana New"/>
          <w:sz w:val="30"/>
          <w:szCs w:val="30"/>
          <w:cs/>
        </w:rPr>
        <w:t>จำกัด โดยบริษัทย่อยดังกล่าวมีภาระผูกพันที่จะต้องจ่ายค่าเช่าตามอัตราที่ระบุไว้ในสัญญา</w:t>
      </w:r>
    </w:p>
    <w:p w14:paraId="00A6F286" w14:textId="03C79CD4" w:rsidR="00630031" w:rsidRPr="00EF34E1" w:rsidRDefault="00630031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highlight w:val="cyan"/>
        </w:rPr>
      </w:pPr>
    </w:p>
    <w:p w14:paraId="71C40FA9" w14:textId="77777777" w:rsidR="00630031" w:rsidRPr="00B3135A" w:rsidRDefault="00630031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7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3135A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สัญญาเช่าและบริการอาคารสำนักงาน</w:t>
      </w:r>
    </w:p>
    <w:p w14:paraId="0999C16E" w14:textId="2ABF5D7E" w:rsidR="00630031" w:rsidRPr="00B3135A" w:rsidRDefault="00630031" w:rsidP="00C02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34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F34E1">
        <w:rPr>
          <w:rFonts w:ascii="Angsana New" w:hAnsi="Angsana New"/>
          <w:sz w:val="30"/>
          <w:szCs w:val="30"/>
        </w:rPr>
        <w:t>15</w:t>
      </w:r>
      <w:r w:rsidRPr="00EF34E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F34E1">
        <w:rPr>
          <w:rFonts w:ascii="Angsana New" w:hAnsi="Angsana New"/>
          <w:sz w:val="30"/>
          <w:szCs w:val="30"/>
        </w:rPr>
        <w:t xml:space="preserve">2563 </w:t>
      </w:r>
      <w:r w:rsidRPr="00EF34E1">
        <w:rPr>
          <w:rFonts w:ascii="Angsana New" w:hAnsi="Angsana New"/>
          <w:sz w:val="30"/>
          <w:szCs w:val="30"/>
          <w:cs/>
        </w:rPr>
        <w:t xml:space="preserve">บริษัททำสัญญาเช่าและบริการอาคารสำนักงานกับบริษัท </w:t>
      </w:r>
      <w:r w:rsidRPr="00B3135A">
        <w:rPr>
          <w:rFonts w:ascii="Angsana New" w:hAnsi="Angsana New"/>
          <w:sz w:val="30"/>
          <w:szCs w:val="30"/>
          <w:cs/>
        </w:rPr>
        <w:t>ที</w:t>
      </w:r>
      <w:r w:rsidRPr="00B3135A">
        <w:rPr>
          <w:rFonts w:ascii="Angsana New" w:hAnsi="Angsana New"/>
          <w:sz w:val="30"/>
          <w:szCs w:val="30"/>
        </w:rPr>
        <w:t>.</w:t>
      </w:r>
      <w:r w:rsidRPr="00B3135A">
        <w:rPr>
          <w:rFonts w:ascii="Angsana New" w:hAnsi="Angsana New"/>
          <w:sz w:val="30"/>
          <w:szCs w:val="30"/>
          <w:cs/>
        </w:rPr>
        <w:t>ซี</w:t>
      </w:r>
      <w:r w:rsidRPr="00B3135A">
        <w:rPr>
          <w:rFonts w:ascii="Angsana New" w:hAnsi="Angsana New"/>
          <w:sz w:val="30"/>
          <w:szCs w:val="30"/>
        </w:rPr>
        <w:t>.</w:t>
      </w:r>
      <w:r w:rsidRPr="00B3135A">
        <w:rPr>
          <w:rFonts w:ascii="Angsana New" w:hAnsi="Angsana New"/>
          <w:sz w:val="30"/>
          <w:szCs w:val="30"/>
          <w:cs/>
        </w:rPr>
        <w:t>ซี</w:t>
      </w:r>
      <w:r w:rsidRPr="00B3135A">
        <w:rPr>
          <w:rFonts w:ascii="Angsana New" w:hAnsi="Angsana New"/>
          <w:sz w:val="30"/>
          <w:szCs w:val="30"/>
        </w:rPr>
        <w:t xml:space="preserve">. </w:t>
      </w:r>
      <w:r w:rsidRPr="00B3135A">
        <w:rPr>
          <w:rFonts w:ascii="Angsana New" w:hAnsi="Angsana New"/>
          <w:sz w:val="30"/>
          <w:szCs w:val="30"/>
          <w:cs/>
        </w:rPr>
        <w:t>คอมเมอร์เชียล</w:t>
      </w:r>
      <w:r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พร็อพเพอร์ตี้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แมนเนจเม้นท์ จำกัด</w:t>
      </w:r>
      <w:r w:rsidRPr="00EF34E1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Pr="00EF34E1">
        <w:rPr>
          <w:rFonts w:ascii="Angsana New" w:hAnsi="Angsana New"/>
          <w:sz w:val="30"/>
          <w:szCs w:val="30"/>
          <w:cs/>
        </w:rPr>
        <w:t xml:space="preserve"> สัญญามีกำหนดระยะเวลา</w:t>
      </w:r>
      <w:r w:rsidRPr="00EF34E1">
        <w:rPr>
          <w:rFonts w:ascii="Angsana New" w:hAnsi="Angsana New"/>
          <w:sz w:val="30"/>
          <w:szCs w:val="30"/>
        </w:rPr>
        <w:t xml:space="preserve"> 3</w:t>
      </w:r>
      <w:r w:rsidRPr="00EF34E1">
        <w:rPr>
          <w:rFonts w:ascii="Angsana New" w:hAnsi="Angsana New"/>
          <w:sz w:val="30"/>
          <w:szCs w:val="30"/>
          <w:cs/>
        </w:rPr>
        <w:t xml:space="preserve"> ปี</w:t>
      </w:r>
      <w:r w:rsidRPr="00EF34E1">
        <w:rPr>
          <w:rFonts w:ascii="Angsana New" w:hAnsi="Angsana New"/>
          <w:sz w:val="30"/>
          <w:szCs w:val="30"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EF34E1">
        <w:rPr>
          <w:rFonts w:ascii="Angsana New" w:hAnsi="Angsana New"/>
          <w:sz w:val="30"/>
          <w:szCs w:val="30"/>
        </w:rPr>
        <w:t>26</w:t>
      </w:r>
      <w:r w:rsidRPr="00EF34E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F34E1">
        <w:rPr>
          <w:rFonts w:ascii="Angsana New" w:hAnsi="Angsana New"/>
          <w:sz w:val="30"/>
          <w:szCs w:val="30"/>
        </w:rPr>
        <w:t>2563</w:t>
      </w:r>
      <w:r w:rsidRPr="00EF34E1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EF34E1">
        <w:rPr>
          <w:rFonts w:ascii="Angsana New" w:hAnsi="Angsana New"/>
          <w:sz w:val="30"/>
          <w:szCs w:val="30"/>
        </w:rPr>
        <w:t>25</w:t>
      </w:r>
      <w:r w:rsidRPr="00EF34E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F34E1">
        <w:rPr>
          <w:rFonts w:ascii="Angsana New" w:hAnsi="Angsana New"/>
          <w:sz w:val="30"/>
          <w:szCs w:val="30"/>
        </w:rPr>
        <w:t>2566</w:t>
      </w:r>
      <w:r w:rsidRPr="00EF34E1">
        <w:rPr>
          <w:rFonts w:ascii="Angsana New" w:hAnsi="Angsana New"/>
          <w:sz w:val="30"/>
          <w:szCs w:val="30"/>
          <w:cs/>
        </w:rPr>
        <w:t xml:space="preserve"> </w:t>
      </w:r>
      <w:r w:rsidR="004103ED" w:rsidRPr="00B3135A">
        <w:rPr>
          <w:rFonts w:ascii="Angsana New" w:hAnsi="Angsana New"/>
          <w:sz w:val="30"/>
          <w:szCs w:val="30"/>
          <w:cs/>
        </w:rPr>
        <w:t>โดยบริษัทมีภาระผูกพันที่จะต้องจ่ายค่าเช่าและค่าบริการ</w:t>
      </w:r>
      <w:r w:rsidR="00345C27" w:rsidRPr="00B3135A">
        <w:rPr>
          <w:rFonts w:ascii="Angsana New" w:hAnsi="Angsana New"/>
          <w:sz w:val="30"/>
          <w:szCs w:val="30"/>
          <w:cs/>
        </w:rPr>
        <w:br/>
      </w:r>
      <w:r w:rsidR="004103ED" w:rsidRPr="00B3135A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  <w:r w:rsidR="004103ED" w:rsidRPr="00B3135A">
        <w:rPr>
          <w:rFonts w:ascii="Angsana New" w:hAnsi="Angsana New"/>
          <w:sz w:val="30"/>
          <w:szCs w:val="30"/>
        </w:rPr>
        <w:t xml:space="preserve"> </w:t>
      </w:r>
      <w:r w:rsidR="00CC109C" w:rsidRPr="00B3135A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CC109C" w:rsidRPr="00B3135A">
        <w:rPr>
          <w:rFonts w:ascii="Angsana New" w:hAnsi="Angsana New"/>
          <w:sz w:val="30"/>
          <w:szCs w:val="30"/>
        </w:rPr>
        <w:t xml:space="preserve">8 </w:t>
      </w:r>
      <w:r w:rsidR="00CC109C" w:rsidRPr="00B3135A">
        <w:rPr>
          <w:rFonts w:ascii="Angsana New" w:hAnsi="Angsana New"/>
          <w:sz w:val="30"/>
          <w:szCs w:val="30"/>
          <w:cs/>
        </w:rPr>
        <w:t>ธันวาคม</w:t>
      </w:r>
      <w:r w:rsidR="00CC109C" w:rsidRPr="00B3135A">
        <w:rPr>
          <w:rFonts w:ascii="Angsana New" w:hAnsi="Angsana New"/>
          <w:sz w:val="30"/>
          <w:szCs w:val="30"/>
        </w:rPr>
        <w:t xml:space="preserve"> 256</w:t>
      </w:r>
      <w:r w:rsidR="00FC754D" w:rsidRPr="00B3135A">
        <w:rPr>
          <w:rFonts w:ascii="Angsana New" w:hAnsi="Angsana New"/>
          <w:sz w:val="30"/>
          <w:szCs w:val="30"/>
        </w:rPr>
        <w:t>4</w:t>
      </w:r>
      <w:r w:rsidR="00CC109C" w:rsidRPr="00B3135A">
        <w:rPr>
          <w:rFonts w:ascii="Angsana New" w:hAnsi="Angsana New"/>
          <w:sz w:val="30"/>
          <w:szCs w:val="30"/>
        </w:rPr>
        <w:t xml:space="preserve"> </w:t>
      </w:r>
      <w:r w:rsidR="000543F5" w:rsidRPr="00B3135A">
        <w:rPr>
          <w:rFonts w:ascii="Angsana New" w:hAnsi="Angsana New"/>
          <w:sz w:val="30"/>
          <w:szCs w:val="30"/>
          <w:cs/>
        </w:rPr>
        <w:t>บริษัททำ</w:t>
      </w:r>
      <w:r w:rsidR="000543F5" w:rsidRPr="00B3135A">
        <w:rPr>
          <w:rFonts w:ascii="Angsana New" w:hAnsi="Angsana New" w:hint="cs"/>
          <w:sz w:val="30"/>
          <w:szCs w:val="30"/>
          <w:cs/>
        </w:rPr>
        <w:t>บันทึกข้อตกลง</w:t>
      </w:r>
      <w:r w:rsidR="006E2009" w:rsidRPr="00B3135A">
        <w:rPr>
          <w:rFonts w:ascii="Angsana New" w:hAnsi="Angsana New" w:hint="cs"/>
          <w:sz w:val="30"/>
          <w:szCs w:val="30"/>
          <w:cs/>
        </w:rPr>
        <w:t>เปลี่ยน</w:t>
      </w:r>
      <w:r w:rsidR="004103ED" w:rsidRPr="00B3135A">
        <w:rPr>
          <w:rFonts w:ascii="Angsana New" w:hAnsi="Angsana New" w:hint="cs"/>
          <w:sz w:val="30"/>
          <w:szCs w:val="30"/>
          <w:cs/>
        </w:rPr>
        <w:t>แปลง</w:t>
      </w:r>
      <w:r w:rsidR="006E2009" w:rsidRPr="00B3135A">
        <w:rPr>
          <w:rFonts w:ascii="Angsana New" w:hAnsi="Angsana New" w:hint="cs"/>
          <w:sz w:val="30"/>
          <w:szCs w:val="30"/>
          <w:cs/>
        </w:rPr>
        <w:t>คู่สัญญา</w:t>
      </w:r>
      <w:r w:rsidR="003815ED" w:rsidRPr="00EF34E1">
        <w:rPr>
          <w:rFonts w:ascii="Angsana New" w:hAnsi="Angsana New"/>
          <w:sz w:val="30"/>
          <w:szCs w:val="30"/>
          <w:cs/>
        </w:rPr>
        <w:br/>
        <w:t>โดยโอนสิทธิและหน้าที่ตามสัญญาเช่า</w:t>
      </w:r>
      <w:r w:rsidR="006E2009" w:rsidRPr="00B3135A">
        <w:rPr>
          <w:rFonts w:ascii="Angsana New" w:hAnsi="Angsana New" w:hint="cs"/>
          <w:sz w:val="30"/>
          <w:szCs w:val="30"/>
          <w:cs/>
        </w:rPr>
        <w:t>ให้กับ</w:t>
      </w:r>
      <w:r w:rsidR="006E2009" w:rsidRPr="00EF34E1">
        <w:rPr>
          <w:rFonts w:ascii="Angsana New" w:hAnsi="Angsana New"/>
          <w:spacing w:val="-2"/>
          <w:sz w:val="30"/>
          <w:szCs w:val="30"/>
          <w:cs/>
        </w:rPr>
        <w:t>บริษัท อาหารสยาม (</w:t>
      </w:r>
      <w:r w:rsidR="006E2009" w:rsidRPr="00EF34E1">
        <w:rPr>
          <w:rFonts w:ascii="Angsana New" w:hAnsi="Angsana New"/>
          <w:spacing w:val="-2"/>
          <w:sz w:val="30"/>
          <w:szCs w:val="30"/>
        </w:rPr>
        <w:t>2513)</w:t>
      </w:r>
      <w:r w:rsidR="006E2009" w:rsidRPr="00EF34E1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="009922B4" w:rsidRPr="00EF34E1">
        <w:rPr>
          <w:rFonts w:ascii="Angsana New" w:hAnsi="Angsana New"/>
          <w:spacing w:val="-2"/>
          <w:sz w:val="30"/>
          <w:szCs w:val="30"/>
          <w:cs/>
        </w:rPr>
        <w:t xml:space="preserve">เริ่มตั้งแต่วันที่ </w:t>
      </w:r>
      <w:r w:rsidR="009922B4" w:rsidRPr="00EF34E1">
        <w:rPr>
          <w:rFonts w:ascii="Angsana New" w:hAnsi="Angsana New"/>
          <w:spacing w:val="-2"/>
          <w:sz w:val="30"/>
          <w:szCs w:val="30"/>
        </w:rPr>
        <w:t xml:space="preserve">1 </w:t>
      </w:r>
      <w:r w:rsidR="009922B4" w:rsidRPr="00EF34E1">
        <w:rPr>
          <w:rFonts w:ascii="Angsana New" w:hAnsi="Angsana New"/>
          <w:spacing w:val="-2"/>
          <w:sz w:val="30"/>
          <w:szCs w:val="30"/>
          <w:cs/>
        </w:rPr>
        <w:t>มกร</w:t>
      </w:r>
      <w:r w:rsidR="004103ED" w:rsidRPr="00EF34E1">
        <w:rPr>
          <w:rFonts w:ascii="Angsana New" w:hAnsi="Angsana New"/>
          <w:spacing w:val="-2"/>
          <w:sz w:val="30"/>
          <w:szCs w:val="30"/>
          <w:cs/>
        </w:rPr>
        <w:t>าค</w:t>
      </w:r>
      <w:r w:rsidR="009922B4" w:rsidRPr="00EF34E1">
        <w:rPr>
          <w:rFonts w:ascii="Angsana New" w:hAnsi="Angsana New"/>
          <w:spacing w:val="-2"/>
          <w:sz w:val="30"/>
          <w:szCs w:val="30"/>
          <w:cs/>
        </w:rPr>
        <w:t xml:space="preserve">ม </w:t>
      </w:r>
      <w:r w:rsidR="009922B4" w:rsidRPr="00EF34E1">
        <w:rPr>
          <w:rFonts w:ascii="Angsana New" w:hAnsi="Angsana New"/>
          <w:spacing w:val="-2"/>
          <w:sz w:val="30"/>
          <w:szCs w:val="30"/>
        </w:rPr>
        <w:t>256</w:t>
      </w:r>
      <w:r w:rsidR="004103ED" w:rsidRPr="00EF34E1">
        <w:rPr>
          <w:rFonts w:ascii="Angsana New" w:hAnsi="Angsana New"/>
          <w:spacing w:val="-2"/>
          <w:sz w:val="30"/>
          <w:szCs w:val="30"/>
        </w:rPr>
        <w:t>5</w:t>
      </w:r>
      <w:r w:rsidR="00A92766" w:rsidRPr="00EF34E1">
        <w:rPr>
          <w:rFonts w:ascii="Angsana New" w:hAnsi="Angsana New"/>
          <w:spacing w:val="-2"/>
          <w:sz w:val="30"/>
          <w:szCs w:val="30"/>
          <w:cs/>
        </w:rPr>
        <w:br/>
      </w:r>
      <w:r w:rsidR="009922B4" w:rsidRPr="00EF34E1">
        <w:rPr>
          <w:rFonts w:ascii="Angsana New" w:hAnsi="Angsana New"/>
          <w:spacing w:val="-2"/>
          <w:sz w:val="30"/>
          <w:szCs w:val="30"/>
          <w:cs/>
        </w:rPr>
        <w:t>ถึงวันที่</w:t>
      </w:r>
      <w:r w:rsidR="00A92766" w:rsidRPr="00EF34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103ED" w:rsidRPr="00EF34E1">
        <w:rPr>
          <w:rFonts w:ascii="Angsana New" w:hAnsi="Angsana New"/>
          <w:spacing w:val="-2"/>
          <w:sz w:val="30"/>
          <w:szCs w:val="30"/>
        </w:rPr>
        <w:t>25</w:t>
      </w:r>
      <w:r w:rsidR="009922B4" w:rsidRPr="00EF34E1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9922B4" w:rsidRPr="00EF34E1">
        <w:rPr>
          <w:rFonts w:ascii="Angsana New" w:hAnsi="Angsana New"/>
          <w:spacing w:val="-2"/>
          <w:sz w:val="30"/>
          <w:szCs w:val="30"/>
        </w:rPr>
        <w:t>2566</w:t>
      </w:r>
      <w:r w:rsidR="009922B4" w:rsidRPr="00B3135A">
        <w:rPr>
          <w:rFonts w:ascii="Angsana New" w:hAnsi="Angsana New"/>
          <w:sz w:val="30"/>
          <w:szCs w:val="30"/>
          <w:cs/>
        </w:rPr>
        <w:t xml:space="preserve"> </w:t>
      </w:r>
    </w:p>
    <w:p w14:paraId="1DED07B6" w14:textId="77777777" w:rsidR="00345C27" w:rsidRPr="00EF34E1" w:rsidRDefault="00345C27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highlight w:val="cyan"/>
        </w:rPr>
      </w:pPr>
    </w:p>
    <w:p w14:paraId="101E5CD0" w14:textId="77777777" w:rsidR="0080242D" w:rsidRPr="00EF34E1" w:rsidRDefault="0080242D" w:rsidP="00802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EF34E1">
        <w:rPr>
          <w:rFonts w:ascii="Angsana New" w:hAnsi="Angsana New"/>
          <w:i/>
          <w:iCs/>
          <w:sz w:val="30"/>
          <w:szCs w:val="30"/>
          <w:lang w:val="en-GB"/>
        </w:rPr>
        <w:tab/>
      </w:r>
      <w:r w:rsidRPr="00EF34E1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สัญญาเช่าพื้นที่เพื่อจัดวางคอมพิวเตอร์แม่ข่าย</w:t>
      </w:r>
    </w:p>
    <w:p w14:paraId="77DB6183" w14:textId="77777777" w:rsidR="0080242D" w:rsidRPr="00EF34E1" w:rsidRDefault="0080242D" w:rsidP="00802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EF34E1">
        <w:rPr>
          <w:rFonts w:ascii="Angsana New" w:hAnsi="Angsana New"/>
          <w:spacing w:val="-2"/>
          <w:sz w:val="30"/>
          <w:szCs w:val="30"/>
        </w:rPr>
        <w:t>1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2564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บริษัททำสัญญาเช่าพื้นที่เพื่อจัดวางคอมพิวเตอร์แม่ข่ายกับบริษัท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ที.ซี.ซี.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เทคโนโลยี จำกัด</w:t>
      </w:r>
      <w:r w:rsidRPr="00EF34E1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ซึ่งเป็นบริษัทที่เกี่ยวข้องกันของบริษัท สัญญามีกำหนดระยะเวลา </w:t>
      </w:r>
      <w:r w:rsidRPr="00EF34E1">
        <w:rPr>
          <w:rFonts w:ascii="Angsana New" w:hAnsi="Angsana New"/>
          <w:sz w:val="30"/>
          <w:szCs w:val="30"/>
        </w:rPr>
        <w:t>1</w:t>
      </w:r>
      <w:r w:rsidRPr="00EF34E1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Pr="00EF34E1">
        <w:rPr>
          <w:rFonts w:ascii="Angsana New" w:hAnsi="Angsana New"/>
          <w:sz w:val="30"/>
          <w:szCs w:val="30"/>
        </w:rPr>
        <w:t>1</w:t>
      </w:r>
      <w:r w:rsidRPr="00EF34E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EF34E1">
        <w:rPr>
          <w:rFonts w:ascii="Angsana New" w:hAnsi="Angsana New"/>
          <w:sz w:val="30"/>
          <w:szCs w:val="30"/>
        </w:rPr>
        <w:t>2564</w:t>
      </w:r>
      <w:r w:rsidRPr="00EF34E1">
        <w:rPr>
          <w:rFonts w:ascii="Angsana New" w:hAnsi="Angsana New"/>
          <w:sz w:val="30"/>
          <w:szCs w:val="30"/>
          <w:cs/>
        </w:rPr>
        <w:t xml:space="preserve"> ถึงวันที่</w:t>
      </w:r>
      <w:r w:rsidRPr="00EF34E1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z w:val="30"/>
          <w:szCs w:val="30"/>
        </w:rPr>
        <w:t>31</w:t>
      </w:r>
      <w:r w:rsidRPr="00EF34E1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EF34E1">
        <w:rPr>
          <w:rFonts w:ascii="Angsana New" w:hAnsi="Angsana New"/>
          <w:sz w:val="30"/>
          <w:szCs w:val="30"/>
        </w:rPr>
        <w:t>2565</w:t>
      </w:r>
      <w:r w:rsidRPr="00EF34E1">
        <w:rPr>
          <w:rFonts w:ascii="Angsana New" w:hAnsi="Angsana New"/>
          <w:sz w:val="30"/>
          <w:szCs w:val="30"/>
          <w:cs/>
        </w:rPr>
        <w:t xml:space="preserve"> โดยบริษัทมีภาระผูกพันที่จะต้องจ่ายค่าเช่าตามอัตราที่ระบุไว้ในสัญญา</w:t>
      </w:r>
    </w:p>
    <w:p w14:paraId="6150DE62" w14:textId="7A404340" w:rsidR="00C14AE3" w:rsidRPr="00EF34E1" w:rsidRDefault="00C14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highlight w:val="cyan"/>
          <w:cs/>
        </w:rPr>
      </w:pPr>
    </w:p>
    <w:p w14:paraId="18FE7A92" w14:textId="2416F6A1" w:rsidR="007A1987" w:rsidRPr="00EF34E1" w:rsidRDefault="0080242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43321F" w:rsidRPr="00EF34E1">
        <w:rPr>
          <w:rFonts w:ascii="Angsana New" w:hAnsi="Angsana New"/>
          <w:spacing w:val="-2"/>
          <w:sz w:val="30"/>
          <w:szCs w:val="30"/>
        </w:rPr>
        <w:t>1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2565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บริษัท อาหารสยาม (</w:t>
      </w:r>
      <w:r w:rsidRPr="00EF34E1">
        <w:rPr>
          <w:rFonts w:ascii="Angsana New" w:hAnsi="Angsana New"/>
          <w:spacing w:val="-2"/>
          <w:sz w:val="30"/>
          <w:szCs w:val="30"/>
        </w:rPr>
        <w:t>2513)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="007A1987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ทำสัญญาเช่าพื้นที่เพื่อจัดวางคอมพิวเตอร์แม่ข่ายกับบริษัท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ที.ซี.ซี.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เทคโนโลยี จำกัด</w:t>
      </w:r>
      <w:r w:rsidRPr="00EF34E1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ซึ่งเป็นบริษัทที่เกี่ยวข้องกันของบริษัท สัญญามีกำหนดระยะเวลา </w:t>
      </w:r>
      <w:r w:rsidRPr="00EF34E1">
        <w:rPr>
          <w:rFonts w:ascii="Angsana New" w:hAnsi="Angsana New"/>
          <w:sz w:val="30"/>
          <w:szCs w:val="30"/>
        </w:rPr>
        <w:t>1</w:t>
      </w:r>
      <w:r w:rsidRPr="00EF34E1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Pr="00EF34E1">
        <w:rPr>
          <w:rFonts w:ascii="Angsana New" w:hAnsi="Angsana New"/>
          <w:sz w:val="30"/>
          <w:szCs w:val="30"/>
        </w:rPr>
        <w:t>1</w:t>
      </w:r>
      <w:r w:rsidRPr="00EF34E1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EF34E1">
        <w:rPr>
          <w:rFonts w:ascii="Angsana New" w:hAnsi="Angsana New"/>
          <w:sz w:val="30"/>
          <w:szCs w:val="30"/>
        </w:rPr>
        <w:t>2565</w:t>
      </w:r>
      <w:r w:rsidRPr="00EF34E1">
        <w:rPr>
          <w:rFonts w:ascii="Angsana New" w:hAnsi="Angsana New"/>
          <w:sz w:val="30"/>
          <w:szCs w:val="30"/>
          <w:cs/>
        </w:rPr>
        <w:t xml:space="preserve"> ถึงวันที่</w:t>
      </w:r>
      <w:r w:rsidRPr="00EF34E1">
        <w:rPr>
          <w:rFonts w:ascii="Angsana New" w:hAnsi="Angsana New"/>
          <w:sz w:val="30"/>
          <w:szCs w:val="30"/>
        </w:rPr>
        <w:t xml:space="preserve"> 31</w:t>
      </w:r>
      <w:r w:rsidRPr="00EF34E1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EF34E1">
        <w:rPr>
          <w:rFonts w:ascii="Angsana New" w:hAnsi="Angsana New"/>
          <w:sz w:val="30"/>
          <w:szCs w:val="30"/>
        </w:rPr>
        <w:t>2566</w:t>
      </w:r>
      <w:r w:rsidRPr="00EF34E1">
        <w:rPr>
          <w:rFonts w:ascii="Angsana New" w:hAnsi="Angsana New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โดยบริษัทย่อยดังกล่าวมีภาระผูกพันที่จะต้องจ่ายค่าเช่าตามอัตรา</w:t>
      </w:r>
      <w:r w:rsidR="007A1987" w:rsidRPr="00EF34E1">
        <w:rPr>
          <w:rFonts w:ascii="Angsana New" w:hAnsi="Angsana New"/>
          <w:sz w:val="30"/>
          <w:szCs w:val="30"/>
        </w:rPr>
        <w:br/>
      </w:r>
      <w:r w:rsidRPr="00EF34E1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0BE7F345" w14:textId="77777777" w:rsidR="007A1987" w:rsidRPr="00EF34E1" w:rsidRDefault="007A1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EF34E1"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0044991E" w14:textId="6710D5D3" w:rsidR="00D92069" w:rsidRPr="00B3135A" w:rsidRDefault="00D92069" w:rsidP="00D92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3135A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สัญญาจ้างที่ปรึกษา</w:t>
      </w:r>
    </w:p>
    <w:p w14:paraId="62B2C187" w14:textId="65D4A542" w:rsidR="00D92069" w:rsidRPr="00B3135A" w:rsidRDefault="00D92069" w:rsidP="00D92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B3135A">
        <w:rPr>
          <w:rFonts w:ascii="Angsana New" w:hAnsi="Angsana New"/>
          <w:sz w:val="30"/>
          <w:szCs w:val="30"/>
        </w:rPr>
        <w:t xml:space="preserve">21 </w:t>
      </w:r>
      <w:r w:rsidRPr="00B3135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3135A">
        <w:rPr>
          <w:rFonts w:ascii="Angsana New" w:hAnsi="Angsana New"/>
          <w:sz w:val="30"/>
          <w:szCs w:val="30"/>
        </w:rPr>
        <w:t>256</w:t>
      </w:r>
      <w:r w:rsidR="001E7F32" w:rsidRPr="00B3135A">
        <w:rPr>
          <w:rFonts w:ascii="Angsana New" w:hAnsi="Angsana New"/>
          <w:sz w:val="30"/>
          <w:szCs w:val="30"/>
        </w:rPr>
        <w:t xml:space="preserve">3 </w:t>
      </w:r>
      <w:r w:rsidRPr="00B3135A">
        <w:rPr>
          <w:rFonts w:ascii="Angsana New" w:hAnsi="Angsana New"/>
          <w:sz w:val="30"/>
          <w:szCs w:val="30"/>
          <w:cs/>
        </w:rPr>
        <w:t>บริษัททำสัญญาจ้างที่ปรึกษากับบริษัท</w:t>
      </w:r>
      <w:r w:rsidR="001E7F32" w:rsidRPr="00B3135A">
        <w:rPr>
          <w:rFonts w:ascii="Angsana New" w:hAnsi="Angsana New"/>
          <w:sz w:val="30"/>
          <w:szCs w:val="30"/>
        </w:rPr>
        <w:t xml:space="preserve"> </w:t>
      </w:r>
      <w:r w:rsidR="001E7F32" w:rsidRPr="00B3135A">
        <w:rPr>
          <w:rFonts w:ascii="Angsana New" w:hAnsi="Angsana New"/>
          <w:sz w:val="30"/>
          <w:szCs w:val="30"/>
          <w:cs/>
        </w:rPr>
        <w:t>เฟรเซอร์ส</w:t>
      </w:r>
      <w:r w:rsidR="001E7F32" w:rsidRPr="00B3135A">
        <w:rPr>
          <w:rFonts w:ascii="Angsana New" w:hAnsi="Angsana New"/>
          <w:sz w:val="30"/>
          <w:szCs w:val="30"/>
        </w:rPr>
        <w:t xml:space="preserve"> </w:t>
      </w:r>
      <w:r w:rsidR="001E7F32" w:rsidRPr="00B3135A">
        <w:rPr>
          <w:rFonts w:ascii="Angsana New" w:hAnsi="Angsana New" w:hint="cs"/>
          <w:sz w:val="30"/>
          <w:szCs w:val="30"/>
          <w:cs/>
        </w:rPr>
        <w:t xml:space="preserve">พร็อพเพอร์ตี้ </w:t>
      </w:r>
      <w:r w:rsidR="0072478D" w:rsidRPr="00B3135A">
        <w:rPr>
          <w:rFonts w:ascii="Angsana New" w:hAnsi="Angsana New"/>
          <w:sz w:val="30"/>
          <w:szCs w:val="30"/>
        </w:rPr>
        <w:t>(</w:t>
      </w:r>
      <w:r w:rsidR="0072478D" w:rsidRPr="00B3135A">
        <w:rPr>
          <w:rFonts w:ascii="Angsana New" w:hAnsi="Angsana New" w:hint="cs"/>
          <w:sz w:val="30"/>
          <w:szCs w:val="30"/>
          <w:cs/>
        </w:rPr>
        <w:t>ประเทศไทย</w:t>
      </w:r>
      <w:r w:rsidR="0072478D" w:rsidRPr="00B3135A">
        <w:rPr>
          <w:rFonts w:ascii="Angsana New" w:hAnsi="Angsana New"/>
          <w:sz w:val="30"/>
          <w:szCs w:val="30"/>
        </w:rPr>
        <w:t xml:space="preserve">) </w:t>
      </w:r>
      <w:r w:rsidR="001E7F32" w:rsidRPr="00B3135A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1E7F32" w:rsidRPr="00B3135A">
        <w:rPr>
          <w:rFonts w:ascii="Angsana New" w:hAnsi="Angsana New"/>
          <w:sz w:val="30"/>
          <w:szCs w:val="30"/>
        </w:rPr>
        <w:t>(</w:t>
      </w:r>
      <w:r w:rsidR="001E7F32" w:rsidRPr="00B3135A">
        <w:rPr>
          <w:rFonts w:ascii="Angsana New" w:hAnsi="Angsana New" w:hint="cs"/>
          <w:sz w:val="30"/>
          <w:szCs w:val="30"/>
          <w:cs/>
        </w:rPr>
        <w:t>มหา</w:t>
      </w:r>
      <w:r w:rsidR="0072478D" w:rsidRPr="00B3135A">
        <w:rPr>
          <w:rFonts w:ascii="Angsana New" w:hAnsi="Angsana New" w:hint="cs"/>
          <w:sz w:val="30"/>
          <w:szCs w:val="30"/>
          <w:cs/>
        </w:rPr>
        <w:t>ชน</w:t>
      </w:r>
      <w:r w:rsidR="001E7F32" w:rsidRPr="00B3135A">
        <w:rPr>
          <w:rFonts w:ascii="Angsana New" w:hAnsi="Angsana New"/>
          <w:sz w:val="30"/>
          <w:szCs w:val="30"/>
        </w:rPr>
        <w:t>)</w:t>
      </w:r>
      <w:r w:rsidRPr="00B3135A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ซึ่งเป็นบริษัทที่เกี่ยวข้องกันกับบริษัท โดยบริษัทที่เกี่ยวข้องกันดังกล่าวตกลงให้บริการและให้คำปรึกษาเกี่ยวกับโครงการตามที่ระบุไว้ในสัญญาแก่บริษัท สัญญามีกำหนดระยะเวลา </w:t>
      </w:r>
      <w:r w:rsidR="0072478D" w:rsidRPr="00B3135A">
        <w:rPr>
          <w:rFonts w:ascii="Angsana New" w:hAnsi="Angsana New"/>
          <w:sz w:val="30"/>
          <w:szCs w:val="30"/>
        </w:rPr>
        <w:t>2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="0072478D" w:rsidRPr="00B3135A">
        <w:rPr>
          <w:rFonts w:ascii="Angsana New" w:hAnsi="Angsana New" w:hint="cs"/>
          <w:sz w:val="30"/>
          <w:szCs w:val="30"/>
          <w:cs/>
        </w:rPr>
        <w:t>ปี</w:t>
      </w:r>
      <w:r w:rsidRPr="00B3135A">
        <w:rPr>
          <w:rFonts w:ascii="Angsana New" w:hAnsi="Angsana New"/>
          <w:sz w:val="30"/>
          <w:szCs w:val="30"/>
          <w:cs/>
        </w:rPr>
        <w:t xml:space="preserve"> เริ่มตั้งแต่วันที่ </w:t>
      </w:r>
      <w:r w:rsidRPr="00B3135A">
        <w:rPr>
          <w:rFonts w:ascii="Angsana New" w:hAnsi="Angsana New"/>
          <w:sz w:val="30"/>
          <w:szCs w:val="30"/>
        </w:rPr>
        <w:t xml:space="preserve">15 </w:t>
      </w:r>
      <w:r w:rsidRPr="00B3135A">
        <w:rPr>
          <w:rFonts w:ascii="Angsana New" w:hAnsi="Angsana New"/>
          <w:sz w:val="30"/>
          <w:szCs w:val="30"/>
          <w:cs/>
        </w:rPr>
        <w:t xml:space="preserve">มกราคม </w:t>
      </w:r>
      <w:r w:rsidRPr="00B3135A">
        <w:rPr>
          <w:rFonts w:ascii="Angsana New" w:hAnsi="Angsana New"/>
          <w:sz w:val="30"/>
          <w:szCs w:val="30"/>
        </w:rPr>
        <w:t>256</w:t>
      </w:r>
      <w:r w:rsidR="00E37424" w:rsidRPr="00B3135A">
        <w:rPr>
          <w:rFonts w:ascii="Angsana New" w:hAnsi="Angsana New"/>
          <w:sz w:val="30"/>
          <w:szCs w:val="30"/>
        </w:rPr>
        <w:t>3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B3135A">
        <w:rPr>
          <w:rFonts w:ascii="Angsana New" w:hAnsi="Angsana New"/>
          <w:sz w:val="30"/>
          <w:szCs w:val="30"/>
        </w:rPr>
        <w:t xml:space="preserve">14 </w:t>
      </w:r>
      <w:r w:rsidRPr="00B3135A">
        <w:rPr>
          <w:rFonts w:ascii="Angsana New" w:hAnsi="Angsana New"/>
          <w:sz w:val="30"/>
          <w:szCs w:val="30"/>
          <w:cs/>
        </w:rPr>
        <w:t xml:space="preserve">มกราคม </w:t>
      </w:r>
      <w:r w:rsidRPr="00B3135A">
        <w:rPr>
          <w:rFonts w:ascii="Angsana New" w:hAnsi="Angsana New"/>
          <w:sz w:val="30"/>
          <w:szCs w:val="30"/>
        </w:rPr>
        <w:t>256</w:t>
      </w:r>
      <w:r w:rsidR="00E37424" w:rsidRPr="00B3135A">
        <w:rPr>
          <w:rFonts w:ascii="Angsana New" w:hAnsi="Angsana New"/>
          <w:sz w:val="30"/>
          <w:szCs w:val="30"/>
        </w:rPr>
        <w:t>5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โดยบริษัทมีภาระผูกพันที่จะต้องจ่ายค่าตอบแทนรายปีตามอัตราที่ระบุไว้ในสัญญา</w:t>
      </w:r>
      <w:r w:rsidR="00E37424" w:rsidRPr="00B3135A">
        <w:rPr>
          <w:rFonts w:ascii="Angsana New" w:hAnsi="Angsana New"/>
          <w:sz w:val="30"/>
          <w:szCs w:val="30"/>
        </w:rPr>
        <w:t xml:space="preserve"> </w:t>
      </w:r>
    </w:p>
    <w:p w14:paraId="5F743766" w14:textId="77777777" w:rsidR="00E37424" w:rsidRPr="00EF34E1" w:rsidRDefault="00E37424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6427102B" w14:textId="3627F866" w:rsidR="00E37424" w:rsidRPr="00EF34E1" w:rsidRDefault="00E37424" w:rsidP="00C02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742C0A" w:rsidRPr="00EF34E1">
        <w:rPr>
          <w:rFonts w:ascii="Angsana New" w:hAnsi="Angsana New"/>
          <w:sz w:val="30"/>
          <w:szCs w:val="30"/>
        </w:rPr>
        <w:t>21</w:t>
      </w:r>
      <w:r w:rsidRPr="00EF34E1">
        <w:rPr>
          <w:rFonts w:ascii="Angsana New" w:hAnsi="Angsana New"/>
          <w:sz w:val="30"/>
          <w:szCs w:val="30"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>ธันวาคม</w:t>
      </w:r>
      <w:r w:rsidRPr="00EF34E1">
        <w:rPr>
          <w:rFonts w:ascii="Angsana New" w:hAnsi="Angsana New"/>
          <w:sz w:val="30"/>
          <w:szCs w:val="30"/>
        </w:rPr>
        <w:t xml:space="preserve"> 2564 </w:t>
      </w:r>
      <w:r w:rsidRPr="00EF34E1">
        <w:rPr>
          <w:rFonts w:ascii="Angsana New" w:hAnsi="Angsana New"/>
          <w:sz w:val="30"/>
          <w:szCs w:val="30"/>
          <w:cs/>
        </w:rPr>
        <w:t>บริษัททำบันทึกข้อตกลงเปลี่ยนแปลงคู่สัญญา</w:t>
      </w:r>
      <w:r w:rsidR="00B40AB7" w:rsidRPr="00EF34E1">
        <w:rPr>
          <w:rFonts w:ascii="Angsana New" w:hAnsi="Angsana New"/>
          <w:sz w:val="30"/>
          <w:szCs w:val="30"/>
          <w:cs/>
        </w:rPr>
        <w:t>เป็น</w:t>
      </w:r>
      <w:r w:rsidR="00742C0A" w:rsidRPr="00EF34E1">
        <w:rPr>
          <w:rFonts w:ascii="Angsana New" w:hAnsi="Angsana New"/>
          <w:sz w:val="30"/>
          <w:szCs w:val="30"/>
          <w:cs/>
        </w:rPr>
        <w:t xml:space="preserve">บริษัท </w:t>
      </w:r>
      <w:r w:rsidR="00742C0A" w:rsidRPr="00B3135A">
        <w:rPr>
          <w:rFonts w:ascii="Angsana New" w:hAnsi="Angsana New"/>
          <w:sz w:val="30"/>
          <w:szCs w:val="30"/>
          <w:cs/>
        </w:rPr>
        <w:t>เฟรเซอร์ส พร็อพเพอร์ตี้ อินดัสเทรียล</w:t>
      </w:r>
      <w:r w:rsidR="00742C0A" w:rsidRPr="00B3135A">
        <w:rPr>
          <w:rFonts w:ascii="Angsana New" w:hAnsi="Angsana New"/>
          <w:sz w:val="30"/>
          <w:szCs w:val="30"/>
        </w:rPr>
        <w:t xml:space="preserve"> </w:t>
      </w:r>
      <w:r w:rsidR="00742C0A" w:rsidRPr="00B3135A">
        <w:rPr>
          <w:rFonts w:ascii="Angsana New" w:hAnsi="Angsana New"/>
          <w:sz w:val="30"/>
          <w:szCs w:val="30"/>
          <w:cs/>
        </w:rPr>
        <w:t>(ประเทศไทย) จำกัด</w:t>
      </w:r>
      <w:r w:rsidR="00E06F28" w:rsidRPr="00EF34E1">
        <w:rPr>
          <w:rFonts w:ascii="Angsana New" w:hAnsi="Angsana New"/>
          <w:sz w:val="30"/>
          <w:szCs w:val="30"/>
        </w:rPr>
        <w:t xml:space="preserve"> </w:t>
      </w:r>
      <w:r w:rsidR="00877E5E" w:rsidRPr="00EF34E1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ซึ่งเป็นบริษัทที่เกี่ยวข้องกันกับบริษัท</w:t>
      </w:r>
      <w:r w:rsidR="00877E5E" w:rsidRPr="00EF34E1">
        <w:rPr>
          <w:rFonts w:ascii="Angsana New" w:hAnsi="Angsana New"/>
          <w:sz w:val="30"/>
          <w:szCs w:val="30"/>
        </w:rPr>
        <w:t xml:space="preserve"> </w:t>
      </w:r>
      <w:r w:rsidR="00B021A5" w:rsidRPr="00EF34E1">
        <w:rPr>
          <w:rFonts w:ascii="Angsana New" w:hAnsi="Angsana New"/>
          <w:sz w:val="30"/>
          <w:szCs w:val="30"/>
          <w:cs/>
        </w:rPr>
        <w:t>เ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ริ่มตั้งแต่วันที่ </w:t>
      </w:r>
      <w:r w:rsidR="008A49D2" w:rsidRPr="00EF34E1">
        <w:rPr>
          <w:rFonts w:ascii="Angsana New" w:hAnsi="Angsana New"/>
          <w:spacing w:val="-2"/>
          <w:sz w:val="30"/>
          <w:szCs w:val="30"/>
        </w:rPr>
        <w:t>2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1 </w:t>
      </w:r>
      <w:r w:rsidR="00A9300F" w:rsidRPr="00EF34E1">
        <w:rPr>
          <w:rFonts w:ascii="Angsana New" w:hAnsi="Angsana New"/>
          <w:spacing w:val="-2"/>
          <w:sz w:val="30"/>
          <w:szCs w:val="30"/>
          <w:cs/>
        </w:rPr>
        <w:t>ธันว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าคม </w:t>
      </w:r>
      <w:r w:rsidRPr="00EF34E1">
        <w:rPr>
          <w:rFonts w:ascii="Angsana New" w:hAnsi="Angsana New"/>
          <w:spacing w:val="-2"/>
          <w:sz w:val="30"/>
          <w:szCs w:val="30"/>
        </w:rPr>
        <w:t>256</w:t>
      </w:r>
      <w:r w:rsidR="00A9300F" w:rsidRPr="00EF34E1">
        <w:rPr>
          <w:rFonts w:ascii="Angsana New" w:hAnsi="Angsana New"/>
          <w:spacing w:val="-2"/>
          <w:sz w:val="30"/>
          <w:szCs w:val="30"/>
        </w:rPr>
        <w:t>4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42992" w:rsidRPr="00EF34E1">
        <w:rPr>
          <w:rFonts w:ascii="Angsana New" w:hAnsi="Angsana New"/>
          <w:spacing w:val="-2"/>
          <w:sz w:val="30"/>
          <w:szCs w:val="30"/>
          <w:cs/>
        </w:rPr>
        <w:t>และ</w:t>
      </w:r>
      <w:r w:rsidR="00342992" w:rsidRPr="00EF34E1">
        <w:rPr>
          <w:rFonts w:ascii="Angsana New" w:hAnsi="Angsana New"/>
          <w:sz w:val="30"/>
          <w:szCs w:val="30"/>
          <w:cs/>
        </w:rPr>
        <w:t>ขยาย</w:t>
      </w:r>
      <w:r w:rsidR="002753DF" w:rsidRPr="00EF34E1">
        <w:rPr>
          <w:rFonts w:ascii="Angsana New" w:hAnsi="Angsana New"/>
          <w:sz w:val="30"/>
          <w:szCs w:val="30"/>
          <w:cs/>
        </w:rPr>
        <w:t>ระยะเวลาสัญญ</w:t>
      </w:r>
      <w:r w:rsidR="000E53C5" w:rsidRPr="00EF34E1">
        <w:rPr>
          <w:rFonts w:ascii="Angsana New" w:hAnsi="Angsana New"/>
          <w:sz w:val="30"/>
          <w:szCs w:val="30"/>
          <w:cs/>
        </w:rPr>
        <w:t>า</w:t>
      </w:r>
      <w:r w:rsidR="00CF7BB7" w:rsidRPr="00EF34E1">
        <w:rPr>
          <w:rFonts w:ascii="Angsana New" w:hAnsi="Angsana New"/>
          <w:sz w:val="30"/>
          <w:szCs w:val="30"/>
          <w:cs/>
        </w:rPr>
        <w:t>ออ</w:t>
      </w:r>
      <w:r w:rsidR="000E53C5" w:rsidRPr="00EF34E1">
        <w:rPr>
          <w:rFonts w:ascii="Angsana New" w:hAnsi="Angsana New"/>
          <w:sz w:val="30"/>
          <w:szCs w:val="30"/>
          <w:cs/>
        </w:rPr>
        <w:t>ก</w:t>
      </w:r>
      <w:r w:rsidR="00674524" w:rsidRPr="00EF34E1">
        <w:rPr>
          <w:rFonts w:ascii="Angsana New" w:hAnsi="Angsana New"/>
          <w:sz w:val="30"/>
          <w:szCs w:val="30"/>
          <w:cs/>
        </w:rPr>
        <w:t>ไปอีก</w:t>
      </w:r>
      <w:r w:rsidR="000B6930" w:rsidRPr="00EF34E1">
        <w:rPr>
          <w:rFonts w:ascii="Angsana New" w:hAnsi="Angsana New"/>
          <w:sz w:val="30"/>
          <w:szCs w:val="30"/>
          <w:cs/>
        </w:rPr>
        <w:t xml:space="preserve"> </w:t>
      </w:r>
      <w:r w:rsidR="000B6930" w:rsidRPr="00EF34E1">
        <w:rPr>
          <w:rFonts w:ascii="Angsana New" w:hAnsi="Angsana New"/>
          <w:sz w:val="30"/>
          <w:szCs w:val="30"/>
        </w:rPr>
        <w:t xml:space="preserve">1 </w:t>
      </w:r>
      <w:r w:rsidR="000B6930" w:rsidRPr="00EF34E1">
        <w:rPr>
          <w:rFonts w:ascii="Angsana New" w:hAnsi="Angsana New"/>
          <w:sz w:val="30"/>
          <w:szCs w:val="30"/>
          <w:cs/>
        </w:rPr>
        <w:t xml:space="preserve">ปี เริ่มตั้งแต่วันที่ </w:t>
      </w:r>
      <w:r w:rsidR="000B6930" w:rsidRPr="00EF34E1">
        <w:rPr>
          <w:rFonts w:ascii="Angsana New" w:hAnsi="Angsana New"/>
          <w:sz w:val="30"/>
          <w:szCs w:val="30"/>
        </w:rPr>
        <w:t xml:space="preserve">15 </w:t>
      </w:r>
      <w:r w:rsidR="000B6930" w:rsidRPr="00EF34E1">
        <w:rPr>
          <w:rFonts w:ascii="Angsana New" w:hAnsi="Angsana New"/>
          <w:sz w:val="30"/>
          <w:szCs w:val="30"/>
          <w:cs/>
        </w:rPr>
        <w:t xml:space="preserve">มกราคม </w:t>
      </w:r>
      <w:r w:rsidR="000B6930" w:rsidRPr="00EF34E1">
        <w:rPr>
          <w:rFonts w:ascii="Angsana New" w:hAnsi="Angsana New"/>
          <w:sz w:val="30"/>
          <w:szCs w:val="30"/>
        </w:rPr>
        <w:t xml:space="preserve">2565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ถึงวันที่</w:t>
      </w:r>
      <w:r w:rsidR="000B6930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="00A9300F" w:rsidRPr="00EF34E1">
        <w:rPr>
          <w:rFonts w:ascii="Angsana New" w:hAnsi="Angsana New"/>
          <w:sz w:val="30"/>
          <w:szCs w:val="30"/>
        </w:rPr>
        <w:t>1</w:t>
      </w:r>
      <w:r w:rsidR="000B6930" w:rsidRPr="00EF34E1">
        <w:rPr>
          <w:rFonts w:ascii="Angsana New" w:hAnsi="Angsana New"/>
          <w:sz w:val="30"/>
          <w:szCs w:val="30"/>
        </w:rPr>
        <w:t>4</w:t>
      </w:r>
      <w:r w:rsidR="00A9300F" w:rsidRPr="00EF34E1">
        <w:rPr>
          <w:rFonts w:ascii="Angsana New" w:hAnsi="Angsana New"/>
          <w:sz w:val="30"/>
          <w:szCs w:val="30"/>
        </w:rPr>
        <w:t xml:space="preserve"> </w:t>
      </w:r>
      <w:r w:rsidR="00A9300F" w:rsidRPr="00EF34E1">
        <w:rPr>
          <w:rFonts w:ascii="Angsana New" w:hAnsi="Angsana New"/>
          <w:sz w:val="30"/>
          <w:szCs w:val="30"/>
          <w:cs/>
        </w:rPr>
        <w:t xml:space="preserve">มกราคม </w:t>
      </w:r>
      <w:r w:rsidR="00A9300F" w:rsidRPr="00EF34E1">
        <w:rPr>
          <w:rFonts w:ascii="Angsana New" w:hAnsi="Angsana New"/>
          <w:sz w:val="30"/>
          <w:szCs w:val="30"/>
        </w:rPr>
        <w:t>256</w:t>
      </w:r>
      <w:r w:rsidR="00CE1640" w:rsidRPr="00EF34E1">
        <w:rPr>
          <w:rFonts w:ascii="Angsana New" w:hAnsi="Angsana New"/>
          <w:sz w:val="30"/>
          <w:szCs w:val="30"/>
        </w:rPr>
        <w:t>6</w:t>
      </w:r>
    </w:p>
    <w:p w14:paraId="7FDB6AB3" w14:textId="77777777" w:rsidR="0072478D" w:rsidRPr="00EF34E1" w:rsidRDefault="00724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6027CC1" w14:textId="77777777" w:rsidR="0080242D" w:rsidRPr="00B3135A" w:rsidRDefault="0080242D" w:rsidP="00802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B3135A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สัญญาจ้างทำงาน</w:t>
      </w:r>
    </w:p>
    <w:p w14:paraId="2878A705" w14:textId="77777777" w:rsidR="0080242D" w:rsidRPr="00B3135A" w:rsidRDefault="0080242D" w:rsidP="00802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ในระหว่างปีบริษัททำสัญญาจ้างทำงานกับผู้บริหารสำคัญเพื่อให้คำปรึกษาเกี่ยวกับการบริหารจัดการธุรกิจแก่บริษัท สัญญามีกำหนดระยะเวลา </w:t>
      </w:r>
      <w:r w:rsidRPr="00B3135A">
        <w:rPr>
          <w:rFonts w:ascii="Angsana New" w:hAnsi="Angsana New"/>
          <w:sz w:val="30"/>
          <w:szCs w:val="30"/>
        </w:rPr>
        <w:t xml:space="preserve">1 </w:t>
      </w:r>
      <w:r w:rsidRPr="00B3135A">
        <w:rPr>
          <w:rFonts w:ascii="Angsana New" w:hAnsi="Angsana New"/>
          <w:sz w:val="30"/>
          <w:szCs w:val="30"/>
          <w:cs/>
        </w:rPr>
        <w:t xml:space="preserve">ปี เริ่มตั้งแต่วันที่ </w:t>
      </w:r>
      <w:r w:rsidRPr="00B3135A">
        <w:rPr>
          <w:rFonts w:ascii="Angsana New" w:hAnsi="Angsana New"/>
          <w:sz w:val="30"/>
          <w:szCs w:val="30"/>
        </w:rPr>
        <w:t xml:space="preserve">1 </w:t>
      </w:r>
      <w:r w:rsidRPr="00B3135A">
        <w:rPr>
          <w:rFonts w:ascii="Angsana New" w:hAnsi="Angsana New"/>
          <w:sz w:val="30"/>
          <w:szCs w:val="30"/>
          <w:cs/>
        </w:rPr>
        <w:t xml:space="preserve">ตุลาคม </w:t>
      </w:r>
      <w:r w:rsidRPr="00B3135A">
        <w:rPr>
          <w:rFonts w:ascii="Angsana New" w:hAnsi="Angsana New"/>
          <w:sz w:val="30"/>
          <w:szCs w:val="30"/>
        </w:rPr>
        <w:t xml:space="preserve">2564 </w:t>
      </w:r>
      <w:r w:rsidRPr="00B3135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B3135A">
        <w:rPr>
          <w:rFonts w:ascii="Angsana New" w:hAnsi="Angsana New"/>
          <w:sz w:val="30"/>
          <w:szCs w:val="30"/>
        </w:rPr>
        <w:t xml:space="preserve">30 </w:t>
      </w:r>
      <w:r w:rsidRPr="00B3135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3135A">
        <w:rPr>
          <w:rFonts w:ascii="Angsana New" w:hAnsi="Angsana New"/>
          <w:sz w:val="30"/>
          <w:szCs w:val="30"/>
        </w:rPr>
        <w:t xml:space="preserve">2565 </w:t>
      </w:r>
      <w:r w:rsidRPr="00B3135A">
        <w:rPr>
          <w:rFonts w:ascii="Angsana New" w:hAnsi="Angsana New"/>
          <w:sz w:val="30"/>
          <w:szCs w:val="30"/>
          <w:cs/>
        </w:rPr>
        <w:t>โดยบริษัทมีภาระผูกพันที่จะต้องจ่ายค่าตอบแทนตามอัตราที่ระบุไว้ในสัญญา</w:t>
      </w:r>
    </w:p>
    <w:p w14:paraId="48CBD169" w14:textId="77777777" w:rsidR="0080242D" w:rsidRPr="00EF34E1" w:rsidRDefault="0080242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D40D2D9" w14:textId="77777777" w:rsidR="00630031" w:rsidRPr="00B3135A" w:rsidRDefault="00630031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135A">
        <w:rPr>
          <w:rFonts w:ascii="Angsana New" w:hAnsi="Angsana New"/>
          <w:i/>
          <w:iCs/>
          <w:sz w:val="30"/>
          <w:szCs w:val="30"/>
          <w:cs/>
        </w:rPr>
        <w:t>สัญญาบริการระบบโทรศัพท์และอุปกรณ์คอมพิวเตอร์</w:t>
      </w:r>
    </w:p>
    <w:p w14:paraId="0AE57859" w14:textId="66772722" w:rsidR="00630031" w:rsidRPr="00B3135A" w:rsidRDefault="00AA6B36" w:rsidP="00F05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30031" w:rsidRPr="00B3135A">
        <w:rPr>
          <w:rFonts w:ascii="Angsana New" w:hAnsi="Angsana New"/>
          <w:sz w:val="30"/>
          <w:szCs w:val="30"/>
          <w:cs/>
        </w:rPr>
        <w:t xml:space="preserve">ทำสัญญาบริการระบบโทรศัพท์และอุปกรณ์คอมพิวเตอร์หลายฉบับกับบริษัท ที.ซี.ซี. เทคโนโลยี จำกัด </w:t>
      </w:r>
      <w:r w:rsidR="00630031" w:rsidRPr="00EF34E1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</w:t>
      </w:r>
      <w:r w:rsidRPr="00B3135A">
        <w:rPr>
          <w:rFonts w:ascii="Angsana New" w:hAnsi="Angsana New" w:hint="cs"/>
          <w:sz w:val="30"/>
          <w:szCs w:val="30"/>
          <w:cs/>
        </w:rPr>
        <w:t>กลุ่ม</w:t>
      </w:r>
      <w:r w:rsidR="00630031" w:rsidRPr="00EF34E1">
        <w:rPr>
          <w:rFonts w:ascii="Angsana New" w:hAnsi="Angsana New"/>
          <w:sz w:val="30"/>
          <w:szCs w:val="30"/>
          <w:cs/>
        </w:rPr>
        <w:t>บริษัท สัญญามีกำหนดระยะเวลาตั้งแต่</w:t>
      </w:r>
      <w:r w:rsidR="00630031" w:rsidRPr="00EF34E1">
        <w:rPr>
          <w:rFonts w:ascii="Angsana New" w:hAnsi="Angsana New"/>
          <w:sz w:val="30"/>
          <w:szCs w:val="30"/>
        </w:rPr>
        <w:t xml:space="preserve"> </w:t>
      </w:r>
      <w:r w:rsidR="00E274F0" w:rsidRPr="00EF34E1">
        <w:rPr>
          <w:rFonts w:ascii="Angsana New" w:hAnsi="Angsana New"/>
          <w:sz w:val="30"/>
          <w:szCs w:val="30"/>
        </w:rPr>
        <w:t>9</w:t>
      </w:r>
      <w:r w:rsidR="00630031" w:rsidRPr="00EF34E1">
        <w:rPr>
          <w:rFonts w:ascii="Angsana New" w:hAnsi="Angsana New"/>
          <w:sz w:val="30"/>
          <w:szCs w:val="30"/>
        </w:rPr>
        <w:t xml:space="preserve"> </w:t>
      </w:r>
      <w:r w:rsidR="00E274F0" w:rsidRPr="00EF34E1">
        <w:rPr>
          <w:rFonts w:ascii="Angsana New" w:hAnsi="Angsana New"/>
          <w:sz w:val="30"/>
          <w:szCs w:val="30"/>
          <w:cs/>
        </w:rPr>
        <w:t>เดือน</w:t>
      </w:r>
      <w:r w:rsidR="00630031" w:rsidRPr="00EF34E1">
        <w:rPr>
          <w:rFonts w:ascii="Angsana New" w:hAnsi="Angsana New"/>
          <w:sz w:val="30"/>
          <w:szCs w:val="30"/>
          <w:cs/>
        </w:rPr>
        <w:t xml:space="preserve"> ถึง </w:t>
      </w:r>
      <w:r w:rsidR="00FD321E" w:rsidRPr="00B3135A">
        <w:rPr>
          <w:rFonts w:ascii="Angsana New" w:hAnsi="Angsana New"/>
          <w:sz w:val="30"/>
          <w:szCs w:val="30"/>
        </w:rPr>
        <w:t>5</w:t>
      </w:r>
      <w:r w:rsidR="00630031" w:rsidRPr="00EF34E1">
        <w:rPr>
          <w:rFonts w:ascii="Angsana New" w:hAnsi="Angsana New"/>
          <w:sz w:val="30"/>
          <w:szCs w:val="30"/>
        </w:rPr>
        <w:t xml:space="preserve"> </w:t>
      </w:r>
      <w:r w:rsidR="00F05678" w:rsidRPr="00B3135A">
        <w:rPr>
          <w:rFonts w:ascii="Angsana New" w:hAnsi="Angsana New"/>
          <w:sz w:val="30"/>
          <w:szCs w:val="30"/>
          <w:cs/>
        </w:rPr>
        <w:t>ปี</w:t>
      </w:r>
      <w:r w:rsidR="00630031" w:rsidRPr="00EF34E1">
        <w:rPr>
          <w:rFonts w:ascii="Angsana New" w:hAnsi="Angsana New"/>
          <w:sz w:val="30"/>
          <w:szCs w:val="30"/>
          <w:cs/>
        </w:rPr>
        <w:t xml:space="preserve"> และจะครบกำหนดใน</w:t>
      </w:r>
      <w:r w:rsidRPr="00B3135A">
        <w:rPr>
          <w:rFonts w:ascii="Angsana New" w:hAnsi="Angsana New"/>
          <w:sz w:val="30"/>
          <w:szCs w:val="30"/>
          <w:cs/>
        </w:rPr>
        <w:br/>
      </w:r>
      <w:r w:rsidR="00630031" w:rsidRPr="00B3135A">
        <w:rPr>
          <w:rFonts w:ascii="Angsana New" w:hAnsi="Angsana New"/>
          <w:sz w:val="30"/>
          <w:szCs w:val="30"/>
          <w:cs/>
        </w:rPr>
        <w:t xml:space="preserve">ปี </w:t>
      </w:r>
      <w:r w:rsidR="00630031" w:rsidRPr="00B3135A">
        <w:rPr>
          <w:rFonts w:ascii="Angsana New" w:hAnsi="Angsana New"/>
          <w:sz w:val="30"/>
          <w:szCs w:val="30"/>
        </w:rPr>
        <w:t>2565</w:t>
      </w:r>
      <w:r w:rsidR="00630031" w:rsidRPr="00B3135A">
        <w:rPr>
          <w:rFonts w:ascii="Angsana New" w:hAnsi="Angsana New"/>
          <w:sz w:val="30"/>
          <w:szCs w:val="30"/>
          <w:cs/>
        </w:rPr>
        <w:t xml:space="preserve"> ถึงปี </w:t>
      </w:r>
      <w:r w:rsidR="00630031" w:rsidRPr="00B3135A">
        <w:rPr>
          <w:rFonts w:ascii="Angsana New" w:hAnsi="Angsana New"/>
          <w:sz w:val="30"/>
          <w:szCs w:val="30"/>
        </w:rPr>
        <w:t>256</w:t>
      </w:r>
      <w:r w:rsidR="00E274F0" w:rsidRPr="00EF34E1">
        <w:rPr>
          <w:rFonts w:ascii="Angsana New" w:hAnsi="Angsana New"/>
          <w:sz w:val="30"/>
          <w:szCs w:val="30"/>
        </w:rPr>
        <w:t>9</w:t>
      </w:r>
      <w:r w:rsidR="00630031" w:rsidRPr="00B3135A">
        <w:rPr>
          <w:rFonts w:ascii="Angsana New" w:hAnsi="Angsana New"/>
          <w:sz w:val="30"/>
          <w:szCs w:val="30"/>
          <w:cs/>
        </w:rPr>
        <w:t xml:space="preserve"> โดย</w:t>
      </w:r>
      <w:r w:rsidRPr="00B3135A">
        <w:rPr>
          <w:rFonts w:ascii="Angsana New" w:hAnsi="Angsana New" w:hint="cs"/>
          <w:sz w:val="30"/>
          <w:szCs w:val="30"/>
          <w:cs/>
        </w:rPr>
        <w:t>กลุ่ม</w:t>
      </w:r>
      <w:r w:rsidR="00630031" w:rsidRPr="00B3135A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บริษัทมีภาระผูกพันที่จะต้องจ่ายค่าบริการตามอัตราที่ระบุไว้ในสัญญา</w:t>
      </w:r>
    </w:p>
    <w:p w14:paraId="4B3956CF" w14:textId="2CD6CE58" w:rsidR="00A246B1" w:rsidRPr="00EF34E1" w:rsidRDefault="00A2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</w:rPr>
      </w:pPr>
    </w:p>
    <w:p w14:paraId="0592136B" w14:textId="13B2A7B9" w:rsidR="004E141A" w:rsidRPr="00B3135A" w:rsidRDefault="004E141A" w:rsidP="00EF34E1">
      <w:pPr>
        <w:pStyle w:val="BodyText2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3135A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สัญญาเช่ายานพาหนะ</w:t>
      </w:r>
    </w:p>
    <w:p w14:paraId="19AB43B5" w14:textId="05AFEABA" w:rsidR="005505FA" w:rsidRPr="00B3135A" w:rsidRDefault="00507EF1" w:rsidP="00C02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505FA" w:rsidRPr="00B3135A">
        <w:rPr>
          <w:rFonts w:ascii="Angsana New" w:hAnsi="Angsana New"/>
          <w:sz w:val="30"/>
          <w:szCs w:val="30"/>
          <w:cs/>
        </w:rPr>
        <w:t>ทำสัญญาเช่ารถยนต์หลายฉบับกับบริษัท อาคเนย์แคปปิตอล จำกัด ซึ่งเป็นบริษัทที่เกี่ยวข้องกัน</w:t>
      </w:r>
      <w:r w:rsidR="008E0B9B" w:rsidRPr="00B3135A">
        <w:rPr>
          <w:rFonts w:ascii="Angsana New" w:hAnsi="Angsana New"/>
          <w:sz w:val="30"/>
          <w:szCs w:val="30"/>
          <w:cs/>
        </w:rPr>
        <w:br/>
      </w:r>
      <w:r w:rsidR="005505FA" w:rsidRPr="00B3135A">
        <w:rPr>
          <w:rFonts w:ascii="Angsana New" w:hAnsi="Angsana New"/>
          <w:sz w:val="30"/>
          <w:szCs w:val="30"/>
          <w:cs/>
        </w:rPr>
        <w:t>ของ</w:t>
      </w:r>
      <w:r w:rsidRPr="00B3135A">
        <w:rPr>
          <w:rFonts w:ascii="Angsana New" w:hAnsi="Angsana New" w:hint="cs"/>
          <w:sz w:val="30"/>
          <w:szCs w:val="30"/>
          <w:cs/>
        </w:rPr>
        <w:t>กลุ่ม</w:t>
      </w:r>
      <w:r w:rsidR="005505FA" w:rsidRPr="00B3135A">
        <w:rPr>
          <w:rFonts w:ascii="Angsana New" w:hAnsi="Angsana New"/>
          <w:sz w:val="30"/>
          <w:szCs w:val="30"/>
          <w:cs/>
        </w:rPr>
        <w:t>บริษัท สัญญามีกำหนดระยะเวลา</w:t>
      </w:r>
      <w:r w:rsidR="005505FA" w:rsidRPr="00EF34E1">
        <w:rPr>
          <w:rFonts w:ascii="Angsana New" w:hAnsi="Angsana New"/>
          <w:sz w:val="30"/>
          <w:szCs w:val="30"/>
          <w:cs/>
        </w:rPr>
        <w:t xml:space="preserve"> </w:t>
      </w:r>
      <w:r w:rsidR="00865811" w:rsidRPr="00B3135A">
        <w:rPr>
          <w:rFonts w:ascii="Angsana New" w:hAnsi="Angsana New"/>
          <w:sz w:val="30"/>
          <w:szCs w:val="30"/>
        </w:rPr>
        <w:t>8</w:t>
      </w:r>
      <w:r w:rsidR="005505FA" w:rsidRPr="00EF34E1">
        <w:rPr>
          <w:rFonts w:ascii="Angsana New" w:hAnsi="Angsana New"/>
          <w:sz w:val="30"/>
          <w:szCs w:val="30"/>
          <w:cs/>
        </w:rPr>
        <w:t xml:space="preserve"> </w:t>
      </w:r>
      <w:r w:rsidR="00865811" w:rsidRPr="00B3135A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5505FA" w:rsidRPr="00EF34E1">
        <w:rPr>
          <w:rFonts w:ascii="Angsana New" w:hAnsi="Angsana New"/>
          <w:sz w:val="30"/>
          <w:szCs w:val="30"/>
          <w:cs/>
        </w:rPr>
        <w:t xml:space="preserve">ถึง </w:t>
      </w:r>
      <w:r w:rsidR="005505FA" w:rsidRPr="00EF34E1">
        <w:rPr>
          <w:rFonts w:ascii="Angsana New" w:hAnsi="Angsana New"/>
          <w:sz w:val="30"/>
          <w:szCs w:val="30"/>
        </w:rPr>
        <w:t xml:space="preserve">5 </w:t>
      </w:r>
      <w:r w:rsidR="005505FA" w:rsidRPr="00EF34E1">
        <w:rPr>
          <w:rFonts w:ascii="Angsana New" w:hAnsi="Angsana New"/>
          <w:sz w:val="30"/>
          <w:szCs w:val="30"/>
          <w:cs/>
        </w:rPr>
        <w:t>ปี</w:t>
      </w:r>
      <w:r w:rsidR="005505FA" w:rsidRPr="00EF34E1">
        <w:rPr>
          <w:rFonts w:ascii="Angsana New" w:hAnsi="Angsana New"/>
          <w:sz w:val="30"/>
          <w:szCs w:val="30"/>
        </w:rPr>
        <w:t xml:space="preserve"> </w:t>
      </w:r>
      <w:r w:rsidR="005505FA" w:rsidRPr="00B3135A">
        <w:rPr>
          <w:rFonts w:ascii="Angsana New" w:hAnsi="Angsana New"/>
          <w:sz w:val="30"/>
          <w:szCs w:val="30"/>
          <w:cs/>
        </w:rPr>
        <w:t xml:space="preserve">และจะครบกำหนดในปี </w:t>
      </w:r>
      <w:r w:rsidR="005505FA" w:rsidRPr="00B3135A">
        <w:rPr>
          <w:rFonts w:ascii="Angsana New" w:hAnsi="Angsana New"/>
          <w:sz w:val="30"/>
          <w:szCs w:val="30"/>
        </w:rPr>
        <w:t>256</w:t>
      </w:r>
      <w:r w:rsidR="00B85AFF" w:rsidRPr="00B3135A">
        <w:rPr>
          <w:rFonts w:ascii="Angsana New" w:hAnsi="Angsana New"/>
          <w:sz w:val="30"/>
          <w:szCs w:val="30"/>
        </w:rPr>
        <w:t>5</w:t>
      </w:r>
      <w:r w:rsidR="005505FA" w:rsidRPr="00B3135A">
        <w:rPr>
          <w:rFonts w:ascii="Angsana New" w:hAnsi="Angsana New"/>
          <w:sz w:val="30"/>
          <w:szCs w:val="30"/>
        </w:rPr>
        <w:t xml:space="preserve"> </w:t>
      </w:r>
      <w:r w:rsidR="005505FA" w:rsidRPr="00B3135A">
        <w:rPr>
          <w:rFonts w:ascii="Angsana New" w:hAnsi="Angsana New"/>
          <w:sz w:val="30"/>
          <w:szCs w:val="30"/>
          <w:cs/>
        </w:rPr>
        <w:t xml:space="preserve">ถึงปี </w:t>
      </w:r>
      <w:r w:rsidR="005505FA" w:rsidRPr="00B3135A">
        <w:rPr>
          <w:rFonts w:ascii="Angsana New" w:hAnsi="Angsana New"/>
          <w:sz w:val="30"/>
          <w:szCs w:val="30"/>
        </w:rPr>
        <w:t xml:space="preserve">2567 </w:t>
      </w:r>
      <w:r w:rsidR="005505FA" w:rsidRPr="00B3135A">
        <w:rPr>
          <w:rFonts w:ascii="Angsana New" w:hAnsi="Angsana New"/>
          <w:sz w:val="30"/>
          <w:szCs w:val="30"/>
          <w:cs/>
        </w:rPr>
        <w:t>โดย</w:t>
      </w:r>
      <w:r w:rsidRPr="00B3135A">
        <w:rPr>
          <w:rFonts w:ascii="Angsana New" w:hAnsi="Angsana New" w:hint="cs"/>
          <w:sz w:val="30"/>
          <w:szCs w:val="30"/>
          <w:cs/>
        </w:rPr>
        <w:t>กลุ่ม</w:t>
      </w:r>
      <w:r w:rsidR="005505FA" w:rsidRPr="00B3135A">
        <w:rPr>
          <w:rFonts w:ascii="Angsana New" w:hAnsi="Angsana New"/>
          <w:sz w:val="30"/>
          <w:szCs w:val="30"/>
          <w:cs/>
        </w:rPr>
        <w:t>บริษัท</w:t>
      </w:r>
      <w:r w:rsidRPr="00B3135A">
        <w:rPr>
          <w:rFonts w:ascii="Angsana New" w:hAnsi="Angsana New"/>
          <w:sz w:val="30"/>
          <w:szCs w:val="30"/>
          <w:cs/>
        </w:rPr>
        <w:br/>
      </w:r>
      <w:r w:rsidR="005505FA" w:rsidRPr="00B3135A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มีภาระผูกพันที่จะต้องจ่ายค่าเช่าตามอัตราที่ระบุไว้ในสัญญา</w:t>
      </w:r>
    </w:p>
    <w:p w14:paraId="685194E2" w14:textId="7EEAEB5F" w:rsidR="008E0B9B" w:rsidRPr="00EF34E1" w:rsidRDefault="00E32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</w:rPr>
      </w:pPr>
      <w:r w:rsidRPr="00B3135A">
        <w:rPr>
          <w:rFonts w:ascii="Angsana New" w:hAnsi="Angsana New"/>
          <w:spacing w:val="-2"/>
          <w:sz w:val="20"/>
          <w:szCs w:val="20"/>
        </w:rPr>
        <w:tab/>
      </w:r>
    </w:p>
    <w:p w14:paraId="5F4CC55D" w14:textId="0C00D8A5" w:rsidR="006E2C6C" w:rsidRPr="00B3135A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18"/>
        <w:gridCol w:w="270"/>
        <w:gridCol w:w="900"/>
        <w:gridCol w:w="270"/>
        <w:gridCol w:w="972"/>
        <w:gridCol w:w="270"/>
        <w:gridCol w:w="990"/>
      </w:tblGrid>
      <w:tr w:rsidR="00B3107A" w:rsidRPr="00B3135A" w14:paraId="38215CB0" w14:textId="77777777" w:rsidTr="001C1C10">
        <w:trPr>
          <w:cantSplit/>
          <w:tblHeader/>
        </w:trPr>
        <w:tc>
          <w:tcPr>
            <w:tcW w:w="4590" w:type="dxa"/>
          </w:tcPr>
          <w:p w14:paraId="79A1E53F" w14:textId="5DC1FCFC" w:rsidR="00061DB4" w:rsidRPr="00EF34E1" w:rsidRDefault="00061DB4" w:rsidP="006507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52E4888A" w14:textId="6CE22EAD" w:rsidR="00061DB4" w:rsidRPr="00EF34E1" w:rsidRDefault="00061DB4" w:rsidP="0065072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456EA48" w14:textId="77777777" w:rsidR="00061DB4" w:rsidRPr="00EF34E1" w:rsidRDefault="00061DB4" w:rsidP="006507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35667EF5" w14:textId="0AFB5AC0" w:rsidR="00061DB4" w:rsidRPr="00EF34E1" w:rsidRDefault="00061DB4" w:rsidP="006507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EF34E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107A" w:rsidRPr="00B3135A" w14:paraId="3F4DE941" w14:textId="77777777" w:rsidTr="00FC6466">
        <w:trPr>
          <w:cantSplit/>
          <w:tblHeader/>
        </w:trPr>
        <w:tc>
          <w:tcPr>
            <w:tcW w:w="4590" w:type="dxa"/>
          </w:tcPr>
          <w:p w14:paraId="72EDA40D" w14:textId="77777777" w:rsidR="00061DB4" w:rsidRPr="00EF34E1" w:rsidRDefault="00061DB4" w:rsidP="006507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21BB77F1" w14:textId="77777777" w:rsidR="00061DB4" w:rsidRPr="00EF34E1" w:rsidRDefault="00061DB4" w:rsidP="006507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2FF51DB6" w14:textId="77777777" w:rsidR="00061DB4" w:rsidRPr="00EF34E1" w:rsidRDefault="00061DB4" w:rsidP="0065072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819BB1" w14:textId="77777777" w:rsidR="00061DB4" w:rsidRPr="00EF34E1" w:rsidRDefault="00061DB4" w:rsidP="0065072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b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C3EC791" w14:textId="77777777" w:rsidR="00061DB4" w:rsidRPr="00EF34E1" w:rsidRDefault="00061DB4" w:rsidP="006507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F7ADF96" w14:textId="77777777" w:rsidR="00061DB4" w:rsidRPr="00EF34E1" w:rsidRDefault="00061DB4" w:rsidP="0065072C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27E07C7F" w14:textId="77777777" w:rsidR="00061DB4" w:rsidRPr="00EF34E1" w:rsidRDefault="00061DB4" w:rsidP="0065072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14E97A" w14:textId="77777777" w:rsidR="00061DB4" w:rsidRPr="00EF34E1" w:rsidRDefault="00061DB4" w:rsidP="0065072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b w:val="0"/>
                <w:sz w:val="30"/>
                <w:szCs w:val="30"/>
              </w:rPr>
              <w:t>2564</w:t>
            </w:r>
          </w:p>
        </w:tc>
      </w:tr>
      <w:tr w:rsidR="00B3107A" w:rsidRPr="00B3135A" w14:paraId="45B7B3A9" w14:textId="77777777" w:rsidTr="001C1C10">
        <w:trPr>
          <w:cantSplit/>
          <w:tblHeader/>
        </w:trPr>
        <w:tc>
          <w:tcPr>
            <w:tcW w:w="4590" w:type="dxa"/>
          </w:tcPr>
          <w:p w14:paraId="2AFA26BA" w14:textId="77777777" w:rsidR="00FC6466" w:rsidRPr="00EF34E1" w:rsidRDefault="00FC6466" w:rsidP="00FC64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4590" w:type="dxa"/>
            <w:gridSpan w:val="7"/>
            <w:hideMark/>
          </w:tcPr>
          <w:p w14:paraId="59AC6551" w14:textId="67D53C88" w:rsidR="00FC6466" w:rsidRPr="00EF34E1" w:rsidRDefault="00FC6466" w:rsidP="00FC64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3107A" w:rsidRPr="00B3135A" w14:paraId="38A5257A" w14:textId="77777777" w:rsidTr="00FC6466">
        <w:trPr>
          <w:cantSplit/>
        </w:trPr>
        <w:tc>
          <w:tcPr>
            <w:tcW w:w="4590" w:type="dxa"/>
          </w:tcPr>
          <w:p w14:paraId="33742F11" w14:textId="2A5401EF" w:rsidR="00B811F5" w:rsidRPr="00EF34E1" w:rsidRDefault="00B811F5" w:rsidP="00B811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18" w:type="dxa"/>
          </w:tcPr>
          <w:p w14:paraId="0B3E5C65" w14:textId="4629840A" w:rsidR="00B811F5" w:rsidRPr="00EF34E1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726B5186" w14:textId="77777777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382C9" w14:textId="65483763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5F5D0B4B" w14:textId="77777777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F8737E2" w14:textId="5DEC1806" w:rsidR="00B811F5" w:rsidRPr="00EF34E1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1778156" w14:textId="77777777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A9AED5" w14:textId="56943A19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3107A" w:rsidRPr="00B3135A" w14:paraId="163F4346" w14:textId="77777777" w:rsidTr="00EF34E1">
        <w:trPr>
          <w:cantSplit/>
        </w:trPr>
        <w:tc>
          <w:tcPr>
            <w:tcW w:w="4590" w:type="dxa"/>
          </w:tcPr>
          <w:p w14:paraId="6B990126" w14:textId="7A8023DD" w:rsidR="00B811F5" w:rsidRPr="00EF34E1" w:rsidRDefault="00B811F5" w:rsidP="00B811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7CDF920" w14:textId="20ECDC29" w:rsidR="00B811F5" w:rsidRPr="00EF34E1" w:rsidRDefault="00A86D7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39,444</w:t>
            </w:r>
          </w:p>
        </w:tc>
        <w:tc>
          <w:tcPr>
            <w:tcW w:w="270" w:type="dxa"/>
          </w:tcPr>
          <w:p w14:paraId="63DB373C" w14:textId="77777777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E2E73D" w14:textId="3F9EC497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3</w:t>
            </w:r>
            <w:r w:rsidR="00673412" w:rsidRPr="00EF34E1">
              <w:rPr>
                <w:rFonts w:ascii="Angsana New" w:hAnsi="Angsana New"/>
                <w:sz w:val="30"/>
                <w:szCs w:val="30"/>
              </w:rPr>
              <w:t>9</w:t>
            </w:r>
            <w:r w:rsidRPr="00EF34E1">
              <w:rPr>
                <w:rFonts w:ascii="Angsana New" w:hAnsi="Angsana New"/>
                <w:sz w:val="30"/>
                <w:szCs w:val="30"/>
              </w:rPr>
              <w:t>,8</w:t>
            </w:r>
            <w:r w:rsidR="00673412" w:rsidRPr="00EF34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ACE0552" w14:textId="77777777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CAF05DC" w14:textId="20913F34" w:rsidR="00B811F5" w:rsidRPr="00EF34E1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</w:t>
            </w:r>
            <w:r w:rsidR="00281D2F" w:rsidRPr="00EF34E1">
              <w:rPr>
                <w:rFonts w:ascii="Angsana New" w:hAnsi="Angsana New"/>
                <w:sz w:val="30"/>
                <w:szCs w:val="30"/>
              </w:rPr>
              <w:t>6</w:t>
            </w:r>
            <w:r w:rsidRPr="00EF34E1">
              <w:rPr>
                <w:rFonts w:ascii="Angsana New" w:hAnsi="Angsana New"/>
                <w:sz w:val="30"/>
                <w:szCs w:val="30"/>
              </w:rPr>
              <w:t>,</w:t>
            </w:r>
            <w:r w:rsidR="00281D2F" w:rsidRPr="00EF34E1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</w:tcPr>
          <w:p w14:paraId="7180B87D" w14:textId="77777777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327F01" w14:textId="4ADF640B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3</w:t>
            </w:r>
            <w:r w:rsidR="00124991" w:rsidRPr="00EF34E1">
              <w:rPr>
                <w:rFonts w:ascii="Angsana New" w:hAnsi="Angsana New"/>
                <w:sz w:val="30"/>
                <w:szCs w:val="30"/>
              </w:rPr>
              <w:t>6</w:t>
            </w:r>
            <w:r w:rsidRPr="00EF34E1">
              <w:rPr>
                <w:rFonts w:ascii="Angsana New" w:hAnsi="Angsana New"/>
                <w:sz w:val="30"/>
                <w:szCs w:val="30"/>
              </w:rPr>
              <w:t>,</w:t>
            </w:r>
            <w:r w:rsidR="00124991" w:rsidRPr="00EF34E1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B3107A" w:rsidRPr="00B3135A" w14:paraId="11EF0637" w14:textId="77777777" w:rsidTr="00EF34E1">
        <w:trPr>
          <w:cantSplit/>
        </w:trPr>
        <w:tc>
          <w:tcPr>
            <w:tcW w:w="4590" w:type="dxa"/>
          </w:tcPr>
          <w:p w14:paraId="14049C4A" w14:textId="770DE105" w:rsidR="00B811F5" w:rsidRPr="00EF34E1" w:rsidRDefault="00C80849" w:rsidP="00B811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FEC7DC8" w14:textId="6A7E73A7" w:rsidR="00B811F5" w:rsidRPr="00EF34E1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39,</w:t>
            </w:r>
            <w:r w:rsidR="00245B35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7EA20C49" w14:textId="77777777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BE5A49" w14:textId="49D47294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39,885</w:t>
            </w:r>
          </w:p>
        </w:tc>
        <w:tc>
          <w:tcPr>
            <w:tcW w:w="270" w:type="dxa"/>
          </w:tcPr>
          <w:p w14:paraId="069A6F7A" w14:textId="77777777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DB33D56" w14:textId="6BBF012F" w:rsidR="00B811F5" w:rsidRPr="00EF34E1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16,793</w:t>
            </w:r>
          </w:p>
        </w:tc>
        <w:tc>
          <w:tcPr>
            <w:tcW w:w="270" w:type="dxa"/>
          </w:tcPr>
          <w:p w14:paraId="1044F7EB" w14:textId="77777777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E7A699" w14:textId="530AC376" w:rsidR="00B811F5" w:rsidRPr="00EF34E1" w:rsidRDefault="00B811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36,301</w:t>
            </w:r>
          </w:p>
        </w:tc>
      </w:tr>
      <w:tr w:rsidR="00B3107A" w:rsidRPr="00B3135A" w14:paraId="61E107DA" w14:textId="77777777" w:rsidTr="00EF34E1">
        <w:trPr>
          <w:cantSplit/>
        </w:trPr>
        <w:tc>
          <w:tcPr>
            <w:tcW w:w="4590" w:type="dxa"/>
          </w:tcPr>
          <w:p w14:paraId="7F7103E2" w14:textId="7F6913D4" w:rsidR="00061DB4" w:rsidRPr="00EF34E1" w:rsidRDefault="00061DB4" w:rsidP="0065072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DAEF4B5" w14:textId="1027AACF" w:rsidR="00061DB4" w:rsidRPr="00EF34E1" w:rsidRDefault="00D541CE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(</w:t>
            </w:r>
            <w:r w:rsidR="00C830C9" w:rsidRPr="00EF34E1">
              <w:rPr>
                <w:rFonts w:ascii="Angsana New" w:hAnsi="Angsana New"/>
                <w:sz w:val="30"/>
                <w:szCs w:val="30"/>
              </w:rPr>
              <w:t>420</w:t>
            </w:r>
            <w:r w:rsidRPr="00EF34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EE841E" w14:textId="77777777" w:rsidR="00061DB4" w:rsidRPr="00EF34E1" w:rsidRDefault="00061DB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4F4DDC" w14:textId="0BB5C925" w:rsidR="00061DB4" w:rsidRPr="00EF34E1" w:rsidRDefault="002E0C5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ADE65" w14:textId="77777777" w:rsidR="00061DB4" w:rsidRPr="00EF34E1" w:rsidRDefault="00061DB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FE28AB4" w14:textId="199D65F5" w:rsidR="00061DB4" w:rsidRPr="00EF34E1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FF633" w14:textId="77777777" w:rsidR="00061DB4" w:rsidRPr="00EF34E1" w:rsidRDefault="00061DB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C5086D" w14:textId="3F96A132" w:rsidR="00061DB4" w:rsidRPr="00EF34E1" w:rsidRDefault="002E0C5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107A" w:rsidRPr="00B3135A" w14:paraId="08CBFADA" w14:textId="77777777" w:rsidTr="00FC6466">
        <w:trPr>
          <w:cantSplit/>
        </w:trPr>
        <w:tc>
          <w:tcPr>
            <w:tcW w:w="4590" w:type="dxa"/>
          </w:tcPr>
          <w:p w14:paraId="10F71043" w14:textId="4A2E4E92" w:rsidR="00061DB4" w:rsidRPr="00EF34E1" w:rsidRDefault="00061DB4" w:rsidP="00EF34E1">
            <w:pPr>
              <w:spacing w:line="240" w:lineRule="auto"/>
              <w:ind w:right="-27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C80849" w:rsidRPr="00EF34E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EF34E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ในงบกระแสเงินสด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79A8D" w14:textId="43BA3F22" w:rsidR="00061DB4" w:rsidRPr="00EF34E1" w:rsidRDefault="00B87FD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C830C9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541CE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C830C9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D31069C" w14:textId="77777777" w:rsidR="00061DB4" w:rsidRPr="00EF34E1" w:rsidRDefault="00061DB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78462" w14:textId="5B14DA0F" w:rsidR="00061DB4" w:rsidRPr="00EF34E1" w:rsidRDefault="002E0C5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830C9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,885</w:t>
            </w:r>
          </w:p>
        </w:tc>
        <w:tc>
          <w:tcPr>
            <w:tcW w:w="270" w:type="dxa"/>
          </w:tcPr>
          <w:p w14:paraId="52FE8B3A" w14:textId="77777777" w:rsidR="00061DB4" w:rsidRPr="00EF34E1" w:rsidRDefault="00061DB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011EE" w14:textId="3CFB6D5F" w:rsidR="00061DB4" w:rsidRPr="00EF34E1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16,793</w:t>
            </w:r>
          </w:p>
        </w:tc>
        <w:tc>
          <w:tcPr>
            <w:tcW w:w="270" w:type="dxa"/>
          </w:tcPr>
          <w:p w14:paraId="712C937A" w14:textId="77777777" w:rsidR="00061DB4" w:rsidRPr="00EF34E1" w:rsidRDefault="00061DB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29C1D" w14:textId="3F05003D" w:rsidR="00061DB4" w:rsidRPr="00EF34E1" w:rsidRDefault="002E0C5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28A6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128A6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</w:tr>
    </w:tbl>
    <w:p w14:paraId="5700E8AA" w14:textId="0C8FD051" w:rsidR="00BB172E" w:rsidRPr="00B3135A" w:rsidRDefault="003057D6" w:rsidP="00EF34E1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901"/>
        <w:gridCol w:w="261"/>
        <w:gridCol w:w="1006"/>
        <w:gridCol w:w="263"/>
        <w:gridCol w:w="999"/>
        <w:gridCol w:w="9"/>
        <w:gridCol w:w="272"/>
        <w:gridCol w:w="9"/>
        <w:gridCol w:w="1024"/>
        <w:gridCol w:w="9"/>
        <w:gridCol w:w="263"/>
        <w:gridCol w:w="9"/>
        <w:gridCol w:w="1004"/>
      </w:tblGrid>
      <w:tr w:rsidR="0064689A" w:rsidRPr="00B3135A" w14:paraId="114587E0" w14:textId="77777777" w:rsidTr="00EF34E1">
        <w:trPr>
          <w:trHeight w:val="430"/>
          <w:tblHeader/>
        </w:trPr>
        <w:tc>
          <w:tcPr>
            <w:tcW w:w="1716" w:type="pct"/>
          </w:tcPr>
          <w:p w14:paraId="3B0F91E0" w14:textId="77777777" w:rsidR="00666134" w:rsidRPr="00B3135A" w:rsidRDefault="00666134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5F5C1810" w14:textId="77777777" w:rsidR="00666134" w:rsidRPr="00B3135A" w:rsidRDefault="00666134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B1407E9" w14:textId="77777777" w:rsidR="00666134" w:rsidRPr="00B3135A" w:rsidRDefault="00666134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pct"/>
            <w:gridSpan w:val="4"/>
          </w:tcPr>
          <w:p w14:paraId="7A805746" w14:textId="77777777" w:rsidR="00666134" w:rsidRPr="00B3135A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3" w:type="pct"/>
            <w:gridSpan w:val="2"/>
          </w:tcPr>
          <w:p w14:paraId="28A10C58" w14:textId="77777777" w:rsidR="00666134" w:rsidRPr="00B3135A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5"/>
          </w:tcPr>
          <w:p w14:paraId="456365CF" w14:textId="77777777" w:rsidR="00666134" w:rsidRPr="00B3135A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F4CAA" w:rsidRPr="00B3135A" w14:paraId="32EB4FE1" w14:textId="77777777" w:rsidTr="00EF34E1">
        <w:trPr>
          <w:trHeight w:val="371"/>
          <w:tblHeader/>
        </w:trPr>
        <w:tc>
          <w:tcPr>
            <w:tcW w:w="1716" w:type="pct"/>
          </w:tcPr>
          <w:p w14:paraId="337A4F67" w14:textId="0243DC77" w:rsidR="00AF4CAA" w:rsidRPr="00EF34E1" w:rsidRDefault="00AF4CA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491" w:type="pct"/>
            <w:vAlign w:val="bottom"/>
          </w:tcPr>
          <w:p w14:paraId="7644F0A4" w14:textId="77777777" w:rsidR="00AF4CAA" w:rsidRPr="00B3135A" w:rsidRDefault="00AF4CAA" w:rsidP="00AF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" w:type="pct"/>
          </w:tcPr>
          <w:p w14:paraId="4DD0B5B2" w14:textId="77777777" w:rsidR="00AF4CAA" w:rsidRPr="00B3135A" w:rsidRDefault="00AF4CAA" w:rsidP="00AF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5AD739B7" w14:textId="3DE70ABD" w:rsidR="00AF4CAA" w:rsidRPr="00B3135A" w:rsidRDefault="00AF4CAA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0DCE0956" w14:textId="77777777" w:rsidR="00AF4CAA" w:rsidRPr="00B3135A" w:rsidRDefault="00AF4CAA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3448D247" w14:textId="6393C1AF" w:rsidR="00AF4CAA" w:rsidRPr="00B3135A" w:rsidRDefault="00AF4CAA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  <w:gridSpan w:val="2"/>
          </w:tcPr>
          <w:p w14:paraId="68B7C3CF" w14:textId="77777777" w:rsidR="00AF4CAA" w:rsidRPr="00B3135A" w:rsidRDefault="00AF4CAA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6CDFCA1E" w14:textId="367A4C4A" w:rsidR="00AF4CAA" w:rsidRPr="00B3135A" w:rsidRDefault="00AF4CAA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  <w:gridSpan w:val="2"/>
          </w:tcPr>
          <w:p w14:paraId="6059CCA5" w14:textId="77777777" w:rsidR="00AF4CAA" w:rsidRPr="00B3135A" w:rsidRDefault="00AF4CAA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700CB792" w14:textId="0CCD7413" w:rsidR="00AF4CAA" w:rsidRPr="00B3135A" w:rsidRDefault="00AF4CAA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4689A" w:rsidRPr="00B3135A" w14:paraId="2C7A7194" w14:textId="77777777" w:rsidTr="00EF34E1">
        <w:trPr>
          <w:tblHeader/>
        </w:trPr>
        <w:tc>
          <w:tcPr>
            <w:tcW w:w="1716" w:type="pct"/>
          </w:tcPr>
          <w:p w14:paraId="08643DB0" w14:textId="77777777" w:rsidR="00666134" w:rsidRPr="00B3135A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089F3F57" w14:textId="77777777" w:rsidR="00666134" w:rsidRPr="00B3135A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04D9B22" w14:textId="77777777" w:rsidR="00666134" w:rsidRPr="00B3135A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1" w:type="pct"/>
            <w:gridSpan w:val="11"/>
          </w:tcPr>
          <w:p w14:paraId="1C455FD7" w14:textId="77777777" w:rsidR="00666134" w:rsidRPr="00B3135A" w:rsidRDefault="00666134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475D2"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4689A" w:rsidRPr="00B3135A" w14:paraId="3C5A7894" w14:textId="77777777" w:rsidTr="00EF34E1">
        <w:tc>
          <w:tcPr>
            <w:tcW w:w="1716" w:type="pct"/>
          </w:tcPr>
          <w:p w14:paraId="706416A0" w14:textId="77777777" w:rsidR="00F21C10" w:rsidRPr="00B3135A" w:rsidRDefault="00F21C10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1" w:type="pct"/>
          </w:tcPr>
          <w:p w14:paraId="4AC4EC7D" w14:textId="77777777" w:rsidR="00F21C10" w:rsidRPr="00B3135A" w:rsidRDefault="00F21C10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7FB154B1" w14:textId="77777777" w:rsidR="00F21C10" w:rsidRPr="00B3135A" w:rsidRDefault="00F21C10" w:rsidP="00471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10B0FF9" w14:textId="77777777" w:rsidR="00F21C10" w:rsidRPr="00B3135A" w:rsidRDefault="00F21C10" w:rsidP="004713D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709F18" w14:textId="77777777" w:rsidR="00F21C10" w:rsidRPr="00B3135A" w:rsidRDefault="00F21C10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6B943B2D" w14:textId="77777777" w:rsidR="00F21C10" w:rsidRPr="00B3135A" w:rsidRDefault="00F21C10" w:rsidP="004713D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30AF16EC" w14:textId="77777777" w:rsidR="00F21C10" w:rsidRPr="00B3135A" w:rsidRDefault="00F21C10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480F3307" w14:textId="77777777" w:rsidR="00F21C10" w:rsidRPr="00B3135A" w:rsidRDefault="00F21C10" w:rsidP="004713D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A255E7A" w14:textId="77777777" w:rsidR="00F21C10" w:rsidRPr="00B3135A" w:rsidRDefault="00F21C10" w:rsidP="0047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56A61402" w14:textId="77777777" w:rsidR="00F21C10" w:rsidRPr="00B3135A" w:rsidRDefault="00F21C10" w:rsidP="004713D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89A" w:rsidRPr="00B3135A" w14:paraId="7C7713A2" w14:textId="77777777" w:rsidTr="00EF34E1">
        <w:tc>
          <w:tcPr>
            <w:tcW w:w="1716" w:type="pct"/>
          </w:tcPr>
          <w:p w14:paraId="75D09629" w14:textId="011FC3A3" w:rsidR="005B5975" w:rsidRPr="00B3135A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491" w:type="pct"/>
          </w:tcPr>
          <w:p w14:paraId="5E1D9F46" w14:textId="77777777" w:rsidR="005B5975" w:rsidRPr="00B3135A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1742E5A" w14:textId="77777777" w:rsidR="005B5975" w:rsidRPr="00B3135A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122F814" w14:textId="40EAB16D" w:rsidR="005B5975" w:rsidRPr="00B3135A" w:rsidRDefault="00C830C9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5,632</w:t>
            </w:r>
          </w:p>
        </w:tc>
        <w:tc>
          <w:tcPr>
            <w:tcW w:w="143" w:type="pct"/>
          </w:tcPr>
          <w:p w14:paraId="4593F8BF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58BA9D4A" w14:textId="06A5891A" w:rsidR="005B5975" w:rsidRPr="00B3135A" w:rsidRDefault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9,323</w:t>
            </w:r>
          </w:p>
        </w:tc>
        <w:tc>
          <w:tcPr>
            <w:tcW w:w="153" w:type="pct"/>
            <w:gridSpan w:val="2"/>
          </w:tcPr>
          <w:p w14:paraId="0A30FAED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416FDD0" w14:textId="17897082" w:rsidR="005B5975" w:rsidRPr="00B3135A" w:rsidRDefault="007A4AA1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  <w:tc>
          <w:tcPr>
            <w:tcW w:w="148" w:type="pct"/>
            <w:gridSpan w:val="2"/>
          </w:tcPr>
          <w:p w14:paraId="5113D261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007AA776" w14:textId="0EADD856" w:rsidR="005B5975" w:rsidRPr="00B3135A" w:rsidRDefault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9,323</w:t>
            </w:r>
          </w:p>
        </w:tc>
      </w:tr>
      <w:tr w:rsidR="0064689A" w:rsidRPr="00B3135A" w14:paraId="6776D1F3" w14:textId="77777777" w:rsidTr="00EF34E1">
        <w:tc>
          <w:tcPr>
            <w:tcW w:w="1716" w:type="pct"/>
          </w:tcPr>
          <w:p w14:paraId="3686385F" w14:textId="3389A92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 เกินกำหนดชำระ</w:t>
            </w:r>
          </w:p>
        </w:tc>
        <w:tc>
          <w:tcPr>
            <w:tcW w:w="491" w:type="pct"/>
          </w:tcPr>
          <w:p w14:paraId="562D7492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8DDD9A3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1F2F876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32B430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51376FCD" w14:textId="77777777" w:rsidR="003A303B" w:rsidRPr="00B3135A" w:rsidRDefault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56C8E78F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74683BDA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5DCD1168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1F219C53" w14:textId="77777777" w:rsidR="003A303B" w:rsidRPr="00B3135A" w:rsidRDefault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89A" w:rsidRPr="00B3135A" w14:paraId="5A95EF82" w14:textId="77777777" w:rsidTr="00EF34E1">
        <w:tc>
          <w:tcPr>
            <w:tcW w:w="1716" w:type="pct"/>
          </w:tcPr>
          <w:p w14:paraId="66C95E9F" w14:textId="432B19B4" w:rsidR="003A303B" w:rsidRPr="00B3135A" w:rsidRDefault="003A303B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1 - 30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91" w:type="pct"/>
          </w:tcPr>
          <w:p w14:paraId="563FE881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CC78888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DCDCA49" w14:textId="482C6192" w:rsidR="003A303B" w:rsidRPr="00B3135A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10,604</w:t>
            </w:r>
          </w:p>
        </w:tc>
        <w:tc>
          <w:tcPr>
            <w:tcW w:w="143" w:type="pct"/>
          </w:tcPr>
          <w:p w14:paraId="1AD6162F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221DBD60" w14:textId="1BC5DD61" w:rsidR="003A303B" w:rsidRPr="00B3135A" w:rsidRDefault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153" w:type="pct"/>
            <w:gridSpan w:val="2"/>
          </w:tcPr>
          <w:p w14:paraId="69F6DD78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E9B3D61" w14:textId="4569B21B" w:rsidR="003A303B" w:rsidRPr="00B3135A" w:rsidRDefault="007A4AA1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1,181</w:t>
            </w:r>
          </w:p>
        </w:tc>
        <w:tc>
          <w:tcPr>
            <w:tcW w:w="148" w:type="pct"/>
            <w:gridSpan w:val="2"/>
          </w:tcPr>
          <w:p w14:paraId="648E8495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4A8139DF" w14:textId="5191450A" w:rsidR="003A303B" w:rsidRPr="00B3135A" w:rsidRDefault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</w:tr>
      <w:tr w:rsidR="0064689A" w:rsidRPr="00B3135A" w14:paraId="35EF8488" w14:textId="77777777" w:rsidTr="00EF34E1">
        <w:tc>
          <w:tcPr>
            <w:tcW w:w="1716" w:type="pct"/>
          </w:tcPr>
          <w:p w14:paraId="77EE98B5" w14:textId="3118797F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3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91" w:type="pct"/>
          </w:tcPr>
          <w:p w14:paraId="17654CB8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43CF727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1E25182" w14:textId="69A8018B" w:rsidR="003A303B" w:rsidRPr="00B3135A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5DC6DC" w14:textId="77777777" w:rsidR="003A303B" w:rsidRPr="00EF34E1" w:rsidRDefault="003A303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12A2CF93" w14:textId="0CB05B93" w:rsidR="003A303B" w:rsidRPr="00B3135A" w:rsidRDefault="003A303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2"/>
          </w:tcPr>
          <w:p w14:paraId="0B01F261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64BC1AA6" w14:textId="1E1BAA4F" w:rsidR="003A303B" w:rsidRPr="00B3135A" w:rsidRDefault="007A4AA1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3,947</w:t>
            </w:r>
          </w:p>
        </w:tc>
        <w:tc>
          <w:tcPr>
            <w:tcW w:w="148" w:type="pct"/>
            <w:gridSpan w:val="2"/>
          </w:tcPr>
          <w:p w14:paraId="1F5740FA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71647528" w14:textId="440673B0" w:rsidR="003A303B" w:rsidRPr="00B3135A" w:rsidRDefault="003A303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89A" w:rsidRPr="00B3135A" w14:paraId="7F6179D0" w14:textId="77777777" w:rsidTr="00EF34E1">
        <w:tc>
          <w:tcPr>
            <w:tcW w:w="1716" w:type="pct"/>
          </w:tcPr>
          <w:p w14:paraId="27BEF5C5" w14:textId="4F76693E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3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91" w:type="pct"/>
          </w:tcPr>
          <w:p w14:paraId="63E75936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D5653DE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3DC5107" w14:textId="6D5013BA" w:rsidR="003A303B" w:rsidRPr="00B3135A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1D4A2B" w14:textId="77777777" w:rsidR="003A303B" w:rsidRPr="00EF34E1" w:rsidRDefault="003A303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4CB3182E" w14:textId="64B5C707" w:rsidR="003A303B" w:rsidRPr="00B3135A" w:rsidRDefault="003A303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2"/>
          </w:tcPr>
          <w:p w14:paraId="0DB37E45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9FFE393" w14:textId="7940189E" w:rsidR="003A303B" w:rsidRPr="00B3135A" w:rsidRDefault="007A4AA1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3,058</w:t>
            </w:r>
          </w:p>
        </w:tc>
        <w:tc>
          <w:tcPr>
            <w:tcW w:w="148" w:type="pct"/>
            <w:gridSpan w:val="2"/>
          </w:tcPr>
          <w:p w14:paraId="28CA5552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7537F93C" w14:textId="46910D4A" w:rsidR="003A303B" w:rsidRPr="00B3135A" w:rsidRDefault="003A303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89A" w:rsidRPr="00B3135A" w14:paraId="36FE022F" w14:textId="77777777" w:rsidTr="00EF34E1">
        <w:tc>
          <w:tcPr>
            <w:tcW w:w="1716" w:type="pct"/>
          </w:tcPr>
          <w:p w14:paraId="5CDD4851" w14:textId="3E511C0E" w:rsidR="007A4AA1" w:rsidRPr="00B3135A" w:rsidRDefault="007A4AA1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91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689A" w:rsidRPr="00B3135A">
              <w:rPr>
                <w:rFonts w:ascii="Angsana New" w:hAnsi="Angsana New"/>
                <w:sz w:val="30"/>
                <w:szCs w:val="30"/>
              </w:rPr>
              <w:t>-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 xml:space="preserve"> 120 วัน</w:t>
            </w:r>
          </w:p>
        </w:tc>
        <w:tc>
          <w:tcPr>
            <w:tcW w:w="491" w:type="pct"/>
          </w:tcPr>
          <w:p w14:paraId="302C22A5" w14:textId="77777777" w:rsidR="007A4AA1" w:rsidRPr="00B3135A" w:rsidRDefault="007A4AA1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839D7E7" w14:textId="77777777" w:rsidR="007A4AA1" w:rsidRPr="00B3135A" w:rsidRDefault="007A4AA1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E1C8917" w14:textId="4095C5AC" w:rsidR="007A4AA1" w:rsidRPr="00B3135A" w:rsidRDefault="007A4AA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7C41ED5" w14:textId="77777777" w:rsidR="007A4AA1" w:rsidRPr="00EF34E1" w:rsidRDefault="007A4AA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79DFA54C" w14:textId="4CCD2FC0" w:rsidR="007A4AA1" w:rsidRPr="00B3135A" w:rsidRDefault="007A4AA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2"/>
          </w:tcPr>
          <w:p w14:paraId="13D53F3C" w14:textId="77777777" w:rsidR="007A4AA1" w:rsidRPr="00B3135A" w:rsidRDefault="007A4AA1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76E7A68D" w14:textId="6ADE75F6" w:rsidR="007A4AA1" w:rsidRPr="00B3135A" w:rsidRDefault="007A4AA1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28,624</w:t>
            </w:r>
          </w:p>
        </w:tc>
        <w:tc>
          <w:tcPr>
            <w:tcW w:w="148" w:type="pct"/>
            <w:gridSpan w:val="2"/>
          </w:tcPr>
          <w:p w14:paraId="2FED738C" w14:textId="77777777" w:rsidR="007A4AA1" w:rsidRPr="00B3135A" w:rsidRDefault="007A4AA1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4376934E" w14:textId="1321DC61" w:rsidR="007A4AA1" w:rsidRPr="00B3135A" w:rsidRDefault="007A4AA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89A" w:rsidRPr="00B3135A" w14:paraId="55C72F3E" w14:textId="77777777" w:rsidTr="00EF34E1">
        <w:tc>
          <w:tcPr>
            <w:tcW w:w="1716" w:type="pct"/>
          </w:tcPr>
          <w:p w14:paraId="7F392FC6" w14:textId="25603AC6" w:rsidR="003A303B" w:rsidRPr="00B3135A" w:rsidRDefault="005C6840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A4AA1" w:rsidRPr="00B3135A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="00846FD6" w:rsidRPr="00B3135A">
              <w:rPr>
                <w:rFonts w:ascii="Angsana New" w:hAnsi="Angsana New"/>
                <w:sz w:val="30"/>
                <w:szCs w:val="30"/>
              </w:rPr>
              <w:t>1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- 365</w:t>
            </w:r>
            <w:r w:rsidR="003A303B"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303B" w:rsidRPr="00B3135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91" w:type="pct"/>
          </w:tcPr>
          <w:p w14:paraId="4FEAC952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D3A3B82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E09D992" w14:textId="3411A56E" w:rsidR="003A303B" w:rsidRPr="00B3135A" w:rsidRDefault="00C830C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AEC8CE2" w14:textId="77777777" w:rsidR="003A303B" w:rsidRPr="00EF34E1" w:rsidRDefault="003A303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7FE58194" w14:textId="2CA15353" w:rsidR="003A303B" w:rsidRPr="00B3135A" w:rsidRDefault="003A303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2"/>
          </w:tcPr>
          <w:p w14:paraId="22A915E9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4BBA4AF5" w14:textId="1DD518B7" w:rsidR="003A303B" w:rsidRPr="00B3135A" w:rsidRDefault="007A4AA1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227,712</w:t>
            </w:r>
          </w:p>
        </w:tc>
        <w:tc>
          <w:tcPr>
            <w:tcW w:w="148" w:type="pct"/>
            <w:gridSpan w:val="2"/>
          </w:tcPr>
          <w:p w14:paraId="44DA8580" w14:textId="77777777" w:rsidR="003A303B" w:rsidRPr="00B3135A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0E4059F1" w14:textId="45B7AE5E" w:rsidR="003A303B" w:rsidRPr="00B3135A" w:rsidRDefault="003A303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89A" w:rsidRPr="00B3135A" w14:paraId="14083964" w14:textId="77777777" w:rsidTr="00EF34E1">
        <w:trPr>
          <w:trHeight w:val="60"/>
        </w:trPr>
        <w:tc>
          <w:tcPr>
            <w:tcW w:w="1716" w:type="pct"/>
          </w:tcPr>
          <w:p w14:paraId="556C3C4F" w14:textId="6F5860EE" w:rsidR="003A303B" w:rsidRPr="00EF34E1" w:rsidRDefault="003A303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345273EC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A35FAAD" w14:textId="77777777" w:rsidR="003A303B" w:rsidRPr="00B3135A" w:rsidRDefault="003A303B" w:rsidP="003A3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3DEA5CC" w14:textId="77BB7393" w:rsidR="003A303B" w:rsidRPr="00B3135A" w:rsidRDefault="00C830C9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16,236</w:t>
            </w:r>
          </w:p>
        </w:tc>
        <w:tc>
          <w:tcPr>
            <w:tcW w:w="143" w:type="pct"/>
          </w:tcPr>
          <w:p w14:paraId="6F8B72FA" w14:textId="77777777" w:rsidR="003A303B" w:rsidRPr="00EF34E1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6C1ED" w14:textId="6D4DD0B3" w:rsidR="003A303B" w:rsidRPr="00B3135A" w:rsidRDefault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  <w:tc>
          <w:tcPr>
            <w:tcW w:w="153" w:type="pct"/>
            <w:gridSpan w:val="2"/>
          </w:tcPr>
          <w:p w14:paraId="0B0A8A86" w14:textId="77777777" w:rsidR="003A303B" w:rsidRPr="00EF34E1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0FFF6" w14:textId="5D4C5E6F" w:rsidR="003A303B" w:rsidRPr="00B3135A" w:rsidRDefault="007A4AA1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288,743</w:t>
            </w:r>
          </w:p>
        </w:tc>
        <w:tc>
          <w:tcPr>
            <w:tcW w:w="148" w:type="pct"/>
            <w:gridSpan w:val="2"/>
          </w:tcPr>
          <w:p w14:paraId="40184C92" w14:textId="77777777" w:rsidR="003A303B" w:rsidRPr="00EF34E1" w:rsidRDefault="003A303B" w:rsidP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7F3E4C76" w14:textId="55CFA875" w:rsidR="003A303B" w:rsidRPr="00B3135A" w:rsidRDefault="003A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15,721</w:t>
            </w:r>
          </w:p>
        </w:tc>
      </w:tr>
      <w:tr w:rsidR="0064689A" w:rsidRPr="00B3135A" w14:paraId="6704453B" w14:textId="77777777" w:rsidTr="00EF34E1">
        <w:tc>
          <w:tcPr>
            <w:tcW w:w="1716" w:type="pct"/>
          </w:tcPr>
          <w:p w14:paraId="1A8E61CF" w14:textId="139D1244" w:rsidR="00B3107A" w:rsidRPr="00EF34E1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91" w:type="pct"/>
          </w:tcPr>
          <w:p w14:paraId="634B09AE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0BF3CFD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3939B83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C1D61E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07401B76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416A3A2F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346FF62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5C01210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6481EA3E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89A" w:rsidRPr="00B3135A" w14:paraId="25682BE1" w14:textId="77777777" w:rsidTr="00EF34E1">
        <w:tc>
          <w:tcPr>
            <w:tcW w:w="1716" w:type="pct"/>
          </w:tcPr>
          <w:p w14:paraId="29E0DA2D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91" w:type="pct"/>
          </w:tcPr>
          <w:p w14:paraId="321EBFD9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0B2B6F4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321A7A6" w14:textId="1A7E6C12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155,092</w:t>
            </w:r>
          </w:p>
        </w:tc>
        <w:tc>
          <w:tcPr>
            <w:tcW w:w="143" w:type="pct"/>
          </w:tcPr>
          <w:p w14:paraId="7D29728D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3A1C96F7" w14:textId="7F04A0AA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121,428</w:t>
            </w:r>
          </w:p>
        </w:tc>
        <w:tc>
          <w:tcPr>
            <w:tcW w:w="153" w:type="pct"/>
            <w:gridSpan w:val="2"/>
          </w:tcPr>
          <w:p w14:paraId="75D8526D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06DF117E" w14:textId="6F948773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36AEC5D9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69E8DCB6" w14:textId="301D43FC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121,428</w:t>
            </w:r>
          </w:p>
        </w:tc>
      </w:tr>
      <w:tr w:rsidR="0064689A" w:rsidRPr="00B3135A" w14:paraId="16B63DFF" w14:textId="77777777" w:rsidTr="00EF34E1">
        <w:tc>
          <w:tcPr>
            <w:tcW w:w="1716" w:type="pct"/>
          </w:tcPr>
          <w:p w14:paraId="28681096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91" w:type="pct"/>
          </w:tcPr>
          <w:p w14:paraId="3B5106A9" w14:textId="77777777" w:rsidR="00B3107A" w:rsidRPr="00B3135A" w:rsidDel="00C150B1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E7955C4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7FDC07E8" w14:textId="77777777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2848F7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1F8404F9" w14:textId="77777777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26BF84BF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C546762" w14:textId="77777777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D0EE5D4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6F93DDF0" w14:textId="77777777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89A" w:rsidRPr="00B3135A" w14:paraId="45C0DDB6" w14:textId="77777777" w:rsidTr="00EF34E1">
        <w:tc>
          <w:tcPr>
            <w:tcW w:w="1716" w:type="pct"/>
          </w:tcPr>
          <w:p w14:paraId="0A6828E6" w14:textId="7F083EF1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4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1 - 30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91" w:type="pct"/>
          </w:tcPr>
          <w:p w14:paraId="58F5AAA3" w14:textId="77777777" w:rsidR="00B3107A" w:rsidRPr="00B3135A" w:rsidDel="00C150B1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3A02590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11CDEE84" w14:textId="6DC5E21A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84,830</w:t>
            </w:r>
          </w:p>
        </w:tc>
        <w:tc>
          <w:tcPr>
            <w:tcW w:w="143" w:type="pct"/>
          </w:tcPr>
          <w:p w14:paraId="2443F254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5DB45914" w14:textId="5B7FEB31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74,594</w:t>
            </w:r>
          </w:p>
        </w:tc>
        <w:tc>
          <w:tcPr>
            <w:tcW w:w="153" w:type="pct"/>
            <w:gridSpan w:val="2"/>
          </w:tcPr>
          <w:p w14:paraId="6ACA48ED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6D5CA52E" w14:textId="556E986E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1639C3EF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411E62CB" w14:textId="0EDAA7CE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74,594</w:t>
            </w:r>
          </w:p>
        </w:tc>
      </w:tr>
      <w:tr w:rsidR="0064689A" w:rsidRPr="00B3135A" w14:paraId="5D0D39F0" w14:textId="77777777" w:rsidTr="00EF34E1">
        <w:tc>
          <w:tcPr>
            <w:tcW w:w="1716" w:type="pct"/>
          </w:tcPr>
          <w:p w14:paraId="68751236" w14:textId="7A63B2CF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91" w:type="pct"/>
          </w:tcPr>
          <w:p w14:paraId="6E4892C2" w14:textId="77777777" w:rsidR="00B3107A" w:rsidRPr="00B3135A" w:rsidDel="00C150B1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13300F4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CB880CF" w14:textId="75643644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33,884</w:t>
            </w:r>
          </w:p>
        </w:tc>
        <w:tc>
          <w:tcPr>
            <w:tcW w:w="143" w:type="pct"/>
          </w:tcPr>
          <w:p w14:paraId="5D325BE4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6FFC19BC" w14:textId="2082C3E5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  <w:tc>
          <w:tcPr>
            <w:tcW w:w="153" w:type="pct"/>
            <w:gridSpan w:val="2"/>
          </w:tcPr>
          <w:p w14:paraId="35742E52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4521BE5B" w14:textId="53A1DEF7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8" w:type="pct"/>
            <w:gridSpan w:val="2"/>
          </w:tcPr>
          <w:p w14:paraId="3A90763C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5314B915" w14:textId="03F37B1B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</w:tr>
      <w:tr w:rsidR="0064689A" w:rsidRPr="00B3135A" w14:paraId="712D3FCB" w14:textId="77777777" w:rsidTr="00EF34E1">
        <w:tc>
          <w:tcPr>
            <w:tcW w:w="1716" w:type="pct"/>
          </w:tcPr>
          <w:p w14:paraId="5F7487D3" w14:textId="5DCFBACA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491" w:type="pct"/>
          </w:tcPr>
          <w:p w14:paraId="148B891D" w14:textId="77777777" w:rsidR="00B3107A" w:rsidRPr="00B3135A" w:rsidDel="00C150B1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817E0BF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715D69A" w14:textId="2EC67853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7,061</w:t>
            </w:r>
          </w:p>
        </w:tc>
        <w:tc>
          <w:tcPr>
            <w:tcW w:w="143" w:type="pct"/>
          </w:tcPr>
          <w:p w14:paraId="7BD6BC44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7801733D" w14:textId="0F02E6DD" w:rsidR="00B3107A" w:rsidRPr="00EF34E1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53" w:type="pct"/>
            <w:gridSpan w:val="2"/>
          </w:tcPr>
          <w:p w14:paraId="6AAED2C9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4FD94AF3" w14:textId="7D5F7689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E1D35A0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pct"/>
          </w:tcPr>
          <w:p w14:paraId="219F23CD" w14:textId="52536632" w:rsidR="00B3107A" w:rsidRPr="00EF34E1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64689A" w:rsidRPr="00B3135A" w14:paraId="606BEF7F" w14:textId="77777777" w:rsidTr="00EF34E1">
        <w:tc>
          <w:tcPr>
            <w:tcW w:w="1716" w:type="pct"/>
          </w:tcPr>
          <w:p w14:paraId="6FF54428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F44A4A6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76D405B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354ACAE9" w14:textId="48386FCA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A04C41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,867</w:t>
            </w:r>
          </w:p>
        </w:tc>
        <w:tc>
          <w:tcPr>
            <w:tcW w:w="143" w:type="pct"/>
          </w:tcPr>
          <w:p w14:paraId="11571D32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7C4C1" w14:textId="382585DB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201,531</w:t>
            </w:r>
          </w:p>
        </w:tc>
        <w:tc>
          <w:tcPr>
            <w:tcW w:w="153" w:type="pct"/>
            <w:gridSpan w:val="2"/>
          </w:tcPr>
          <w:p w14:paraId="031405CC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F02E1" w14:textId="128CE480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148" w:type="pct"/>
            <w:gridSpan w:val="2"/>
          </w:tcPr>
          <w:p w14:paraId="508E4C2E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7E0D5467" w14:textId="4226AFFB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201,531</w:t>
            </w:r>
          </w:p>
        </w:tc>
      </w:tr>
      <w:tr w:rsidR="0064689A" w:rsidRPr="00B3135A" w14:paraId="48F35ACE" w14:textId="77777777" w:rsidTr="00EF34E1">
        <w:tc>
          <w:tcPr>
            <w:tcW w:w="1716" w:type="pct"/>
          </w:tcPr>
          <w:p w14:paraId="27CFD38C" w14:textId="33977ACF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1" w:type="pct"/>
          </w:tcPr>
          <w:p w14:paraId="6AF377BA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944FA8E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064CE74A" w14:textId="613A13D6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297,103</w:t>
            </w:r>
          </w:p>
        </w:tc>
        <w:tc>
          <w:tcPr>
            <w:tcW w:w="143" w:type="pct"/>
          </w:tcPr>
          <w:p w14:paraId="4F51C338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</w:tcPr>
          <w:p w14:paraId="0EBB242C" w14:textId="0C17E8EA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53" w:type="pct"/>
            <w:gridSpan w:val="2"/>
          </w:tcPr>
          <w:p w14:paraId="3C6763E2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656F9BE8" w14:textId="0C4F0944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289,023</w:t>
            </w:r>
          </w:p>
        </w:tc>
        <w:tc>
          <w:tcPr>
            <w:tcW w:w="148" w:type="pct"/>
            <w:gridSpan w:val="2"/>
          </w:tcPr>
          <w:p w14:paraId="05BD0613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3F9EC4DE" w14:textId="4F232847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</w:tr>
      <w:tr w:rsidR="0064689A" w:rsidRPr="00B3135A" w14:paraId="741C6EA7" w14:textId="77777777" w:rsidTr="00EF34E1">
        <w:tc>
          <w:tcPr>
            <w:tcW w:w="2349" w:type="pct"/>
            <w:gridSpan w:val="3"/>
          </w:tcPr>
          <w:p w14:paraId="1AFB37E4" w14:textId="12CD1CF0" w:rsidR="00B3107A" w:rsidRPr="00EF34E1" w:rsidRDefault="00B3107A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4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EF34E1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EF34E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48" w:type="pct"/>
          </w:tcPr>
          <w:p w14:paraId="329BF5DA" w14:textId="6F440565" w:rsidR="00B3107A" w:rsidRPr="00EF34E1" w:rsidDel="005B5975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3385BD" w14:textId="77777777" w:rsidR="00B3107A" w:rsidRPr="00EF34E1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79E5975" w14:textId="61DBE14D" w:rsidR="00B3107A" w:rsidRPr="00EF34E1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gridSpan w:val="2"/>
          </w:tcPr>
          <w:p w14:paraId="40DAC761" w14:textId="77777777" w:rsidR="00B3107A" w:rsidRPr="00EF34E1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41FA0F8" w14:textId="6E179A7C" w:rsidR="00B3107A" w:rsidRPr="00EF34E1" w:rsidDel="005B5975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C6EFD91" w14:textId="77777777" w:rsidR="00B3107A" w:rsidRPr="00EF34E1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14:paraId="79029BB5" w14:textId="7373BC46" w:rsidR="00B3107A" w:rsidRPr="00EF34E1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89A" w:rsidRPr="00B3135A" w14:paraId="519C1881" w14:textId="77777777" w:rsidTr="00EF34E1">
        <w:tc>
          <w:tcPr>
            <w:tcW w:w="1716" w:type="pct"/>
          </w:tcPr>
          <w:p w14:paraId="3AEF68BA" w14:textId="0CDF96D0" w:rsidR="00B3107A" w:rsidRPr="00B3135A" w:rsidRDefault="00B3107A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491" w:type="pct"/>
          </w:tcPr>
          <w:p w14:paraId="0D9183E3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7D468D" w14:textId="77777777" w:rsidR="00B3107A" w:rsidRPr="00B3135A" w:rsidRDefault="00B3107A" w:rsidP="00B3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B0853B5" w14:textId="4B5F3711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297,103</w:t>
            </w:r>
          </w:p>
        </w:tc>
        <w:tc>
          <w:tcPr>
            <w:tcW w:w="143" w:type="pct"/>
          </w:tcPr>
          <w:p w14:paraId="49802158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8BF799" w14:textId="1ED056D4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  <w:tc>
          <w:tcPr>
            <w:tcW w:w="153" w:type="pct"/>
            <w:gridSpan w:val="2"/>
          </w:tcPr>
          <w:p w14:paraId="3BA67F20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67C098" w14:textId="399FB9B7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289,023</w:t>
            </w:r>
          </w:p>
        </w:tc>
        <w:tc>
          <w:tcPr>
            <w:tcW w:w="148" w:type="pct"/>
            <w:gridSpan w:val="2"/>
          </w:tcPr>
          <w:p w14:paraId="10547C7C" w14:textId="77777777" w:rsidR="00B3107A" w:rsidRPr="00B3135A" w:rsidRDefault="00B3107A" w:rsidP="00B3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14385EDE" w14:textId="3FA46BE2" w:rsidR="00B3107A" w:rsidRPr="00B3135A" w:rsidRDefault="00B3107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217,252</w:t>
            </w:r>
          </w:p>
        </w:tc>
      </w:tr>
    </w:tbl>
    <w:p w14:paraId="0D33BAE0" w14:textId="77777777" w:rsidR="003A303B" w:rsidRPr="00B3135A" w:rsidRDefault="003A303B" w:rsidP="0025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42C7532B" w14:textId="21CBA51B" w:rsidR="00C6069D" w:rsidRPr="00B3135A" w:rsidRDefault="003A303B" w:rsidP="0025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ข้อมูลเกี่ยวกับความเสี่ยงด้านเครดิตเปิดผยในหมายเหตุข้</w:t>
      </w:r>
      <w:r w:rsidRPr="0018761D">
        <w:rPr>
          <w:rFonts w:ascii="Angsana New" w:hAnsi="Angsana New"/>
          <w:sz w:val="30"/>
          <w:szCs w:val="30"/>
          <w:cs/>
        </w:rPr>
        <w:t xml:space="preserve">อ </w:t>
      </w:r>
      <w:r w:rsidRPr="0018761D">
        <w:rPr>
          <w:rFonts w:ascii="Angsana New" w:hAnsi="Angsana New"/>
          <w:sz w:val="30"/>
          <w:szCs w:val="30"/>
        </w:rPr>
        <w:t>2</w:t>
      </w:r>
      <w:r w:rsidR="0064689A" w:rsidRPr="00EF34E1">
        <w:rPr>
          <w:rFonts w:ascii="Angsana New" w:hAnsi="Angsana New"/>
          <w:sz w:val="30"/>
          <w:szCs w:val="30"/>
        </w:rPr>
        <w:t>4</w:t>
      </w:r>
      <w:r w:rsidRPr="0018761D">
        <w:rPr>
          <w:rFonts w:ascii="Angsana New" w:hAnsi="Angsana New"/>
          <w:sz w:val="30"/>
          <w:szCs w:val="30"/>
        </w:rPr>
        <w:t xml:space="preserve"> (</w:t>
      </w:r>
      <w:r w:rsidRPr="0018761D">
        <w:rPr>
          <w:rFonts w:ascii="Angsana New" w:hAnsi="Angsana New"/>
          <w:sz w:val="30"/>
          <w:szCs w:val="30"/>
          <w:cs/>
        </w:rPr>
        <w:t>ข.</w:t>
      </w:r>
      <w:r w:rsidRPr="0018761D">
        <w:rPr>
          <w:rFonts w:ascii="Angsana New" w:hAnsi="Angsana New"/>
          <w:sz w:val="30"/>
          <w:szCs w:val="30"/>
        </w:rPr>
        <w:t>1)</w:t>
      </w:r>
    </w:p>
    <w:p w14:paraId="06DFAEC2" w14:textId="4E40028C" w:rsidR="0029727C" w:rsidRPr="00B3135A" w:rsidRDefault="0029727C" w:rsidP="0025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3EA185D7" w14:textId="71425B5E" w:rsidR="00846FD6" w:rsidRPr="00B3135A" w:rsidRDefault="00846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</w:rPr>
        <w:br w:type="page"/>
      </w:r>
    </w:p>
    <w:p w14:paraId="73CE6DF6" w14:textId="0A929237" w:rsidR="001146A5" w:rsidRPr="00B3135A" w:rsidRDefault="00763935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27"/>
        <w:gridCol w:w="255"/>
        <w:gridCol w:w="1005"/>
        <w:gridCol w:w="315"/>
        <w:gridCol w:w="1035"/>
        <w:gridCol w:w="261"/>
        <w:gridCol w:w="972"/>
      </w:tblGrid>
      <w:tr w:rsidR="00DA75CA" w:rsidRPr="00B3135A" w14:paraId="6BB19B1C" w14:textId="77777777" w:rsidTr="00EF34E1">
        <w:trPr>
          <w:trHeight w:val="342"/>
          <w:tblHeader/>
        </w:trPr>
        <w:tc>
          <w:tcPr>
            <w:tcW w:w="4410" w:type="dxa"/>
          </w:tcPr>
          <w:p w14:paraId="08F6B83C" w14:textId="77777777" w:rsidR="004F0C80" w:rsidRPr="00EF34E1" w:rsidRDefault="00115400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187" w:type="dxa"/>
            <w:gridSpan w:val="3"/>
          </w:tcPr>
          <w:p w14:paraId="7C069B7A" w14:textId="77777777" w:rsidR="004F0C80" w:rsidRPr="00B3135A" w:rsidRDefault="004F0C80" w:rsidP="00437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248794AD" w14:textId="77777777" w:rsidR="004F0C80" w:rsidRPr="00B3135A" w:rsidRDefault="004F0C80" w:rsidP="00437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005F8658" w14:textId="77777777" w:rsidR="004F0C80" w:rsidRPr="00B3135A" w:rsidRDefault="004F0C80" w:rsidP="00437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75CA" w:rsidRPr="00B3135A" w14:paraId="122770D4" w14:textId="77777777" w:rsidTr="00EF34E1">
        <w:trPr>
          <w:trHeight w:val="357"/>
          <w:tblHeader/>
        </w:trPr>
        <w:tc>
          <w:tcPr>
            <w:tcW w:w="4410" w:type="dxa"/>
          </w:tcPr>
          <w:p w14:paraId="17986368" w14:textId="77777777" w:rsidR="005B5975" w:rsidRPr="00EF34E1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7" w:type="dxa"/>
          </w:tcPr>
          <w:p w14:paraId="4C2A53BD" w14:textId="1C89B4C8" w:rsidR="005B5975" w:rsidRPr="00B3135A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5" w:type="dxa"/>
          </w:tcPr>
          <w:p w14:paraId="0EDB5407" w14:textId="77777777" w:rsidR="005B5975" w:rsidRPr="00B3135A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F334645" w14:textId="69E92A6E" w:rsidR="005B5975" w:rsidRPr="00B3135A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5" w:type="dxa"/>
          </w:tcPr>
          <w:p w14:paraId="3D1B819C" w14:textId="77777777" w:rsidR="005B5975" w:rsidRPr="00B3135A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3480E85" w14:textId="310DACA2" w:rsidR="005B5975" w:rsidRPr="00B3135A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5E61DDC7" w14:textId="77777777" w:rsidR="005B5975" w:rsidRPr="00B3135A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B8616D9" w14:textId="74A48130" w:rsidR="005B5975" w:rsidRPr="00B3135A" w:rsidRDefault="005B5975" w:rsidP="005B5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A75CA" w:rsidRPr="00B3135A" w14:paraId="5A4CB181" w14:textId="77777777" w:rsidTr="00EF34E1">
        <w:trPr>
          <w:trHeight w:val="357"/>
          <w:tblHeader/>
        </w:trPr>
        <w:tc>
          <w:tcPr>
            <w:tcW w:w="4410" w:type="dxa"/>
          </w:tcPr>
          <w:p w14:paraId="0E20415F" w14:textId="77777777" w:rsidR="00AD3FB4" w:rsidRPr="00EF34E1" w:rsidRDefault="00AD3FB4" w:rsidP="00AD3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06789083" w14:textId="77777777" w:rsidR="00AD3FB4" w:rsidRPr="00B3135A" w:rsidRDefault="00AD3FB4" w:rsidP="00AD3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5CA" w:rsidRPr="00B3135A" w14:paraId="3C2F7444" w14:textId="77777777" w:rsidTr="00EF34E1">
        <w:trPr>
          <w:trHeight w:val="327"/>
        </w:trPr>
        <w:tc>
          <w:tcPr>
            <w:tcW w:w="4410" w:type="dxa"/>
          </w:tcPr>
          <w:p w14:paraId="4B427961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27" w:type="dxa"/>
          </w:tcPr>
          <w:p w14:paraId="50375E12" w14:textId="65FD136F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84,303</w:t>
            </w:r>
          </w:p>
        </w:tc>
        <w:tc>
          <w:tcPr>
            <w:tcW w:w="255" w:type="dxa"/>
          </w:tcPr>
          <w:p w14:paraId="7720BE97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E3C8FD5" w14:textId="38DF730C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91,557</w:t>
            </w:r>
          </w:p>
        </w:tc>
        <w:tc>
          <w:tcPr>
            <w:tcW w:w="315" w:type="dxa"/>
          </w:tcPr>
          <w:p w14:paraId="3466A44A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0B9706A" w14:textId="6F4D7883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7,549</w:t>
            </w:r>
          </w:p>
        </w:tc>
        <w:tc>
          <w:tcPr>
            <w:tcW w:w="261" w:type="dxa"/>
          </w:tcPr>
          <w:p w14:paraId="451A81ED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2" w:type="dxa"/>
          </w:tcPr>
          <w:p w14:paraId="24F73EC3" w14:textId="0A151BAD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91,557</w:t>
            </w:r>
          </w:p>
        </w:tc>
      </w:tr>
      <w:tr w:rsidR="00DA75CA" w:rsidRPr="00B3135A" w14:paraId="1757D9F6" w14:textId="77777777" w:rsidTr="00EF34E1">
        <w:trPr>
          <w:trHeight w:val="342"/>
        </w:trPr>
        <w:tc>
          <w:tcPr>
            <w:tcW w:w="4410" w:type="dxa"/>
          </w:tcPr>
          <w:p w14:paraId="038C1BBD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927" w:type="dxa"/>
          </w:tcPr>
          <w:p w14:paraId="3110DCA1" w14:textId="047F6CF3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60</w:t>
            </w:r>
            <w:r w:rsidR="00042D78" w:rsidRPr="00B3135A">
              <w:rPr>
                <w:rFonts w:ascii="Angsana New" w:hAnsi="Angsana New"/>
                <w:sz w:val="30"/>
                <w:szCs w:val="30"/>
              </w:rPr>
              <w:t>8</w:t>
            </w:r>
            <w:r w:rsidRPr="00B3135A">
              <w:rPr>
                <w:rFonts w:ascii="Angsana New" w:hAnsi="Angsana New"/>
                <w:sz w:val="30"/>
                <w:szCs w:val="30"/>
              </w:rPr>
              <w:t>,</w:t>
            </w:r>
            <w:r w:rsidR="00042D78" w:rsidRPr="00B3135A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55" w:type="dxa"/>
          </w:tcPr>
          <w:p w14:paraId="6EECE474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105196C" w14:textId="2783484C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424,495</w:t>
            </w:r>
          </w:p>
        </w:tc>
        <w:tc>
          <w:tcPr>
            <w:tcW w:w="315" w:type="dxa"/>
          </w:tcPr>
          <w:p w14:paraId="0BAD11A4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8A660C" w14:textId="727950EA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D7986F2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2" w:type="dxa"/>
          </w:tcPr>
          <w:p w14:paraId="5A3AA850" w14:textId="332221E3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385,902</w:t>
            </w:r>
          </w:p>
        </w:tc>
      </w:tr>
      <w:tr w:rsidR="00DA75CA" w:rsidRPr="00B3135A" w14:paraId="30F48BCC" w14:textId="77777777" w:rsidTr="00EF34E1">
        <w:trPr>
          <w:trHeight w:val="342"/>
        </w:trPr>
        <w:tc>
          <w:tcPr>
            <w:tcW w:w="4410" w:type="dxa"/>
          </w:tcPr>
          <w:p w14:paraId="20515E21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27" w:type="dxa"/>
          </w:tcPr>
          <w:p w14:paraId="6C94CE75" w14:textId="3F7AC520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19,679</w:t>
            </w:r>
          </w:p>
        </w:tc>
        <w:tc>
          <w:tcPr>
            <w:tcW w:w="255" w:type="dxa"/>
          </w:tcPr>
          <w:p w14:paraId="23C160BB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4CA8B415" w14:textId="63E93749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15,048</w:t>
            </w:r>
          </w:p>
        </w:tc>
        <w:tc>
          <w:tcPr>
            <w:tcW w:w="315" w:type="dxa"/>
          </w:tcPr>
          <w:p w14:paraId="7F1174C6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BB9C664" w14:textId="04FAE37C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0FCCAEA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2" w:type="dxa"/>
          </w:tcPr>
          <w:p w14:paraId="7D012BA6" w14:textId="27F5B81B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13,254</w:t>
            </w:r>
          </w:p>
        </w:tc>
      </w:tr>
      <w:tr w:rsidR="00DA75CA" w:rsidRPr="00B3135A" w14:paraId="0859E7F0" w14:textId="77777777" w:rsidTr="00EF34E1">
        <w:trPr>
          <w:trHeight w:val="342"/>
        </w:trPr>
        <w:tc>
          <w:tcPr>
            <w:tcW w:w="4410" w:type="dxa"/>
          </w:tcPr>
          <w:p w14:paraId="30A3E64E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พัสดุบรรจุภัณฑ์</w:t>
            </w:r>
          </w:p>
        </w:tc>
        <w:tc>
          <w:tcPr>
            <w:tcW w:w="927" w:type="dxa"/>
          </w:tcPr>
          <w:p w14:paraId="1AC705F8" w14:textId="18A4B628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32,956</w:t>
            </w:r>
          </w:p>
        </w:tc>
        <w:tc>
          <w:tcPr>
            <w:tcW w:w="255" w:type="dxa"/>
          </w:tcPr>
          <w:p w14:paraId="603CC772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6BC3DC7" w14:textId="01ECE7EA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31,309</w:t>
            </w:r>
          </w:p>
        </w:tc>
        <w:tc>
          <w:tcPr>
            <w:tcW w:w="315" w:type="dxa"/>
          </w:tcPr>
          <w:p w14:paraId="4E9ABB35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0CB7C6" w14:textId="7889A524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FF2E065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2" w:type="dxa"/>
          </w:tcPr>
          <w:p w14:paraId="23978F1C" w14:textId="53914B91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30,150</w:t>
            </w:r>
          </w:p>
        </w:tc>
      </w:tr>
      <w:tr w:rsidR="00DA75CA" w:rsidRPr="00B3135A" w14:paraId="32E3A1C7" w14:textId="77777777" w:rsidTr="00EF34E1">
        <w:trPr>
          <w:trHeight w:val="342"/>
        </w:trPr>
        <w:tc>
          <w:tcPr>
            <w:tcW w:w="4410" w:type="dxa"/>
          </w:tcPr>
          <w:p w14:paraId="7C238F97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เคมีภัณฑ์และวัสดุสิ้นเปลือง</w:t>
            </w:r>
          </w:p>
        </w:tc>
        <w:tc>
          <w:tcPr>
            <w:tcW w:w="927" w:type="dxa"/>
            <w:shd w:val="clear" w:color="auto" w:fill="auto"/>
          </w:tcPr>
          <w:p w14:paraId="7B4896E7" w14:textId="080CE367" w:rsidR="005B5975" w:rsidRPr="00B3135A" w:rsidRDefault="00C0382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14,275</w:t>
            </w:r>
          </w:p>
        </w:tc>
        <w:tc>
          <w:tcPr>
            <w:tcW w:w="255" w:type="dxa"/>
            <w:shd w:val="clear" w:color="auto" w:fill="auto"/>
          </w:tcPr>
          <w:p w14:paraId="2AD21049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7C77771" w14:textId="717CA535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16,842</w:t>
            </w:r>
          </w:p>
        </w:tc>
        <w:tc>
          <w:tcPr>
            <w:tcW w:w="315" w:type="dxa"/>
            <w:shd w:val="clear" w:color="auto" w:fill="auto"/>
          </w:tcPr>
          <w:p w14:paraId="1A3E095D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8F9EA0F" w14:textId="55DAC456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69520E9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2" w:type="dxa"/>
            <w:shd w:val="clear" w:color="auto" w:fill="auto"/>
          </w:tcPr>
          <w:p w14:paraId="221C4DDB" w14:textId="44AAE83D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14,842</w:t>
            </w:r>
          </w:p>
        </w:tc>
      </w:tr>
      <w:tr w:rsidR="00926F2C" w:rsidRPr="00B3135A" w14:paraId="19A1A700" w14:textId="77777777" w:rsidTr="00DA75CA">
        <w:trPr>
          <w:trHeight w:val="342"/>
        </w:trPr>
        <w:tc>
          <w:tcPr>
            <w:tcW w:w="4410" w:type="dxa"/>
          </w:tcPr>
          <w:p w14:paraId="61C21340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D6974C9" w14:textId="6B9C538F" w:rsidR="005B5975" w:rsidRPr="00B3135A" w:rsidRDefault="00C0382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8,477</w:t>
            </w:r>
          </w:p>
        </w:tc>
        <w:tc>
          <w:tcPr>
            <w:tcW w:w="255" w:type="dxa"/>
            <w:shd w:val="clear" w:color="auto" w:fill="auto"/>
          </w:tcPr>
          <w:p w14:paraId="01B22A80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2B151E22" w14:textId="673E8843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7,174</w:t>
            </w:r>
          </w:p>
        </w:tc>
        <w:tc>
          <w:tcPr>
            <w:tcW w:w="315" w:type="dxa"/>
            <w:shd w:val="clear" w:color="auto" w:fill="auto"/>
          </w:tcPr>
          <w:p w14:paraId="6431C994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50F31B1" w14:textId="64FE6128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2F247F8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3BFA173" w14:textId="0DE22E2D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5,509</w:t>
            </w:r>
          </w:p>
        </w:tc>
      </w:tr>
      <w:tr w:rsidR="00926F2C" w:rsidRPr="00B3135A" w14:paraId="20CDB6B8" w14:textId="77777777" w:rsidTr="00DA75CA">
        <w:trPr>
          <w:trHeight w:val="342"/>
        </w:trPr>
        <w:tc>
          <w:tcPr>
            <w:tcW w:w="4410" w:type="dxa"/>
          </w:tcPr>
          <w:p w14:paraId="699065F7" w14:textId="15F322FC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63A4B30F" w14:textId="11429193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042D78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42D78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55" w:type="dxa"/>
            <w:shd w:val="clear" w:color="auto" w:fill="auto"/>
          </w:tcPr>
          <w:p w14:paraId="407629BB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102BB843" w14:textId="41D77165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586,425</w:t>
            </w:r>
          </w:p>
        </w:tc>
        <w:tc>
          <w:tcPr>
            <w:tcW w:w="315" w:type="dxa"/>
            <w:shd w:val="clear" w:color="auto" w:fill="auto"/>
          </w:tcPr>
          <w:p w14:paraId="7848A732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16432699" w14:textId="012603FD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7,549</w:t>
            </w:r>
          </w:p>
        </w:tc>
        <w:tc>
          <w:tcPr>
            <w:tcW w:w="261" w:type="dxa"/>
          </w:tcPr>
          <w:p w14:paraId="292C71C2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914DF78" w14:textId="2A73C1A6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541,214</w:t>
            </w:r>
          </w:p>
        </w:tc>
      </w:tr>
      <w:tr w:rsidR="00926F2C" w:rsidRPr="00B3135A" w14:paraId="2810E6D5" w14:textId="77777777" w:rsidTr="00DA75CA">
        <w:trPr>
          <w:trHeight w:val="398"/>
        </w:trPr>
        <w:tc>
          <w:tcPr>
            <w:tcW w:w="4410" w:type="dxa"/>
          </w:tcPr>
          <w:p w14:paraId="0EE76632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ค่าเผื่อมูลค่าสินค้าลดลงและเสื่อมสภาพ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5E484C3A" w14:textId="35D8D4C0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(17,725)</w:t>
            </w:r>
          </w:p>
        </w:tc>
        <w:tc>
          <w:tcPr>
            <w:tcW w:w="255" w:type="dxa"/>
            <w:shd w:val="clear" w:color="auto" w:fill="auto"/>
          </w:tcPr>
          <w:p w14:paraId="16A13287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411C1645" w14:textId="10AA5F1E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(1,020)</w:t>
            </w:r>
          </w:p>
        </w:tc>
        <w:tc>
          <w:tcPr>
            <w:tcW w:w="315" w:type="dxa"/>
            <w:shd w:val="clear" w:color="auto" w:fill="auto"/>
          </w:tcPr>
          <w:p w14:paraId="6D8F3BDE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AF89595" w14:textId="730FCD46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(5,284)</w:t>
            </w:r>
          </w:p>
        </w:tc>
        <w:tc>
          <w:tcPr>
            <w:tcW w:w="261" w:type="dxa"/>
          </w:tcPr>
          <w:p w14:paraId="1D8F3831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A6B7915" w14:textId="75699706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(469)</w:t>
            </w:r>
          </w:p>
        </w:tc>
      </w:tr>
      <w:tr w:rsidR="00DA75CA" w:rsidRPr="00B3135A" w14:paraId="6477548F" w14:textId="77777777" w:rsidTr="00EF34E1">
        <w:trPr>
          <w:trHeight w:val="403"/>
        </w:trPr>
        <w:tc>
          <w:tcPr>
            <w:tcW w:w="4410" w:type="dxa"/>
          </w:tcPr>
          <w:p w14:paraId="2B7448CE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9CEFE" w14:textId="4C18E735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42D78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42D78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55" w:type="dxa"/>
            <w:shd w:val="clear" w:color="auto" w:fill="auto"/>
          </w:tcPr>
          <w:p w14:paraId="2426BD0B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F0F82" w14:textId="726AB56A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585,405</w:t>
            </w:r>
          </w:p>
        </w:tc>
        <w:tc>
          <w:tcPr>
            <w:tcW w:w="315" w:type="dxa"/>
            <w:shd w:val="clear" w:color="auto" w:fill="auto"/>
          </w:tcPr>
          <w:p w14:paraId="1172D721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3CBDA" w14:textId="02BEA98F" w:rsidR="005B5975" w:rsidRPr="00B3135A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2,265</w:t>
            </w:r>
          </w:p>
        </w:tc>
        <w:tc>
          <w:tcPr>
            <w:tcW w:w="261" w:type="dxa"/>
          </w:tcPr>
          <w:p w14:paraId="75A0533E" w14:textId="77777777" w:rsidR="005B5975" w:rsidRPr="00B3135A" w:rsidRDefault="005B5975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2A664D7" w14:textId="677B84C6" w:rsidR="005B5975" w:rsidRPr="00B3135A" w:rsidRDefault="005B597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540,745</w:t>
            </w:r>
          </w:p>
        </w:tc>
      </w:tr>
      <w:tr w:rsidR="00DA75CA" w:rsidRPr="00B3135A" w14:paraId="1C198B52" w14:textId="77777777" w:rsidTr="00EF34E1">
        <w:trPr>
          <w:trHeight w:val="170"/>
        </w:trPr>
        <w:tc>
          <w:tcPr>
            <w:tcW w:w="4410" w:type="dxa"/>
          </w:tcPr>
          <w:p w14:paraId="2DAB8F2F" w14:textId="19FFC579" w:rsidR="00056A90" w:rsidRPr="00EF34E1" w:rsidRDefault="00056A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 w:hanging="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shd w:val="clear" w:color="auto" w:fill="auto"/>
          </w:tcPr>
          <w:p w14:paraId="29A0D717" w14:textId="77777777" w:rsidR="006825FA" w:rsidRPr="00EF34E1" w:rsidDel="005B5975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A685F1B" w14:textId="77777777" w:rsidR="006825FA" w:rsidRPr="00EF34E1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311548CE" w14:textId="77777777" w:rsidR="006825FA" w:rsidRPr="00EF34E1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</w:tcPr>
          <w:p w14:paraId="1896D0F1" w14:textId="77777777" w:rsidR="006825FA" w:rsidRPr="00EF34E1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</w:tcPr>
          <w:p w14:paraId="6CDA79AD" w14:textId="77777777" w:rsidR="006825FA" w:rsidRPr="00EF34E1" w:rsidDel="005B5975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47AD0AB" w14:textId="77777777" w:rsidR="006825FA" w:rsidRPr="00EF34E1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0" w:lineRule="atLeast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6A3FC79" w14:textId="77777777" w:rsidR="006825FA" w:rsidRPr="00EF34E1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75CA" w:rsidRPr="00B3135A" w14:paraId="6E74053E" w14:textId="77777777" w:rsidTr="00EF34E1">
        <w:trPr>
          <w:trHeight w:val="101"/>
        </w:trPr>
        <w:tc>
          <w:tcPr>
            <w:tcW w:w="4410" w:type="dxa"/>
          </w:tcPr>
          <w:p w14:paraId="732ABD7F" w14:textId="79595BBA" w:rsidR="006825FA" w:rsidRPr="00EF34E1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hanging="22"/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spacing w:val="-12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927" w:type="dxa"/>
            <w:shd w:val="clear" w:color="auto" w:fill="auto"/>
          </w:tcPr>
          <w:p w14:paraId="49B4A4E7" w14:textId="77777777" w:rsidR="006825FA" w:rsidRPr="00B3135A" w:rsidDel="005B5975" w:rsidRDefault="006825FA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226FDD2" w14:textId="77777777" w:rsidR="006825FA" w:rsidRPr="00B3135A" w:rsidRDefault="006825FA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CE43B35" w14:textId="77777777" w:rsidR="006825FA" w:rsidRPr="00B3135A" w:rsidRDefault="006825FA" w:rsidP="00856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</w:tcPr>
          <w:p w14:paraId="7AC01287" w14:textId="77777777" w:rsidR="006825FA" w:rsidRPr="00B3135A" w:rsidRDefault="006825FA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593C0AD" w14:textId="77777777" w:rsidR="006825FA" w:rsidRPr="00B3135A" w:rsidDel="005B5975" w:rsidRDefault="006825FA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0537B9A" w14:textId="77777777" w:rsidR="006825FA" w:rsidRPr="00B3135A" w:rsidRDefault="006825FA" w:rsidP="005B5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1DB972C1" w14:textId="77777777" w:rsidR="006825FA" w:rsidRPr="00B3135A" w:rsidRDefault="006825FA" w:rsidP="00856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75CA" w:rsidRPr="00B3135A" w14:paraId="418D2CD4" w14:textId="77777777" w:rsidTr="00EF34E1">
        <w:trPr>
          <w:trHeight w:val="403"/>
        </w:trPr>
        <w:tc>
          <w:tcPr>
            <w:tcW w:w="4410" w:type="dxa"/>
          </w:tcPr>
          <w:p w14:paraId="70E97327" w14:textId="6A047A12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27" w:type="dxa"/>
            <w:shd w:val="clear" w:color="auto" w:fill="auto"/>
          </w:tcPr>
          <w:p w14:paraId="46F38944" w14:textId="283FE239" w:rsidR="006825FA" w:rsidRPr="00EF34E1" w:rsidDel="005B5975" w:rsidRDefault="00EC068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2,9</w:t>
            </w:r>
            <w:r w:rsidR="00EF0B46" w:rsidRPr="00B3135A">
              <w:rPr>
                <w:rFonts w:ascii="Angsana New" w:hAnsi="Angsana New"/>
                <w:sz w:val="30"/>
                <w:szCs w:val="30"/>
              </w:rPr>
              <w:t>95</w:t>
            </w:r>
            <w:r w:rsidRPr="00EF34E1">
              <w:rPr>
                <w:rFonts w:ascii="Angsana New" w:hAnsi="Angsana New"/>
                <w:sz w:val="30"/>
                <w:szCs w:val="30"/>
              </w:rPr>
              <w:t>,</w:t>
            </w:r>
            <w:r w:rsidR="004678F2" w:rsidRPr="00B3135A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55" w:type="dxa"/>
            <w:shd w:val="clear" w:color="auto" w:fill="auto"/>
          </w:tcPr>
          <w:p w14:paraId="07E5D757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782CBB9" w14:textId="1B4A19B5" w:rsidR="006825FA" w:rsidRPr="00B3135A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2,471,464</w:t>
            </w:r>
          </w:p>
        </w:tc>
        <w:tc>
          <w:tcPr>
            <w:tcW w:w="315" w:type="dxa"/>
            <w:shd w:val="clear" w:color="auto" w:fill="auto"/>
          </w:tcPr>
          <w:p w14:paraId="0FCE24A5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2607666" w14:textId="7256C159" w:rsidR="006825FA" w:rsidRPr="00EF34E1" w:rsidDel="005B5975" w:rsidRDefault="00A4779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9AB2A8D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368C5B09" w14:textId="35D67BC6" w:rsidR="006825FA" w:rsidRPr="00EF34E1" w:rsidRDefault="00A4779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6F2C" w:rsidRPr="00B3135A" w14:paraId="7EAE0394" w14:textId="77777777" w:rsidTr="00DA75CA">
        <w:trPr>
          <w:trHeight w:val="403"/>
        </w:trPr>
        <w:tc>
          <w:tcPr>
            <w:tcW w:w="4410" w:type="dxa"/>
          </w:tcPr>
          <w:p w14:paraId="63FAD077" w14:textId="6A6BF96A" w:rsidR="006825FA" w:rsidRPr="00EF34E1" w:rsidRDefault="006825FA" w:rsidP="00EF34E1">
            <w:pPr>
              <w:tabs>
                <w:tab w:val="clear" w:pos="3515"/>
                <w:tab w:val="clear" w:pos="3742"/>
                <w:tab w:val="left" w:pos="3942"/>
              </w:tabs>
              <w:spacing w:line="240" w:lineRule="auto"/>
              <w:ind w:right="-55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6"/>
                <w:sz w:val="30"/>
                <w:szCs w:val="30"/>
              </w:rPr>
              <w:t xml:space="preserve">   - 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927" w:type="dxa"/>
            <w:shd w:val="clear" w:color="auto" w:fill="auto"/>
          </w:tcPr>
          <w:p w14:paraId="281C53D4" w14:textId="59ECEB54" w:rsidR="006825FA" w:rsidRPr="00EF34E1" w:rsidDel="005B5975" w:rsidRDefault="003D79F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16,764</w:t>
            </w:r>
          </w:p>
        </w:tc>
        <w:tc>
          <w:tcPr>
            <w:tcW w:w="255" w:type="dxa"/>
            <w:shd w:val="clear" w:color="auto" w:fill="auto"/>
          </w:tcPr>
          <w:p w14:paraId="61C8A363" w14:textId="77777777" w:rsidR="006825FA" w:rsidRPr="00EF34E1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930EFB8" w14:textId="2C1A1EBE" w:rsidR="006825FA" w:rsidRPr="00B3135A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15694F1F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40D139C" w14:textId="6E72C23E" w:rsidR="006825FA" w:rsidRPr="00EF34E1" w:rsidDel="005B5975" w:rsidRDefault="00A4779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4B5F5C2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53A1BBCA" w14:textId="011A2EAD" w:rsidR="006825FA" w:rsidRPr="00EF34E1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75CA" w:rsidRPr="00B3135A" w14:paraId="56185D72" w14:textId="77777777" w:rsidTr="00EF34E1">
        <w:trPr>
          <w:trHeight w:val="119"/>
        </w:trPr>
        <w:tc>
          <w:tcPr>
            <w:tcW w:w="4410" w:type="dxa"/>
          </w:tcPr>
          <w:p w14:paraId="19EFC98A" w14:textId="3849D318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1F1382A2" w14:textId="16C14522" w:rsidR="006825FA" w:rsidRPr="00EF34E1" w:rsidDel="005B5975" w:rsidRDefault="003D79F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874FFA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4413FC77" w14:textId="647D598B" w:rsidR="006825FA" w:rsidRPr="00EF34E1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</w:rPr>
              <w:t>53,340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15" w:type="dxa"/>
            <w:shd w:val="clear" w:color="auto" w:fill="auto"/>
          </w:tcPr>
          <w:p w14:paraId="4DC9487B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3DEE7C10" w14:textId="27A3C1BE" w:rsidR="006825FA" w:rsidRPr="00EF34E1" w:rsidDel="005B5975" w:rsidRDefault="009A0F8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11A4271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773873F" w14:textId="59977CD5" w:rsidR="006825FA" w:rsidRPr="00EF34E1" w:rsidRDefault="00A4779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75CA" w:rsidRPr="00B3135A" w14:paraId="522C745C" w14:textId="77777777" w:rsidTr="00EF34E1">
        <w:trPr>
          <w:trHeight w:val="403"/>
        </w:trPr>
        <w:tc>
          <w:tcPr>
            <w:tcW w:w="4410" w:type="dxa"/>
          </w:tcPr>
          <w:p w14:paraId="78F71700" w14:textId="033404E2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A4F24" w14:textId="5466283F" w:rsidR="006825FA" w:rsidRPr="000A1FA4" w:rsidDel="005B5975" w:rsidRDefault="003D79F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1FA4">
              <w:rPr>
                <w:rFonts w:ascii="Angsana New" w:hAnsi="Angsana New"/>
                <w:b/>
                <w:bCs/>
                <w:sz w:val="30"/>
                <w:szCs w:val="30"/>
              </w:rPr>
              <w:t>3,012,3</w:t>
            </w:r>
            <w:r w:rsidR="008E58E9" w:rsidRPr="000A1FA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55" w:type="dxa"/>
            <w:shd w:val="clear" w:color="auto" w:fill="auto"/>
          </w:tcPr>
          <w:p w14:paraId="69FAE088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4B40C" w14:textId="51B96FCE" w:rsidR="006825FA" w:rsidRPr="00B3135A" w:rsidRDefault="006825F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2,418,124</w:t>
            </w:r>
          </w:p>
        </w:tc>
        <w:tc>
          <w:tcPr>
            <w:tcW w:w="315" w:type="dxa"/>
            <w:shd w:val="clear" w:color="auto" w:fill="auto"/>
          </w:tcPr>
          <w:p w14:paraId="75FC06C0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BDE26" w14:textId="7D42F43A" w:rsidR="006825FA" w:rsidRPr="00B3135A" w:rsidDel="005B5975" w:rsidRDefault="00AE2E6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6A62EF2" w14:textId="77777777" w:rsidR="006825FA" w:rsidRPr="00B3135A" w:rsidRDefault="006825FA" w:rsidP="0068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063DD45" w14:textId="6E22C935" w:rsidR="006825FA" w:rsidRPr="00B3135A" w:rsidRDefault="00AE2E6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32DE225" w14:textId="7AD6B151" w:rsidR="002D25AF" w:rsidRPr="00EF34E1" w:rsidRDefault="002D25AF" w:rsidP="00EF34E1">
      <w:pPr>
        <w:spacing w:line="0" w:lineRule="atLeast"/>
        <w:ind w:left="454"/>
        <w:rPr>
          <w:rFonts w:ascii="Angsana New" w:hAnsi="Angsana New"/>
          <w:sz w:val="30"/>
          <w:szCs w:val="30"/>
        </w:rPr>
      </w:pPr>
    </w:p>
    <w:p w14:paraId="37A8E506" w14:textId="416352BF" w:rsidR="003E000B" w:rsidRPr="00B3135A" w:rsidRDefault="003E000B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สินทรัพย์ชีวภาพ</w:t>
      </w: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6"/>
        <w:gridCol w:w="992"/>
        <w:gridCol w:w="237"/>
        <w:gridCol w:w="934"/>
        <w:gridCol w:w="295"/>
        <w:gridCol w:w="1079"/>
        <w:gridCol w:w="261"/>
        <w:gridCol w:w="969"/>
      </w:tblGrid>
      <w:tr w:rsidR="00F27E25" w:rsidRPr="00B3135A" w14:paraId="1CCF6BED" w14:textId="77777777" w:rsidTr="00F27E25">
        <w:trPr>
          <w:trHeight w:val="412"/>
          <w:tblHeader/>
        </w:trPr>
        <w:tc>
          <w:tcPr>
            <w:tcW w:w="2402" w:type="pct"/>
          </w:tcPr>
          <w:p w14:paraId="364AE03E" w14:textId="77777777" w:rsidR="00F70E4B" w:rsidRPr="00EF34E1" w:rsidRDefault="00F70E4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pct"/>
            <w:gridSpan w:val="3"/>
            <w:shd w:val="clear" w:color="auto" w:fill="auto"/>
          </w:tcPr>
          <w:p w14:paraId="71898555" w14:textId="77777777" w:rsidR="00F70E4B" w:rsidRPr="00B3135A" w:rsidRDefault="00F70E4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</w:tcPr>
          <w:p w14:paraId="43CD13C7" w14:textId="77777777" w:rsidR="00F70E4B" w:rsidRPr="00B3135A" w:rsidRDefault="00F70E4B" w:rsidP="008C1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pct"/>
            <w:gridSpan w:val="3"/>
            <w:shd w:val="clear" w:color="auto" w:fill="auto"/>
          </w:tcPr>
          <w:p w14:paraId="2D7C838C" w14:textId="77777777" w:rsidR="00F70E4B" w:rsidRPr="00B3135A" w:rsidRDefault="00F70E4B" w:rsidP="008C1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E25" w:rsidRPr="00B3135A" w14:paraId="14DC9882" w14:textId="77777777" w:rsidTr="00EF34E1">
        <w:trPr>
          <w:trHeight w:val="412"/>
          <w:tblHeader/>
        </w:trPr>
        <w:tc>
          <w:tcPr>
            <w:tcW w:w="2402" w:type="pct"/>
          </w:tcPr>
          <w:p w14:paraId="5C6C234F" w14:textId="1B568766" w:rsidR="00F63B8F" w:rsidRPr="00EF34E1" w:rsidRDefault="00AF4CAA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541" w:type="pct"/>
            <w:shd w:val="clear" w:color="auto" w:fill="auto"/>
          </w:tcPr>
          <w:p w14:paraId="3B938117" w14:textId="478DEBAB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24CC1EB5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</w:tcPr>
          <w:p w14:paraId="45C2C6F1" w14:textId="2A96CAE0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1" w:type="pct"/>
          </w:tcPr>
          <w:p w14:paraId="5C56E670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CD33D31" w14:textId="75F1BF59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1EDF46DC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76AE3964" w14:textId="5646C094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64BB" w:rsidRPr="00B3135A" w14:paraId="7CFCB96B" w14:textId="77777777" w:rsidTr="00EF34E1">
        <w:trPr>
          <w:trHeight w:val="412"/>
          <w:tblHeader/>
        </w:trPr>
        <w:tc>
          <w:tcPr>
            <w:tcW w:w="2402" w:type="pct"/>
          </w:tcPr>
          <w:p w14:paraId="6DD36B58" w14:textId="77777777" w:rsidR="00F70E4B" w:rsidRPr="00EF34E1" w:rsidRDefault="00F70E4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8" w:type="pct"/>
            <w:gridSpan w:val="7"/>
            <w:shd w:val="clear" w:color="auto" w:fill="auto"/>
          </w:tcPr>
          <w:p w14:paraId="62CA110B" w14:textId="77777777" w:rsidR="00F70E4B" w:rsidRPr="00B3135A" w:rsidRDefault="00F70E4B" w:rsidP="008C15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1388E" w:rsidRPr="00B3135A" w14:paraId="7C73BCC5" w14:textId="77777777" w:rsidTr="00EF34E1">
        <w:trPr>
          <w:trHeight w:val="412"/>
        </w:trPr>
        <w:tc>
          <w:tcPr>
            <w:tcW w:w="2402" w:type="pct"/>
          </w:tcPr>
          <w:p w14:paraId="066249B1" w14:textId="77777777" w:rsidR="00F70E4B" w:rsidRPr="00B3135A" w:rsidRDefault="00F70E4B" w:rsidP="00DC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1" w:type="pct"/>
            <w:shd w:val="clear" w:color="auto" w:fill="FFFFFF"/>
          </w:tcPr>
          <w:p w14:paraId="03B1BCAF" w14:textId="77777777" w:rsidR="00F70E4B" w:rsidRPr="00B3135A" w:rsidRDefault="00F70E4B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FFFFFF"/>
          </w:tcPr>
          <w:p w14:paraId="54A02D96" w14:textId="77777777" w:rsidR="00F70E4B" w:rsidRPr="00B3135A" w:rsidRDefault="00F70E4B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shd w:val="clear" w:color="auto" w:fill="FFFFFF"/>
          </w:tcPr>
          <w:p w14:paraId="2001AD2F" w14:textId="77777777" w:rsidR="00F70E4B" w:rsidRPr="00B3135A" w:rsidRDefault="00F70E4B" w:rsidP="00600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1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1" w:type="pct"/>
            <w:shd w:val="clear" w:color="auto" w:fill="FFFFFF"/>
          </w:tcPr>
          <w:p w14:paraId="7B5DA7CE" w14:textId="77777777" w:rsidR="00F70E4B" w:rsidRPr="00B3135A" w:rsidRDefault="00F70E4B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FFFFFF"/>
          </w:tcPr>
          <w:p w14:paraId="52FB91D4" w14:textId="77777777" w:rsidR="00F70E4B" w:rsidRPr="00B3135A" w:rsidRDefault="00F70E4B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FFFFFF"/>
          </w:tcPr>
          <w:p w14:paraId="181665EF" w14:textId="77777777" w:rsidR="00F70E4B" w:rsidRPr="00B3135A" w:rsidRDefault="00F70E4B" w:rsidP="00600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  <w:shd w:val="clear" w:color="auto" w:fill="FFFFFF"/>
          </w:tcPr>
          <w:p w14:paraId="2E51353A" w14:textId="77777777" w:rsidR="00F70E4B" w:rsidRPr="00B3135A" w:rsidRDefault="00F70E4B" w:rsidP="00600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1"/>
              </w:tabs>
              <w:spacing w:before="0" w:line="240" w:lineRule="auto"/>
              <w:ind w:lef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1388E" w:rsidRPr="00B3135A" w14:paraId="7623A590" w14:textId="77777777" w:rsidTr="00EF34E1">
        <w:trPr>
          <w:trHeight w:val="412"/>
        </w:trPr>
        <w:tc>
          <w:tcPr>
            <w:tcW w:w="2402" w:type="pct"/>
          </w:tcPr>
          <w:p w14:paraId="7F1DD570" w14:textId="5DB25572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สินทรัพย์ชีวภาพ</w:t>
            </w:r>
            <w:r w:rsidR="00C61D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="00C61D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ผลสับปะรดที่พร้อมเก็บเกี่ยว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FFFFFF"/>
          </w:tcPr>
          <w:p w14:paraId="36921DE7" w14:textId="7356C25B" w:rsidR="00F63B8F" w:rsidRPr="00B3135A" w:rsidRDefault="000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9,878</w:t>
            </w:r>
          </w:p>
        </w:tc>
        <w:tc>
          <w:tcPr>
            <w:tcW w:w="129" w:type="pct"/>
            <w:shd w:val="clear" w:color="auto" w:fill="FFFFFF"/>
          </w:tcPr>
          <w:p w14:paraId="1E91F645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FFFFFF"/>
          </w:tcPr>
          <w:p w14:paraId="60A17641" w14:textId="626B2008" w:rsidR="00F63B8F" w:rsidRPr="00B3135A" w:rsidRDefault="00F63B8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  <w:tc>
          <w:tcPr>
            <w:tcW w:w="161" w:type="pct"/>
            <w:shd w:val="clear" w:color="auto" w:fill="FFFFFF"/>
          </w:tcPr>
          <w:p w14:paraId="2D427681" w14:textId="77777777" w:rsidR="00F63B8F" w:rsidRPr="00B3135A" w:rsidRDefault="00F63B8F" w:rsidP="00EF34E1">
            <w:pPr>
              <w:tabs>
                <w:tab w:val="decimal" w:pos="83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/>
          </w:tcPr>
          <w:p w14:paraId="69C8F300" w14:textId="42B8C03A" w:rsidR="00F63B8F" w:rsidRPr="00B3135A" w:rsidRDefault="000328A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FFFFFF"/>
          </w:tcPr>
          <w:p w14:paraId="5D1F336B" w14:textId="77777777" w:rsidR="00F63B8F" w:rsidRPr="00B3135A" w:rsidRDefault="00F63B8F" w:rsidP="00EF34E1">
            <w:pPr>
              <w:tabs>
                <w:tab w:val="decimal" w:pos="831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FFFFFF"/>
          </w:tcPr>
          <w:p w14:paraId="110489B5" w14:textId="44B34B6F" w:rsidR="00F63B8F" w:rsidRPr="00B3135A" w:rsidRDefault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</w:tr>
      <w:tr w:rsidR="0041388E" w:rsidRPr="00B3135A" w14:paraId="4F20B57A" w14:textId="77777777" w:rsidTr="00EF34E1">
        <w:trPr>
          <w:trHeight w:val="20"/>
        </w:trPr>
        <w:tc>
          <w:tcPr>
            <w:tcW w:w="2402" w:type="pct"/>
          </w:tcPr>
          <w:p w14:paraId="50938A16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</w:tcPr>
          <w:p w14:paraId="472542BC" w14:textId="77777777" w:rsidR="00F63B8F" w:rsidRPr="00EF34E1" w:rsidRDefault="00F63B8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B7E10D7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2E59138C" w14:textId="77777777" w:rsidR="00F63B8F" w:rsidRPr="00B3135A" w:rsidRDefault="00F63B8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  <w:tab w:val="decimal" w:pos="831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2A4FBD0C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5014515F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pct"/>
            <w:shd w:val="clear" w:color="auto" w:fill="FFFFFF"/>
          </w:tcPr>
          <w:p w14:paraId="36828573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0" w:lineRule="atLeast"/>
              <w:ind w:left="-108" w:right="-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FFFFFF"/>
          </w:tcPr>
          <w:p w14:paraId="484661BF" w14:textId="77777777" w:rsidR="00F63B8F" w:rsidRPr="00EF34E1" w:rsidRDefault="00F63B8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E25" w:rsidRPr="00B3135A" w14:paraId="40B1C23E" w14:textId="77777777" w:rsidTr="00EF34E1">
        <w:trPr>
          <w:trHeight w:val="412"/>
        </w:trPr>
        <w:tc>
          <w:tcPr>
            <w:tcW w:w="2402" w:type="pct"/>
          </w:tcPr>
          <w:p w14:paraId="34DEE209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41" w:type="pct"/>
            <w:shd w:val="clear" w:color="auto" w:fill="auto"/>
          </w:tcPr>
          <w:p w14:paraId="65924F81" w14:textId="77777777" w:rsidR="00F63B8F" w:rsidRPr="00EF34E1" w:rsidRDefault="00F63B8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900F8B5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shd w:val="clear" w:color="auto" w:fill="auto"/>
          </w:tcPr>
          <w:p w14:paraId="7552005B" w14:textId="77777777" w:rsidR="00F63B8F" w:rsidRPr="00B3135A" w:rsidRDefault="00F63B8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  <w:tab w:val="decimal" w:pos="831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  <w:shd w:val="clear" w:color="auto" w:fill="auto"/>
          </w:tcPr>
          <w:p w14:paraId="65E4A3A2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F66725E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FFFFFF"/>
          </w:tcPr>
          <w:p w14:paraId="683E44EE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  <w:shd w:val="clear" w:color="auto" w:fill="FFFFFF"/>
          </w:tcPr>
          <w:p w14:paraId="37E754EC" w14:textId="77777777" w:rsidR="00F63B8F" w:rsidRPr="00EF34E1" w:rsidRDefault="00F63B8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388E" w:rsidRPr="00B3135A" w14:paraId="1B586A11" w14:textId="77777777" w:rsidTr="00EF34E1">
        <w:trPr>
          <w:trHeight w:val="412"/>
        </w:trPr>
        <w:tc>
          <w:tcPr>
            <w:tcW w:w="2402" w:type="pct"/>
          </w:tcPr>
          <w:p w14:paraId="7E759C90" w14:textId="2D61BD6A" w:rsidR="00F63B8F" w:rsidRPr="00EF34E1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สินทรัพย์ชีวภาพ</w:t>
            </w:r>
            <w:r w:rsidR="00170568" w:rsidRPr="00EF34E1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8E504D" w:rsidRPr="00EF34E1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="00170568" w:rsidRPr="00EF34E1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ต้นสับปะรดที่ยังไม่พร้อมให้</w:t>
            </w:r>
            <w:r w:rsidR="008E504D" w:rsidRPr="00EF34E1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ผลิตผล</w:t>
            </w:r>
          </w:p>
          <w:p w14:paraId="01042A91" w14:textId="30853F0F" w:rsidR="00F63B8F" w:rsidRPr="00B3135A" w:rsidRDefault="008F5E47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4"/>
                <w:sz w:val="30"/>
                <w:szCs w:val="30"/>
              </w:rPr>
              <w:t xml:space="preserve">  </w:t>
            </w:r>
            <w:r w:rsidR="00F27E25" w:rsidRPr="00B3135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27E25" w:rsidRPr="00B3135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</w:t>
            </w:r>
            <w:r w:rsidR="00F63B8F"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ละผลสับปะรดที่ยังไม่พร้อมเก็บเกี่ยว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27D36441" w14:textId="77777777" w:rsidR="0041388E" w:rsidRPr="00B3135A" w:rsidRDefault="0041388E" w:rsidP="0041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45B7364B" w14:textId="256A3022" w:rsidR="000328A8" w:rsidRPr="00B3135A" w:rsidRDefault="000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118,</w:t>
            </w:r>
            <w:r w:rsidR="006F0489" w:rsidRPr="00B3135A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29" w:type="pct"/>
            <w:shd w:val="clear" w:color="auto" w:fill="auto"/>
          </w:tcPr>
          <w:p w14:paraId="20AAB20E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785FBA12" w14:textId="77777777" w:rsidR="00F63B8F" w:rsidRPr="00B3135A" w:rsidRDefault="00F63B8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1AD5A883" w14:textId="2B2C05E7" w:rsidR="00F63B8F" w:rsidRPr="00B3135A" w:rsidRDefault="00F63B8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174,099</w:t>
            </w:r>
          </w:p>
        </w:tc>
        <w:tc>
          <w:tcPr>
            <w:tcW w:w="161" w:type="pct"/>
            <w:shd w:val="clear" w:color="auto" w:fill="auto"/>
          </w:tcPr>
          <w:p w14:paraId="11AE79C4" w14:textId="77777777" w:rsidR="00F63B8F" w:rsidRPr="00B3135A" w:rsidRDefault="00F63B8F" w:rsidP="00EF34E1">
            <w:pPr>
              <w:tabs>
                <w:tab w:val="decimal" w:pos="83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91F73E" w14:textId="52EB39EC" w:rsidR="00F63B8F" w:rsidRPr="00B3135A" w:rsidRDefault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32789859" w14:textId="120FDC0A" w:rsidR="000328A8" w:rsidRPr="00B3135A" w:rsidRDefault="000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6,851</w:t>
            </w:r>
          </w:p>
        </w:tc>
        <w:tc>
          <w:tcPr>
            <w:tcW w:w="142" w:type="pct"/>
            <w:shd w:val="clear" w:color="auto" w:fill="FFFFFF"/>
          </w:tcPr>
          <w:p w14:paraId="57795297" w14:textId="77777777" w:rsidR="00F63B8F" w:rsidRPr="00B3135A" w:rsidRDefault="00F63B8F" w:rsidP="00EF34E1">
            <w:pPr>
              <w:tabs>
                <w:tab w:val="decimal" w:pos="83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FFFFFF"/>
          </w:tcPr>
          <w:p w14:paraId="6F6A5669" w14:textId="77777777" w:rsidR="00F63B8F" w:rsidRPr="00B3135A" w:rsidRDefault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2BACB2E9" w14:textId="6D9000D7" w:rsidR="00F63B8F" w:rsidRPr="00B3135A" w:rsidRDefault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111,129</w:t>
            </w:r>
          </w:p>
        </w:tc>
      </w:tr>
      <w:tr w:rsidR="0041388E" w:rsidRPr="00B3135A" w14:paraId="7E91C72C" w14:textId="77777777" w:rsidTr="00EF34E1">
        <w:trPr>
          <w:trHeight w:val="244"/>
        </w:trPr>
        <w:tc>
          <w:tcPr>
            <w:tcW w:w="2402" w:type="pct"/>
          </w:tcPr>
          <w:p w14:paraId="29E9C45A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E70B0" w14:textId="058A302C" w:rsidR="00F63B8F" w:rsidRPr="00B3135A" w:rsidRDefault="000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128,</w:t>
            </w:r>
            <w:r w:rsidR="006F0489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29" w:type="pct"/>
            <w:shd w:val="clear" w:color="auto" w:fill="auto"/>
          </w:tcPr>
          <w:p w14:paraId="12D5C810" w14:textId="77777777" w:rsidR="00F63B8F" w:rsidRPr="00B3135A" w:rsidRDefault="00F63B8F" w:rsidP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double" w:sz="4" w:space="0" w:color="auto"/>
            </w:tcBorders>
            <w:shd w:val="clear" w:color="auto" w:fill="auto"/>
          </w:tcPr>
          <w:p w14:paraId="2E68C32A" w14:textId="2166C8E0" w:rsidR="00F63B8F" w:rsidRPr="00B3135A" w:rsidRDefault="00F63B8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178,901</w:t>
            </w:r>
          </w:p>
        </w:tc>
        <w:tc>
          <w:tcPr>
            <w:tcW w:w="161" w:type="pct"/>
            <w:shd w:val="clear" w:color="auto" w:fill="auto"/>
          </w:tcPr>
          <w:p w14:paraId="0413E253" w14:textId="77777777" w:rsidR="00F63B8F" w:rsidRPr="00B3135A" w:rsidRDefault="00F63B8F" w:rsidP="00EF34E1">
            <w:pPr>
              <w:tabs>
                <w:tab w:val="decimal" w:pos="83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9DE493F" w14:textId="7F34F863" w:rsidR="00F63B8F" w:rsidRPr="00B3135A" w:rsidRDefault="00032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6,851</w:t>
            </w:r>
          </w:p>
        </w:tc>
        <w:tc>
          <w:tcPr>
            <w:tcW w:w="142" w:type="pct"/>
            <w:shd w:val="clear" w:color="auto" w:fill="FFFFFF"/>
          </w:tcPr>
          <w:p w14:paraId="2FACA71E" w14:textId="77777777" w:rsidR="00F63B8F" w:rsidRPr="00B3135A" w:rsidRDefault="00F63B8F" w:rsidP="00EF34E1">
            <w:pPr>
              <w:tabs>
                <w:tab w:val="decimal" w:pos="83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FFFFFF"/>
          </w:tcPr>
          <w:p w14:paraId="0D93EA57" w14:textId="2E29E4F4" w:rsidR="00F63B8F" w:rsidRPr="00B3135A" w:rsidRDefault="00F63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115,931</w:t>
            </w:r>
          </w:p>
        </w:tc>
      </w:tr>
    </w:tbl>
    <w:p w14:paraId="2A76E3EB" w14:textId="18412934" w:rsidR="00D27B6F" w:rsidRPr="00EF34E1" w:rsidRDefault="00D27B6F" w:rsidP="00EF34E1">
      <w:pPr>
        <w:spacing w:line="0" w:lineRule="atLeast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814"/>
        <w:gridCol w:w="897"/>
        <w:gridCol w:w="272"/>
        <w:gridCol w:w="898"/>
        <w:gridCol w:w="272"/>
        <w:gridCol w:w="896"/>
        <w:gridCol w:w="272"/>
        <w:gridCol w:w="896"/>
      </w:tblGrid>
      <w:tr w:rsidR="00926F2C" w:rsidRPr="00B3135A" w14:paraId="59A021BF" w14:textId="77777777" w:rsidTr="003F338A">
        <w:tc>
          <w:tcPr>
            <w:tcW w:w="2158" w:type="pct"/>
          </w:tcPr>
          <w:p w14:paraId="3992CC56" w14:textId="1DCFCC0C" w:rsidR="00233022" w:rsidRPr="00B3135A" w:rsidRDefault="00233022" w:rsidP="000D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รายการเคลื่อนไหวของสินทรัพย์ชีวภาพ</w:t>
            </w:r>
          </w:p>
        </w:tc>
        <w:tc>
          <w:tcPr>
            <w:tcW w:w="444" w:type="pct"/>
          </w:tcPr>
          <w:p w14:paraId="2506D5A6" w14:textId="77777777" w:rsidR="00233022" w:rsidRPr="00B3135A" w:rsidRDefault="00233022" w:rsidP="000D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6" w:type="pct"/>
            <w:gridSpan w:val="3"/>
          </w:tcPr>
          <w:p w14:paraId="4FB5C1B4" w14:textId="257C1A39" w:rsidR="00233022" w:rsidRPr="00B3135A" w:rsidRDefault="00233022" w:rsidP="000D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AD4F4A7" w14:textId="77777777" w:rsidR="00233022" w:rsidRPr="00B3135A" w:rsidRDefault="00233022" w:rsidP="000D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pct"/>
            <w:gridSpan w:val="3"/>
          </w:tcPr>
          <w:p w14:paraId="26BA717A" w14:textId="77777777" w:rsidR="00233022" w:rsidRPr="00B3135A" w:rsidRDefault="00233022" w:rsidP="000D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023D6" w:rsidRPr="00B3135A" w14:paraId="7A9E8B1B" w14:textId="77777777" w:rsidTr="00EF34E1">
        <w:trPr>
          <w:trHeight w:val="60"/>
        </w:trPr>
        <w:tc>
          <w:tcPr>
            <w:tcW w:w="2158" w:type="pct"/>
          </w:tcPr>
          <w:p w14:paraId="6F3B80B7" w14:textId="16D66B16" w:rsidR="00233022" w:rsidRPr="00B3135A" w:rsidRDefault="00233022" w:rsidP="00AF4CAA">
            <w:pPr>
              <w:pStyle w:val="BodyText2"/>
              <w:ind w:left="0" w:right="-25" w:firstLine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444" w:type="pct"/>
          </w:tcPr>
          <w:p w14:paraId="0331B292" w14:textId="0B3FB9AD" w:rsidR="00233022" w:rsidRPr="00EF34E1" w:rsidRDefault="00233022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9" w:type="pct"/>
          </w:tcPr>
          <w:p w14:paraId="58C5CEA3" w14:textId="3AD6F180" w:rsidR="00233022" w:rsidRPr="00B3135A" w:rsidRDefault="00233022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37951B42" w14:textId="77777777" w:rsidR="00233022" w:rsidRPr="00B3135A" w:rsidRDefault="00233022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6E4376DC" w14:textId="62FB926A" w:rsidR="00233022" w:rsidRPr="00B3135A" w:rsidRDefault="00233022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2D33C57E" w14:textId="77777777" w:rsidR="00233022" w:rsidRPr="00B3135A" w:rsidRDefault="00233022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362C3815" w14:textId="682CE152" w:rsidR="00233022" w:rsidRPr="00B3135A" w:rsidRDefault="00233022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9705824" w14:textId="77777777" w:rsidR="00233022" w:rsidRPr="00B3135A" w:rsidRDefault="00233022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45F2471A" w14:textId="1CCCE773" w:rsidR="00233022" w:rsidRPr="00B3135A" w:rsidRDefault="00233022" w:rsidP="00AF4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023D6" w:rsidRPr="00B3135A" w14:paraId="02363E40" w14:textId="77777777" w:rsidTr="00EF34E1">
        <w:trPr>
          <w:trHeight w:val="427"/>
        </w:trPr>
        <w:tc>
          <w:tcPr>
            <w:tcW w:w="2158" w:type="pct"/>
          </w:tcPr>
          <w:p w14:paraId="7EE4920F" w14:textId="519FEE44" w:rsidR="00233022" w:rsidRPr="00B3135A" w:rsidRDefault="00233022" w:rsidP="00AF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444" w:type="pct"/>
          </w:tcPr>
          <w:p w14:paraId="5B167336" w14:textId="77777777" w:rsidR="00233022" w:rsidRPr="00B3135A" w:rsidRDefault="00233022" w:rsidP="00AF4C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99" w:type="pct"/>
            <w:gridSpan w:val="7"/>
          </w:tcPr>
          <w:p w14:paraId="21C44921" w14:textId="654D21CC" w:rsidR="00233022" w:rsidRPr="00B3135A" w:rsidRDefault="00233022" w:rsidP="00AF4C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023D6" w:rsidRPr="00B3135A" w14:paraId="6791D3A8" w14:textId="77777777" w:rsidTr="00EF34E1">
        <w:trPr>
          <w:trHeight w:val="427"/>
        </w:trPr>
        <w:tc>
          <w:tcPr>
            <w:tcW w:w="2158" w:type="pct"/>
          </w:tcPr>
          <w:p w14:paraId="4A1BF272" w14:textId="7BD7E663" w:rsidR="00233022" w:rsidRPr="00B3135A" w:rsidRDefault="00233022" w:rsidP="00AF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444" w:type="pct"/>
            <w:shd w:val="clear" w:color="auto" w:fill="auto"/>
          </w:tcPr>
          <w:p w14:paraId="6DCD03B6" w14:textId="77777777" w:rsidR="00233022" w:rsidRPr="00EF34E1" w:rsidRDefault="00233022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2D30D476" w14:textId="24AE6C56" w:rsidR="00233022" w:rsidRPr="00B3135A" w:rsidRDefault="0023302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178,901</w:t>
            </w:r>
          </w:p>
        </w:tc>
        <w:tc>
          <w:tcPr>
            <w:tcW w:w="148" w:type="pct"/>
            <w:shd w:val="clear" w:color="auto" w:fill="auto"/>
          </w:tcPr>
          <w:p w14:paraId="45536C90" w14:textId="77777777" w:rsidR="00233022" w:rsidRPr="00B3135A" w:rsidRDefault="00233022" w:rsidP="00AF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2C78A4E8" w14:textId="527EE932" w:rsidR="00233022" w:rsidRPr="00B3135A" w:rsidRDefault="0023302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161,012</w:t>
            </w:r>
          </w:p>
        </w:tc>
        <w:tc>
          <w:tcPr>
            <w:tcW w:w="148" w:type="pct"/>
            <w:shd w:val="clear" w:color="auto" w:fill="auto"/>
          </w:tcPr>
          <w:p w14:paraId="2B5B34E5" w14:textId="77777777" w:rsidR="00233022" w:rsidRPr="00B3135A" w:rsidRDefault="00233022" w:rsidP="00AF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6508FC26" w14:textId="69C507B7" w:rsidR="00233022" w:rsidRPr="00B3135A" w:rsidRDefault="0023302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115,931</w:t>
            </w:r>
          </w:p>
        </w:tc>
        <w:tc>
          <w:tcPr>
            <w:tcW w:w="148" w:type="pct"/>
            <w:shd w:val="clear" w:color="auto" w:fill="auto"/>
          </w:tcPr>
          <w:p w14:paraId="24BE182C" w14:textId="77777777" w:rsidR="00233022" w:rsidRPr="00B3135A" w:rsidRDefault="00233022" w:rsidP="00AF4C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8" w:type="pct"/>
          </w:tcPr>
          <w:p w14:paraId="2BB205B6" w14:textId="46C5EE8B" w:rsidR="00233022" w:rsidRPr="00B3135A" w:rsidRDefault="0023302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101,932</w:t>
            </w:r>
          </w:p>
        </w:tc>
      </w:tr>
      <w:tr w:rsidR="001023D6" w:rsidRPr="00B3135A" w14:paraId="4204266B" w14:textId="77777777" w:rsidTr="00EF34E1">
        <w:trPr>
          <w:trHeight w:val="412"/>
        </w:trPr>
        <w:tc>
          <w:tcPr>
            <w:tcW w:w="2158" w:type="pct"/>
          </w:tcPr>
          <w:p w14:paraId="6071CB3E" w14:textId="77777777" w:rsidR="00233022" w:rsidRPr="00B3135A" w:rsidRDefault="00233022" w:rsidP="00AF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444" w:type="pct"/>
            <w:shd w:val="clear" w:color="auto" w:fill="auto"/>
          </w:tcPr>
          <w:p w14:paraId="19857ECB" w14:textId="77777777" w:rsidR="00233022" w:rsidRPr="00EF34E1" w:rsidRDefault="00233022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088EE2FE" w14:textId="1B544A8E" w:rsidR="00233022" w:rsidRPr="00B3135A" w:rsidRDefault="0023302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151,</w:t>
            </w:r>
            <w:r w:rsidR="00A3157E" w:rsidRPr="00EF34E1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48" w:type="pct"/>
            <w:shd w:val="clear" w:color="auto" w:fill="auto"/>
          </w:tcPr>
          <w:p w14:paraId="6CA6D91A" w14:textId="77777777" w:rsidR="00233022" w:rsidRPr="00B3135A" w:rsidRDefault="00233022" w:rsidP="00AF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57E3A870" w14:textId="0BBCE36F" w:rsidR="00233022" w:rsidRPr="00B3135A" w:rsidRDefault="0023302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130,582</w:t>
            </w:r>
          </w:p>
        </w:tc>
        <w:tc>
          <w:tcPr>
            <w:tcW w:w="148" w:type="pct"/>
            <w:shd w:val="clear" w:color="auto" w:fill="auto"/>
          </w:tcPr>
          <w:p w14:paraId="53C1C367" w14:textId="77777777" w:rsidR="00233022" w:rsidRPr="00B3135A" w:rsidRDefault="00233022" w:rsidP="00AF4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4B7223C7" w14:textId="2A18AE26" w:rsidR="00233022" w:rsidRPr="00B3135A" w:rsidRDefault="00116F2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</w:t>
            </w:r>
            <w:r w:rsidR="00A3157E" w:rsidRPr="00EF34E1">
              <w:rPr>
                <w:rFonts w:ascii="Angsana New" w:hAnsi="Angsana New"/>
                <w:sz w:val="30"/>
                <w:szCs w:val="30"/>
              </w:rPr>
              <w:t>2</w:t>
            </w:r>
            <w:r w:rsidRPr="00B3135A">
              <w:rPr>
                <w:rFonts w:ascii="Angsana New" w:hAnsi="Angsana New"/>
                <w:sz w:val="30"/>
                <w:szCs w:val="30"/>
              </w:rPr>
              <w:t>,</w:t>
            </w:r>
            <w:r w:rsidR="00A3157E" w:rsidRPr="00EF34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8" w:type="pct"/>
            <w:shd w:val="clear" w:color="auto" w:fill="auto"/>
          </w:tcPr>
          <w:p w14:paraId="74D36F91" w14:textId="77777777" w:rsidR="00233022" w:rsidRPr="00B3135A" w:rsidRDefault="00233022" w:rsidP="00AF4C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8" w:type="pct"/>
          </w:tcPr>
          <w:p w14:paraId="6E6C0B8E" w14:textId="0FDDBB21" w:rsidR="00233022" w:rsidRPr="00B3135A" w:rsidRDefault="0023302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120,184</w:t>
            </w:r>
          </w:p>
        </w:tc>
      </w:tr>
      <w:tr w:rsidR="003F338A" w:rsidRPr="00B3135A" w14:paraId="6E44F0A2" w14:textId="77777777" w:rsidTr="003F338A">
        <w:trPr>
          <w:trHeight w:val="412"/>
        </w:trPr>
        <w:tc>
          <w:tcPr>
            <w:tcW w:w="2601" w:type="pct"/>
            <w:gridSpan w:val="2"/>
          </w:tcPr>
          <w:p w14:paraId="03DD492F" w14:textId="0BBF984E" w:rsidR="003F338A" w:rsidRPr="00EF34E1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EF34E1">
              <w:rPr>
                <w:rFonts w:ascii="Angsana New" w:hAnsi="Angsana New"/>
                <w:spacing w:val="-8"/>
                <w:sz w:val="30"/>
                <w:szCs w:val="30"/>
                <w:cs/>
              </w:rPr>
              <w:t>ค่าเสื่อมราคาอาคาร</w:t>
            </w:r>
            <w:r w:rsidRPr="00EF34E1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EF34E1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อุปกรณ์และสินทรัพย์สิทธิการใช้</w:t>
            </w:r>
          </w:p>
        </w:tc>
        <w:tc>
          <w:tcPr>
            <w:tcW w:w="489" w:type="pct"/>
            <w:shd w:val="clear" w:color="auto" w:fill="auto"/>
          </w:tcPr>
          <w:p w14:paraId="7F597293" w14:textId="287CB3EC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12,929</w:t>
            </w:r>
          </w:p>
        </w:tc>
        <w:tc>
          <w:tcPr>
            <w:tcW w:w="148" w:type="pct"/>
            <w:shd w:val="clear" w:color="auto" w:fill="auto"/>
          </w:tcPr>
          <w:p w14:paraId="258D7FD8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406E407C" w14:textId="09AFACC9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13,158</w:t>
            </w:r>
          </w:p>
        </w:tc>
        <w:tc>
          <w:tcPr>
            <w:tcW w:w="148" w:type="pct"/>
            <w:shd w:val="clear" w:color="auto" w:fill="auto"/>
          </w:tcPr>
          <w:p w14:paraId="60ACA5AB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5A5C7C0B" w14:textId="77EC16FA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148" w:type="pct"/>
            <w:shd w:val="clear" w:color="auto" w:fill="auto"/>
          </w:tcPr>
          <w:p w14:paraId="290F938E" w14:textId="77777777" w:rsidR="003F338A" w:rsidRPr="00B3135A" w:rsidRDefault="003F338A" w:rsidP="003F33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8" w:type="pct"/>
          </w:tcPr>
          <w:p w14:paraId="559C7518" w14:textId="54FF2316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9,830</w:t>
            </w:r>
          </w:p>
        </w:tc>
      </w:tr>
      <w:tr w:rsidR="003F338A" w:rsidRPr="00B3135A" w14:paraId="1DB55937" w14:textId="77777777" w:rsidTr="00EF34E1">
        <w:trPr>
          <w:trHeight w:val="412"/>
        </w:trPr>
        <w:tc>
          <w:tcPr>
            <w:tcW w:w="2158" w:type="pct"/>
          </w:tcPr>
          <w:p w14:paraId="446178A9" w14:textId="3ACDEA43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444" w:type="pct"/>
            <w:shd w:val="clear" w:color="auto" w:fill="auto"/>
          </w:tcPr>
          <w:p w14:paraId="0CF5DF3B" w14:textId="77777777" w:rsidR="003F338A" w:rsidRPr="00EF34E1" w:rsidRDefault="003F338A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6A5EB798" w14:textId="5AF1E419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48" w:type="pct"/>
            <w:shd w:val="clear" w:color="auto" w:fill="auto"/>
          </w:tcPr>
          <w:p w14:paraId="4EB63801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3F8F6CE2" w14:textId="0CC87C82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48" w:type="pct"/>
            <w:shd w:val="clear" w:color="auto" w:fill="auto"/>
          </w:tcPr>
          <w:p w14:paraId="7C50F0DD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48355B86" w14:textId="025D5083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8" w:type="pct"/>
            <w:shd w:val="clear" w:color="auto" w:fill="auto"/>
          </w:tcPr>
          <w:p w14:paraId="42050CA8" w14:textId="77777777" w:rsidR="003F338A" w:rsidRPr="00B3135A" w:rsidRDefault="003F338A" w:rsidP="003F33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8" w:type="pct"/>
          </w:tcPr>
          <w:p w14:paraId="56C34EDD" w14:textId="50E6576E" w:rsidR="003F338A" w:rsidRPr="00EF34E1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CD5D6D" w:rsidRPr="00B3135A" w14:paraId="32A519C6" w14:textId="77777777" w:rsidTr="003F338A">
        <w:trPr>
          <w:trHeight w:val="412"/>
        </w:trPr>
        <w:tc>
          <w:tcPr>
            <w:tcW w:w="2158" w:type="pct"/>
          </w:tcPr>
          <w:p w14:paraId="65D06BAA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</w:rPr>
              <w:t>/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ขาย</w:t>
            </w:r>
          </w:p>
        </w:tc>
        <w:tc>
          <w:tcPr>
            <w:tcW w:w="444" w:type="pct"/>
            <w:shd w:val="clear" w:color="auto" w:fill="auto"/>
          </w:tcPr>
          <w:p w14:paraId="1DCDBA9C" w14:textId="77777777" w:rsidR="003F338A" w:rsidRPr="00EF34E1" w:rsidRDefault="003F338A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07BF397E" w14:textId="2DD6F054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</w:t>
            </w:r>
            <w:r w:rsidRPr="00EF34E1">
              <w:rPr>
                <w:rFonts w:ascii="Angsana New" w:hAnsi="Angsana New"/>
                <w:sz w:val="30"/>
                <w:szCs w:val="30"/>
              </w:rPr>
              <w:t>210</w:t>
            </w:r>
            <w:r w:rsidRPr="00B3135A">
              <w:rPr>
                <w:rFonts w:ascii="Angsana New" w:hAnsi="Angsana New"/>
                <w:sz w:val="30"/>
                <w:szCs w:val="30"/>
              </w:rPr>
              <w:t>,3</w:t>
            </w:r>
            <w:r w:rsidRPr="00EF34E1">
              <w:rPr>
                <w:rFonts w:ascii="Angsana New" w:hAnsi="Angsana New"/>
                <w:sz w:val="30"/>
                <w:szCs w:val="30"/>
              </w:rPr>
              <w:t>73</w:t>
            </w:r>
            <w:r w:rsidRPr="00B313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E0D5D5B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71C349F1" w14:textId="44676114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(147,198)</w:t>
            </w:r>
          </w:p>
        </w:tc>
        <w:tc>
          <w:tcPr>
            <w:tcW w:w="148" w:type="pct"/>
            <w:shd w:val="clear" w:color="auto" w:fill="auto"/>
          </w:tcPr>
          <w:p w14:paraId="6BF8933E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3A35928E" w14:textId="4A309AA0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(10,7</w:t>
            </w:r>
            <w:r w:rsidR="00A3157E" w:rsidRPr="00EF34E1">
              <w:rPr>
                <w:rFonts w:ascii="Angsana New" w:hAnsi="Angsana New"/>
                <w:sz w:val="30"/>
                <w:szCs w:val="30"/>
              </w:rPr>
              <w:t>69</w:t>
            </w:r>
            <w:r w:rsidRPr="00B313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3444341E" w14:textId="77777777" w:rsidR="003F338A" w:rsidRPr="00EF34E1" w:rsidRDefault="003F338A" w:rsidP="003F33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green"/>
              </w:rPr>
            </w:pPr>
          </w:p>
        </w:tc>
        <w:tc>
          <w:tcPr>
            <w:tcW w:w="488" w:type="pct"/>
          </w:tcPr>
          <w:p w14:paraId="37903745" w14:textId="47106394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(136,375)</w:t>
            </w:r>
          </w:p>
        </w:tc>
      </w:tr>
      <w:tr w:rsidR="003F338A" w:rsidRPr="00B3135A" w14:paraId="3BDF0E69" w14:textId="77777777" w:rsidTr="00EF34E1">
        <w:trPr>
          <w:trHeight w:val="412"/>
        </w:trPr>
        <w:tc>
          <w:tcPr>
            <w:tcW w:w="2158" w:type="pct"/>
          </w:tcPr>
          <w:p w14:paraId="01830282" w14:textId="2E96B974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ขายให้บริษัทย่อย</w:t>
            </w:r>
          </w:p>
        </w:tc>
        <w:tc>
          <w:tcPr>
            <w:tcW w:w="444" w:type="pct"/>
          </w:tcPr>
          <w:p w14:paraId="00F90CB5" w14:textId="11EB70FE" w:rsidR="003F338A" w:rsidRPr="00B3135A" w:rsidDel="00FB2C5A" w:rsidRDefault="003F338A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489" w:type="pct"/>
            <w:shd w:val="clear" w:color="auto" w:fill="auto"/>
          </w:tcPr>
          <w:p w14:paraId="1A03DFF0" w14:textId="5AC8FA1C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1B2C232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61D0CC7E" w14:textId="3CAB5D99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241FB8B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585BC5BB" w14:textId="7AE18088" w:rsidR="003F338A" w:rsidRPr="00B3135A" w:rsidDel="00F63B8F" w:rsidRDefault="00116F2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(12</w:t>
            </w:r>
            <w:r w:rsidR="00A3157E" w:rsidRPr="00EF34E1">
              <w:rPr>
                <w:rFonts w:ascii="Angsana New" w:hAnsi="Angsana New"/>
                <w:sz w:val="30"/>
                <w:szCs w:val="30"/>
              </w:rPr>
              <w:t>5</w:t>
            </w:r>
            <w:r w:rsidRPr="00B3135A">
              <w:rPr>
                <w:rFonts w:ascii="Angsana New" w:hAnsi="Angsana New"/>
                <w:sz w:val="30"/>
                <w:szCs w:val="30"/>
              </w:rPr>
              <w:t>,</w:t>
            </w:r>
            <w:r w:rsidR="00A3157E" w:rsidRPr="00EF34E1">
              <w:rPr>
                <w:rFonts w:ascii="Angsana New" w:hAnsi="Angsana New"/>
                <w:sz w:val="30"/>
                <w:szCs w:val="30"/>
              </w:rPr>
              <w:t>1</w:t>
            </w:r>
            <w:r w:rsidR="003F338A" w:rsidRPr="00EF34E1">
              <w:rPr>
                <w:rFonts w:ascii="Angsana New" w:hAnsi="Angsana New"/>
                <w:sz w:val="30"/>
                <w:szCs w:val="30"/>
              </w:rPr>
              <w:t>4</w:t>
            </w:r>
            <w:r w:rsidR="003F338A" w:rsidRPr="00B3135A">
              <w:rPr>
                <w:rFonts w:ascii="Angsana New" w:hAnsi="Angsana New"/>
                <w:sz w:val="30"/>
                <w:szCs w:val="30"/>
              </w:rPr>
              <w:t>5</w:t>
            </w:r>
            <w:r w:rsidRPr="00B313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53BD86A7" w14:textId="77777777" w:rsidR="003F338A" w:rsidRPr="00B3135A" w:rsidRDefault="003F338A" w:rsidP="003F33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28E387D7" w14:textId="51BE3B2E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338A" w:rsidRPr="00B3135A" w14:paraId="60A9762F" w14:textId="77777777" w:rsidTr="00EF34E1">
        <w:trPr>
          <w:trHeight w:val="412"/>
        </w:trPr>
        <w:tc>
          <w:tcPr>
            <w:tcW w:w="2158" w:type="pct"/>
          </w:tcPr>
          <w:p w14:paraId="02DA9441" w14:textId="37C9CF57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B3135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</w:rPr>
              <w:t xml:space="preserve">) 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จากการวัดมูลค่าสินทรัพย์ชีวภาพ</w:t>
            </w:r>
          </w:p>
        </w:tc>
        <w:tc>
          <w:tcPr>
            <w:tcW w:w="444" w:type="pct"/>
            <w:shd w:val="clear" w:color="auto" w:fill="auto"/>
          </w:tcPr>
          <w:p w14:paraId="2ECC2E54" w14:textId="77777777" w:rsidR="003F338A" w:rsidRPr="00EF34E1" w:rsidRDefault="003F338A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1676347E" w14:textId="380CEDF9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(5,662)</w:t>
            </w:r>
          </w:p>
        </w:tc>
        <w:tc>
          <w:tcPr>
            <w:tcW w:w="148" w:type="pct"/>
            <w:shd w:val="clear" w:color="auto" w:fill="auto"/>
          </w:tcPr>
          <w:p w14:paraId="4FC88610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5ACBFECF" w14:textId="63123A01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  <w:tc>
          <w:tcPr>
            <w:tcW w:w="148" w:type="pct"/>
            <w:shd w:val="clear" w:color="auto" w:fill="auto"/>
          </w:tcPr>
          <w:p w14:paraId="5EFB33B9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65FC28F4" w14:textId="54E881FD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1,</w:t>
            </w:r>
            <w:r w:rsidRPr="00EF34E1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48" w:type="pct"/>
            <w:shd w:val="clear" w:color="auto" w:fill="auto"/>
          </w:tcPr>
          <w:p w14:paraId="15BC164C" w14:textId="77777777" w:rsidR="003F338A" w:rsidRPr="00B3135A" w:rsidRDefault="003F338A" w:rsidP="003F33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6BB02C89" w14:textId="76CFAA0A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20,059</w:t>
            </w:r>
          </w:p>
        </w:tc>
      </w:tr>
      <w:tr w:rsidR="003F338A" w:rsidRPr="00B3135A" w14:paraId="397ACE7D" w14:textId="77777777" w:rsidTr="00EF34E1">
        <w:trPr>
          <w:trHeight w:val="412"/>
        </w:trPr>
        <w:tc>
          <w:tcPr>
            <w:tcW w:w="2158" w:type="pct"/>
          </w:tcPr>
          <w:p w14:paraId="6027D100" w14:textId="642964F8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444" w:type="pct"/>
            <w:shd w:val="clear" w:color="auto" w:fill="auto"/>
          </w:tcPr>
          <w:p w14:paraId="68808E82" w14:textId="77777777" w:rsidR="003F338A" w:rsidRPr="00EF34E1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shd w:val="clear" w:color="auto" w:fill="auto"/>
          </w:tcPr>
          <w:p w14:paraId="7289C45D" w14:textId="01E2CE38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128,305</w:t>
            </w:r>
          </w:p>
        </w:tc>
        <w:tc>
          <w:tcPr>
            <w:tcW w:w="148" w:type="pct"/>
            <w:shd w:val="clear" w:color="auto" w:fill="auto"/>
          </w:tcPr>
          <w:p w14:paraId="2A3F1C0C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shd w:val="clear" w:color="auto" w:fill="auto"/>
          </w:tcPr>
          <w:p w14:paraId="5223C05D" w14:textId="750DF83B" w:rsidR="003F338A" w:rsidRPr="00B3135A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178,901</w:t>
            </w:r>
          </w:p>
        </w:tc>
        <w:tc>
          <w:tcPr>
            <w:tcW w:w="148" w:type="pct"/>
            <w:shd w:val="clear" w:color="auto" w:fill="auto"/>
          </w:tcPr>
          <w:p w14:paraId="40979EFB" w14:textId="77777777" w:rsidR="003F338A" w:rsidRPr="00B3135A" w:rsidRDefault="003F338A" w:rsidP="003F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  <w:shd w:val="clear" w:color="auto" w:fill="auto"/>
          </w:tcPr>
          <w:p w14:paraId="13BACBF1" w14:textId="33F8F0FD" w:rsidR="003F338A" w:rsidRPr="00EF34E1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6,851</w:t>
            </w:r>
          </w:p>
        </w:tc>
        <w:tc>
          <w:tcPr>
            <w:tcW w:w="148" w:type="pct"/>
            <w:shd w:val="clear" w:color="auto" w:fill="auto"/>
          </w:tcPr>
          <w:p w14:paraId="002E9E58" w14:textId="77777777" w:rsidR="003F338A" w:rsidRPr="00B3135A" w:rsidRDefault="003F338A" w:rsidP="003F33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8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double" w:sz="4" w:space="0" w:color="auto"/>
            </w:tcBorders>
          </w:tcPr>
          <w:p w14:paraId="177D3584" w14:textId="7041E68F" w:rsidR="003F338A" w:rsidRPr="00EF34E1" w:rsidRDefault="003F338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115,931</w:t>
            </w:r>
          </w:p>
        </w:tc>
      </w:tr>
    </w:tbl>
    <w:p w14:paraId="6DC77C52" w14:textId="77777777" w:rsidR="00F27E25" w:rsidRPr="00EF34E1" w:rsidRDefault="00F27E25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</w:p>
    <w:p w14:paraId="22D2941D" w14:textId="2B36F52F" w:rsidR="00FB7634" w:rsidRPr="00B3135A" w:rsidRDefault="003E000B" w:rsidP="003F3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สินทรัพย์ชีวภาพ</w:t>
      </w:r>
      <w:r w:rsidR="00A5214D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</w:rPr>
        <w:t>-</w:t>
      </w:r>
      <w:r w:rsidR="00A5214D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ผลสับปะรดที่พร้อมเก็บเกี่ยว</w:t>
      </w:r>
      <w:r w:rsidR="00065335" w:rsidRPr="00B3135A">
        <w:rPr>
          <w:rFonts w:ascii="Angsana New" w:hAnsi="Angsana New"/>
          <w:sz w:val="30"/>
          <w:szCs w:val="30"/>
          <w:cs/>
        </w:rPr>
        <w:t>วัดมูลค่า</w:t>
      </w:r>
      <w:r w:rsidRPr="00B3135A">
        <w:rPr>
          <w:rFonts w:ascii="Angsana New" w:hAnsi="Angsana New"/>
          <w:sz w:val="30"/>
          <w:szCs w:val="30"/>
          <w:cs/>
        </w:rPr>
        <w:t>ด้วยมูลค่ายุติธรรมหัก</w:t>
      </w:r>
      <w:r w:rsidR="00B640D0" w:rsidRPr="00B3135A">
        <w:rPr>
          <w:rFonts w:ascii="Angsana New" w:hAnsi="Angsana New"/>
          <w:sz w:val="30"/>
          <w:szCs w:val="30"/>
          <w:cs/>
        </w:rPr>
        <w:t>ต้นทุน</w:t>
      </w:r>
      <w:r w:rsidRPr="00B3135A">
        <w:rPr>
          <w:rFonts w:ascii="Angsana New" w:hAnsi="Angsana New"/>
          <w:sz w:val="30"/>
          <w:szCs w:val="30"/>
          <w:cs/>
        </w:rPr>
        <w:t>ในการขาย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สำหรับสินทรัพย์ชีวภาพ</w:t>
      </w:r>
      <w:r w:rsidR="00A5214D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-</w:t>
      </w:r>
      <w:r w:rsidR="00A5214D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ต้นสับปะรด</w:t>
      </w:r>
      <w:r w:rsidR="00F70E4B" w:rsidRPr="00B3135A">
        <w:rPr>
          <w:rFonts w:ascii="Angsana New" w:hAnsi="Angsana New"/>
          <w:sz w:val="30"/>
          <w:szCs w:val="30"/>
          <w:cs/>
        </w:rPr>
        <w:t>ที่ยังไม่พร้อมให้ผลิตผล</w:t>
      </w:r>
      <w:r w:rsidR="005D50B9" w:rsidRPr="00B3135A">
        <w:rPr>
          <w:rFonts w:ascii="Angsana New" w:hAnsi="Angsana New"/>
          <w:sz w:val="30"/>
          <w:szCs w:val="30"/>
          <w:cs/>
        </w:rPr>
        <w:t>และ</w:t>
      </w:r>
      <w:r w:rsidR="00BC06EB" w:rsidRPr="00B3135A">
        <w:rPr>
          <w:rFonts w:ascii="Angsana New" w:hAnsi="Angsana New"/>
          <w:sz w:val="30"/>
          <w:szCs w:val="30"/>
          <w:cs/>
        </w:rPr>
        <w:t>ผล</w:t>
      </w:r>
      <w:r w:rsidR="005D50B9" w:rsidRPr="00B3135A">
        <w:rPr>
          <w:rFonts w:ascii="Angsana New" w:hAnsi="Angsana New"/>
          <w:sz w:val="30"/>
          <w:szCs w:val="30"/>
          <w:cs/>
        </w:rPr>
        <w:t>สับปะรดที่ยังไม่พร้อมเก็บเกี่ยว</w:t>
      </w:r>
      <w:r w:rsidR="00065335" w:rsidRPr="00B3135A">
        <w:rPr>
          <w:rFonts w:ascii="Angsana New" w:hAnsi="Angsana New"/>
          <w:sz w:val="30"/>
          <w:szCs w:val="30"/>
          <w:cs/>
        </w:rPr>
        <w:t>วัดมูลค่า</w:t>
      </w:r>
      <w:r w:rsidRPr="00B3135A">
        <w:rPr>
          <w:rFonts w:ascii="Angsana New" w:hAnsi="Angsana New"/>
          <w:sz w:val="30"/>
          <w:szCs w:val="30"/>
          <w:cs/>
        </w:rPr>
        <w:t>ด้วยรา</w:t>
      </w:r>
      <w:r w:rsidR="005D50B9" w:rsidRPr="00B3135A">
        <w:rPr>
          <w:rFonts w:ascii="Angsana New" w:hAnsi="Angsana New"/>
          <w:sz w:val="30"/>
          <w:szCs w:val="30"/>
          <w:cs/>
        </w:rPr>
        <w:t>คาทุนหักค่าเผื่อ</w:t>
      </w:r>
      <w:r w:rsidR="00970FC4" w:rsidRPr="00B3135A">
        <w:rPr>
          <w:rFonts w:ascii="Angsana New" w:hAnsi="Angsana New"/>
          <w:sz w:val="30"/>
          <w:szCs w:val="30"/>
        </w:rPr>
        <w:br/>
      </w:r>
      <w:r w:rsidR="005D50B9" w:rsidRPr="00B3135A">
        <w:rPr>
          <w:rFonts w:ascii="Angsana New" w:hAnsi="Angsana New"/>
          <w:sz w:val="30"/>
          <w:szCs w:val="30"/>
          <w:cs/>
        </w:rPr>
        <w:t xml:space="preserve">การด้อยค่าสะสม </w:t>
      </w:r>
      <w:r w:rsidRPr="00B3135A">
        <w:rPr>
          <w:rFonts w:ascii="Angsana New" w:hAnsi="Angsana New"/>
          <w:sz w:val="30"/>
          <w:szCs w:val="30"/>
          <w:cs/>
        </w:rPr>
        <w:t>เนื่องจากสินทรัพย์ชีวภาพเหล่านี้ไม่มีตลาดที่มีการซื้อขายคล่องที่สามารถหาราคาตลาดเพื่อกำหนดมูลค่ายุติธรรมในสภาพปัจจุบันสำหรับสินทรัพย์ชีวภาพดังกล่าวได้</w:t>
      </w:r>
      <w:r w:rsidR="003301C3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และไม่สามารถกำหนดมูล</w:t>
      </w:r>
      <w:r w:rsidR="005D50B9" w:rsidRPr="00B3135A">
        <w:rPr>
          <w:rFonts w:ascii="Angsana New" w:hAnsi="Angsana New"/>
          <w:sz w:val="30"/>
          <w:szCs w:val="30"/>
          <w:cs/>
        </w:rPr>
        <w:t>ค่ายุติธรรมโดยใช้มูลค่าปัจจุบัน</w:t>
      </w:r>
      <w:r w:rsidRPr="00B3135A">
        <w:rPr>
          <w:rFonts w:ascii="Angsana New" w:hAnsi="Angsana New"/>
          <w:sz w:val="30"/>
          <w:szCs w:val="30"/>
          <w:cs/>
        </w:rPr>
        <w:t>ของประมาณการกระแสเงินสดสุทธิที่คาดว่าจะได้รับจากสินทรัพย์นั้นได้อย่างน่าเชื่อถือ</w:t>
      </w:r>
      <w:r w:rsidR="009E6C7B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เนื่องจากมีความไม่แน่นอนอันเกิดจากปัจจัยภายนอกต่าง</w:t>
      </w:r>
      <w:r w:rsidR="00EB601A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ๆ เช่น สภาพดินฟ้าอากาศ ที่มีการเปลี่ยนแปลงอย่างมาก ซึ่ง</w:t>
      </w:r>
      <w:r w:rsidR="005D50B9" w:rsidRPr="00B3135A">
        <w:rPr>
          <w:rFonts w:ascii="Angsana New" w:hAnsi="Angsana New"/>
          <w:sz w:val="30"/>
          <w:szCs w:val="30"/>
          <w:cs/>
        </w:rPr>
        <w:t>ส่งผล</w:t>
      </w:r>
      <w:r w:rsidRPr="00B3135A">
        <w:rPr>
          <w:rFonts w:ascii="Angsana New" w:hAnsi="Angsana New"/>
          <w:sz w:val="30"/>
          <w:szCs w:val="30"/>
          <w:cs/>
        </w:rPr>
        <w:t>กระทบต่อ</w:t>
      </w:r>
      <w:r w:rsidR="005D50B9" w:rsidRPr="00B3135A">
        <w:rPr>
          <w:rFonts w:ascii="Angsana New" w:hAnsi="Angsana New"/>
          <w:sz w:val="30"/>
          <w:szCs w:val="30"/>
          <w:cs/>
        </w:rPr>
        <w:t>จำนวนผลผลิต</w:t>
      </w:r>
      <w:r w:rsidRPr="00B3135A">
        <w:rPr>
          <w:rFonts w:ascii="Angsana New" w:hAnsi="Angsana New"/>
          <w:sz w:val="30"/>
          <w:szCs w:val="30"/>
          <w:cs/>
        </w:rPr>
        <w:t>และราคาขายในอนาคต เป็นต้น</w:t>
      </w:r>
    </w:p>
    <w:p w14:paraId="7A1374AE" w14:textId="77777777" w:rsidR="003F338A" w:rsidRPr="00B3135A" w:rsidRDefault="003F338A" w:rsidP="00C02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84"/>
        <w:gridCol w:w="1095"/>
        <w:gridCol w:w="255"/>
        <w:gridCol w:w="1035"/>
        <w:gridCol w:w="270"/>
        <w:gridCol w:w="1107"/>
        <w:gridCol w:w="273"/>
        <w:gridCol w:w="1067"/>
      </w:tblGrid>
      <w:tr w:rsidR="005C7693" w:rsidRPr="00B3135A" w14:paraId="5EAD60EC" w14:textId="77777777" w:rsidTr="00EF34E1">
        <w:trPr>
          <w:trHeight w:val="20"/>
          <w:tblHeader/>
        </w:trPr>
        <w:tc>
          <w:tcPr>
            <w:tcW w:w="4284" w:type="dxa"/>
            <w:vMerge w:val="restart"/>
          </w:tcPr>
          <w:p w14:paraId="31613A35" w14:textId="77777777" w:rsidR="00D46635" w:rsidRPr="00EF34E1" w:rsidRDefault="00D46635" w:rsidP="00F47EFC">
            <w:pPr>
              <w:tabs>
                <w:tab w:val="left" w:pos="342"/>
              </w:tabs>
              <w:spacing w:line="240" w:lineRule="auto"/>
              <w:ind w:right="-110"/>
              <w:rPr>
                <w:rFonts w:ascii="Angsana New" w:eastAsia="Cordia New" w:hAnsi="Angsana New"/>
                <w:spacing w:val="-6"/>
                <w:sz w:val="30"/>
                <w:szCs w:val="30"/>
              </w:rPr>
            </w:pPr>
          </w:p>
          <w:p w14:paraId="357DD3C9" w14:textId="7668E204" w:rsidR="005C7693" w:rsidRPr="00B3135A" w:rsidRDefault="005C7693" w:rsidP="00F47EFC">
            <w:pPr>
              <w:tabs>
                <w:tab w:val="left" w:pos="34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eastAsia="Cordi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ประมาณการปริมาณทางกายภาพของสินทรัพย์ชีวภาพ</w:t>
            </w:r>
          </w:p>
        </w:tc>
        <w:tc>
          <w:tcPr>
            <w:tcW w:w="2385" w:type="dxa"/>
            <w:gridSpan w:val="3"/>
          </w:tcPr>
          <w:p w14:paraId="37329059" w14:textId="77777777" w:rsidR="005C7693" w:rsidRPr="00B3135A" w:rsidRDefault="005C7693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D8875E" w14:textId="77777777" w:rsidR="005C7693" w:rsidRPr="00B3135A" w:rsidRDefault="005C7693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7" w:type="dxa"/>
            <w:gridSpan w:val="3"/>
          </w:tcPr>
          <w:p w14:paraId="72CDDD3D" w14:textId="77777777" w:rsidR="005C7693" w:rsidRPr="00B3135A" w:rsidRDefault="005C7693" w:rsidP="009E6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C7693" w:rsidRPr="00B3135A" w14:paraId="37DF40E8" w14:textId="77777777" w:rsidTr="00EF34E1">
        <w:trPr>
          <w:trHeight w:val="20"/>
          <w:tblHeader/>
        </w:trPr>
        <w:tc>
          <w:tcPr>
            <w:tcW w:w="4284" w:type="dxa"/>
            <w:vMerge/>
          </w:tcPr>
          <w:p w14:paraId="3C6C3000" w14:textId="688A294D" w:rsidR="005C7693" w:rsidRPr="00B3135A" w:rsidRDefault="005C7693" w:rsidP="00F47EFC">
            <w:pPr>
              <w:tabs>
                <w:tab w:val="left" w:pos="34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D7A49EB" w14:textId="30B39A68" w:rsidR="005C7693" w:rsidRPr="00B3135A" w:rsidRDefault="005C7693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5" w:type="dxa"/>
          </w:tcPr>
          <w:p w14:paraId="77726EA5" w14:textId="77777777" w:rsidR="005C7693" w:rsidRPr="00B3135A" w:rsidRDefault="005C7693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0BAB92" w14:textId="7537516F" w:rsidR="005C7693" w:rsidRPr="00B3135A" w:rsidRDefault="005C7693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6C1F526" w14:textId="77777777" w:rsidR="005C7693" w:rsidRPr="00B3135A" w:rsidRDefault="005C7693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39E6AF69" w14:textId="663BFE5E" w:rsidR="005C7693" w:rsidRPr="00B3135A" w:rsidRDefault="005C7693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61E42B9B" w14:textId="77777777" w:rsidR="005C7693" w:rsidRPr="00B3135A" w:rsidRDefault="005C7693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67" w:type="dxa"/>
          </w:tcPr>
          <w:p w14:paraId="0969B8B2" w14:textId="269A3D7B" w:rsidR="005C7693" w:rsidRPr="00B3135A" w:rsidRDefault="005C7693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479F4" w:rsidRPr="00B3135A" w14:paraId="48F21C07" w14:textId="77777777" w:rsidTr="00EF34E1">
        <w:trPr>
          <w:trHeight w:val="20"/>
          <w:tblHeader/>
        </w:trPr>
        <w:tc>
          <w:tcPr>
            <w:tcW w:w="4284" w:type="dxa"/>
          </w:tcPr>
          <w:p w14:paraId="0AC9DF9F" w14:textId="77777777" w:rsidR="008479F4" w:rsidRPr="00B3135A" w:rsidRDefault="008479F4" w:rsidP="00DA4B22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2" w:type="dxa"/>
            <w:gridSpan w:val="7"/>
          </w:tcPr>
          <w:p w14:paraId="7D949A58" w14:textId="77777777" w:rsidR="008479F4" w:rsidRPr="00B3135A" w:rsidRDefault="008479F4" w:rsidP="00DA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E10E4"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พันต้น</w:t>
            </w:r>
            <w:r w:rsidR="00E01186" w:rsidRPr="00B3135A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="00E01186"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พันตัน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47EFC" w:rsidRPr="00B3135A" w14:paraId="030F4512" w14:textId="77777777" w:rsidTr="00EF34E1">
        <w:trPr>
          <w:trHeight w:val="20"/>
        </w:trPr>
        <w:tc>
          <w:tcPr>
            <w:tcW w:w="4284" w:type="dxa"/>
            <w:shd w:val="clear" w:color="auto" w:fill="auto"/>
          </w:tcPr>
          <w:p w14:paraId="0B2A0E57" w14:textId="77777777" w:rsidR="00F47EFC" w:rsidRPr="00EF34E1" w:rsidRDefault="00F47EFC" w:rsidP="00F47EFC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ต้นสับปะรดที่ยังไม่พร้อมให้ผลิตผล (ต้น)</w:t>
            </w:r>
          </w:p>
        </w:tc>
        <w:tc>
          <w:tcPr>
            <w:tcW w:w="1095" w:type="dxa"/>
          </w:tcPr>
          <w:p w14:paraId="6774D241" w14:textId="36B445D2" w:rsidR="00F47EFC" w:rsidRPr="00B3135A" w:rsidRDefault="009E047E" w:rsidP="00F47EFC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21,275</w:t>
            </w:r>
          </w:p>
        </w:tc>
        <w:tc>
          <w:tcPr>
            <w:tcW w:w="255" w:type="dxa"/>
          </w:tcPr>
          <w:p w14:paraId="07B2FFBA" w14:textId="77777777" w:rsidR="00F47EFC" w:rsidRPr="00B3135A" w:rsidRDefault="00F47EFC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9093C90" w14:textId="3CE74E26" w:rsidR="00F47EFC" w:rsidRPr="00B3135A" w:rsidRDefault="00F47EFC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26,894</w:t>
            </w:r>
          </w:p>
        </w:tc>
        <w:tc>
          <w:tcPr>
            <w:tcW w:w="270" w:type="dxa"/>
          </w:tcPr>
          <w:p w14:paraId="726550C7" w14:textId="77777777" w:rsidR="00F47EFC" w:rsidRPr="00B3135A" w:rsidRDefault="00F47EFC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3D8D4DC" w14:textId="10ADDEE0" w:rsidR="00F47EFC" w:rsidRPr="00B3135A" w:rsidRDefault="009E047E" w:rsidP="00EF34E1">
            <w:pPr>
              <w:pStyle w:val="block"/>
              <w:tabs>
                <w:tab w:val="decimal" w:pos="52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206ACB6C" w14:textId="77777777" w:rsidR="00F47EFC" w:rsidRPr="00B3135A" w:rsidRDefault="00F47EFC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C0ABD5C" w14:textId="794BED65" w:rsidR="00F47EFC" w:rsidRPr="00B3135A" w:rsidRDefault="00F47EFC" w:rsidP="00F47EFC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23,222</w:t>
            </w:r>
          </w:p>
        </w:tc>
      </w:tr>
      <w:tr w:rsidR="00F47EFC" w:rsidRPr="00B3135A" w14:paraId="4D751B52" w14:textId="77777777" w:rsidTr="00EF34E1">
        <w:trPr>
          <w:trHeight w:val="20"/>
        </w:trPr>
        <w:tc>
          <w:tcPr>
            <w:tcW w:w="4284" w:type="dxa"/>
            <w:shd w:val="clear" w:color="auto" w:fill="auto"/>
          </w:tcPr>
          <w:p w14:paraId="7BD9846C" w14:textId="77777777" w:rsidR="00F47EFC" w:rsidRPr="00B3135A" w:rsidRDefault="00F47EFC" w:rsidP="00F47EFC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ผลสับปะรดที่ยังไม่พร้อมเก็บเกี่ยว (ตัน)</w:t>
            </w:r>
          </w:p>
        </w:tc>
        <w:tc>
          <w:tcPr>
            <w:tcW w:w="1095" w:type="dxa"/>
          </w:tcPr>
          <w:p w14:paraId="62BA2EFA" w14:textId="70DF3A78" w:rsidR="00F47EFC" w:rsidRPr="00B3135A" w:rsidRDefault="009E047E" w:rsidP="00F47EFC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6,700</w:t>
            </w:r>
          </w:p>
        </w:tc>
        <w:tc>
          <w:tcPr>
            <w:tcW w:w="255" w:type="dxa"/>
          </w:tcPr>
          <w:p w14:paraId="1BA91473" w14:textId="77777777" w:rsidR="00F47EFC" w:rsidRPr="00B3135A" w:rsidRDefault="00F47EFC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0823B45" w14:textId="3ED2F452" w:rsidR="00F47EFC" w:rsidRPr="00B3135A" w:rsidRDefault="00F47EFC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8,040</w:t>
            </w:r>
          </w:p>
        </w:tc>
        <w:tc>
          <w:tcPr>
            <w:tcW w:w="270" w:type="dxa"/>
          </w:tcPr>
          <w:p w14:paraId="5F28A872" w14:textId="77777777" w:rsidR="00F47EFC" w:rsidRPr="00B3135A" w:rsidRDefault="00F47EFC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D30A36" w14:textId="3DF3C8D4" w:rsidR="00F47EFC" w:rsidRPr="00B3135A" w:rsidRDefault="009E047E" w:rsidP="00EF34E1">
            <w:pPr>
              <w:pStyle w:val="block"/>
              <w:tabs>
                <w:tab w:val="decimal" w:pos="52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7C3B8990" w14:textId="77777777" w:rsidR="00F47EFC" w:rsidRPr="00B3135A" w:rsidRDefault="00F47EFC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3195240" w14:textId="4C6C3B17" w:rsidR="00F47EFC" w:rsidRPr="00B3135A" w:rsidRDefault="00F47EFC" w:rsidP="00F47EFC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6,600</w:t>
            </w:r>
          </w:p>
        </w:tc>
      </w:tr>
      <w:tr w:rsidR="00F47EFC" w:rsidRPr="00B3135A" w14:paraId="31A42D55" w14:textId="77777777" w:rsidTr="00EF34E1">
        <w:trPr>
          <w:trHeight w:val="20"/>
        </w:trPr>
        <w:tc>
          <w:tcPr>
            <w:tcW w:w="4284" w:type="dxa"/>
            <w:shd w:val="clear" w:color="auto" w:fill="auto"/>
          </w:tcPr>
          <w:p w14:paraId="20A5E9DD" w14:textId="77777777" w:rsidR="00F47EFC" w:rsidRPr="00B3135A" w:rsidRDefault="00F47EFC" w:rsidP="00F47EFC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ผลสับปะรดที่พร้อมเก็บเกี่ยว (ตัน)</w:t>
            </w:r>
          </w:p>
        </w:tc>
        <w:tc>
          <w:tcPr>
            <w:tcW w:w="1095" w:type="dxa"/>
          </w:tcPr>
          <w:p w14:paraId="18098B4B" w14:textId="6F23C588" w:rsidR="00F47EFC" w:rsidRPr="00B3135A" w:rsidRDefault="009E047E" w:rsidP="00F47EFC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1,300</w:t>
            </w:r>
          </w:p>
        </w:tc>
        <w:tc>
          <w:tcPr>
            <w:tcW w:w="255" w:type="dxa"/>
          </w:tcPr>
          <w:p w14:paraId="41318514" w14:textId="77777777" w:rsidR="00F47EFC" w:rsidRPr="00B3135A" w:rsidRDefault="00F47EFC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3CB1906" w14:textId="4A5DECFD" w:rsidR="00F47EFC" w:rsidRPr="00B3135A" w:rsidRDefault="00F47EFC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</w:tcPr>
          <w:p w14:paraId="418BBCF8" w14:textId="77777777" w:rsidR="00F47EFC" w:rsidRPr="00B3135A" w:rsidRDefault="00F47EFC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8DD3C01" w14:textId="1059860C" w:rsidR="00F47EFC" w:rsidRPr="00B3135A" w:rsidRDefault="009E047E" w:rsidP="00EF34E1">
            <w:pPr>
              <w:pStyle w:val="block"/>
              <w:tabs>
                <w:tab w:val="decimal" w:pos="52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14:paraId="4A53B7E5" w14:textId="77777777" w:rsidR="00F47EFC" w:rsidRPr="00B3135A" w:rsidRDefault="00F47EFC" w:rsidP="00F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8C2BB9D" w14:textId="55782F8F" w:rsidR="00F47EFC" w:rsidRPr="00B3135A" w:rsidRDefault="00F47EFC" w:rsidP="00F47EFC">
            <w:pPr>
              <w:pStyle w:val="block"/>
              <w:tabs>
                <w:tab w:val="decimal" w:pos="772"/>
              </w:tabs>
              <w:spacing w:after="0" w:line="240" w:lineRule="auto"/>
              <w:ind w:left="0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</w:tr>
    </w:tbl>
    <w:p w14:paraId="026BF1AC" w14:textId="77777777" w:rsidR="00C6069D" w:rsidRPr="00B3135A" w:rsidRDefault="00C6069D" w:rsidP="00600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</w:p>
    <w:p w14:paraId="0222F428" w14:textId="66A9896C" w:rsidR="00363EC6" w:rsidRPr="00B3135A" w:rsidRDefault="009E6C7B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  <w:r w:rsidRPr="00B3135A">
        <w:rPr>
          <w:rFonts w:ascii="Angsana New" w:hAnsi="Angsana New"/>
          <w:b/>
          <w:sz w:val="30"/>
          <w:szCs w:val="30"/>
          <w:cs/>
        </w:rPr>
        <w:t>ปริมาณทางกายภาพของสินทรัพย์ชีวภาพประมาณโดยอาศัยประสบการณ์และข้อมูลในอดีต</w:t>
      </w:r>
      <w:r w:rsidRPr="00B3135A">
        <w:rPr>
          <w:rFonts w:ascii="Angsana New" w:hAnsi="Angsana New"/>
          <w:b/>
          <w:sz w:val="30"/>
          <w:szCs w:val="30"/>
        </w:rPr>
        <w:t xml:space="preserve"> </w:t>
      </w:r>
      <w:r w:rsidRPr="00B3135A">
        <w:rPr>
          <w:rFonts w:ascii="Angsana New" w:hAnsi="Angsana New"/>
          <w:b/>
          <w:sz w:val="30"/>
          <w:szCs w:val="30"/>
          <w:cs/>
        </w:rPr>
        <w:t>กรณีปริมาณ</w:t>
      </w:r>
      <w:r w:rsidR="005D50B9" w:rsidRPr="00B3135A">
        <w:rPr>
          <w:rFonts w:ascii="Angsana New" w:hAnsi="Angsana New"/>
          <w:b/>
          <w:sz w:val="30"/>
          <w:szCs w:val="30"/>
          <w:cs/>
        </w:rPr>
        <w:t>สินทรัพย์ชีวภาพ</w:t>
      </w:r>
      <w:r w:rsidR="005D50B9" w:rsidRPr="00B3135A">
        <w:rPr>
          <w:rFonts w:ascii="Angsana New" w:hAnsi="Angsana New"/>
          <w:b/>
          <w:sz w:val="30"/>
          <w:szCs w:val="30"/>
        </w:rPr>
        <w:t>-</w:t>
      </w:r>
      <w:r w:rsidR="005D50B9" w:rsidRPr="00B3135A">
        <w:rPr>
          <w:rFonts w:ascii="Angsana New" w:hAnsi="Angsana New"/>
          <w:b/>
          <w:sz w:val="30"/>
          <w:szCs w:val="30"/>
          <w:cs/>
        </w:rPr>
        <w:t>ผลสับป</w:t>
      </w:r>
      <w:r w:rsidR="000C6E3A" w:rsidRPr="00B3135A">
        <w:rPr>
          <w:rFonts w:ascii="Angsana New" w:hAnsi="Angsana New"/>
          <w:b/>
          <w:sz w:val="30"/>
          <w:szCs w:val="30"/>
          <w:cs/>
        </w:rPr>
        <w:t>ะรด</w:t>
      </w:r>
      <w:r w:rsidR="00065335" w:rsidRPr="00B3135A">
        <w:rPr>
          <w:rFonts w:ascii="Angsana New" w:hAnsi="Angsana New"/>
          <w:b/>
          <w:sz w:val="30"/>
          <w:szCs w:val="30"/>
          <w:cs/>
        </w:rPr>
        <w:t>ที่</w:t>
      </w:r>
      <w:r w:rsidR="000C6E3A" w:rsidRPr="00B3135A">
        <w:rPr>
          <w:rFonts w:ascii="Angsana New" w:hAnsi="Angsana New"/>
          <w:b/>
          <w:sz w:val="30"/>
          <w:szCs w:val="30"/>
          <w:cs/>
        </w:rPr>
        <w:t>พร้อมเก็บเกี่ยว กลุ่มบริษัทวัด</w:t>
      </w:r>
      <w:r w:rsidR="00044F62" w:rsidRPr="00B3135A">
        <w:rPr>
          <w:rFonts w:ascii="Angsana New" w:hAnsi="Angsana New"/>
          <w:b/>
          <w:sz w:val="30"/>
          <w:szCs w:val="30"/>
          <w:cs/>
        </w:rPr>
        <w:t>ตามน้ำหนักที่เก็บเกี่ยวได้จริง</w:t>
      </w:r>
      <w:r w:rsidR="005D50B9" w:rsidRPr="00B3135A">
        <w:rPr>
          <w:rFonts w:ascii="Angsana New" w:hAnsi="Angsana New"/>
          <w:b/>
          <w:sz w:val="30"/>
          <w:szCs w:val="30"/>
          <w:cs/>
        </w:rPr>
        <w:t xml:space="preserve">ในช่วงระยะเวลา </w:t>
      </w:r>
      <w:r w:rsidR="005D50B9" w:rsidRPr="00B3135A">
        <w:rPr>
          <w:rFonts w:ascii="Angsana New" w:hAnsi="Angsana New"/>
          <w:bCs/>
          <w:sz w:val="30"/>
          <w:szCs w:val="30"/>
        </w:rPr>
        <w:t>1</w:t>
      </w:r>
      <w:r w:rsidR="005D50B9" w:rsidRPr="00B3135A">
        <w:rPr>
          <w:rFonts w:ascii="Angsana New" w:hAnsi="Angsana New"/>
          <w:b/>
          <w:sz w:val="30"/>
          <w:szCs w:val="30"/>
        </w:rPr>
        <w:t xml:space="preserve"> </w:t>
      </w:r>
      <w:r w:rsidR="005D50B9" w:rsidRPr="00B3135A">
        <w:rPr>
          <w:rFonts w:ascii="Angsana New" w:hAnsi="Angsana New"/>
          <w:b/>
          <w:sz w:val="30"/>
          <w:szCs w:val="30"/>
          <w:cs/>
        </w:rPr>
        <w:t xml:space="preserve">เดือน </w:t>
      </w:r>
      <w:r w:rsidR="00044F62" w:rsidRPr="00B3135A">
        <w:rPr>
          <w:rFonts w:ascii="Angsana New" w:hAnsi="Angsana New"/>
          <w:b/>
          <w:sz w:val="30"/>
          <w:szCs w:val="30"/>
          <w:cs/>
        </w:rPr>
        <w:t>นับจากวันที่รายงาน</w:t>
      </w:r>
      <w:r w:rsidR="00970FC4" w:rsidRPr="00B3135A">
        <w:rPr>
          <w:rFonts w:ascii="Angsana New" w:hAnsi="Angsana New"/>
          <w:b/>
          <w:sz w:val="30"/>
          <w:szCs w:val="30"/>
        </w:rPr>
        <w:t xml:space="preserve"> </w:t>
      </w:r>
      <w:r w:rsidR="005D50B9" w:rsidRPr="00B3135A">
        <w:rPr>
          <w:rFonts w:ascii="Angsana New" w:hAnsi="Angsana New"/>
          <w:b/>
          <w:sz w:val="30"/>
          <w:szCs w:val="30"/>
          <w:cs/>
        </w:rPr>
        <w:t>และปริมาณ</w:t>
      </w:r>
      <w:r w:rsidRPr="00B3135A">
        <w:rPr>
          <w:rFonts w:ascii="Angsana New" w:hAnsi="Angsana New"/>
          <w:b/>
          <w:sz w:val="30"/>
          <w:szCs w:val="30"/>
          <w:cs/>
        </w:rPr>
        <w:t>สินทรัพย์</w:t>
      </w:r>
      <w:r w:rsidRPr="00B3135A">
        <w:rPr>
          <w:rFonts w:ascii="Angsana New" w:eastAsia="Cordia New" w:hAnsi="Angsana New"/>
          <w:sz w:val="30"/>
          <w:szCs w:val="30"/>
          <w:cs/>
        </w:rPr>
        <w:t>ชีวภาพ</w:t>
      </w:r>
      <w:r w:rsidR="003F338A" w:rsidRPr="00B3135A">
        <w:rPr>
          <w:rFonts w:ascii="Angsana New" w:eastAsia="Cordia New" w:hAnsi="Angsana New"/>
          <w:sz w:val="30"/>
          <w:szCs w:val="30"/>
        </w:rPr>
        <w:t xml:space="preserve"> </w:t>
      </w:r>
      <w:r w:rsidR="005D50B9" w:rsidRPr="00B3135A">
        <w:rPr>
          <w:rFonts w:ascii="Angsana New" w:eastAsia="Cordia New" w:hAnsi="Angsana New"/>
          <w:sz w:val="30"/>
          <w:szCs w:val="30"/>
        </w:rPr>
        <w:t>-</w:t>
      </w:r>
      <w:r w:rsidR="003F338A" w:rsidRPr="00B3135A">
        <w:rPr>
          <w:rFonts w:ascii="Angsana New" w:eastAsia="Cordia New" w:hAnsi="Angsana New"/>
          <w:sz w:val="30"/>
          <w:szCs w:val="30"/>
        </w:rPr>
        <w:t xml:space="preserve"> </w:t>
      </w:r>
      <w:r w:rsidR="005D50B9" w:rsidRPr="00B3135A">
        <w:rPr>
          <w:rFonts w:ascii="Angsana New" w:eastAsia="Cordia New" w:hAnsi="Angsana New"/>
          <w:sz w:val="30"/>
          <w:szCs w:val="30"/>
          <w:cs/>
        </w:rPr>
        <w:t>ผลสับปะรดที่ยังไม่พร้อมเก็บเกี่ยว</w:t>
      </w:r>
      <w:r w:rsidRPr="00B3135A">
        <w:rPr>
          <w:rFonts w:ascii="Angsana New" w:eastAsia="Cordia New" w:hAnsi="Angsana New"/>
          <w:sz w:val="30"/>
          <w:szCs w:val="30"/>
        </w:rPr>
        <w:t xml:space="preserve"> </w:t>
      </w:r>
      <w:r w:rsidRPr="00B3135A">
        <w:rPr>
          <w:rFonts w:ascii="Angsana New" w:eastAsia="Cordia New" w:hAnsi="Angsana New"/>
          <w:sz w:val="30"/>
          <w:szCs w:val="30"/>
          <w:cs/>
        </w:rPr>
        <w:t>กลุ่มบริษัท</w:t>
      </w:r>
      <w:r w:rsidR="00205BD0" w:rsidRPr="00B3135A">
        <w:rPr>
          <w:rFonts w:ascii="Angsana New" w:eastAsia="Cordia New" w:hAnsi="Angsana New"/>
          <w:sz w:val="30"/>
          <w:szCs w:val="30"/>
          <w:cs/>
        </w:rPr>
        <w:t>วัดตามน้ำหนักที่คาดว่าจะเก็บเกี่ยวได้ในช่วงระยะ</w:t>
      </w:r>
      <w:r w:rsidR="00B16DDB" w:rsidRPr="00B3135A">
        <w:rPr>
          <w:rFonts w:ascii="Angsana New" w:eastAsia="Cordia New" w:hAnsi="Angsana New"/>
          <w:sz w:val="30"/>
          <w:szCs w:val="30"/>
          <w:cs/>
        </w:rPr>
        <w:t>เ</w:t>
      </w:r>
      <w:r w:rsidR="00205BD0" w:rsidRPr="00B3135A">
        <w:rPr>
          <w:rFonts w:ascii="Angsana New" w:eastAsia="Cordia New" w:hAnsi="Angsana New"/>
          <w:sz w:val="30"/>
          <w:szCs w:val="30"/>
          <w:cs/>
        </w:rPr>
        <w:t xml:space="preserve">วลา </w:t>
      </w:r>
      <w:r w:rsidR="00205BD0" w:rsidRPr="00B3135A">
        <w:rPr>
          <w:rFonts w:ascii="Angsana New" w:eastAsia="Cordia New" w:hAnsi="Angsana New"/>
          <w:sz w:val="30"/>
          <w:szCs w:val="30"/>
        </w:rPr>
        <w:t xml:space="preserve">5 </w:t>
      </w:r>
      <w:r w:rsidR="00205BD0" w:rsidRPr="00B3135A">
        <w:rPr>
          <w:rFonts w:ascii="Angsana New" w:eastAsia="Cordia New" w:hAnsi="Angsana New"/>
          <w:sz w:val="30"/>
          <w:szCs w:val="30"/>
          <w:cs/>
        </w:rPr>
        <w:t>เดือน นับจากวันที่รายงาน</w:t>
      </w:r>
    </w:p>
    <w:p w14:paraId="7C6F30EB" w14:textId="77777777" w:rsidR="00D72183" w:rsidRPr="00B3135A" w:rsidRDefault="00D72183" w:rsidP="00EE1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"/>
        <w:jc w:val="thaiDistribute"/>
        <w:rPr>
          <w:rFonts w:ascii="Angsana New" w:hAnsi="Angsana New"/>
          <w:bCs/>
          <w:sz w:val="30"/>
          <w:szCs w:val="30"/>
        </w:rPr>
      </w:pPr>
    </w:p>
    <w:p w14:paraId="3FF8E677" w14:textId="459A225E" w:rsidR="002C3976" w:rsidRPr="00B3135A" w:rsidRDefault="00363EC6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  <w:r w:rsidRPr="00B3135A">
        <w:rPr>
          <w:rFonts w:ascii="Angsana New" w:hAnsi="Angsana New"/>
          <w:b/>
          <w:sz w:val="30"/>
          <w:szCs w:val="30"/>
          <w:cs/>
        </w:rPr>
        <w:lastRenderedPageBreak/>
        <w:t>มูลค่ายุติธรรมของสินทรัพย์ชีวภาพ</w:t>
      </w:r>
      <w:r w:rsidR="003F338A" w:rsidRPr="00B3135A">
        <w:rPr>
          <w:rFonts w:ascii="Angsana New" w:hAnsi="Angsana New"/>
          <w:b/>
          <w:sz w:val="30"/>
          <w:szCs w:val="30"/>
        </w:rPr>
        <w:t xml:space="preserve"> </w:t>
      </w:r>
      <w:r w:rsidRPr="00B3135A">
        <w:rPr>
          <w:rFonts w:ascii="Angsana New" w:hAnsi="Angsana New"/>
          <w:b/>
          <w:sz w:val="30"/>
          <w:szCs w:val="30"/>
        </w:rPr>
        <w:t>-</w:t>
      </w:r>
      <w:r w:rsidR="003F338A" w:rsidRPr="00B3135A">
        <w:rPr>
          <w:rFonts w:ascii="Angsana New" w:hAnsi="Angsana New"/>
          <w:b/>
          <w:sz w:val="30"/>
          <w:szCs w:val="30"/>
        </w:rPr>
        <w:t xml:space="preserve"> </w:t>
      </w:r>
      <w:r w:rsidRPr="00B3135A">
        <w:rPr>
          <w:rFonts w:ascii="Angsana New" w:hAnsi="Angsana New"/>
          <w:b/>
          <w:sz w:val="30"/>
          <w:szCs w:val="30"/>
          <w:cs/>
        </w:rPr>
        <w:t>ผลสับปะรดที่พร้อมเก็บเกี่ย</w:t>
      </w:r>
      <w:r w:rsidR="00B6620D" w:rsidRPr="00B3135A">
        <w:rPr>
          <w:rFonts w:ascii="Angsana New" w:hAnsi="Angsana New"/>
          <w:b/>
          <w:sz w:val="30"/>
          <w:szCs w:val="30"/>
          <w:cs/>
        </w:rPr>
        <w:t>ว</w:t>
      </w:r>
      <w:r w:rsidR="005758F2" w:rsidRPr="00B3135A">
        <w:rPr>
          <w:rFonts w:ascii="Angsana New" w:hAnsi="Angsana New"/>
          <w:b/>
          <w:sz w:val="30"/>
          <w:szCs w:val="30"/>
          <w:cs/>
        </w:rPr>
        <w:t>ประมาณ</w:t>
      </w:r>
      <w:r w:rsidR="00820D5B" w:rsidRPr="00B3135A">
        <w:rPr>
          <w:rFonts w:ascii="Angsana New" w:hAnsi="Angsana New"/>
          <w:b/>
          <w:sz w:val="30"/>
          <w:szCs w:val="30"/>
          <w:cs/>
        </w:rPr>
        <w:t>การ</w:t>
      </w:r>
      <w:r w:rsidR="007D09CE" w:rsidRPr="00B3135A">
        <w:rPr>
          <w:rFonts w:ascii="Angsana New" w:hAnsi="Angsana New"/>
          <w:b/>
          <w:sz w:val="30"/>
          <w:szCs w:val="30"/>
          <w:cs/>
        </w:rPr>
        <w:t>โดย</w:t>
      </w:r>
      <w:r w:rsidR="007D09CE" w:rsidRPr="00B3135A">
        <w:rPr>
          <w:rFonts w:ascii="Angsana New" w:hAnsi="Angsana New"/>
          <w:b/>
          <w:sz w:val="30"/>
          <w:szCs w:val="30"/>
          <w:cs/>
          <w:lang w:val="en-GB"/>
        </w:rPr>
        <w:t>ฝ่ายการเงินและฝ่ายการจัดการของกลุ่มบริษัท</w:t>
      </w:r>
      <w:r w:rsidR="007D09CE" w:rsidRPr="00B3135A">
        <w:rPr>
          <w:rFonts w:ascii="Angsana New" w:hAnsi="Angsana New"/>
          <w:b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b/>
          <w:sz w:val="30"/>
          <w:szCs w:val="30"/>
          <w:cs/>
        </w:rPr>
        <w:t>โดยอ้างอิงจากราคา</w:t>
      </w:r>
      <w:r w:rsidR="00044F62" w:rsidRPr="00B3135A">
        <w:rPr>
          <w:rFonts w:ascii="Angsana New" w:hAnsi="Angsana New"/>
          <w:b/>
          <w:sz w:val="30"/>
          <w:szCs w:val="30"/>
          <w:cs/>
        </w:rPr>
        <w:t>รับ</w:t>
      </w:r>
      <w:r w:rsidRPr="00B3135A">
        <w:rPr>
          <w:rFonts w:ascii="Angsana New" w:hAnsi="Angsana New"/>
          <w:b/>
          <w:sz w:val="30"/>
          <w:szCs w:val="30"/>
          <w:cs/>
        </w:rPr>
        <w:t>ซื้อ</w:t>
      </w:r>
      <w:r w:rsidR="007D09CE" w:rsidRPr="00B3135A">
        <w:rPr>
          <w:rFonts w:ascii="Angsana New" w:hAnsi="Angsana New"/>
          <w:b/>
          <w:sz w:val="30"/>
          <w:szCs w:val="30"/>
          <w:cs/>
        </w:rPr>
        <w:t>ผ</w:t>
      </w:r>
      <w:r w:rsidRPr="00B3135A">
        <w:rPr>
          <w:rFonts w:ascii="Angsana New" w:hAnsi="Angsana New"/>
          <w:b/>
          <w:sz w:val="30"/>
          <w:szCs w:val="30"/>
          <w:cs/>
        </w:rPr>
        <w:t>ลสับปะรดที่หน้าโรงงานของกลุ่มบริษัทหักด้วยประมาณการค่าขนส่ง</w:t>
      </w:r>
      <w:r w:rsidR="001F478D" w:rsidRPr="00B3135A">
        <w:rPr>
          <w:rFonts w:ascii="Angsana New" w:hAnsi="Angsana New"/>
          <w:b/>
          <w:sz w:val="30"/>
          <w:szCs w:val="30"/>
        </w:rPr>
        <w:br/>
      </w:r>
      <w:r w:rsidR="008D4E64" w:rsidRPr="00B3135A">
        <w:rPr>
          <w:rFonts w:ascii="Angsana New" w:hAnsi="Angsana New"/>
          <w:b/>
          <w:spacing w:val="2"/>
          <w:sz w:val="30"/>
          <w:szCs w:val="30"/>
          <w:cs/>
          <w:lang w:val="en-GB"/>
        </w:rPr>
        <w:t>จากจุดเก็บเกี่ยวมาที่หน้าโรงงาน</w:t>
      </w:r>
      <w:r w:rsidR="00DE10E4" w:rsidRPr="00B3135A">
        <w:rPr>
          <w:rFonts w:ascii="Angsana New" w:hAnsi="Angsana New"/>
          <w:b/>
          <w:spacing w:val="2"/>
          <w:sz w:val="30"/>
          <w:szCs w:val="30"/>
          <w:cs/>
          <w:lang w:val="en-GB"/>
        </w:rPr>
        <w:t xml:space="preserve"> </w:t>
      </w:r>
      <w:r w:rsidRPr="00B3135A">
        <w:rPr>
          <w:rFonts w:ascii="Angsana New" w:hAnsi="Angsana New"/>
          <w:b/>
          <w:spacing w:val="2"/>
          <w:sz w:val="30"/>
          <w:szCs w:val="30"/>
          <w:cs/>
          <w:lang w:val="en-GB"/>
        </w:rPr>
        <w:t>มูลค่ายุติธรรมของสินทรัพย์ชีวภาพดังกล่าวถูกจัดลำดับชั้นการวัดมูลค่ายุติธรรม</w:t>
      </w:r>
      <w:r w:rsidR="003E78C4" w:rsidRPr="00B3135A">
        <w:rPr>
          <w:rFonts w:ascii="Angsana New" w:hAnsi="Angsana New"/>
          <w:b/>
          <w:spacing w:val="2"/>
          <w:sz w:val="30"/>
          <w:szCs w:val="30"/>
          <w:cs/>
          <w:lang w:val="en-GB"/>
        </w:rPr>
        <w:t>อยู่</w:t>
      </w:r>
      <w:r w:rsidR="003E78C4" w:rsidRPr="00B3135A">
        <w:rPr>
          <w:rFonts w:ascii="Angsana New" w:hAnsi="Angsana New"/>
          <w:b/>
          <w:sz w:val="30"/>
          <w:szCs w:val="30"/>
          <w:cs/>
        </w:rPr>
        <w:t>ในระดับที่</w:t>
      </w:r>
      <w:r w:rsidR="003E78C4" w:rsidRPr="00B3135A">
        <w:rPr>
          <w:rFonts w:ascii="Angsana New" w:hAnsi="Angsana New"/>
          <w:bCs/>
          <w:sz w:val="30"/>
          <w:szCs w:val="30"/>
          <w:cs/>
        </w:rPr>
        <w:t xml:space="preserve"> </w:t>
      </w:r>
      <w:r w:rsidR="003E78C4" w:rsidRPr="00B3135A">
        <w:rPr>
          <w:rFonts w:ascii="Angsana New" w:hAnsi="Angsana New"/>
          <w:bCs/>
          <w:sz w:val="30"/>
          <w:szCs w:val="30"/>
        </w:rPr>
        <w:t>3</w:t>
      </w:r>
    </w:p>
    <w:p w14:paraId="4C366057" w14:textId="77777777" w:rsidR="00056A90" w:rsidRPr="00EF34E1" w:rsidRDefault="00056A90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9" w:type="dxa"/>
        <w:tblInd w:w="441" w:type="dxa"/>
        <w:tblLook w:val="04A0" w:firstRow="1" w:lastRow="0" w:firstColumn="1" w:lastColumn="0" w:noHBand="0" w:noVBand="1"/>
      </w:tblPr>
      <w:tblGrid>
        <w:gridCol w:w="1521"/>
        <w:gridCol w:w="270"/>
        <w:gridCol w:w="2988"/>
        <w:gridCol w:w="270"/>
        <w:gridCol w:w="4140"/>
      </w:tblGrid>
      <w:tr w:rsidR="003E000B" w:rsidRPr="00B3135A" w14:paraId="449E6F55" w14:textId="77777777" w:rsidTr="00EF34E1"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35D2" w14:textId="77777777" w:rsidR="00DE10E4" w:rsidRPr="00B3135A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เทคนิค</w:t>
            </w:r>
          </w:p>
          <w:p w14:paraId="185391B5" w14:textId="77777777" w:rsidR="003E000B" w:rsidRPr="00B3135A" w:rsidRDefault="003E000B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0" w:hanging="110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59098D1E" w14:textId="77777777" w:rsidR="003E000B" w:rsidRPr="00B3135A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792DC" w14:textId="77777777" w:rsidR="003E000B" w:rsidRPr="00B3135A" w:rsidRDefault="003E000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783"/>
              </w:tabs>
              <w:spacing w:line="240" w:lineRule="auto"/>
              <w:ind w:left="-85" w:firstLine="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70" w:type="dxa"/>
            <w:shd w:val="clear" w:color="auto" w:fill="auto"/>
          </w:tcPr>
          <w:p w14:paraId="2C49EF65" w14:textId="77777777" w:rsidR="003E000B" w:rsidRPr="00B3135A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1B7A1" w14:textId="74050B61" w:rsidR="003E000B" w:rsidRPr="00B3135A" w:rsidRDefault="003E000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ความสัมพันธ์ระหว่างข้อมูลที่ไม่สามารถสังเกตได้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ที่มีนัยสำคัญและการวัดมูลค่ายุติธรรม</w:t>
            </w:r>
          </w:p>
        </w:tc>
      </w:tr>
      <w:tr w:rsidR="003E000B" w:rsidRPr="00B3135A" w14:paraId="4E1398A8" w14:textId="77777777" w:rsidTr="00EF34E1"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0D21F389" w14:textId="77777777" w:rsidR="003E000B" w:rsidRPr="00B3135A" w:rsidRDefault="003E000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วิธีเปรียบเทียบ</w:t>
            </w:r>
            <w:r w:rsidR="00DE10E4" w:rsidRPr="00B313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  <w:p w14:paraId="6A889892" w14:textId="77777777" w:rsidR="003E000B" w:rsidRPr="00B3135A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521606" w14:textId="77777777" w:rsidR="003E000B" w:rsidRPr="00B3135A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8" w:type="dxa"/>
            <w:tcBorders>
              <w:top w:val="single" w:sz="4" w:space="0" w:color="auto"/>
            </w:tcBorders>
            <w:shd w:val="clear" w:color="auto" w:fill="auto"/>
          </w:tcPr>
          <w:p w14:paraId="6999E30D" w14:textId="77777777" w:rsidR="005C7693" w:rsidRPr="00B3135A" w:rsidRDefault="00363EC6" w:rsidP="00EF34E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spacing w:line="240" w:lineRule="auto"/>
              <w:ind w:left="181" w:right="-109" w:hanging="270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ราคาที่อ้างอิงราคา</w:t>
            </w:r>
            <w:r w:rsidR="00970FC4" w:rsidRPr="00B3135A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ซื้อผลสับปะร</w:t>
            </w:r>
            <w:r w:rsidR="005C7693" w:rsidRPr="00B3135A">
              <w:rPr>
                <w:rFonts w:ascii="Angsana New" w:hAnsi="Angsana New"/>
                <w:sz w:val="30"/>
                <w:szCs w:val="30"/>
                <w:cs/>
              </w:rPr>
              <w:t>ด</w:t>
            </w:r>
          </w:p>
          <w:p w14:paraId="092396C3" w14:textId="10162DF9" w:rsidR="00363EC6" w:rsidRPr="00B3135A" w:rsidRDefault="00363EC6" w:rsidP="00EF34E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spacing w:line="240" w:lineRule="auto"/>
              <w:ind w:left="91" w:right="-378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ที่หน้าโรงงานของ</w:t>
            </w:r>
            <w:r w:rsidR="006737F7" w:rsidRPr="00B3135A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355B5B42" w14:textId="3640B414" w:rsidR="003E000B" w:rsidRPr="00EF34E1" w:rsidRDefault="00363EC6" w:rsidP="00432CA1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16" w:hanging="270"/>
              <w:contextualSpacing w:val="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3E000B" w:rsidRPr="00B3135A">
              <w:rPr>
                <w:rFonts w:ascii="Angsana New" w:hAnsi="Angsana New"/>
                <w:sz w:val="30"/>
                <w:szCs w:val="30"/>
                <w:cs/>
              </w:rPr>
              <w:t>สับปะรด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ณ จุดเก็บเกี่ยว</w:t>
            </w:r>
            <w:r w:rsidR="007E0A8E"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</w:t>
            </w:r>
            <w:r w:rsidR="007E0A8E" w:rsidRPr="00B3135A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E64B80" w:rsidRPr="00EF34E1">
              <w:rPr>
                <w:rFonts w:ascii="Angsana New" w:hAnsi="Angsana New"/>
                <w:spacing w:val="-6"/>
                <w:sz w:val="30"/>
                <w:szCs w:val="30"/>
              </w:rPr>
              <w:t xml:space="preserve">7.60 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บาท</w:t>
            </w:r>
            <w:r w:rsidR="00C11C2B"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ต่อ</w:t>
            </w:r>
            <w:r w:rsidR="003E000B"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กิโลกรัม</w:t>
            </w:r>
          </w:p>
        </w:tc>
        <w:tc>
          <w:tcPr>
            <w:tcW w:w="270" w:type="dxa"/>
            <w:shd w:val="clear" w:color="auto" w:fill="auto"/>
          </w:tcPr>
          <w:p w14:paraId="0CC8B118" w14:textId="77777777" w:rsidR="003E000B" w:rsidRPr="00B3135A" w:rsidRDefault="003E000B" w:rsidP="008C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</w:tcPr>
          <w:p w14:paraId="21DD9E6E" w14:textId="7D9EF842" w:rsidR="003E000B" w:rsidRPr="00EF34E1" w:rsidRDefault="00363E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70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มูลค่ายุติธรรมที่ประมาณการไว้จะเพิ่มข</w:t>
            </w:r>
            <w:r w:rsidR="008D4E64" w:rsidRPr="00EF34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ึ้น (ลดลง) เป็นจำนวนเงิน </w:t>
            </w:r>
            <w:r w:rsidR="00E64B80" w:rsidRPr="00EF34E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0.99 </w:t>
            </w:r>
            <w:r w:rsidRPr="00EF34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</w:t>
            </w:r>
            <w:r w:rsidR="00840879" w:rsidRPr="00EF34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หากราคา ณ จุด</w:t>
            </w:r>
            <w:r w:rsidR="00412F81" w:rsidRPr="00EF34E1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="00840879" w:rsidRPr="00EF34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เก็บเกี่ยว ณ วันสิ้นรอบระยะเวลา</w:t>
            </w:r>
            <w:r w:rsidRPr="00EF34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รายงานสูงขึ้น (</w:t>
            </w:r>
            <w:r w:rsidR="002C3976" w:rsidRPr="00EF34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ต่ำ</w:t>
            </w:r>
            <w:r w:rsidRPr="00EF34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ลง) ในอัตราร้อยละ </w:t>
            </w:r>
            <w:r w:rsidR="00CC2C46" w:rsidRPr="00B3135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</w:p>
        </w:tc>
      </w:tr>
    </w:tbl>
    <w:p w14:paraId="35DFAD2E" w14:textId="33F9EF52" w:rsidR="00056A90" w:rsidRPr="00EF34E1" w:rsidRDefault="0005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390D8AA" w14:textId="28BC9C64" w:rsidR="009C58BC" w:rsidRPr="00B3135A" w:rsidRDefault="009C58BC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right="18"/>
        <w:rPr>
          <w:rFonts w:ascii="Angsana New" w:hAnsi="Angsana New"/>
          <w:sz w:val="30"/>
          <w:szCs w:val="30"/>
        </w:rPr>
      </w:pPr>
    </w:p>
    <w:p w14:paraId="6FBF8CCE" w14:textId="77777777" w:rsidR="00CC2C46" w:rsidRPr="00B3135A" w:rsidRDefault="00CC2C46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right="18"/>
        <w:rPr>
          <w:rFonts w:ascii="Angsana New" w:hAnsi="Angsana New"/>
          <w:sz w:val="30"/>
          <w:szCs w:val="30"/>
        </w:rPr>
      </w:pPr>
    </w:p>
    <w:p w14:paraId="1489720B" w14:textId="77777777" w:rsidR="00CC2C46" w:rsidRPr="00B3135A" w:rsidRDefault="00CC2C46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right="18"/>
        <w:rPr>
          <w:rFonts w:ascii="Angsana New" w:hAnsi="Angsana New"/>
          <w:sz w:val="30"/>
          <w:szCs w:val="30"/>
        </w:rPr>
      </w:pPr>
    </w:p>
    <w:p w14:paraId="3A09CED3" w14:textId="77777777" w:rsidR="00CC2C46" w:rsidRPr="00B3135A" w:rsidRDefault="00CC2C46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right="18"/>
        <w:rPr>
          <w:rFonts w:ascii="Angsana New" w:hAnsi="Angsana New"/>
          <w:sz w:val="30"/>
          <w:szCs w:val="30"/>
        </w:rPr>
      </w:pPr>
    </w:p>
    <w:p w14:paraId="1444D06F" w14:textId="77777777" w:rsidR="00CC2C46" w:rsidRPr="00B3135A" w:rsidRDefault="00CC2C46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right="18"/>
        <w:rPr>
          <w:rFonts w:ascii="Angsana New" w:hAnsi="Angsana New"/>
          <w:sz w:val="30"/>
          <w:szCs w:val="30"/>
        </w:rPr>
      </w:pPr>
    </w:p>
    <w:p w14:paraId="35D2491D" w14:textId="77777777" w:rsidR="00CC2C46" w:rsidRPr="00B3135A" w:rsidRDefault="00CC2C46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right="18"/>
        <w:rPr>
          <w:rFonts w:ascii="Angsana New" w:hAnsi="Angsana New"/>
          <w:sz w:val="30"/>
          <w:szCs w:val="30"/>
        </w:rPr>
      </w:pPr>
    </w:p>
    <w:p w14:paraId="04DEE2DF" w14:textId="77777777" w:rsidR="00CC2C46" w:rsidRPr="00B3135A" w:rsidRDefault="00CC2C46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right="18"/>
        <w:rPr>
          <w:rFonts w:ascii="Angsana New" w:hAnsi="Angsana New"/>
          <w:sz w:val="30"/>
          <w:szCs w:val="30"/>
        </w:rPr>
      </w:pPr>
    </w:p>
    <w:p w14:paraId="53F10544" w14:textId="77777777" w:rsidR="00CC2C46" w:rsidRPr="00B3135A" w:rsidRDefault="00CC2C46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right="18"/>
        <w:rPr>
          <w:rFonts w:ascii="Angsana New" w:hAnsi="Angsana New"/>
          <w:sz w:val="30"/>
          <w:szCs w:val="30"/>
        </w:rPr>
      </w:pPr>
    </w:p>
    <w:p w14:paraId="69A7AB71" w14:textId="75B24AEB" w:rsidR="00CC2C46" w:rsidRDefault="00CC2C46" w:rsidP="00EF34E1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right="18"/>
        <w:rPr>
          <w:rFonts w:ascii="Angsana New" w:hAnsi="Angsana New"/>
          <w:sz w:val="30"/>
          <w:szCs w:val="30"/>
          <w:cs/>
        </w:rPr>
        <w:sectPr w:rsidR="00CC2C46" w:rsidSect="001B42C1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750E786" w14:textId="77777777" w:rsidR="00CC2C46" w:rsidRPr="00B3135A" w:rsidRDefault="00CC2C46" w:rsidP="00CC2C46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068FC91" w14:textId="344DA7C5" w:rsidR="00587548" w:rsidRPr="00B3135A" w:rsidRDefault="00587548" w:rsidP="00EF34E1">
      <w:pPr>
        <w:pStyle w:val="block"/>
        <w:spacing w:after="0" w:line="0" w:lineRule="atLeast"/>
        <w:ind w:left="0" w:right="403"/>
        <w:jc w:val="thaiDistribute"/>
        <w:rPr>
          <w:rFonts w:ascii="Angsana New" w:hAnsi="Angsana New"/>
          <w:sz w:val="2"/>
          <w:szCs w:val="2"/>
          <w:lang w:val="en-US" w:bidi="th-TH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1260"/>
        <w:gridCol w:w="873"/>
        <w:gridCol w:w="236"/>
        <w:gridCol w:w="879"/>
        <w:gridCol w:w="237"/>
        <w:gridCol w:w="835"/>
        <w:gridCol w:w="236"/>
        <w:gridCol w:w="777"/>
        <w:gridCol w:w="9"/>
        <w:gridCol w:w="228"/>
        <w:gridCol w:w="9"/>
        <w:gridCol w:w="228"/>
        <w:gridCol w:w="9"/>
        <w:gridCol w:w="790"/>
        <w:gridCol w:w="236"/>
        <w:gridCol w:w="745"/>
        <w:gridCol w:w="9"/>
        <w:gridCol w:w="227"/>
        <w:gridCol w:w="9"/>
        <w:gridCol w:w="808"/>
        <w:gridCol w:w="241"/>
        <w:gridCol w:w="839"/>
      </w:tblGrid>
      <w:tr w:rsidR="0083278C" w:rsidRPr="00B3135A" w14:paraId="52CDFCE7" w14:textId="77777777" w:rsidTr="00531F5D">
        <w:tc>
          <w:tcPr>
            <w:tcW w:w="7657" w:type="dxa"/>
            <w:gridSpan w:val="6"/>
          </w:tcPr>
          <w:p w14:paraId="4DA5AD21" w14:textId="77777777" w:rsidR="0083278C" w:rsidRPr="00B3135A" w:rsidDel="00F21965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67EFA49A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48" w:type="dxa"/>
            <w:gridSpan w:val="3"/>
            <w:vAlign w:val="bottom"/>
          </w:tcPr>
          <w:p w14:paraId="57782348" w14:textId="67F54B37" w:rsidR="0083278C" w:rsidRPr="00EF34E1" w:rsidDel="00F21965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14:paraId="36EE6569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2B54854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3" w:type="dxa"/>
            <w:gridSpan w:val="10"/>
            <w:vAlign w:val="bottom"/>
          </w:tcPr>
          <w:p w14:paraId="0DDC2D99" w14:textId="7C203C97" w:rsidR="0083278C" w:rsidRPr="00B3135A" w:rsidDel="00F21965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D6D" w:rsidRPr="00B3135A" w14:paraId="01107B77" w14:textId="77777777" w:rsidTr="00531F5D">
        <w:tc>
          <w:tcPr>
            <w:tcW w:w="3060" w:type="dxa"/>
          </w:tcPr>
          <w:p w14:paraId="2435813D" w14:textId="77777777" w:rsidR="0083278C" w:rsidRPr="00B3135A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3ABD707" w14:textId="77C0BB74" w:rsidR="0083278C" w:rsidRPr="00B3135A" w:rsidRDefault="0083278C" w:rsidP="0083278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</w:tcPr>
          <w:p w14:paraId="427A1EAE" w14:textId="2F0BD2FB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988" w:type="dxa"/>
            <w:gridSpan w:val="3"/>
            <w:vAlign w:val="bottom"/>
          </w:tcPr>
          <w:p w14:paraId="1CC22A48" w14:textId="58515015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สัดส่วน</w:t>
            </w:r>
          </w:p>
          <w:p w14:paraId="6DD3E7DA" w14:textId="70B861BC" w:rsidR="0083278C" w:rsidRPr="00B3135A" w:rsidDel="00F21965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7" w:type="dxa"/>
            <w:vAlign w:val="bottom"/>
          </w:tcPr>
          <w:p w14:paraId="75728323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48" w:type="dxa"/>
            <w:gridSpan w:val="3"/>
            <w:vAlign w:val="bottom"/>
          </w:tcPr>
          <w:p w14:paraId="7B478650" w14:textId="77777777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มูลค่าตาม</w:t>
            </w:r>
          </w:p>
          <w:p w14:paraId="71EF0B21" w14:textId="5232A096" w:rsidR="0083278C" w:rsidRPr="00B3135A" w:rsidDel="00F21965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37" w:type="dxa"/>
            <w:gridSpan w:val="2"/>
          </w:tcPr>
          <w:p w14:paraId="7A8AF66F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01CED7F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0" w:type="dxa"/>
            <w:gridSpan w:val="4"/>
            <w:vAlign w:val="bottom"/>
          </w:tcPr>
          <w:p w14:paraId="73820F2A" w14:textId="3D07FAA1" w:rsidR="0083278C" w:rsidRPr="00B3135A" w:rsidDel="00F21965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gridSpan w:val="2"/>
            <w:vAlign w:val="bottom"/>
          </w:tcPr>
          <w:p w14:paraId="5F8CAD9A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7" w:type="dxa"/>
            <w:gridSpan w:val="4"/>
            <w:vAlign w:val="bottom"/>
          </w:tcPr>
          <w:p w14:paraId="72A00C9B" w14:textId="209F19F1" w:rsidR="0083278C" w:rsidRPr="00B3135A" w:rsidDel="00F21965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เงินปันผลสำหรับปี</w:t>
            </w:r>
          </w:p>
        </w:tc>
      </w:tr>
      <w:tr w:rsidR="00CD5D6D" w:rsidRPr="00B3135A" w14:paraId="1D4358C5" w14:textId="77777777" w:rsidTr="00531F5D">
        <w:tc>
          <w:tcPr>
            <w:tcW w:w="3060" w:type="dxa"/>
          </w:tcPr>
          <w:p w14:paraId="679CB0FF" w14:textId="77777777" w:rsidR="0083278C" w:rsidRPr="00B3135A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13F1250" w14:textId="77777777" w:rsidR="0083278C" w:rsidRPr="00B3135A" w:rsidRDefault="0083278C" w:rsidP="0083278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EBEFFA6" w14:textId="77777777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BAE3B36" w14:textId="7C10E21A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162270A5" w14:textId="77777777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vAlign w:val="bottom"/>
          </w:tcPr>
          <w:p w14:paraId="424829DB" w14:textId="4E1072FB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  <w:vAlign w:val="bottom"/>
          </w:tcPr>
          <w:p w14:paraId="657A8E13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29A94EBD" w14:textId="6817F600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5F3E6859" w14:textId="77777777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836074E" w14:textId="7A4550A3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  <w:gridSpan w:val="2"/>
          </w:tcPr>
          <w:p w14:paraId="4BC32788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8D07156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0F98BD6C" w14:textId="503379F8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71A78F27" w14:textId="77777777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4E25FA31" w14:textId="5AEB4741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  <w:vAlign w:val="bottom"/>
          </w:tcPr>
          <w:p w14:paraId="21FC1420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5E9CDFCC" w14:textId="0F195D49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1" w:type="dxa"/>
            <w:vAlign w:val="bottom"/>
          </w:tcPr>
          <w:p w14:paraId="43427C96" w14:textId="77777777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8B25A69" w14:textId="5B1C76BC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14EE3" w:rsidRPr="00B3135A" w14:paraId="618068B0" w14:textId="77777777" w:rsidTr="00EF34E1">
        <w:tc>
          <w:tcPr>
            <w:tcW w:w="3060" w:type="dxa"/>
          </w:tcPr>
          <w:p w14:paraId="275BC93F" w14:textId="77777777" w:rsidR="00614EE3" w:rsidRPr="00B3135A" w:rsidRDefault="00614EE3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74432A8" w14:textId="77777777" w:rsidR="00614EE3" w:rsidRPr="00B3135A" w:rsidRDefault="00614EE3" w:rsidP="0083278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E30DF29" w14:textId="77777777" w:rsidR="00614EE3" w:rsidRPr="00B3135A" w:rsidRDefault="00614EE3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8" w:type="dxa"/>
            <w:gridSpan w:val="3"/>
            <w:vAlign w:val="bottom"/>
          </w:tcPr>
          <w:p w14:paraId="47708B8F" w14:textId="6DAE5276" w:rsidR="00614EE3" w:rsidRPr="00B3135A" w:rsidRDefault="00614EE3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7" w:type="dxa"/>
            <w:vAlign w:val="bottom"/>
          </w:tcPr>
          <w:p w14:paraId="43A6D061" w14:textId="77777777" w:rsidR="00614EE3" w:rsidRPr="00B3135A" w:rsidRDefault="00614EE3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35" w:type="dxa"/>
            <w:gridSpan w:val="17"/>
            <w:vAlign w:val="bottom"/>
          </w:tcPr>
          <w:p w14:paraId="7E6771A9" w14:textId="3A546504" w:rsidR="00614EE3" w:rsidRPr="00B3135A" w:rsidRDefault="00614EE3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278C" w:rsidRPr="00B3135A" w14:paraId="0C5847EA" w14:textId="77777777" w:rsidTr="00EF34E1">
        <w:trPr>
          <w:trHeight w:val="60"/>
        </w:trPr>
        <w:tc>
          <w:tcPr>
            <w:tcW w:w="3060" w:type="dxa"/>
          </w:tcPr>
          <w:p w14:paraId="0C46443D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EB49752" w14:textId="77777777" w:rsidR="0083278C" w:rsidRPr="00EF34E1" w:rsidRDefault="0083278C" w:rsidP="0083278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BD6C389" w14:textId="77777777" w:rsidR="0083278C" w:rsidRPr="00B3135A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711E29B6" w14:textId="03D41FDB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330DF3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1AAAED3C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A5BD4FD" w14:textId="77777777" w:rsidR="0083278C" w:rsidRPr="00EF34E1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2006BE9C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CB3233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751ABF7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1AE3B292" w14:textId="77777777" w:rsidR="0083278C" w:rsidRPr="00B3135A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33EE99D" w14:textId="0A19CD3F" w:rsidR="0083278C" w:rsidRPr="00EF34E1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2F94FF6F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17FF2C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47485408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CCC99BD" w14:textId="77777777" w:rsidR="0083278C" w:rsidRPr="00EF34E1" w:rsidRDefault="0083278C" w:rsidP="0083278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1032B18B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3D1D8B9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473DFAA" w14:textId="77777777" w:rsidR="0083278C" w:rsidRPr="00EF34E1" w:rsidRDefault="0083278C" w:rsidP="00832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F2C" w:rsidRPr="00B3135A" w14:paraId="0BA6F5AB" w14:textId="77777777" w:rsidTr="00531F5D">
        <w:tc>
          <w:tcPr>
            <w:tcW w:w="3060" w:type="dxa"/>
          </w:tcPr>
          <w:p w14:paraId="31CB969A" w14:textId="2229FE7E" w:rsidR="0083278C" w:rsidRPr="00EF34E1" w:rsidRDefault="0083278C" w:rsidP="0083278C">
            <w:pPr>
              <w:tabs>
                <w:tab w:val="left" w:pos="1152"/>
              </w:tabs>
              <w:spacing w:line="240" w:lineRule="auto"/>
              <w:ind w:right="-64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อีสเทิร์น ซีบอร์ด </w:t>
            </w: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อินดัสเตรียล</w:t>
            </w:r>
          </w:p>
        </w:tc>
        <w:tc>
          <w:tcPr>
            <w:tcW w:w="1350" w:type="dxa"/>
          </w:tcPr>
          <w:p w14:paraId="6A5D6D6E" w14:textId="77777777" w:rsidR="0083278C" w:rsidRPr="00EF34E1" w:rsidRDefault="008327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val="en-GB"/>
              </w:rPr>
              <w:t>พัฒนา</w:t>
            </w:r>
          </w:p>
        </w:tc>
        <w:tc>
          <w:tcPr>
            <w:tcW w:w="1260" w:type="dxa"/>
          </w:tcPr>
          <w:p w14:paraId="51A6768F" w14:textId="49FC6447" w:rsidR="0083278C" w:rsidRPr="00B3135A" w:rsidRDefault="008327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</w:tcPr>
          <w:p w14:paraId="1D3C0CD9" w14:textId="13341F6E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3C5AC49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79" w:type="dxa"/>
          </w:tcPr>
          <w:p w14:paraId="716F42FC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14:paraId="5469AEEA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35" w:type="dxa"/>
          </w:tcPr>
          <w:p w14:paraId="75681A1A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5BE4225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86" w:type="dxa"/>
            <w:gridSpan w:val="2"/>
          </w:tcPr>
          <w:p w14:paraId="5EFC5217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  <w:gridSpan w:val="2"/>
          </w:tcPr>
          <w:p w14:paraId="0E66480D" w14:textId="77777777" w:rsidR="0083278C" w:rsidRPr="00B3135A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  <w:gridSpan w:val="2"/>
          </w:tcPr>
          <w:p w14:paraId="10E63598" w14:textId="64939FCC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90" w:type="dxa"/>
          </w:tcPr>
          <w:p w14:paraId="6AA2B7A5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F6C3451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54" w:type="dxa"/>
            <w:gridSpan w:val="2"/>
          </w:tcPr>
          <w:p w14:paraId="24E42E62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60D42EBB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08" w:type="dxa"/>
          </w:tcPr>
          <w:p w14:paraId="4711A090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" w:type="dxa"/>
          </w:tcPr>
          <w:p w14:paraId="0A498BFB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39" w:type="dxa"/>
          </w:tcPr>
          <w:p w14:paraId="428BE397" w14:textId="77777777" w:rsidR="0083278C" w:rsidRPr="00EF34E1" w:rsidRDefault="0083278C" w:rsidP="0083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26F2C" w:rsidRPr="00B3135A" w14:paraId="16C32615" w14:textId="77777777" w:rsidTr="00531F5D">
        <w:tc>
          <w:tcPr>
            <w:tcW w:w="3060" w:type="dxa"/>
          </w:tcPr>
          <w:p w14:paraId="1F2B647C" w14:textId="11F0E1F0" w:rsidR="001C2C42" w:rsidRPr="00EF34E1" w:rsidRDefault="001C2C42" w:rsidP="001C2C42">
            <w:pPr>
              <w:tabs>
                <w:tab w:val="clear" w:pos="1644"/>
                <w:tab w:val="left" w:pos="972"/>
              </w:tabs>
              <w:spacing w:line="240" w:lineRule="auto"/>
              <w:ind w:right="-7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</w:t>
            </w: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เอสเตท (ระยอง) จำกัด</w:t>
            </w:r>
          </w:p>
        </w:tc>
        <w:tc>
          <w:tcPr>
            <w:tcW w:w="1350" w:type="dxa"/>
          </w:tcPr>
          <w:p w14:paraId="5EBAA7D6" w14:textId="77777777" w:rsidR="001C2C42" w:rsidRPr="00EF34E1" w:rsidRDefault="001C2C4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260" w:type="dxa"/>
          </w:tcPr>
          <w:p w14:paraId="4D2C9BBE" w14:textId="3A033D3A" w:rsidR="001C2C42" w:rsidRPr="00B3135A" w:rsidRDefault="001C2C42" w:rsidP="001C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ประเทศไทย</w:t>
            </w:r>
          </w:p>
        </w:tc>
        <w:tc>
          <w:tcPr>
            <w:tcW w:w="873" w:type="dxa"/>
          </w:tcPr>
          <w:p w14:paraId="39C59ED3" w14:textId="6118778C" w:rsidR="001C2C42" w:rsidRPr="00EF34E1" w:rsidRDefault="001C2C42" w:rsidP="001C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</w:tcPr>
          <w:p w14:paraId="6D6AD593" w14:textId="77777777" w:rsidR="001C2C42" w:rsidRPr="00EF34E1" w:rsidRDefault="001C2C42" w:rsidP="001C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79" w:type="dxa"/>
          </w:tcPr>
          <w:p w14:paraId="369048D6" w14:textId="77777777" w:rsidR="001C2C42" w:rsidRPr="00EF34E1" w:rsidRDefault="001C2C42" w:rsidP="001C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7" w:type="dxa"/>
          </w:tcPr>
          <w:p w14:paraId="58470AE3" w14:textId="77777777" w:rsidR="001C2C42" w:rsidRPr="00EF34E1" w:rsidRDefault="001C2C42" w:rsidP="001C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38799BCE" w14:textId="12AC242D" w:rsidR="001C2C42" w:rsidRPr="00EF34E1" w:rsidRDefault="00260F1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310"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88,951</w:t>
            </w:r>
          </w:p>
        </w:tc>
        <w:tc>
          <w:tcPr>
            <w:tcW w:w="236" w:type="dxa"/>
          </w:tcPr>
          <w:p w14:paraId="2C5AF28C" w14:textId="77777777" w:rsidR="001C2C42" w:rsidRPr="00EF34E1" w:rsidRDefault="001C2C4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6" w:type="dxa"/>
            <w:gridSpan w:val="2"/>
            <w:tcBorders>
              <w:bottom w:val="double" w:sz="4" w:space="0" w:color="auto"/>
            </w:tcBorders>
          </w:tcPr>
          <w:p w14:paraId="3817ADFD" w14:textId="70F47CE8" w:rsidR="001C2C42" w:rsidRPr="00EF34E1" w:rsidRDefault="00260F1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310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80,234</w:t>
            </w:r>
          </w:p>
        </w:tc>
        <w:tc>
          <w:tcPr>
            <w:tcW w:w="237" w:type="dxa"/>
            <w:gridSpan w:val="2"/>
          </w:tcPr>
          <w:p w14:paraId="54F70985" w14:textId="77777777" w:rsidR="001C2C42" w:rsidRPr="00B3135A" w:rsidRDefault="001C2C42" w:rsidP="001C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  <w:gridSpan w:val="2"/>
          </w:tcPr>
          <w:p w14:paraId="7F7AA789" w14:textId="2ED24D95" w:rsidR="001C2C42" w:rsidRPr="00EF34E1" w:rsidRDefault="001C2C4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20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90" w:type="dxa"/>
            <w:tcBorders>
              <w:bottom w:val="double" w:sz="4" w:space="0" w:color="auto"/>
            </w:tcBorders>
          </w:tcPr>
          <w:p w14:paraId="1F7A30CD" w14:textId="6E68C7B7" w:rsidR="001C2C42" w:rsidRPr="00EF34E1" w:rsidRDefault="001C2C4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63,200</w:t>
            </w:r>
          </w:p>
        </w:tc>
        <w:tc>
          <w:tcPr>
            <w:tcW w:w="236" w:type="dxa"/>
          </w:tcPr>
          <w:p w14:paraId="2DAEF008" w14:textId="77777777" w:rsidR="001C2C42" w:rsidRPr="00EF34E1" w:rsidRDefault="001C2C4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54" w:type="dxa"/>
            <w:gridSpan w:val="2"/>
            <w:tcBorders>
              <w:bottom w:val="double" w:sz="4" w:space="0" w:color="auto"/>
            </w:tcBorders>
          </w:tcPr>
          <w:p w14:paraId="0EFC13F9" w14:textId="7A6724D7" w:rsidR="001C2C42" w:rsidRPr="00EF34E1" w:rsidRDefault="001C2C4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63,200</w:t>
            </w:r>
          </w:p>
        </w:tc>
        <w:tc>
          <w:tcPr>
            <w:tcW w:w="236" w:type="dxa"/>
            <w:gridSpan w:val="2"/>
          </w:tcPr>
          <w:p w14:paraId="7796FC50" w14:textId="7C9C506C" w:rsidR="001C2C42" w:rsidRPr="00EF34E1" w:rsidRDefault="001C2C42" w:rsidP="00EF34E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765A867D" w14:textId="61FD39F3" w:rsidR="001C2C42" w:rsidRPr="00EF34E1" w:rsidRDefault="001C2C4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56,000</w:t>
            </w:r>
          </w:p>
        </w:tc>
        <w:tc>
          <w:tcPr>
            <w:tcW w:w="241" w:type="dxa"/>
          </w:tcPr>
          <w:p w14:paraId="09E66C50" w14:textId="77777777" w:rsidR="001C2C42" w:rsidRPr="00EF34E1" w:rsidRDefault="001C2C4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67D5F920" w14:textId="4AA50435" w:rsidR="001C2C42" w:rsidRPr="00EF34E1" w:rsidRDefault="001C2C4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48,000</w:t>
            </w:r>
          </w:p>
        </w:tc>
      </w:tr>
    </w:tbl>
    <w:p w14:paraId="5798A4DB" w14:textId="5DA0794D" w:rsidR="002D619E" w:rsidRPr="00B3135A" w:rsidRDefault="00614EE3" w:rsidP="002D619E">
      <w:pPr>
        <w:tabs>
          <w:tab w:val="left" w:pos="9000"/>
          <w:tab w:val="left" w:pos="9090"/>
        </w:tabs>
        <w:spacing w:line="240" w:lineRule="auto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ab/>
      </w:r>
      <w:r w:rsidRPr="00EF34E1">
        <w:rPr>
          <w:rFonts w:ascii="Angsana New" w:hAnsi="Angsana New"/>
          <w:sz w:val="30"/>
          <w:szCs w:val="30"/>
          <w:cs/>
        </w:rPr>
        <w:tab/>
      </w:r>
    </w:p>
    <w:p w14:paraId="1BAC11C4" w14:textId="466C213C" w:rsidR="00AC3385" w:rsidRPr="00EF34E1" w:rsidRDefault="00AC3385" w:rsidP="00EF34E1">
      <w:pPr>
        <w:tabs>
          <w:tab w:val="clear" w:pos="454"/>
          <w:tab w:val="clear" w:pos="680"/>
          <w:tab w:val="left" w:pos="270"/>
        </w:tabs>
        <w:ind w:left="540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5ACEFE9A" w14:textId="77777777" w:rsidR="00AB14E6" w:rsidRPr="00EF34E1" w:rsidRDefault="00AB14E6" w:rsidP="00C35712">
      <w:pPr>
        <w:pStyle w:val="block"/>
        <w:ind w:left="0" w:firstLine="9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A5E00BF" w14:textId="2973CEBD" w:rsidR="00EF69FD" w:rsidRPr="00EF34E1" w:rsidRDefault="00EF69FD" w:rsidP="00C35712">
      <w:pPr>
        <w:pStyle w:val="block"/>
        <w:ind w:left="0" w:firstLine="9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  <w:sectPr w:rsidR="00EF69FD" w:rsidRPr="00EF34E1" w:rsidSect="002E6240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98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3800"/>
        <w:gridCol w:w="858"/>
        <w:gridCol w:w="941"/>
        <w:gridCol w:w="270"/>
        <w:gridCol w:w="886"/>
        <w:gridCol w:w="270"/>
        <w:gridCol w:w="894"/>
        <w:gridCol w:w="270"/>
        <w:gridCol w:w="909"/>
      </w:tblGrid>
      <w:tr w:rsidR="00496254" w:rsidRPr="00B3135A" w14:paraId="71808354" w14:textId="6593495A" w:rsidTr="00731ABB">
        <w:trPr>
          <w:cantSplit/>
          <w:trHeight w:val="60"/>
        </w:trPr>
        <w:tc>
          <w:tcPr>
            <w:tcW w:w="3800" w:type="dxa"/>
            <w:shd w:val="clear" w:color="auto" w:fill="auto"/>
          </w:tcPr>
          <w:p w14:paraId="445B0999" w14:textId="5CBC7E39" w:rsidR="00496254" w:rsidRPr="00B3135A" w:rsidRDefault="00496254" w:rsidP="00496254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858" w:type="dxa"/>
          </w:tcPr>
          <w:p w14:paraId="6D8CD80B" w14:textId="7E73F181" w:rsidR="00496254" w:rsidRPr="00EF34E1" w:rsidRDefault="0049625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97" w:type="dxa"/>
            <w:gridSpan w:val="3"/>
            <w:shd w:val="clear" w:color="auto" w:fill="auto"/>
            <w:vAlign w:val="bottom"/>
          </w:tcPr>
          <w:p w14:paraId="3CF3945D" w14:textId="54A9CBE8" w:rsidR="00496254" w:rsidRPr="00B3135A" w:rsidRDefault="00496254" w:rsidP="00EF34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26C7B" w14:textId="2042C7B1" w:rsidR="00496254" w:rsidRPr="00B3135A" w:rsidRDefault="00496254" w:rsidP="004962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073" w:type="dxa"/>
            <w:gridSpan w:val="3"/>
            <w:shd w:val="clear" w:color="auto" w:fill="auto"/>
            <w:vAlign w:val="bottom"/>
          </w:tcPr>
          <w:p w14:paraId="5E71EC18" w14:textId="65DEB621" w:rsidR="00496254" w:rsidRPr="00B3135A" w:rsidRDefault="00496254" w:rsidP="00EF34E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4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5D6D" w:rsidRPr="00B3135A" w14:paraId="410FEA62" w14:textId="77777777" w:rsidTr="00731ABB">
        <w:trPr>
          <w:cantSplit/>
          <w:trHeight w:val="60"/>
        </w:trPr>
        <w:tc>
          <w:tcPr>
            <w:tcW w:w="3800" w:type="dxa"/>
            <w:shd w:val="clear" w:color="auto" w:fill="auto"/>
          </w:tcPr>
          <w:p w14:paraId="293C1EA9" w14:textId="2B4BB9C0" w:rsidR="00496254" w:rsidRPr="00B3135A" w:rsidRDefault="00496254" w:rsidP="00496254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Pr="00B31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</w:t>
            </w: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B31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858" w:type="dxa"/>
          </w:tcPr>
          <w:p w14:paraId="0270F6D7" w14:textId="0D2010C0" w:rsidR="00496254" w:rsidRPr="00B3135A" w:rsidRDefault="00496254" w:rsidP="004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42BA477C" w14:textId="44252924" w:rsidR="00496254" w:rsidRPr="00B3135A" w:rsidRDefault="00496254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F552E6C" w14:textId="77777777" w:rsidR="00496254" w:rsidRPr="00EF34E1" w:rsidRDefault="00496254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01E2D5EE" w14:textId="05DEEBB1" w:rsidR="00496254" w:rsidRPr="00EF34E1" w:rsidRDefault="00496254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35C620" w14:textId="77777777" w:rsidR="00496254" w:rsidRPr="00EF34E1" w:rsidRDefault="00496254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7FEC273" w14:textId="39EE51CD" w:rsidR="00496254" w:rsidRPr="00EF34E1" w:rsidRDefault="00496254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37673E4" w14:textId="77777777" w:rsidR="00496254" w:rsidRPr="00EF34E1" w:rsidRDefault="00496254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0248E1ED" w14:textId="06C506E2" w:rsidR="00496254" w:rsidRPr="00EF34E1" w:rsidRDefault="00496254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96254" w:rsidRPr="00B3135A" w14:paraId="1B1FBDDD" w14:textId="77777777" w:rsidTr="00731ABB">
        <w:trPr>
          <w:cantSplit/>
          <w:trHeight w:val="60"/>
        </w:trPr>
        <w:tc>
          <w:tcPr>
            <w:tcW w:w="3800" w:type="dxa"/>
            <w:shd w:val="clear" w:color="auto" w:fill="auto"/>
            <w:vAlign w:val="bottom"/>
          </w:tcPr>
          <w:p w14:paraId="5D9CFF6E" w14:textId="77777777" w:rsidR="00496254" w:rsidRPr="00B3135A" w:rsidRDefault="00496254" w:rsidP="00496254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58" w:type="dxa"/>
          </w:tcPr>
          <w:p w14:paraId="6B0004DC" w14:textId="77777777" w:rsidR="00496254" w:rsidRPr="00B3135A" w:rsidRDefault="00496254" w:rsidP="004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0" w:type="dxa"/>
            <w:gridSpan w:val="7"/>
            <w:shd w:val="clear" w:color="auto" w:fill="auto"/>
            <w:vAlign w:val="bottom"/>
          </w:tcPr>
          <w:p w14:paraId="5E19B41E" w14:textId="1810518B" w:rsidR="00496254" w:rsidRPr="00B3135A" w:rsidRDefault="00496254" w:rsidP="00EF34E1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eastAsia="Calibri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3135A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CD5D6D" w:rsidRPr="00B3135A" w14:paraId="3FADAC23" w14:textId="77777777" w:rsidTr="00731ABB">
        <w:trPr>
          <w:cantSplit/>
          <w:trHeight w:val="60"/>
        </w:trPr>
        <w:tc>
          <w:tcPr>
            <w:tcW w:w="3800" w:type="dxa"/>
            <w:shd w:val="clear" w:color="auto" w:fill="auto"/>
            <w:vAlign w:val="bottom"/>
          </w:tcPr>
          <w:p w14:paraId="2A8175A7" w14:textId="7239EB6B" w:rsidR="00496254" w:rsidRPr="00EF34E1" w:rsidRDefault="00496254" w:rsidP="00EF34E1">
            <w:pPr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-120" w:hanging="180"/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</w:pPr>
            <w:r w:rsidRPr="00EF34E1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GB" w:eastAsia="en-GB"/>
              </w:rPr>
              <w:t>ส่วนแบ่งกำไรของบริษัทร่วมที่ใช้วิธีส่วนได้เสีย</w:t>
            </w:r>
            <w:r w:rsidRPr="00B3135A">
              <w:rPr>
                <w:rFonts w:ascii="Angsana New" w:eastAsia="Calibri" w:hAnsi="Angsana New"/>
                <w:sz w:val="30"/>
                <w:szCs w:val="30"/>
                <w:lang w:eastAsia="en-GB"/>
              </w:rPr>
              <w:t xml:space="preserve"> </w:t>
            </w:r>
            <w:r w:rsidRPr="00B3135A">
              <w:rPr>
                <w:rFonts w:ascii="Angsana New" w:eastAsia="Calibri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B3135A">
              <w:rPr>
                <w:rFonts w:ascii="Angsana New" w:eastAsia="Calibri" w:hAnsi="Angsana New"/>
                <w:sz w:val="30"/>
                <w:szCs w:val="30"/>
                <w:lang w:eastAsia="en-GB"/>
              </w:rPr>
              <w:t xml:space="preserve">- </w:t>
            </w:r>
            <w:r w:rsidRPr="00B3135A">
              <w:rPr>
                <w:rFonts w:ascii="Angsana New" w:eastAsia="Calibri" w:hAnsi="Angsana New" w:hint="cs"/>
                <w:sz w:val="30"/>
                <w:szCs w:val="30"/>
                <w:cs/>
                <w:lang w:eastAsia="en-GB"/>
              </w:rPr>
              <w:t>สุทธิจากภาษีเงินได้</w:t>
            </w:r>
          </w:p>
        </w:tc>
        <w:tc>
          <w:tcPr>
            <w:tcW w:w="858" w:type="dxa"/>
          </w:tcPr>
          <w:p w14:paraId="102815B6" w14:textId="77777777" w:rsidR="00496254" w:rsidRPr="00EF34E1" w:rsidRDefault="0049625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38B555E" w14:textId="63261132" w:rsidR="00496254" w:rsidRPr="00EF34E1" w:rsidRDefault="0049625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4E1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356DED9" w14:textId="3E70B1A7" w:rsidR="00496254" w:rsidRPr="00B3135A" w:rsidRDefault="0049625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64,616</w:t>
            </w:r>
          </w:p>
        </w:tc>
        <w:tc>
          <w:tcPr>
            <w:tcW w:w="270" w:type="dxa"/>
          </w:tcPr>
          <w:p w14:paraId="46B013A8" w14:textId="77777777" w:rsidR="00496254" w:rsidRPr="00B3135A" w:rsidRDefault="00496254" w:rsidP="004962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</w:tcPr>
          <w:p w14:paraId="5ED7AB12" w14:textId="77777777" w:rsidR="00496254" w:rsidRPr="00EF34E1" w:rsidRDefault="0049625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6BEEF24A" w14:textId="77E3CA22" w:rsidR="00496254" w:rsidRPr="00EF34E1" w:rsidRDefault="0049625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49,992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1EE0E" w14:textId="77777777" w:rsidR="00496254" w:rsidRPr="00B3135A" w:rsidRDefault="00496254" w:rsidP="004962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8A65B97" w14:textId="39129672" w:rsidR="00496254" w:rsidRPr="00B3135A" w:rsidRDefault="00496254" w:rsidP="00EF34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474CA" w14:textId="77777777" w:rsidR="00496254" w:rsidRPr="00B3135A" w:rsidRDefault="00496254" w:rsidP="00EF34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782B1310" w14:textId="77777777" w:rsidR="00496254" w:rsidRPr="00B3135A" w:rsidRDefault="00496254" w:rsidP="00EF34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8D1476A" w14:textId="5910E4EC" w:rsidR="00496254" w:rsidRPr="00B3135A" w:rsidRDefault="00496254" w:rsidP="00EF34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6254" w:rsidRPr="00B3135A" w14:paraId="3DA284C5" w14:textId="58B5CA16" w:rsidTr="00731ABB">
        <w:trPr>
          <w:cantSplit/>
          <w:trHeight w:val="60"/>
        </w:trPr>
        <w:tc>
          <w:tcPr>
            <w:tcW w:w="3800" w:type="dxa"/>
            <w:shd w:val="clear" w:color="auto" w:fill="auto"/>
            <w:vAlign w:val="bottom"/>
          </w:tcPr>
          <w:p w14:paraId="6A3B289F" w14:textId="7B48291A" w:rsidR="00496254" w:rsidRPr="00EF34E1" w:rsidRDefault="00761C37" w:rsidP="00EF34E1">
            <w:pPr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-120" w:hanging="180"/>
              <w:rPr>
                <w:rFonts w:ascii="Angsana New" w:eastAsia="Calibri" w:hAnsi="Angsana New"/>
                <w:spacing w:val="-4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eastAsia="Calibri" w:hAnsi="Angsana New"/>
                <w:spacing w:val="-6"/>
                <w:sz w:val="30"/>
                <w:szCs w:val="30"/>
                <w:cs/>
                <w:lang w:val="en-GB" w:eastAsia="en-GB"/>
              </w:rPr>
              <w:t>ส่วนแบ่งกำไรขาดทุนเบ็ดเสร็จอื่นของบริษ</w:t>
            </w:r>
            <w:r w:rsidR="00AE2D18" w:rsidRPr="00EF34E1">
              <w:rPr>
                <w:rFonts w:ascii="Angsana New" w:eastAsia="Calibri" w:hAnsi="Angsana New"/>
                <w:spacing w:val="-6"/>
                <w:sz w:val="30"/>
                <w:szCs w:val="30"/>
                <w:cs/>
                <w:lang w:val="en-GB" w:eastAsia="en-GB"/>
              </w:rPr>
              <w:t>ัท</w:t>
            </w:r>
            <w:r w:rsidRPr="00EF34E1">
              <w:rPr>
                <w:rFonts w:ascii="Angsana New" w:eastAsia="Calibri" w:hAnsi="Angsana New"/>
                <w:spacing w:val="-6"/>
                <w:sz w:val="30"/>
                <w:szCs w:val="30"/>
                <w:cs/>
                <w:lang w:val="en-GB" w:eastAsia="en-GB"/>
              </w:rPr>
              <w:t>ร่วม</w:t>
            </w:r>
            <w:r w:rsidRPr="00761C37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GB" w:eastAsia="en-GB"/>
              </w:rPr>
              <w:t>ตามวิธีส่วนได้เสีย</w:t>
            </w:r>
            <w:r w:rsidR="00BA6DCB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GB" w:eastAsia="en-GB"/>
              </w:rPr>
              <w:t xml:space="preserve"> </w:t>
            </w:r>
            <w:r w:rsidR="00496254" w:rsidRPr="00EF34E1">
              <w:rPr>
                <w:rFonts w:ascii="Angsana New" w:eastAsia="Calibri" w:hAnsi="Angsana New"/>
                <w:spacing w:val="-4"/>
                <w:sz w:val="30"/>
                <w:szCs w:val="30"/>
                <w:lang w:val="en-GB" w:eastAsia="en-GB"/>
              </w:rPr>
              <w:t>-</w:t>
            </w:r>
            <w:r w:rsidR="00BA6DCB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GB" w:eastAsia="en-GB"/>
              </w:rPr>
              <w:t xml:space="preserve"> </w:t>
            </w:r>
            <w:r w:rsidR="00496254" w:rsidRPr="00EF34E1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GB" w:eastAsia="en-GB"/>
              </w:rPr>
              <w:t>สุทธิจากภาษีเงินได้</w:t>
            </w:r>
          </w:p>
        </w:tc>
        <w:tc>
          <w:tcPr>
            <w:tcW w:w="858" w:type="dxa"/>
          </w:tcPr>
          <w:p w14:paraId="1CA8BE3B" w14:textId="77777777" w:rsidR="00496254" w:rsidRPr="00EF34E1" w:rsidRDefault="0049625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C313A75" w14:textId="1096A179" w:rsidR="00496254" w:rsidRPr="00EF34E1" w:rsidRDefault="0049625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4E1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A924662" w14:textId="4C639390" w:rsidR="00496254" w:rsidRPr="00B3135A" w:rsidRDefault="0049625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7DAD89D4" w14:textId="77777777" w:rsidR="00496254" w:rsidRPr="00B3135A" w:rsidRDefault="00496254" w:rsidP="004962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</w:tcPr>
          <w:p w14:paraId="649EC2E9" w14:textId="77777777" w:rsidR="00496254" w:rsidRPr="00B3135A" w:rsidRDefault="00496254" w:rsidP="004962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A309A6" w14:textId="38B075AA" w:rsidR="00496254" w:rsidRPr="00B3135A" w:rsidRDefault="00496254" w:rsidP="0049625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1B5FC73" w14:textId="27874B25" w:rsidR="00496254" w:rsidRPr="00B3135A" w:rsidRDefault="00496254" w:rsidP="00EF34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9653A2" w14:textId="77777777" w:rsidR="00496254" w:rsidRPr="00B3135A" w:rsidRDefault="00496254" w:rsidP="004962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0461DB65" w14:textId="77777777" w:rsidR="00496254" w:rsidRPr="00B3135A" w:rsidRDefault="00496254" w:rsidP="00EF34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1169518" w14:textId="080D617E" w:rsidR="00496254" w:rsidRPr="00B3135A" w:rsidRDefault="00496254" w:rsidP="00EF34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ABB" w:rsidRPr="00B3135A" w14:paraId="65B92B8C" w14:textId="3E0EBEA7" w:rsidTr="00731ABB">
        <w:trPr>
          <w:cantSplit/>
          <w:trHeight w:val="60"/>
        </w:trPr>
        <w:tc>
          <w:tcPr>
            <w:tcW w:w="3800" w:type="dxa"/>
            <w:shd w:val="clear" w:color="auto" w:fill="auto"/>
            <w:vAlign w:val="bottom"/>
          </w:tcPr>
          <w:p w14:paraId="1ECC4DDE" w14:textId="182EDFF5" w:rsidR="00731ABB" w:rsidRPr="00B3135A" w:rsidRDefault="00731ABB" w:rsidP="00731ABB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858" w:type="dxa"/>
          </w:tcPr>
          <w:p w14:paraId="1BD7F2C7" w14:textId="24E15974" w:rsidR="00731ABB" w:rsidRPr="00EF34E1" w:rsidRDefault="00731ABB" w:rsidP="00EF34E1">
            <w:pPr>
              <w:pStyle w:val="acctfourfigures"/>
              <w:tabs>
                <w:tab w:val="clear" w:pos="765"/>
                <w:tab w:val="decimal" w:pos="20"/>
                <w:tab w:val="decimal" w:pos="329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ED3EF07" w14:textId="6196957F" w:rsidR="00731ABB" w:rsidRPr="00EF34E1" w:rsidRDefault="00731AB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(56,000)</w:t>
            </w:r>
          </w:p>
        </w:tc>
        <w:tc>
          <w:tcPr>
            <w:tcW w:w="270" w:type="dxa"/>
          </w:tcPr>
          <w:p w14:paraId="57B21EFF" w14:textId="77777777" w:rsidR="00731ABB" w:rsidRPr="00EF34E1" w:rsidRDefault="00731AB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48E2E386" w14:textId="2C76884C" w:rsidR="00731ABB" w:rsidRPr="00EF34E1" w:rsidRDefault="00731AB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(48,000)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5ADEB" w14:textId="3F1FFABC" w:rsidR="00731ABB" w:rsidRPr="00EF34E1" w:rsidRDefault="00731ABB" w:rsidP="00731A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A6DEA0F" w14:textId="1B34F51E" w:rsidR="00731ABB" w:rsidRPr="00B3135A" w:rsidRDefault="00731ABB" w:rsidP="00EF34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F69FFF" w14:textId="3700B497" w:rsidR="00731ABB" w:rsidRPr="00B3135A" w:rsidRDefault="00731ABB" w:rsidP="00EF34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6B4CEE7" w14:textId="77167D6F" w:rsidR="00731ABB" w:rsidRPr="00B3135A" w:rsidRDefault="00731ABB" w:rsidP="00EF34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E10FE46" w14:textId="77777777" w:rsidR="00CC2C46" w:rsidRPr="00EF34E1" w:rsidRDefault="00CC2C46">
      <w:pPr>
        <w:pStyle w:val="block"/>
        <w:tabs>
          <w:tab w:val="left" w:pos="900"/>
        </w:tabs>
        <w:spacing w:after="0" w:line="240" w:lineRule="auto"/>
        <w:ind w:left="0"/>
        <w:jc w:val="thaiDistribute"/>
        <w:rPr>
          <w:rFonts w:ascii="Angsana New" w:hAnsi="Angsana New"/>
          <w:spacing w:val="-4"/>
          <w:sz w:val="18"/>
          <w:szCs w:val="18"/>
          <w:lang w:bidi="th-TH"/>
        </w:rPr>
      </w:pPr>
    </w:p>
    <w:p w14:paraId="653519DD" w14:textId="77777777" w:rsidR="00CC2C46" w:rsidRPr="00B3135A" w:rsidRDefault="00CC2C46" w:rsidP="00EF34E1">
      <w:pPr>
        <w:pStyle w:val="BodyText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ไม่มีการซื้อและจำหน่ายเงินลงทุนในบริษัทร่วมในระหว่างปีสิ้นสุดวันที่ </w:t>
      </w:r>
      <w:r w:rsidRPr="00B3135A">
        <w:rPr>
          <w:rFonts w:ascii="Angsana New" w:hAnsi="Angsana New"/>
          <w:sz w:val="30"/>
          <w:szCs w:val="30"/>
        </w:rPr>
        <w:t xml:space="preserve">30 </w:t>
      </w:r>
      <w:r w:rsidRPr="00B3135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3135A">
        <w:rPr>
          <w:rFonts w:ascii="Angsana New" w:hAnsi="Angsana New"/>
          <w:sz w:val="30"/>
          <w:szCs w:val="30"/>
        </w:rPr>
        <w:t xml:space="preserve">2565 </w:t>
      </w:r>
      <w:r w:rsidRPr="00B3135A">
        <w:rPr>
          <w:rFonts w:ascii="Angsana New" w:hAnsi="Angsana New"/>
          <w:sz w:val="30"/>
          <w:szCs w:val="30"/>
          <w:cs/>
        </w:rPr>
        <w:t xml:space="preserve">และ </w:t>
      </w:r>
      <w:r w:rsidRPr="00B3135A">
        <w:rPr>
          <w:rFonts w:ascii="Angsana New" w:hAnsi="Angsana New"/>
          <w:sz w:val="30"/>
          <w:szCs w:val="30"/>
        </w:rPr>
        <w:t>2564</w:t>
      </w:r>
    </w:p>
    <w:p w14:paraId="7808D25A" w14:textId="77777777" w:rsidR="00CC2C46" w:rsidRPr="00EF34E1" w:rsidRDefault="00CC2C46" w:rsidP="00EF34E1">
      <w:pPr>
        <w:pStyle w:val="block"/>
        <w:tabs>
          <w:tab w:val="left" w:pos="900"/>
        </w:tabs>
        <w:spacing w:after="0" w:line="240" w:lineRule="auto"/>
        <w:ind w:left="0"/>
        <w:jc w:val="thaiDistribute"/>
        <w:rPr>
          <w:rFonts w:ascii="Angsana New" w:hAnsi="Angsana New"/>
          <w:spacing w:val="-4"/>
          <w:sz w:val="16"/>
          <w:szCs w:val="16"/>
          <w:lang w:val="en-US" w:bidi="th-TH"/>
        </w:rPr>
      </w:pPr>
    </w:p>
    <w:p w14:paraId="62A5133D" w14:textId="3093FE4F" w:rsidR="00D17677" w:rsidRPr="00B3135A" w:rsidRDefault="005D344F" w:rsidP="00EF34E1">
      <w:pPr>
        <w:pStyle w:val="block"/>
        <w:tabs>
          <w:tab w:val="left" w:pos="90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pacing w:val="-4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</w:t>
      </w:r>
      <w:r w:rsidR="00D17677" w:rsidRPr="00B3135A">
        <w:rPr>
          <w:rFonts w:ascii="Angsana New" w:hAnsi="Angsana New"/>
          <w:spacing w:val="-4"/>
          <w:sz w:val="30"/>
          <w:szCs w:val="30"/>
          <w:cs/>
          <w:lang w:bidi="th-TH"/>
        </w:rPr>
        <w:t>ที่มีสาระสำคัญซึ่งนำเสนออยู่ในงบการเงินของบริษัทร่วม</w:t>
      </w:r>
      <w:r w:rsidR="00FF23A2" w:rsidRPr="00B3135A">
        <w:rPr>
          <w:rFonts w:ascii="Angsana New" w:hAnsi="Angsana New"/>
          <w:spacing w:val="-4"/>
          <w:sz w:val="30"/>
          <w:szCs w:val="30"/>
        </w:rPr>
        <w:t xml:space="preserve"> </w:t>
      </w:r>
      <w:r w:rsidR="00D17677" w:rsidRPr="00B3135A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 </w:t>
      </w:r>
    </w:p>
    <w:p w14:paraId="26A46383" w14:textId="77777777" w:rsidR="007A5CF5" w:rsidRPr="00EF34E1" w:rsidRDefault="007A5CF5" w:rsidP="00D17677">
      <w:pPr>
        <w:pStyle w:val="block"/>
        <w:tabs>
          <w:tab w:val="left" w:pos="900"/>
        </w:tabs>
        <w:spacing w:after="0" w:line="240" w:lineRule="auto"/>
        <w:ind w:left="547"/>
        <w:jc w:val="thaiDistribute"/>
        <w:rPr>
          <w:rFonts w:ascii="Angsana New" w:hAnsi="Angsana New"/>
          <w:spacing w:val="-4"/>
          <w:sz w:val="12"/>
          <w:szCs w:val="12"/>
          <w:lang w:bidi="th-TH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9"/>
        <w:gridCol w:w="1350"/>
        <w:gridCol w:w="270"/>
        <w:gridCol w:w="1260"/>
      </w:tblGrid>
      <w:tr w:rsidR="005D344F" w:rsidRPr="00B3135A" w14:paraId="43F22E9E" w14:textId="77777777" w:rsidTr="00EF34E1">
        <w:trPr>
          <w:cantSplit/>
          <w:trHeight w:val="60"/>
          <w:tblHeader/>
        </w:trPr>
        <w:tc>
          <w:tcPr>
            <w:tcW w:w="6399" w:type="dxa"/>
            <w:shd w:val="clear" w:color="auto" w:fill="auto"/>
            <w:vAlign w:val="bottom"/>
          </w:tcPr>
          <w:p w14:paraId="6C128A6B" w14:textId="77777777" w:rsidR="005D344F" w:rsidRPr="00EF34E1" w:rsidRDefault="005D344F" w:rsidP="007A5CF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E552827" w14:textId="7590070F" w:rsidR="005D344F" w:rsidRPr="00B3135A" w:rsidRDefault="00423B79" w:rsidP="00A243DE">
            <w:pPr>
              <w:pStyle w:val="block"/>
              <w:tabs>
                <w:tab w:val="left" w:pos="473"/>
              </w:tabs>
              <w:spacing w:after="0" w:line="240" w:lineRule="auto"/>
              <w:ind w:left="-110" w:right="-110"/>
              <w:jc w:val="center"/>
              <w:rPr>
                <w:rFonts w:ascii="Angsana New" w:eastAsia="Calibri" w:hAnsi="Angsana New"/>
                <w:spacing w:val="-4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eastAsia="en-GB" w:bidi="th-TH"/>
              </w:rPr>
              <w:t>บริษัท อี</w:t>
            </w:r>
            <w:r w:rsidR="005D344F" w:rsidRPr="00B3135A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eastAsia="en-GB" w:bidi="th-TH"/>
              </w:rPr>
              <w:t>สเทิร์น ซีบอร์ด</w:t>
            </w:r>
            <w:r w:rsidR="005D344F" w:rsidRPr="00B3135A">
              <w:rPr>
                <w:rFonts w:ascii="Angsana New" w:eastAsia="Calibri" w:hAnsi="Angsana New"/>
                <w:spacing w:val="-4"/>
                <w:sz w:val="30"/>
                <w:szCs w:val="30"/>
                <w:lang w:eastAsia="en-GB" w:bidi="th-TH"/>
              </w:rPr>
              <w:br/>
            </w:r>
            <w:r w:rsidR="005D344F" w:rsidRPr="00B3135A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eastAsia="en-GB" w:bidi="th-TH"/>
              </w:rPr>
              <w:t>อินดัสเตรียล</w:t>
            </w:r>
            <w:r w:rsidR="005D344F" w:rsidRPr="00B3135A">
              <w:rPr>
                <w:rFonts w:ascii="Angsana New" w:eastAsia="Calibri" w:hAnsi="Angsana New"/>
                <w:spacing w:val="-4"/>
                <w:sz w:val="30"/>
                <w:szCs w:val="30"/>
                <w:lang w:eastAsia="en-GB" w:bidi="th-TH"/>
              </w:rPr>
              <w:t xml:space="preserve"> </w:t>
            </w:r>
            <w:r w:rsidR="005D344F" w:rsidRPr="00B3135A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eastAsia="en-GB" w:bidi="th-TH"/>
              </w:rPr>
              <w:t>เอสเตท (ระยอง)</w:t>
            </w:r>
            <w:r w:rsidR="005D344F" w:rsidRPr="00B3135A">
              <w:rPr>
                <w:rFonts w:ascii="Angsana New" w:eastAsia="Calibri" w:hAnsi="Angsana New"/>
                <w:spacing w:val="-4"/>
                <w:sz w:val="30"/>
                <w:szCs w:val="30"/>
                <w:lang w:eastAsia="en-GB" w:bidi="th-TH"/>
              </w:rPr>
              <w:t xml:space="preserve"> </w:t>
            </w:r>
            <w:r w:rsidR="005D344F" w:rsidRPr="00B3135A">
              <w:rPr>
                <w:rFonts w:ascii="Angsana New" w:eastAsia="Calibri" w:hAnsi="Angsana New"/>
                <w:spacing w:val="-4"/>
                <w:sz w:val="30"/>
                <w:szCs w:val="30"/>
                <w:cs/>
                <w:lang w:eastAsia="en-GB" w:bidi="th-TH"/>
              </w:rPr>
              <w:t>จำกัด</w:t>
            </w:r>
          </w:p>
        </w:tc>
      </w:tr>
      <w:tr w:rsidR="005D344F" w:rsidRPr="00B3135A" w14:paraId="19D96714" w14:textId="77777777" w:rsidTr="00EF34E1">
        <w:trPr>
          <w:cantSplit/>
          <w:trHeight w:val="60"/>
        </w:trPr>
        <w:tc>
          <w:tcPr>
            <w:tcW w:w="6399" w:type="dxa"/>
            <w:shd w:val="clear" w:color="auto" w:fill="auto"/>
            <w:vAlign w:val="bottom"/>
          </w:tcPr>
          <w:p w14:paraId="3CF3440E" w14:textId="77777777" w:rsidR="005D344F" w:rsidRPr="00EF34E1" w:rsidRDefault="005D344F" w:rsidP="007A5CF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86B310" w14:textId="388FDD83" w:rsidR="005D344F" w:rsidRPr="00B3135A" w:rsidRDefault="007A5CF5" w:rsidP="007A5CF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</w:t>
            </w:r>
            <w:r w:rsidR="004B308C" w:rsidRPr="00B3135A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04ED1" w14:textId="77777777" w:rsidR="005D344F" w:rsidRPr="00B3135A" w:rsidRDefault="005D344F" w:rsidP="007A5CF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2C983F" w14:textId="0231C901" w:rsidR="005D344F" w:rsidRPr="00B3135A" w:rsidRDefault="007A5CF5" w:rsidP="007A5CF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256</w:t>
            </w:r>
            <w:r w:rsidR="004B308C" w:rsidRPr="00B3135A">
              <w:rPr>
                <w:rFonts w:ascii="Angsana New" w:eastAsia="Calibri" w:hAnsi="Angsana New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5D344F" w:rsidRPr="00B3135A" w14:paraId="7BDC7E69" w14:textId="77777777" w:rsidTr="00EF34E1">
        <w:trPr>
          <w:cantSplit/>
          <w:trHeight w:val="60"/>
        </w:trPr>
        <w:tc>
          <w:tcPr>
            <w:tcW w:w="6399" w:type="dxa"/>
            <w:shd w:val="clear" w:color="auto" w:fill="auto"/>
            <w:vAlign w:val="bottom"/>
          </w:tcPr>
          <w:p w14:paraId="44543AF7" w14:textId="77777777" w:rsidR="005D344F" w:rsidRPr="00EF34E1" w:rsidRDefault="005D344F" w:rsidP="007A5CF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6E66E141" w14:textId="77777777" w:rsidR="005D344F" w:rsidRPr="00EF34E1" w:rsidRDefault="005D344F" w:rsidP="00A243DE">
            <w:pPr>
              <w:pStyle w:val="block"/>
              <w:spacing w:after="0" w:line="240" w:lineRule="auto"/>
              <w:ind w:left="0" w:right="-110" w:hanging="110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eastAsia="Calibri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3135A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7C13ED" w:rsidRPr="00B3135A" w14:paraId="1AD2D794" w14:textId="77777777" w:rsidTr="00EF34E1">
        <w:trPr>
          <w:cantSplit/>
          <w:trHeight w:val="60"/>
        </w:trPr>
        <w:tc>
          <w:tcPr>
            <w:tcW w:w="6399" w:type="dxa"/>
            <w:shd w:val="clear" w:color="auto" w:fill="auto"/>
            <w:vAlign w:val="bottom"/>
          </w:tcPr>
          <w:p w14:paraId="54EA6F77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C302AB" w14:textId="4AF8D9BE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429,313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A3D2E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19C621" w14:textId="47C63893" w:rsidR="007C13ED" w:rsidRPr="00B3135A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390,123</w:t>
            </w:r>
          </w:p>
        </w:tc>
      </w:tr>
      <w:tr w:rsidR="007C13ED" w:rsidRPr="00B3135A" w14:paraId="5B977020" w14:textId="77777777" w:rsidTr="00EF34E1">
        <w:trPr>
          <w:cantSplit/>
          <w:trHeight w:val="60"/>
        </w:trPr>
        <w:tc>
          <w:tcPr>
            <w:tcW w:w="6399" w:type="dxa"/>
            <w:shd w:val="clear" w:color="auto" w:fill="auto"/>
            <w:vAlign w:val="bottom"/>
          </w:tcPr>
          <w:p w14:paraId="25A4F859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D82EEC" w14:textId="1A75351F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161,541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CDD3D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104E45" w14:textId="1D83B850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124,979</w:t>
            </w:r>
          </w:p>
        </w:tc>
      </w:tr>
      <w:tr w:rsidR="007C13ED" w:rsidRPr="00B3135A" w14:paraId="0FF6C63B" w14:textId="77777777" w:rsidTr="00EF34E1">
        <w:trPr>
          <w:cantSplit/>
          <w:trHeight w:val="60"/>
        </w:trPr>
        <w:tc>
          <w:tcPr>
            <w:tcW w:w="6399" w:type="dxa"/>
            <w:shd w:val="clear" w:color="auto" w:fill="auto"/>
            <w:vAlign w:val="bottom"/>
          </w:tcPr>
          <w:p w14:paraId="5BB56B44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E10244" w14:textId="4FE48EA9" w:rsidR="007C13ED" w:rsidRPr="00B3135A" w:rsidRDefault="00D22B6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0E07E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5109EF" w14:textId="0E41B706" w:rsidR="007C13ED" w:rsidRPr="00EF34E1" w:rsidRDefault="007C13ED" w:rsidP="00EF34E1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C13ED" w:rsidRPr="00B3135A" w14:paraId="279E2647" w14:textId="77777777" w:rsidTr="00EF34E1">
        <w:trPr>
          <w:cantSplit/>
          <w:trHeight w:val="50"/>
        </w:trPr>
        <w:tc>
          <w:tcPr>
            <w:tcW w:w="6399" w:type="dxa"/>
            <w:shd w:val="clear" w:color="auto" w:fill="auto"/>
            <w:vAlign w:val="bottom"/>
          </w:tcPr>
          <w:p w14:paraId="091F85F3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(ร้อยละ </w:t>
            </w:r>
            <w:r w:rsidRPr="00B3135A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100</w:t>
            </w: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27DD1" w14:textId="26A8B58A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16</w:t>
            </w:r>
            <w:r w:rsidR="00C44038" w:rsidRPr="00B3135A">
              <w:rPr>
                <w:rFonts w:ascii="Angsana New" w:hAnsi="Angsana New"/>
                <w:sz w:val="30"/>
                <w:szCs w:val="30"/>
              </w:rPr>
              <w:t>1</w:t>
            </w:r>
            <w:r w:rsidRPr="00B3135A">
              <w:rPr>
                <w:rFonts w:ascii="Angsana New" w:hAnsi="Angsana New"/>
                <w:sz w:val="30"/>
                <w:szCs w:val="30"/>
              </w:rPr>
              <w:t>,</w:t>
            </w:r>
            <w:r w:rsidR="00C44038" w:rsidRPr="00B3135A">
              <w:rPr>
                <w:rFonts w:ascii="Angsana New" w:hAnsi="Angsana New"/>
                <w:sz w:val="30"/>
                <w:szCs w:val="30"/>
              </w:rPr>
              <w:t>79</w:t>
            </w:r>
            <w:r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179CA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A236E" w14:textId="314929CE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124,979</w:t>
            </w:r>
          </w:p>
        </w:tc>
      </w:tr>
      <w:tr w:rsidR="007C13ED" w:rsidRPr="00B3135A" w14:paraId="6768E221" w14:textId="77777777" w:rsidTr="00EF34E1">
        <w:trPr>
          <w:cantSplit/>
          <w:trHeight w:val="50"/>
        </w:trPr>
        <w:tc>
          <w:tcPr>
            <w:tcW w:w="6399" w:type="dxa"/>
            <w:shd w:val="clear" w:color="auto" w:fill="auto"/>
            <w:vAlign w:val="bottom"/>
          </w:tcPr>
          <w:p w14:paraId="792F3A3F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A7587" w14:textId="3F999ADD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64,61</w:t>
            </w:r>
            <w:r w:rsidR="00111CD4" w:rsidRPr="00B3135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B9297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35677" w14:textId="02D6DC1E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49,992</w:t>
            </w:r>
          </w:p>
        </w:tc>
      </w:tr>
      <w:tr w:rsidR="007C13ED" w:rsidRPr="00B3135A" w14:paraId="11827E55" w14:textId="77777777" w:rsidTr="00EF34E1">
        <w:trPr>
          <w:cantSplit/>
          <w:trHeight w:val="50"/>
        </w:trPr>
        <w:tc>
          <w:tcPr>
            <w:tcW w:w="6399" w:type="dxa"/>
            <w:shd w:val="clear" w:color="auto" w:fill="auto"/>
            <w:vAlign w:val="bottom"/>
          </w:tcPr>
          <w:p w14:paraId="3DB7F018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295F8" w14:textId="7BDCA672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64,61</w:t>
            </w:r>
            <w:r w:rsidR="00111CD4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02F59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54485" w14:textId="69F11D41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49,992</w:t>
            </w:r>
          </w:p>
        </w:tc>
      </w:tr>
      <w:tr w:rsidR="007C13ED" w:rsidRPr="00B3135A" w14:paraId="251BDA53" w14:textId="77777777" w:rsidTr="00EF34E1">
        <w:trPr>
          <w:cantSplit/>
          <w:trHeight w:val="50"/>
        </w:trPr>
        <w:tc>
          <w:tcPr>
            <w:tcW w:w="6399" w:type="dxa"/>
            <w:shd w:val="clear" w:color="auto" w:fill="auto"/>
            <w:vAlign w:val="bottom"/>
          </w:tcPr>
          <w:p w14:paraId="56353874" w14:textId="77777777" w:rsidR="007C13ED" w:rsidRPr="00EF34E1" w:rsidRDefault="007C13ED" w:rsidP="007C13ED">
            <w:pPr>
              <w:spacing w:line="240" w:lineRule="auto"/>
              <w:ind w:firstLine="90"/>
              <w:rPr>
                <w:rFonts w:ascii="Angsana New" w:eastAsia="Calibri" w:hAnsi="Angsan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C38F1C" w14:textId="77777777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5FE43" w14:textId="77777777" w:rsidR="007C13ED" w:rsidRPr="00EF34E1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16"/>
                <w:szCs w:val="16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08290F" w14:textId="77777777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13ED" w:rsidRPr="00B3135A" w14:paraId="2793446C" w14:textId="77777777" w:rsidTr="00EF34E1">
        <w:trPr>
          <w:cantSplit/>
          <w:trHeight w:val="60"/>
        </w:trPr>
        <w:tc>
          <w:tcPr>
            <w:tcW w:w="6399" w:type="dxa"/>
            <w:shd w:val="clear" w:color="auto" w:fill="auto"/>
            <w:vAlign w:val="bottom"/>
          </w:tcPr>
          <w:p w14:paraId="38936CA2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B4B76" w14:textId="61FC301C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464,144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AA1B8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2ADDFF" w14:textId="22CE98C9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386,457</w:t>
            </w:r>
          </w:p>
        </w:tc>
      </w:tr>
      <w:tr w:rsidR="007C13ED" w:rsidRPr="00B3135A" w14:paraId="0927F23E" w14:textId="77777777" w:rsidTr="00EF34E1">
        <w:trPr>
          <w:cantSplit/>
          <w:trHeight w:val="60"/>
        </w:trPr>
        <w:tc>
          <w:tcPr>
            <w:tcW w:w="6399" w:type="dxa"/>
            <w:shd w:val="clear" w:color="auto" w:fill="auto"/>
            <w:vAlign w:val="bottom"/>
          </w:tcPr>
          <w:p w14:paraId="57B4B355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50A463" w14:textId="6AC81F19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439,226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F4202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40A9C" w14:textId="1A5DF83F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523,754</w:t>
            </w:r>
          </w:p>
        </w:tc>
      </w:tr>
      <w:tr w:rsidR="007C13ED" w:rsidRPr="00B3135A" w14:paraId="451AD8E4" w14:textId="77777777" w:rsidTr="00EF34E1">
        <w:trPr>
          <w:cantSplit/>
          <w:trHeight w:val="60"/>
        </w:trPr>
        <w:tc>
          <w:tcPr>
            <w:tcW w:w="6399" w:type="dxa"/>
            <w:shd w:val="clear" w:color="auto" w:fill="auto"/>
            <w:vAlign w:val="bottom"/>
          </w:tcPr>
          <w:p w14:paraId="5C84F9C1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6E5B05" w14:textId="22094D99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(98,974)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6BCF6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AC03CE" w14:textId="59F2AFB6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(96,738)</w:t>
            </w:r>
          </w:p>
        </w:tc>
      </w:tr>
      <w:tr w:rsidR="007C13ED" w:rsidRPr="00B3135A" w14:paraId="656969CE" w14:textId="77777777" w:rsidTr="00EF34E1">
        <w:trPr>
          <w:cantSplit/>
          <w:trHeight w:val="60"/>
        </w:trPr>
        <w:tc>
          <w:tcPr>
            <w:tcW w:w="6399" w:type="dxa"/>
            <w:shd w:val="clear" w:color="auto" w:fill="auto"/>
            <w:vAlign w:val="bottom"/>
          </w:tcPr>
          <w:p w14:paraId="31FF819D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C3542" w14:textId="4E4BBDBF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(571,883)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3FAEA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DF054" w14:textId="4ABB200D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(602,754)</w:t>
            </w:r>
          </w:p>
        </w:tc>
      </w:tr>
      <w:tr w:rsidR="007C13ED" w:rsidRPr="00B3135A" w14:paraId="07F3F95E" w14:textId="77777777" w:rsidTr="00EF34E1">
        <w:trPr>
          <w:cantSplit/>
          <w:trHeight w:val="50"/>
        </w:trPr>
        <w:tc>
          <w:tcPr>
            <w:tcW w:w="6399" w:type="dxa"/>
            <w:shd w:val="clear" w:color="auto" w:fill="auto"/>
            <w:vAlign w:val="bottom"/>
          </w:tcPr>
          <w:p w14:paraId="180CF2E2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B3135A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100</w:t>
            </w: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E82EC" w14:textId="07C9807F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232,513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161C3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0615C" w14:textId="58533F95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210,719</w:t>
            </w:r>
          </w:p>
        </w:tc>
      </w:tr>
      <w:tr w:rsidR="007C13ED" w:rsidRPr="00B3135A" w14:paraId="012F54B2" w14:textId="77777777" w:rsidTr="00EF34E1">
        <w:trPr>
          <w:cantSplit/>
          <w:trHeight w:val="50"/>
        </w:trPr>
        <w:tc>
          <w:tcPr>
            <w:tcW w:w="6399" w:type="dxa"/>
            <w:shd w:val="clear" w:color="auto" w:fill="auto"/>
            <w:vAlign w:val="bottom"/>
          </w:tcPr>
          <w:p w14:paraId="35B230B0" w14:textId="77777777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2A9DB" w14:textId="0CBB20DB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93,005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AE8D6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32F02" w14:textId="01E8305A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84,288</w:t>
            </w:r>
          </w:p>
        </w:tc>
      </w:tr>
      <w:tr w:rsidR="007C13ED" w:rsidRPr="00B3135A" w14:paraId="15BA66A9" w14:textId="77777777" w:rsidTr="00EF34E1">
        <w:trPr>
          <w:cantSplit/>
          <w:trHeight w:val="60"/>
        </w:trPr>
        <w:tc>
          <w:tcPr>
            <w:tcW w:w="6399" w:type="dxa"/>
            <w:shd w:val="clear" w:color="auto" w:fill="auto"/>
            <w:vAlign w:val="bottom"/>
          </w:tcPr>
          <w:p w14:paraId="0FD0D289" w14:textId="0CAF586C" w:rsidR="007C13ED" w:rsidRPr="00B3135A" w:rsidRDefault="007C13ED" w:rsidP="007C13ED">
            <w:pPr>
              <w:spacing w:line="240" w:lineRule="auto"/>
              <w:ind w:right="-110"/>
              <w:rPr>
                <w:rFonts w:ascii="Angsana New" w:eastAsia="Calibri" w:hAnsi="Angsana New"/>
                <w:spacing w:val="-6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eastAsia="Calibri" w:hAnsi="Angsana New"/>
                <w:spacing w:val="-6"/>
                <w:sz w:val="30"/>
                <w:szCs w:val="30"/>
                <w:cs/>
                <w:lang w:val="en-GB" w:eastAsia="en-GB"/>
              </w:rPr>
              <w:t>การตัดกำไรระหว่างกันที่ยังไม่ได้รับรู้จากการขายสินทรัพย์ให้แก่บริษัทร่วม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98924" w14:textId="12B0BB70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(4,054)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F1856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56CC5" w14:textId="21136266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(4,054)</w:t>
            </w:r>
          </w:p>
        </w:tc>
      </w:tr>
      <w:tr w:rsidR="009C0DBE" w:rsidRPr="00B3135A" w14:paraId="74B63639" w14:textId="77777777" w:rsidTr="00791F9A">
        <w:trPr>
          <w:cantSplit/>
          <w:trHeight w:val="50"/>
        </w:trPr>
        <w:tc>
          <w:tcPr>
            <w:tcW w:w="6399" w:type="dxa"/>
            <w:shd w:val="clear" w:color="auto" w:fill="auto"/>
            <w:vAlign w:val="bottom"/>
          </w:tcPr>
          <w:p w14:paraId="2B011180" w14:textId="29C714A3" w:rsidR="007C13ED" w:rsidRPr="00B3135A" w:rsidRDefault="007C13ED" w:rsidP="007C13ED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92680" w14:textId="7FB2AB0F" w:rsidR="007C13ED" w:rsidRPr="00B3135A" w:rsidRDefault="001869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88,951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16F5E2" w14:textId="77777777" w:rsidR="007C13ED" w:rsidRPr="00B3135A" w:rsidRDefault="007C13ED" w:rsidP="007C1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3C2D5" w14:textId="71047BB2" w:rsidR="007C13ED" w:rsidRPr="00EF34E1" w:rsidRDefault="007C13E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80,234</w:t>
            </w:r>
          </w:p>
        </w:tc>
      </w:tr>
    </w:tbl>
    <w:p w14:paraId="175EE51E" w14:textId="540A43D0" w:rsidR="00116409" w:rsidRPr="00EF34E1" w:rsidRDefault="00116409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116409" w:rsidRPr="00EF34E1" w:rsidSect="002E6240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E885F1B" w14:textId="59C08B47" w:rsidR="00F00A02" w:rsidRPr="00B3135A" w:rsidRDefault="00F00A02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W w:w="142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18"/>
        <w:gridCol w:w="1852"/>
        <w:gridCol w:w="652"/>
        <w:gridCol w:w="189"/>
        <w:gridCol w:w="585"/>
        <w:gridCol w:w="189"/>
        <w:gridCol w:w="702"/>
        <w:gridCol w:w="189"/>
        <w:gridCol w:w="759"/>
        <w:gridCol w:w="190"/>
        <w:gridCol w:w="798"/>
        <w:gridCol w:w="180"/>
        <w:gridCol w:w="782"/>
        <w:gridCol w:w="191"/>
        <w:gridCol w:w="810"/>
        <w:gridCol w:w="198"/>
        <w:gridCol w:w="827"/>
        <w:gridCol w:w="189"/>
        <w:gridCol w:w="683"/>
        <w:gridCol w:w="180"/>
        <w:gridCol w:w="738"/>
        <w:gridCol w:w="178"/>
        <w:gridCol w:w="704"/>
        <w:gridCol w:w="180"/>
        <w:gridCol w:w="720"/>
      </w:tblGrid>
      <w:tr w:rsidR="00A40806" w:rsidRPr="00B3135A" w:rsidDel="00685444" w14:paraId="67158F5C" w14:textId="77777777" w:rsidTr="00EF34E1">
        <w:trPr>
          <w:cantSplit/>
          <w:trHeight w:val="390"/>
          <w:tblHeader/>
        </w:trPr>
        <w:tc>
          <w:tcPr>
            <w:tcW w:w="1618" w:type="dxa"/>
          </w:tcPr>
          <w:p w14:paraId="073ADF7C" w14:textId="77777777" w:rsidR="00B23656" w:rsidRPr="00EF34E1" w:rsidDel="00685444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2" w:type="dxa"/>
          </w:tcPr>
          <w:p w14:paraId="789C50EA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9" w:type="dxa"/>
            <w:gridSpan w:val="23"/>
          </w:tcPr>
          <w:p w14:paraId="1FD91C0B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4998" w:rsidRPr="00B3135A" w14:paraId="72068886" w14:textId="77777777" w:rsidTr="00EF34E1">
        <w:trPr>
          <w:cantSplit/>
          <w:trHeight w:val="420"/>
          <w:tblHeader/>
        </w:trPr>
        <w:tc>
          <w:tcPr>
            <w:tcW w:w="1618" w:type="dxa"/>
          </w:tcPr>
          <w:p w14:paraId="4129B38F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77DA4771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gridSpan w:val="3"/>
          </w:tcPr>
          <w:p w14:paraId="0BF3B9BB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9" w:type="dxa"/>
          </w:tcPr>
          <w:p w14:paraId="20290231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6" w:type="dxa"/>
            <w:gridSpan w:val="3"/>
          </w:tcPr>
          <w:p w14:paraId="6045E1AC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90" w:type="dxa"/>
          </w:tcPr>
          <w:p w14:paraId="73EF7573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60" w:type="dxa"/>
            <w:gridSpan w:val="3"/>
          </w:tcPr>
          <w:p w14:paraId="4479A12E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</w:tcPr>
          <w:p w14:paraId="09294AD7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35" w:type="dxa"/>
            <w:gridSpan w:val="3"/>
          </w:tcPr>
          <w:p w14:paraId="1028C784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077AC948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01" w:type="dxa"/>
            <w:gridSpan w:val="3"/>
          </w:tcPr>
          <w:p w14:paraId="0C8876B9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A3F4715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04" w:type="dxa"/>
            <w:gridSpan w:val="3"/>
            <w:vAlign w:val="bottom"/>
          </w:tcPr>
          <w:p w14:paraId="1896F375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205" w:right="-16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534998" w:rsidRPr="00B3135A" w14:paraId="4177D5A0" w14:textId="77777777" w:rsidTr="00EF34E1">
        <w:trPr>
          <w:cantSplit/>
          <w:trHeight w:val="420"/>
          <w:tblHeader/>
        </w:trPr>
        <w:tc>
          <w:tcPr>
            <w:tcW w:w="1618" w:type="dxa"/>
          </w:tcPr>
          <w:p w14:paraId="7FB05F48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2C444EDC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426" w:type="dxa"/>
            <w:gridSpan w:val="3"/>
          </w:tcPr>
          <w:p w14:paraId="53921195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9" w:type="dxa"/>
          </w:tcPr>
          <w:p w14:paraId="25B95BCB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6" w:type="dxa"/>
            <w:gridSpan w:val="3"/>
          </w:tcPr>
          <w:p w14:paraId="53034C58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</w:tcPr>
          <w:p w14:paraId="40949E64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60" w:type="dxa"/>
            <w:gridSpan w:val="3"/>
          </w:tcPr>
          <w:p w14:paraId="208D34AD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14:paraId="642A9C39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35" w:type="dxa"/>
            <w:gridSpan w:val="3"/>
          </w:tcPr>
          <w:p w14:paraId="51B82C92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9" w:type="dxa"/>
          </w:tcPr>
          <w:p w14:paraId="2192AC2A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01" w:type="dxa"/>
            <w:gridSpan w:val="3"/>
          </w:tcPr>
          <w:p w14:paraId="12E399E8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EF34E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40941A2B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04" w:type="dxa"/>
            <w:gridSpan w:val="3"/>
          </w:tcPr>
          <w:p w14:paraId="0CBCC901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205" w:right="-16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534998" w:rsidRPr="00B3135A" w14:paraId="74A2C117" w14:textId="77777777" w:rsidTr="00EF34E1">
        <w:trPr>
          <w:cantSplit/>
          <w:trHeight w:val="363"/>
          <w:tblHeader/>
        </w:trPr>
        <w:tc>
          <w:tcPr>
            <w:tcW w:w="1618" w:type="dxa"/>
          </w:tcPr>
          <w:p w14:paraId="2D4B1FB0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360B5E22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dxa"/>
          </w:tcPr>
          <w:p w14:paraId="6D2704DB" w14:textId="28D86EFC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9" w:type="dxa"/>
          </w:tcPr>
          <w:p w14:paraId="0CF242D8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85" w:type="dxa"/>
          </w:tcPr>
          <w:p w14:paraId="44FB008E" w14:textId="12268D05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9" w:type="dxa"/>
          </w:tcPr>
          <w:p w14:paraId="6C51283E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2" w:type="dxa"/>
          </w:tcPr>
          <w:p w14:paraId="0081B881" w14:textId="6BFCB9A1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9" w:type="dxa"/>
          </w:tcPr>
          <w:p w14:paraId="0B8FE896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59" w:type="dxa"/>
          </w:tcPr>
          <w:p w14:paraId="2ADA6D0E" w14:textId="596A33E6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0" w:type="dxa"/>
          </w:tcPr>
          <w:p w14:paraId="189677A9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98" w:type="dxa"/>
          </w:tcPr>
          <w:p w14:paraId="5F7947C0" w14:textId="5A55D34C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AC27F88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82" w:type="dxa"/>
          </w:tcPr>
          <w:p w14:paraId="22A3606C" w14:textId="2997F529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91" w:type="dxa"/>
          </w:tcPr>
          <w:p w14:paraId="70B6C4CE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A90E2B" w14:textId="45A4E49C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" w:type="dxa"/>
          </w:tcPr>
          <w:p w14:paraId="269160DD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27" w:type="dxa"/>
          </w:tcPr>
          <w:p w14:paraId="323DBE93" w14:textId="61E30FC8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9" w:type="dxa"/>
          </w:tcPr>
          <w:p w14:paraId="05C4E167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683" w:type="dxa"/>
          </w:tcPr>
          <w:p w14:paraId="6D07D148" w14:textId="5EE16710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FF49F15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38" w:type="dxa"/>
          </w:tcPr>
          <w:p w14:paraId="4687C012" w14:textId="083BB0E0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0E04B67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4" w:type="dxa"/>
          </w:tcPr>
          <w:p w14:paraId="17B99898" w14:textId="74FD2F9A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61FC175" w14:textId="77777777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20" w:type="dxa"/>
          </w:tcPr>
          <w:p w14:paraId="4B4D6EDC" w14:textId="301829EC" w:rsidR="00F53A81" w:rsidRPr="00EF34E1" w:rsidRDefault="00F53A81" w:rsidP="00F53A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2564</w:t>
            </w:r>
          </w:p>
        </w:tc>
      </w:tr>
      <w:tr w:rsidR="00A40806" w:rsidRPr="00B3135A" w14:paraId="3AC2E3C8" w14:textId="77777777" w:rsidTr="00EF34E1">
        <w:trPr>
          <w:cantSplit/>
          <w:trHeight w:val="388"/>
          <w:tblHeader/>
        </w:trPr>
        <w:tc>
          <w:tcPr>
            <w:tcW w:w="1618" w:type="dxa"/>
          </w:tcPr>
          <w:p w14:paraId="22D68106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1A208BCA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gridSpan w:val="3"/>
          </w:tcPr>
          <w:p w14:paraId="6D9F783B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9" w:type="dxa"/>
          </w:tcPr>
          <w:p w14:paraId="19D463F3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4" w:type="dxa"/>
            <w:gridSpan w:val="19"/>
          </w:tcPr>
          <w:p w14:paraId="040B2624" w14:textId="77777777" w:rsidR="00B23656" w:rsidRPr="00EF34E1" w:rsidRDefault="00B23656" w:rsidP="007A5C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4998" w:rsidRPr="00B3135A" w14:paraId="568782B4" w14:textId="77777777" w:rsidTr="00EF34E1">
        <w:trPr>
          <w:cantSplit/>
          <w:trHeight w:val="282"/>
        </w:trPr>
        <w:tc>
          <w:tcPr>
            <w:tcW w:w="1618" w:type="dxa"/>
          </w:tcPr>
          <w:p w14:paraId="61A94C0B" w14:textId="77777777" w:rsidR="00B23656" w:rsidRPr="00EF34E1" w:rsidRDefault="00B23656" w:rsidP="007A5CF5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52" w:type="dxa"/>
          </w:tcPr>
          <w:p w14:paraId="36D71A6A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52" w:type="dxa"/>
          </w:tcPr>
          <w:p w14:paraId="751D14DE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77B689F9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dxa"/>
          </w:tcPr>
          <w:p w14:paraId="30D80314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69FAE636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dxa"/>
          </w:tcPr>
          <w:p w14:paraId="595E9E8D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1DF56782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</w:tcPr>
          <w:p w14:paraId="6A90A95C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0" w:type="dxa"/>
          </w:tcPr>
          <w:p w14:paraId="4ABE2508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8" w:type="dxa"/>
          </w:tcPr>
          <w:p w14:paraId="7B9F9259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3BE567F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dxa"/>
          </w:tcPr>
          <w:p w14:paraId="28090AD9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</w:tcPr>
          <w:p w14:paraId="7DF1EFF5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8F94FF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3053D261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27" w:type="dxa"/>
          </w:tcPr>
          <w:p w14:paraId="1ABAA19E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04D6DDBA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3" w:type="dxa"/>
          </w:tcPr>
          <w:p w14:paraId="4204EC4E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EA4DF7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8" w:type="dxa"/>
          </w:tcPr>
          <w:p w14:paraId="24BDF092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5C2E3D6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dxa"/>
          </w:tcPr>
          <w:p w14:paraId="40AB5791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84B32D1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7E926EF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34998" w:rsidRPr="00B3135A" w14:paraId="27B56EF2" w14:textId="77777777" w:rsidTr="00EF34E1">
        <w:trPr>
          <w:cantSplit/>
          <w:trHeight w:val="282"/>
        </w:trPr>
        <w:tc>
          <w:tcPr>
            <w:tcW w:w="1618" w:type="dxa"/>
          </w:tcPr>
          <w:p w14:paraId="27AE121A" w14:textId="77777777" w:rsidR="00B23656" w:rsidRPr="00EF34E1" w:rsidRDefault="00B23656" w:rsidP="007A5CF5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ควอลิตี้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 xml:space="preserve">   ไพน์แอปเปิล</w:t>
            </w:r>
          </w:p>
        </w:tc>
        <w:tc>
          <w:tcPr>
            <w:tcW w:w="1852" w:type="dxa"/>
          </w:tcPr>
          <w:p w14:paraId="5BF939B3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ผลิตและจำหน่ายอาหาร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br/>
              <w:t xml:space="preserve">   แปรสภาพจากพืชผล</w:t>
            </w:r>
          </w:p>
        </w:tc>
        <w:tc>
          <w:tcPr>
            <w:tcW w:w="652" w:type="dxa"/>
          </w:tcPr>
          <w:p w14:paraId="03276218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8EAF2EF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dxa"/>
          </w:tcPr>
          <w:p w14:paraId="087687DB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46469C8C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dxa"/>
          </w:tcPr>
          <w:p w14:paraId="1DF08559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2F385CAF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</w:tcPr>
          <w:p w14:paraId="204865A4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0" w:type="dxa"/>
          </w:tcPr>
          <w:p w14:paraId="147003AC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8" w:type="dxa"/>
          </w:tcPr>
          <w:p w14:paraId="28498EB7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8F4C2EC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dxa"/>
          </w:tcPr>
          <w:p w14:paraId="50E6934D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</w:tcPr>
          <w:p w14:paraId="38ADDA53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9D6478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</w:tcPr>
          <w:p w14:paraId="3123F98E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27" w:type="dxa"/>
          </w:tcPr>
          <w:p w14:paraId="4C298BA3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70DEC364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3" w:type="dxa"/>
          </w:tcPr>
          <w:p w14:paraId="2CFACD50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CA344D0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8" w:type="dxa"/>
          </w:tcPr>
          <w:p w14:paraId="0E93B5BC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3AF9C6D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dxa"/>
          </w:tcPr>
          <w:p w14:paraId="1310E51B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A31F8AE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A1DE3B5" w14:textId="77777777" w:rsidR="00B23656" w:rsidRPr="00EF34E1" w:rsidRDefault="00B23656" w:rsidP="007A5CF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2007D" w:rsidRPr="00B3135A" w14:paraId="34F2D295" w14:textId="77777777" w:rsidTr="00EF34E1">
        <w:trPr>
          <w:cantSplit/>
          <w:trHeight w:val="254"/>
        </w:trPr>
        <w:tc>
          <w:tcPr>
            <w:tcW w:w="1618" w:type="dxa"/>
          </w:tcPr>
          <w:p w14:paraId="766E0BBC" w14:textId="77777777" w:rsidR="0072007D" w:rsidRPr="00EF34E1" w:rsidRDefault="0072007D" w:rsidP="0072007D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โปรดักส์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852" w:type="dxa"/>
          </w:tcPr>
          <w:p w14:paraId="76C5129F" w14:textId="77777777" w:rsidR="0072007D" w:rsidRPr="00EF34E1" w:rsidRDefault="0072007D" w:rsidP="0072007D">
            <w:pPr>
              <w:tabs>
                <w:tab w:val="clear" w:pos="454"/>
                <w:tab w:val="left" w:pos="116"/>
              </w:tabs>
              <w:ind w:left="-169" w:right="-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ทางการเกษตร</w:t>
            </w:r>
          </w:p>
        </w:tc>
        <w:tc>
          <w:tcPr>
            <w:tcW w:w="652" w:type="dxa"/>
          </w:tcPr>
          <w:p w14:paraId="01684A30" w14:textId="2A0D09B1" w:rsidR="0072007D" w:rsidRPr="00EF34E1" w:rsidRDefault="0072007D" w:rsidP="0072007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189" w:type="dxa"/>
          </w:tcPr>
          <w:p w14:paraId="18F2C09F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dxa"/>
          </w:tcPr>
          <w:p w14:paraId="33D45B8C" w14:textId="77777777" w:rsidR="0072007D" w:rsidRPr="00EF34E1" w:rsidRDefault="0072007D" w:rsidP="0072007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189" w:type="dxa"/>
          </w:tcPr>
          <w:p w14:paraId="74C8C949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dxa"/>
          </w:tcPr>
          <w:p w14:paraId="55DED949" w14:textId="2B9546D9" w:rsidR="0072007D" w:rsidRPr="00EF34E1" w:rsidRDefault="0072007D" w:rsidP="0072007D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79" w:hanging="4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550,000</w:t>
            </w:r>
          </w:p>
        </w:tc>
        <w:tc>
          <w:tcPr>
            <w:tcW w:w="189" w:type="dxa"/>
          </w:tcPr>
          <w:p w14:paraId="6142ACFE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</w:tcPr>
          <w:p w14:paraId="55F3868E" w14:textId="5913C6B9" w:rsidR="0072007D" w:rsidRPr="00EF34E1" w:rsidRDefault="0072007D" w:rsidP="00EF3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550,000</w:t>
            </w:r>
          </w:p>
        </w:tc>
        <w:tc>
          <w:tcPr>
            <w:tcW w:w="190" w:type="dxa"/>
          </w:tcPr>
          <w:p w14:paraId="7A7DE035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8" w:type="dxa"/>
          </w:tcPr>
          <w:p w14:paraId="4A0F3D4D" w14:textId="66BB80AB" w:rsidR="0072007D" w:rsidRPr="00EF34E1" w:rsidRDefault="0072007D" w:rsidP="0072007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550,000</w:t>
            </w:r>
          </w:p>
        </w:tc>
        <w:tc>
          <w:tcPr>
            <w:tcW w:w="180" w:type="dxa"/>
          </w:tcPr>
          <w:p w14:paraId="45AF8A1D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dxa"/>
          </w:tcPr>
          <w:p w14:paraId="7A525DE3" w14:textId="42441BAE" w:rsidR="0072007D" w:rsidRPr="00EF34E1" w:rsidRDefault="0072007D" w:rsidP="0072007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550,000</w:t>
            </w:r>
          </w:p>
        </w:tc>
        <w:tc>
          <w:tcPr>
            <w:tcW w:w="191" w:type="dxa"/>
          </w:tcPr>
          <w:p w14:paraId="44E8C81F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523470" w14:textId="49E6A9D8" w:rsidR="0072007D" w:rsidRPr="00EF34E1" w:rsidRDefault="0072007D" w:rsidP="0072007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(351,494)</w:t>
            </w:r>
          </w:p>
        </w:tc>
        <w:tc>
          <w:tcPr>
            <w:tcW w:w="198" w:type="dxa"/>
          </w:tcPr>
          <w:p w14:paraId="39B28B19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27" w:type="dxa"/>
          </w:tcPr>
          <w:p w14:paraId="118F12D4" w14:textId="131C5BCC" w:rsidR="0072007D" w:rsidRPr="00EF34E1" w:rsidRDefault="0072007D" w:rsidP="00EF34E1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325,494</w:t>
            </w: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38D21333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3" w:type="dxa"/>
          </w:tcPr>
          <w:p w14:paraId="6E37709A" w14:textId="310E8FD2" w:rsidR="0072007D" w:rsidRPr="00EF34E1" w:rsidRDefault="0072007D" w:rsidP="0072007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198,506</w:t>
            </w:r>
          </w:p>
        </w:tc>
        <w:tc>
          <w:tcPr>
            <w:tcW w:w="180" w:type="dxa"/>
          </w:tcPr>
          <w:p w14:paraId="5FE7C56B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38" w:type="dxa"/>
          </w:tcPr>
          <w:p w14:paraId="598D9547" w14:textId="16B048A7" w:rsidR="0072007D" w:rsidRPr="00EF34E1" w:rsidRDefault="0072007D" w:rsidP="0072007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224,506</w:t>
            </w:r>
          </w:p>
        </w:tc>
        <w:tc>
          <w:tcPr>
            <w:tcW w:w="178" w:type="dxa"/>
          </w:tcPr>
          <w:p w14:paraId="27A4A4DA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dxa"/>
          </w:tcPr>
          <w:p w14:paraId="725513C9" w14:textId="03DFEE96" w:rsidR="0072007D" w:rsidRPr="00EF34E1" w:rsidRDefault="0072007D" w:rsidP="0072007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4E508FF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196E599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019FD" w:rsidRPr="00B3135A" w14:paraId="089A55D9" w14:textId="77777777" w:rsidTr="0072007D">
        <w:trPr>
          <w:cantSplit/>
          <w:trHeight w:val="214"/>
        </w:trPr>
        <w:tc>
          <w:tcPr>
            <w:tcW w:w="1618" w:type="dxa"/>
            <w:vAlign w:val="bottom"/>
          </w:tcPr>
          <w:p w14:paraId="62857A37" w14:textId="77777777" w:rsidR="0072007D" w:rsidRPr="00EF34E1" w:rsidRDefault="0072007D" w:rsidP="0072007D">
            <w:pPr>
              <w:ind w:left="-79" w:right="-315" w:firstLine="7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อาหารสยาม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     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</w:rPr>
              <w:t>2513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852" w:type="dxa"/>
          </w:tcPr>
          <w:p w14:paraId="35AE72E3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ประกอบธุรกิจค้าขาย</w:t>
            </w:r>
          </w:p>
          <w:p w14:paraId="007A3F51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และการลงทุน</w:t>
            </w:r>
          </w:p>
        </w:tc>
        <w:tc>
          <w:tcPr>
            <w:tcW w:w="652" w:type="dxa"/>
          </w:tcPr>
          <w:p w14:paraId="72197155" w14:textId="40D0A1A5" w:rsidR="0072007D" w:rsidRPr="00B3135A" w:rsidRDefault="0072007D" w:rsidP="0072007D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469453D" w14:textId="551DB51A" w:rsidR="0072007D" w:rsidRPr="00EF34E1" w:rsidRDefault="0072007D" w:rsidP="00EF34E1">
            <w:r w:rsidRPr="00EF34E1">
              <w:rPr>
                <w:rFonts w:ascii="Angsana New" w:hAnsi="Angsana New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189" w:type="dxa"/>
          </w:tcPr>
          <w:p w14:paraId="15920869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dxa"/>
          </w:tcPr>
          <w:p w14:paraId="1E59500E" w14:textId="77777777" w:rsidR="0072007D" w:rsidRPr="00EF34E1" w:rsidRDefault="0072007D" w:rsidP="0072007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60ED7E" w14:textId="77777777" w:rsidR="0072007D" w:rsidRPr="00EF34E1" w:rsidRDefault="0072007D" w:rsidP="0072007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189" w:type="dxa"/>
          </w:tcPr>
          <w:p w14:paraId="1883F4C2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dxa"/>
            <w:vAlign w:val="bottom"/>
          </w:tcPr>
          <w:p w14:paraId="1951853B" w14:textId="79847928" w:rsidR="0072007D" w:rsidRPr="00EF34E1" w:rsidRDefault="006D2F3A" w:rsidP="0072007D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24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  <w:r w:rsidR="00080F5A" w:rsidRPr="00B3135A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9" w:type="dxa"/>
            <w:vAlign w:val="bottom"/>
          </w:tcPr>
          <w:p w14:paraId="6770D83C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vAlign w:val="bottom"/>
          </w:tcPr>
          <w:p w14:paraId="6F2471A7" w14:textId="3D1BC780" w:rsidR="0072007D" w:rsidRPr="00EF34E1" w:rsidRDefault="0072007D" w:rsidP="00EF34E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250</w:t>
            </w:r>
          </w:p>
        </w:tc>
        <w:tc>
          <w:tcPr>
            <w:tcW w:w="190" w:type="dxa"/>
            <w:vAlign w:val="bottom"/>
          </w:tcPr>
          <w:p w14:paraId="6428F72C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129F3538" w14:textId="6DC146AC" w:rsidR="0072007D" w:rsidRPr="00EF34E1" w:rsidRDefault="0072007D" w:rsidP="0072007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00C95DD8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vAlign w:val="bottom"/>
          </w:tcPr>
          <w:p w14:paraId="4821D94C" w14:textId="2AC13823" w:rsidR="0072007D" w:rsidRPr="00EF34E1" w:rsidRDefault="0072007D" w:rsidP="0072007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250</w:t>
            </w:r>
          </w:p>
        </w:tc>
        <w:tc>
          <w:tcPr>
            <w:tcW w:w="191" w:type="dxa"/>
            <w:vAlign w:val="bottom"/>
          </w:tcPr>
          <w:p w14:paraId="559A0A6E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18F10C1" w14:textId="51934FBC" w:rsidR="0072007D" w:rsidRPr="00EF34E1" w:rsidRDefault="0072007D" w:rsidP="00EF34E1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38827A14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0092336D" w14:textId="0BC4E528" w:rsidR="0072007D" w:rsidRPr="00EF34E1" w:rsidRDefault="0072007D" w:rsidP="00EF34E1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03CB8E21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14:paraId="33183DF0" w14:textId="1B66C1E8" w:rsidR="0072007D" w:rsidRPr="00EF34E1" w:rsidRDefault="0072007D" w:rsidP="0072007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440CFD22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4157CCD8" w14:textId="50299641" w:rsidR="0072007D" w:rsidRPr="00EF34E1" w:rsidRDefault="0072007D" w:rsidP="0072007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605A4133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7A4D8DCC" w14:textId="6676258F" w:rsidR="0072007D" w:rsidRPr="00B3135A" w:rsidRDefault="0072007D" w:rsidP="0072007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6CC97C8" w14:textId="0C45C432" w:rsidR="0072007D" w:rsidRPr="00EF34E1" w:rsidRDefault="0072007D" w:rsidP="0072007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thaiDistribute"/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E7B571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287091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7732D37" w14:textId="77777777" w:rsidR="0072007D" w:rsidRPr="00EF34E1" w:rsidRDefault="0072007D" w:rsidP="0072007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80D08" w:rsidRPr="00B3135A" w14:paraId="17B785CA" w14:textId="77777777" w:rsidTr="0072007D">
        <w:trPr>
          <w:cantSplit/>
          <w:trHeight w:val="50"/>
        </w:trPr>
        <w:tc>
          <w:tcPr>
            <w:tcW w:w="1618" w:type="dxa"/>
            <w:vAlign w:val="bottom"/>
          </w:tcPr>
          <w:p w14:paraId="23DC2885" w14:textId="77777777" w:rsidR="00915A44" w:rsidRPr="00EF34E1" w:rsidRDefault="00915A44" w:rsidP="00915A4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52" w:type="dxa"/>
          </w:tcPr>
          <w:p w14:paraId="500B431E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2" w:type="dxa"/>
          </w:tcPr>
          <w:p w14:paraId="5B1AB6B4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2AE00B4E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dxa"/>
          </w:tcPr>
          <w:p w14:paraId="701E8919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</w:tcPr>
          <w:p w14:paraId="5E7E7526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dxa"/>
            <w:vAlign w:val="bottom"/>
          </w:tcPr>
          <w:p w14:paraId="34611064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0ABEA127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vAlign w:val="bottom"/>
          </w:tcPr>
          <w:p w14:paraId="4E38F9F5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ADA0CF5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014DB" w14:textId="5D8BD902" w:rsidR="00915A44" w:rsidRPr="00EF34E1" w:rsidRDefault="00915A44" w:rsidP="00915A44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650,000</w:t>
            </w:r>
          </w:p>
        </w:tc>
        <w:tc>
          <w:tcPr>
            <w:tcW w:w="180" w:type="dxa"/>
            <w:vAlign w:val="bottom"/>
          </w:tcPr>
          <w:p w14:paraId="419CE728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CBBF4" w14:textId="5910F771" w:rsidR="00915A44" w:rsidRPr="00EF34E1" w:rsidRDefault="00915A44" w:rsidP="00915A44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550,250</w:t>
            </w:r>
          </w:p>
        </w:tc>
        <w:tc>
          <w:tcPr>
            <w:tcW w:w="191" w:type="dxa"/>
            <w:vAlign w:val="bottom"/>
          </w:tcPr>
          <w:p w14:paraId="6FA351FC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D2249" w14:textId="7AF1A275" w:rsidR="00915A44" w:rsidRPr="00EF34E1" w:rsidRDefault="00915A44" w:rsidP="00915A44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(351,494)</w:t>
            </w:r>
          </w:p>
        </w:tc>
        <w:tc>
          <w:tcPr>
            <w:tcW w:w="198" w:type="dxa"/>
            <w:vAlign w:val="bottom"/>
          </w:tcPr>
          <w:p w14:paraId="2C694088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D7E77" w14:textId="61EAB96C" w:rsidR="00915A44" w:rsidRPr="00EF34E1" w:rsidRDefault="00915A44" w:rsidP="00EF34E1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325,494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38498C00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C9DA2" w14:textId="22F25EBD" w:rsidR="00915A44" w:rsidRPr="00EF34E1" w:rsidRDefault="00915A44" w:rsidP="00915A44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298,506</w:t>
            </w:r>
          </w:p>
        </w:tc>
        <w:tc>
          <w:tcPr>
            <w:tcW w:w="180" w:type="dxa"/>
            <w:vAlign w:val="bottom"/>
          </w:tcPr>
          <w:p w14:paraId="4588548D" w14:textId="1A13F18E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07313" w14:textId="4729326E" w:rsidR="00915A44" w:rsidRPr="00EF34E1" w:rsidRDefault="00915A44" w:rsidP="00915A44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224,756</w:t>
            </w:r>
          </w:p>
        </w:tc>
        <w:tc>
          <w:tcPr>
            <w:tcW w:w="178" w:type="dxa"/>
            <w:vAlign w:val="bottom"/>
          </w:tcPr>
          <w:p w14:paraId="69EB6F2D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4F1EF" w14:textId="12808187" w:rsidR="00915A44" w:rsidRPr="00EF34E1" w:rsidRDefault="00915A44" w:rsidP="00915A44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921679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4DFB8" w14:textId="77777777" w:rsidR="00915A44" w:rsidRPr="00EF34E1" w:rsidRDefault="00915A44" w:rsidP="00915A44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6945818" w14:textId="77777777" w:rsidR="004D63D5" w:rsidRPr="00B3135A" w:rsidRDefault="004D63D5" w:rsidP="008636EA">
      <w:pPr>
        <w:pStyle w:val="block"/>
        <w:spacing w:after="0" w:line="240" w:lineRule="auto"/>
        <w:ind w:left="0" w:right="-224"/>
        <w:rPr>
          <w:rFonts w:ascii="Angsana New" w:hAnsi="Angsana New"/>
          <w:sz w:val="30"/>
          <w:szCs w:val="30"/>
          <w:lang w:bidi="th-TH"/>
        </w:rPr>
      </w:pPr>
    </w:p>
    <w:p w14:paraId="26115BC8" w14:textId="66F5CA2B" w:rsidR="00791F9A" w:rsidRPr="00B3135A" w:rsidRDefault="00B23656" w:rsidP="00D17677">
      <w:pPr>
        <w:pStyle w:val="block"/>
        <w:spacing w:after="0" w:line="240" w:lineRule="auto"/>
        <w:ind w:left="522" w:right="-224"/>
        <w:rPr>
          <w:rFonts w:ascii="Angsana New" w:hAnsi="Angsana New"/>
          <w:sz w:val="30"/>
          <w:szCs w:val="30"/>
          <w:lang w:bidi="th-TH"/>
        </w:rPr>
      </w:pPr>
      <w:r w:rsidRPr="00B3135A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144A10A7" w14:textId="77777777" w:rsidR="00D17677" w:rsidRPr="00B3135A" w:rsidRDefault="00D17677" w:rsidP="00EB70F0">
      <w:pPr>
        <w:pStyle w:val="block"/>
        <w:spacing w:after="0" w:line="240" w:lineRule="auto"/>
        <w:ind w:left="522" w:right="-224"/>
        <w:rPr>
          <w:rFonts w:ascii="Angsana New" w:hAnsi="Angsana New"/>
          <w:sz w:val="30"/>
          <w:szCs w:val="30"/>
          <w:cs/>
          <w:lang w:bidi="th-TH"/>
        </w:rPr>
      </w:pPr>
    </w:p>
    <w:p w14:paraId="23BE136D" w14:textId="5C037367" w:rsidR="00F00A02" w:rsidRPr="00B3135A" w:rsidRDefault="004D63D5">
      <w:pPr>
        <w:pStyle w:val="block"/>
        <w:spacing w:after="0" w:line="240" w:lineRule="auto"/>
        <w:ind w:left="522" w:right="-224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DFBF76A" w14:textId="77777777" w:rsidR="00F00A02" w:rsidRPr="00B3135A" w:rsidRDefault="00F00A02" w:rsidP="00741634">
      <w:pPr>
        <w:framePr w:w="13425" w:wrap="auto" w:hAnchor="text" w:x="171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2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F00A02" w:rsidRPr="00B3135A" w:rsidSect="002E6240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28"/>
        <w:gridCol w:w="180"/>
        <w:gridCol w:w="1172"/>
        <w:gridCol w:w="178"/>
        <w:gridCol w:w="1174"/>
        <w:gridCol w:w="180"/>
        <w:gridCol w:w="1170"/>
      </w:tblGrid>
      <w:tr w:rsidR="00072C80" w:rsidRPr="00B3135A" w14:paraId="65EF68A5" w14:textId="77777777" w:rsidTr="00072C80">
        <w:trPr>
          <w:cantSplit/>
          <w:tblHeader/>
        </w:trPr>
        <w:tc>
          <w:tcPr>
            <w:tcW w:w="5128" w:type="dxa"/>
          </w:tcPr>
          <w:p w14:paraId="0CDA74AA" w14:textId="664C5F79" w:rsidR="00072C80" w:rsidRPr="00EF34E1" w:rsidRDefault="00072C80" w:rsidP="00072C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B31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80" w:type="dxa"/>
            <w:vAlign w:val="bottom"/>
          </w:tcPr>
          <w:p w14:paraId="0BF3E8AD" w14:textId="77777777" w:rsidR="00072C80" w:rsidRPr="00EF34E1" w:rsidRDefault="00072C80" w:rsidP="00072C8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2" w:type="dxa"/>
            <w:vAlign w:val="bottom"/>
          </w:tcPr>
          <w:p w14:paraId="2731E73D" w14:textId="4DD33D75" w:rsidR="00072C80" w:rsidRPr="00EF34E1" w:rsidRDefault="00072C80" w:rsidP="00072C8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4080DBB3" w14:textId="77777777" w:rsidR="00072C80" w:rsidRPr="00EF34E1" w:rsidRDefault="00072C80" w:rsidP="00072C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50519C8B" w14:textId="11F78DCE" w:rsidR="00072C80" w:rsidRPr="00EF34E1" w:rsidRDefault="00072C80" w:rsidP="00072C8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 w:rsidRPr="00B313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72C80" w:rsidRPr="00B3135A" w14:paraId="3104813B" w14:textId="77777777" w:rsidTr="00072C80">
        <w:trPr>
          <w:cantSplit/>
          <w:tblHeader/>
        </w:trPr>
        <w:tc>
          <w:tcPr>
            <w:tcW w:w="5128" w:type="dxa"/>
          </w:tcPr>
          <w:p w14:paraId="6F0A73B3" w14:textId="128913ED" w:rsidR="00072C80" w:rsidRPr="00B3135A" w:rsidRDefault="00072C80" w:rsidP="00072C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B31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B31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30 </w:t>
            </w:r>
            <w:r w:rsidRPr="00B31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F058A31" w14:textId="77777777" w:rsidR="00072C80" w:rsidRPr="00B3135A" w:rsidRDefault="00072C80" w:rsidP="00072C8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2" w:type="dxa"/>
            <w:vAlign w:val="bottom"/>
          </w:tcPr>
          <w:p w14:paraId="129376DC" w14:textId="24B52638" w:rsidR="00072C80" w:rsidRPr="00B3135A" w:rsidRDefault="00072C80" w:rsidP="00072C8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8" w:type="dxa"/>
          </w:tcPr>
          <w:p w14:paraId="3E438F8B" w14:textId="77777777" w:rsidR="00072C80" w:rsidRPr="00B3135A" w:rsidRDefault="00072C80" w:rsidP="00072C8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4" w:type="dxa"/>
            <w:vAlign w:val="bottom"/>
          </w:tcPr>
          <w:p w14:paraId="40E6951F" w14:textId="39E85635" w:rsidR="00072C80" w:rsidRPr="00B3135A" w:rsidRDefault="00072C80" w:rsidP="00072C8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68F3A6FE" w14:textId="77777777" w:rsidR="00072C80" w:rsidRPr="00B3135A" w:rsidRDefault="00072C80" w:rsidP="00072C8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65A4B38" w14:textId="214005B9" w:rsidR="00072C80" w:rsidRPr="00B3135A" w:rsidRDefault="00072C80" w:rsidP="00072C8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eastAsia="en-GB"/>
              </w:rPr>
            </w:pPr>
            <w:r w:rsidRPr="00B3135A">
              <w:rPr>
                <w:rFonts w:asciiTheme="majorBidi" w:hAnsiTheme="majorBidi" w:cstheme="majorBidi"/>
                <w:b w:val="0"/>
                <w:sz w:val="30"/>
                <w:szCs w:val="30"/>
                <w:lang w:eastAsia="en-GB"/>
              </w:rPr>
              <w:t>2564</w:t>
            </w:r>
          </w:p>
        </w:tc>
      </w:tr>
      <w:tr w:rsidR="00072C80" w:rsidRPr="00B3135A" w14:paraId="087174FB" w14:textId="77777777" w:rsidTr="00072C80">
        <w:trPr>
          <w:cantSplit/>
        </w:trPr>
        <w:tc>
          <w:tcPr>
            <w:tcW w:w="5128" w:type="dxa"/>
          </w:tcPr>
          <w:p w14:paraId="2C8E6E37" w14:textId="77777777" w:rsidR="00072C80" w:rsidRPr="00EF34E1" w:rsidRDefault="00072C80" w:rsidP="00072C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453F0602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14:paraId="1DD65877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430C899F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24" w:type="dxa"/>
            <w:gridSpan w:val="3"/>
            <w:hideMark/>
          </w:tcPr>
          <w:p w14:paraId="53088209" w14:textId="13457E4D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EF34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B313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EF34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72C80" w:rsidRPr="00B3135A" w14:paraId="2E591F23" w14:textId="77777777" w:rsidTr="00072C80">
        <w:trPr>
          <w:cantSplit/>
        </w:trPr>
        <w:tc>
          <w:tcPr>
            <w:tcW w:w="5128" w:type="dxa"/>
            <w:hideMark/>
          </w:tcPr>
          <w:p w14:paraId="6502C15F" w14:textId="52841172" w:rsidR="00072C80" w:rsidRPr="00EF34E1" w:rsidRDefault="00072C80" w:rsidP="00072C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เพิ่มทุนในบริษัท</w:t>
            </w:r>
            <w:r w:rsidRPr="00B313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B3135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อาหารสยาม </w:t>
            </w:r>
            <w:r w:rsidRPr="00B3135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(2513) </w:t>
            </w:r>
            <w:r w:rsidRPr="00B3135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</w:tcPr>
          <w:p w14:paraId="502C51BF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14:paraId="4F48E57A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3A985209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4" w:type="dxa"/>
            <w:hideMark/>
          </w:tcPr>
          <w:p w14:paraId="008FFF83" w14:textId="5D6D17AD" w:rsidR="00072C80" w:rsidRPr="00EF34E1" w:rsidRDefault="00072C80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100,000</w:t>
            </w:r>
          </w:p>
        </w:tc>
        <w:tc>
          <w:tcPr>
            <w:tcW w:w="180" w:type="dxa"/>
          </w:tcPr>
          <w:p w14:paraId="2F49E8B5" w14:textId="77777777" w:rsidR="00072C80" w:rsidRPr="00EF34E1" w:rsidRDefault="00072C80" w:rsidP="00072C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4171305C" w14:textId="3D95C97E" w:rsidR="00072C80" w:rsidRPr="00EF34E1" w:rsidRDefault="00072C80" w:rsidP="00EF34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72C80" w:rsidRPr="00B3135A" w14:paraId="5582526A" w14:textId="77777777" w:rsidTr="00072C80">
        <w:trPr>
          <w:cantSplit/>
        </w:trPr>
        <w:tc>
          <w:tcPr>
            <w:tcW w:w="5128" w:type="dxa"/>
            <w:hideMark/>
          </w:tcPr>
          <w:p w14:paraId="2C0C5E7A" w14:textId="307289AA" w:rsidR="00072C80" w:rsidRPr="00EF34E1" w:rsidRDefault="00072C80" w:rsidP="00072C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เพิ่มทุนในบริษัท</w:t>
            </w:r>
            <w:r w:rsidRPr="00B313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ควอลิตี้ ไพน์แอปเปิล โปรดักส์</w:t>
            </w: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" w:type="dxa"/>
          </w:tcPr>
          <w:p w14:paraId="6CCC6719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14:paraId="789C2D47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1A81FF19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4" w:type="dxa"/>
            <w:hideMark/>
          </w:tcPr>
          <w:p w14:paraId="082410C4" w14:textId="148901D5" w:rsidR="00072C80" w:rsidRPr="00EF34E1" w:rsidRDefault="00072C80" w:rsidP="00EF34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AA3E8E5" w14:textId="77777777" w:rsidR="00072C80" w:rsidRPr="00EF34E1" w:rsidRDefault="00072C80" w:rsidP="00072C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2D2A9426" w14:textId="30B010D4" w:rsidR="00072C80" w:rsidRPr="00EF34E1" w:rsidRDefault="00072C80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150,000</w:t>
            </w:r>
          </w:p>
        </w:tc>
      </w:tr>
      <w:tr w:rsidR="00072C80" w:rsidRPr="00B3135A" w14:paraId="61A4BDD5" w14:textId="77777777" w:rsidTr="00072C80">
        <w:trPr>
          <w:cantSplit/>
        </w:trPr>
        <w:tc>
          <w:tcPr>
            <w:tcW w:w="5128" w:type="dxa"/>
            <w:hideMark/>
          </w:tcPr>
          <w:p w14:paraId="03A099D5" w14:textId="77777777" w:rsidR="00072C80" w:rsidRPr="00EF34E1" w:rsidRDefault="00072C80" w:rsidP="00072C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ขาดทุนจากการด้อยค่า</w:t>
            </w:r>
          </w:p>
        </w:tc>
        <w:tc>
          <w:tcPr>
            <w:tcW w:w="180" w:type="dxa"/>
          </w:tcPr>
          <w:p w14:paraId="2AF84954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2" w:type="dxa"/>
          </w:tcPr>
          <w:p w14:paraId="1221D810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376A884C" w14:textId="77777777" w:rsidR="00072C80" w:rsidRPr="00EF34E1" w:rsidRDefault="00072C80" w:rsidP="00072C8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4" w:type="dxa"/>
            <w:hideMark/>
          </w:tcPr>
          <w:p w14:paraId="0CFBA514" w14:textId="7386E3A5" w:rsidR="00072C80" w:rsidRPr="00EF34E1" w:rsidRDefault="00072C80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26,000</w:t>
            </w: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2CF89F19" w14:textId="77777777" w:rsidR="00072C80" w:rsidRPr="00EF34E1" w:rsidRDefault="00072C80" w:rsidP="00072C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58FC49B6" w14:textId="5B93A322" w:rsidR="00072C80" w:rsidRPr="00EF34E1" w:rsidRDefault="00072C80" w:rsidP="00EF34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152B199F" w14:textId="77777777" w:rsidR="00072C80" w:rsidRPr="00EF34E1" w:rsidRDefault="00072C80" w:rsidP="00EF34E1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57EC012A" w14:textId="7E59C150" w:rsidR="00791F9A" w:rsidRPr="00B3135A" w:rsidRDefault="00791F9A" w:rsidP="00791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4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ในการประชุมวิสามัญผู้ถือหุ้นของบริษัท อาหารสยาม 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t xml:space="preserve">(2513) </w:t>
      </w: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>จำกัด ซึ่งเป็นบริษัทย่อยของบริษัท เมื่อวันที่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br/>
        <w:t xml:space="preserve">3 </w:t>
      </w: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พฤศจิกายน 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ผู้ถือหุ้นของบริษัทย่อยดังกล่าวมีมติอนุมัติเพิ่มทุนจดทะเบียนจากจำนวน 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br/>
      </w: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t>100,000</w:t>
      </w: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 หุ้นละ 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บาท) เป็นจำนวน 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(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695A9C" w:rsidRPr="00B3135A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t>,0</w:t>
      </w:r>
      <w:r w:rsidR="00695A9C" w:rsidRPr="00B3135A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t>0,000</w:t>
      </w: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 หุ้นละ</w:t>
      </w:r>
      <w:r w:rsidRPr="00B3135A">
        <w:rPr>
          <w:rFonts w:asciiTheme="majorBidi" w:hAnsiTheme="majorBidi" w:cstheme="majorBidi"/>
          <w:spacing w:val="-4"/>
          <w:sz w:val="30"/>
          <w:szCs w:val="30"/>
        </w:rPr>
        <w:t xml:space="preserve"> 10 </w:t>
      </w:r>
      <w:r w:rsidRPr="00B3135A">
        <w:rPr>
          <w:rFonts w:asciiTheme="majorBidi" w:hAnsiTheme="majorBidi" w:cstheme="majorBidi"/>
          <w:spacing w:val="-4"/>
          <w:sz w:val="30"/>
          <w:szCs w:val="30"/>
          <w:cs/>
        </w:rPr>
        <w:t>บาท)</w:t>
      </w:r>
      <w:r w:rsidRPr="00B3135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โดยการออกหุ้นสามัญเพิ่มทุน</w:t>
      </w:r>
      <w:r w:rsidRPr="00B3135A">
        <w:rPr>
          <w:rFonts w:asciiTheme="majorBidi" w:hAnsiTheme="majorBidi" w:cstheme="majorBidi"/>
          <w:sz w:val="30"/>
          <w:szCs w:val="30"/>
          <w:cs/>
        </w:rPr>
        <w:t xml:space="preserve">ตามสัดส่วนการถือหุ้นของผู้ถือหุ้นเดิมจำนวน </w:t>
      </w:r>
      <w:r w:rsidRPr="00B3135A">
        <w:rPr>
          <w:rFonts w:asciiTheme="majorBidi" w:hAnsiTheme="majorBidi" w:cstheme="majorBidi"/>
          <w:sz w:val="30"/>
          <w:szCs w:val="30"/>
        </w:rPr>
        <w:t xml:space="preserve">99 </w:t>
      </w:r>
      <w:r w:rsidRPr="00B3135A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B3135A">
        <w:rPr>
          <w:rFonts w:asciiTheme="majorBidi" w:hAnsiTheme="majorBidi" w:cstheme="majorBidi"/>
          <w:sz w:val="30"/>
          <w:szCs w:val="30"/>
        </w:rPr>
        <w:t xml:space="preserve">9,900,000 </w:t>
      </w:r>
      <w:r w:rsidRPr="00B3135A">
        <w:rPr>
          <w:rFonts w:asciiTheme="majorBidi" w:hAnsiTheme="majorBidi" w:cstheme="majorBidi"/>
          <w:sz w:val="30"/>
          <w:szCs w:val="30"/>
          <w:cs/>
        </w:rPr>
        <w:t>หุ้น มูลค่า</w:t>
      </w:r>
      <w:r w:rsidRPr="00B3135A">
        <w:rPr>
          <w:rFonts w:asciiTheme="majorBidi" w:hAnsiTheme="majorBidi" w:cstheme="majorBidi"/>
          <w:sz w:val="30"/>
          <w:szCs w:val="30"/>
        </w:rPr>
        <w:br/>
      </w:r>
      <w:r w:rsidRPr="00B3135A">
        <w:rPr>
          <w:rFonts w:asciiTheme="majorBidi" w:hAnsiTheme="majorBidi" w:cstheme="majorBidi"/>
          <w:sz w:val="30"/>
          <w:szCs w:val="30"/>
          <w:cs/>
        </w:rPr>
        <w:t xml:space="preserve">ที่ตราไว้หุ้นละ </w:t>
      </w:r>
      <w:r w:rsidRPr="00B3135A">
        <w:rPr>
          <w:rFonts w:asciiTheme="majorBidi" w:hAnsiTheme="majorBidi" w:cstheme="majorBidi"/>
          <w:sz w:val="30"/>
          <w:szCs w:val="30"/>
        </w:rPr>
        <w:t xml:space="preserve">10 </w:t>
      </w:r>
      <w:r w:rsidRPr="00B3135A">
        <w:rPr>
          <w:rFonts w:asciiTheme="majorBidi" w:hAnsiTheme="majorBidi" w:cstheme="majorBidi"/>
          <w:sz w:val="30"/>
          <w:szCs w:val="30"/>
          <w:cs/>
        </w:rPr>
        <w:t>บาท) บริษัทย่อยได้จดทะเบียนการเพิ่มทุนดังกล่าวแล้วกับกระทรวงพาณิชย์เมื่อวันที่</w:t>
      </w:r>
      <w:r w:rsidRPr="00B3135A">
        <w:rPr>
          <w:rFonts w:asciiTheme="majorBidi" w:hAnsiTheme="majorBidi" w:cstheme="majorBidi"/>
          <w:sz w:val="30"/>
          <w:szCs w:val="30"/>
        </w:rPr>
        <w:br/>
        <w:t xml:space="preserve">12 </w:t>
      </w:r>
      <w:r w:rsidRPr="00B3135A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B3135A">
        <w:rPr>
          <w:rFonts w:asciiTheme="majorBidi" w:hAnsiTheme="majorBidi" w:cstheme="majorBidi"/>
          <w:sz w:val="30"/>
          <w:szCs w:val="30"/>
        </w:rPr>
        <w:t>2564</w:t>
      </w:r>
    </w:p>
    <w:p w14:paraId="38541D1C" w14:textId="77777777" w:rsidR="00791F9A" w:rsidRPr="00EF34E1" w:rsidRDefault="00791F9A" w:rsidP="00EF34E1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1CC9B283" w14:textId="545A1744" w:rsidR="00D748EC" w:rsidRPr="00B3135A" w:rsidRDefault="00D748EC" w:rsidP="00A243DE">
      <w:pPr>
        <w:tabs>
          <w:tab w:val="clear" w:pos="68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 w:rsidRPr="00EF34E1">
        <w:rPr>
          <w:rFonts w:ascii="Angsana New" w:hAnsi="Angsana New"/>
          <w:spacing w:val="-4"/>
          <w:sz w:val="30"/>
          <w:szCs w:val="30"/>
          <w:cs/>
        </w:rPr>
        <w:t>ในการประชุมวิสามัญผู้ถือหุ้นของบริษัท</w:t>
      </w:r>
      <w:r w:rsidRPr="00EF34E1">
        <w:rPr>
          <w:rFonts w:ascii="Angsana New" w:hAnsi="Angsana New"/>
          <w:sz w:val="30"/>
          <w:szCs w:val="30"/>
          <w:cs/>
        </w:rPr>
        <w:t>ควอลิตี้ ไพน์แอปเปิล โปรดักส</w:t>
      </w:r>
      <w:r w:rsidR="0075562A" w:rsidRPr="00EF34E1">
        <w:rPr>
          <w:rFonts w:ascii="Angsana New" w:hAnsi="Angsana New"/>
          <w:sz w:val="30"/>
          <w:szCs w:val="30"/>
          <w:cs/>
        </w:rPr>
        <w:t>์</w:t>
      </w:r>
      <w:r w:rsidRPr="00EF34E1">
        <w:rPr>
          <w:rFonts w:ascii="Angsana New" w:hAnsi="Angsana New"/>
          <w:spacing w:val="-4"/>
          <w:sz w:val="30"/>
          <w:szCs w:val="30"/>
          <w:cs/>
        </w:rPr>
        <w:t xml:space="preserve"> จำกัด ซึ่งเป็นบริษัทย่อยของบริษัท</w:t>
      </w:r>
      <w:r w:rsidRPr="00EF34E1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br/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22 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ตุลาคม </w:t>
      </w:r>
      <w:r w:rsidRPr="00EF34E1">
        <w:rPr>
          <w:rFonts w:ascii="Angsana New" w:hAnsi="Angsana New"/>
          <w:spacing w:val="-2"/>
          <w:sz w:val="30"/>
          <w:szCs w:val="30"/>
        </w:rPr>
        <w:t>2563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ผู้ถือหุ้นของบริษัทย่อยดังกล่าวมีมติอนุมัติเพิ่มทุนจดทะเบียนจากจำนวน </w:t>
      </w:r>
      <w:r w:rsidRPr="00EF34E1">
        <w:rPr>
          <w:rFonts w:ascii="Angsana New" w:hAnsi="Angsana New"/>
          <w:spacing w:val="-2"/>
          <w:sz w:val="30"/>
          <w:szCs w:val="30"/>
        </w:rPr>
        <w:t>400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EF34E1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pacing w:val="-6"/>
          <w:sz w:val="30"/>
          <w:szCs w:val="30"/>
          <w:cs/>
        </w:rPr>
        <w:t>(</w:t>
      </w:r>
      <w:r w:rsidRPr="00EF34E1">
        <w:rPr>
          <w:rFonts w:ascii="Angsana New" w:hAnsi="Angsana New"/>
          <w:spacing w:val="-6"/>
          <w:sz w:val="30"/>
          <w:szCs w:val="30"/>
        </w:rPr>
        <w:t>40,000,000</w:t>
      </w:r>
      <w:r w:rsidRPr="00EF34E1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Pr="00EF34E1">
        <w:rPr>
          <w:rFonts w:ascii="Angsana New" w:hAnsi="Angsana New"/>
          <w:spacing w:val="-6"/>
          <w:sz w:val="30"/>
          <w:szCs w:val="30"/>
        </w:rPr>
        <w:t>10</w:t>
      </w:r>
      <w:r w:rsidRPr="00EF34E1">
        <w:rPr>
          <w:rFonts w:ascii="Angsana New" w:hAnsi="Angsana New"/>
          <w:spacing w:val="-6"/>
          <w:sz w:val="30"/>
          <w:szCs w:val="30"/>
          <w:cs/>
        </w:rPr>
        <w:t xml:space="preserve"> บาท) เป็นจำนวน </w:t>
      </w:r>
      <w:r w:rsidRPr="00EF34E1">
        <w:rPr>
          <w:rFonts w:ascii="Angsana New" w:hAnsi="Angsana New"/>
          <w:spacing w:val="-6"/>
          <w:sz w:val="30"/>
          <w:szCs w:val="30"/>
        </w:rPr>
        <w:t>550</w:t>
      </w:r>
      <w:r w:rsidRPr="00EF34E1">
        <w:rPr>
          <w:rFonts w:ascii="Angsana New" w:hAnsi="Angsana New"/>
          <w:spacing w:val="-6"/>
          <w:sz w:val="30"/>
          <w:szCs w:val="30"/>
          <w:cs/>
        </w:rPr>
        <w:t xml:space="preserve"> ล้านบาท (</w:t>
      </w:r>
      <w:r w:rsidRPr="00EF34E1">
        <w:rPr>
          <w:rFonts w:ascii="Angsana New" w:hAnsi="Angsana New"/>
          <w:spacing w:val="-6"/>
          <w:sz w:val="30"/>
          <w:szCs w:val="30"/>
        </w:rPr>
        <w:t>55,000,000</w:t>
      </w:r>
      <w:r w:rsidRPr="00EF34E1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มูลค่าที่ตราไว้หุ้นละ</w:t>
      </w:r>
      <w:r w:rsidRPr="00EF34E1">
        <w:rPr>
          <w:rFonts w:ascii="Angsana New" w:hAnsi="Angsana New"/>
          <w:spacing w:val="-6"/>
          <w:sz w:val="30"/>
          <w:szCs w:val="30"/>
        </w:rPr>
        <w:t xml:space="preserve"> 10 </w:t>
      </w:r>
      <w:r w:rsidRPr="00EF34E1">
        <w:rPr>
          <w:rFonts w:ascii="Angsana New" w:hAnsi="Angsana New"/>
          <w:spacing w:val="-6"/>
          <w:sz w:val="30"/>
          <w:szCs w:val="30"/>
          <w:cs/>
        </w:rPr>
        <w:t>บาท)</w:t>
      </w:r>
      <w:r w:rsidRPr="00EF34E1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โดยการออกหุ้นสามัญเพิ่มทุนตามสัดส่วนการถือหุ้นของผู้ถือหุ้นเดิมจานวน </w:t>
      </w:r>
      <w:r w:rsidRPr="00EF34E1">
        <w:rPr>
          <w:rFonts w:ascii="Angsana New" w:hAnsi="Angsana New"/>
          <w:spacing w:val="-2"/>
          <w:sz w:val="30"/>
          <w:szCs w:val="30"/>
        </w:rPr>
        <w:t>150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ล้านบาท (</w:t>
      </w:r>
      <w:r w:rsidRPr="00EF34E1">
        <w:rPr>
          <w:rFonts w:ascii="Angsana New" w:hAnsi="Angsana New"/>
          <w:spacing w:val="-2"/>
          <w:sz w:val="30"/>
          <w:szCs w:val="30"/>
        </w:rPr>
        <w:t>15,</w:t>
      </w:r>
      <w:r w:rsidRPr="00EF34E1">
        <w:rPr>
          <w:rFonts w:ascii="Angsana New" w:hAnsi="Angsana New"/>
          <w:spacing w:val="-2"/>
          <w:sz w:val="30"/>
          <w:szCs w:val="30"/>
          <w:cs/>
        </w:rPr>
        <w:t>0</w:t>
      </w:r>
      <w:r w:rsidRPr="00EF34E1">
        <w:rPr>
          <w:rFonts w:ascii="Angsana New" w:hAnsi="Angsana New"/>
          <w:spacing w:val="-2"/>
          <w:sz w:val="30"/>
          <w:szCs w:val="30"/>
        </w:rPr>
        <w:t>0</w:t>
      </w:r>
      <w:r w:rsidRPr="00EF34E1">
        <w:rPr>
          <w:rFonts w:ascii="Angsana New" w:hAnsi="Angsana New"/>
          <w:spacing w:val="-2"/>
          <w:sz w:val="30"/>
          <w:szCs w:val="30"/>
          <w:cs/>
        </w:rPr>
        <w:t>0</w:t>
      </w:r>
      <w:r w:rsidRPr="00EF34E1">
        <w:rPr>
          <w:rFonts w:ascii="Angsana New" w:hAnsi="Angsana New"/>
          <w:spacing w:val="-2"/>
          <w:sz w:val="30"/>
          <w:szCs w:val="30"/>
        </w:rPr>
        <w:t>,</w:t>
      </w:r>
      <w:r w:rsidR="001C2F56">
        <w:rPr>
          <w:rFonts w:ascii="Angsana New" w:hAnsi="Angsana New"/>
          <w:spacing w:val="-2"/>
          <w:sz w:val="30"/>
          <w:szCs w:val="30"/>
        </w:rPr>
        <w:t>000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pacing w:val="-2"/>
          <w:sz w:val="30"/>
          <w:szCs w:val="30"/>
          <w:cs/>
        </w:rPr>
        <w:t>หุ้น มูลค่า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ที่ตราไว้หุ้นละ </w:t>
      </w:r>
      <w:r w:rsidRPr="00B3135A">
        <w:rPr>
          <w:rFonts w:ascii="Angsana New" w:hAnsi="Angsana New"/>
          <w:spacing w:val="-4"/>
          <w:sz w:val="30"/>
          <w:szCs w:val="30"/>
        </w:rPr>
        <w:t>10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 บาท) บริษัทย่อยดังกล่าวได้จดทะเบียนการเพิ่มทุนแล้วกับกระทรวงพาณิชย์เมื่อวันที่</w:t>
      </w:r>
      <w:r w:rsidR="00753F17" w:rsidRPr="00B3135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29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ตุลาคม </w:t>
      </w:r>
      <w:r w:rsidRPr="00B3135A">
        <w:rPr>
          <w:rFonts w:ascii="Angsana New" w:hAnsi="Angsana New"/>
          <w:spacing w:val="-4"/>
          <w:sz w:val="30"/>
          <w:szCs w:val="30"/>
        </w:rPr>
        <w:t>2563</w:t>
      </w:r>
    </w:p>
    <w:p w14:paraId="40C0ECC4" w14:textId="77777777" w:rsidR="00D748EC" w:rsidRPr="00EF34E1" w:rsidRDefault="00D748EC" w:rsidP="00EF34E1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564F8DE6" w14:textId="2E745A82" w:rsidR="001E0410" w:rsidRPr="00B3135A" w:rsidRDefault="001E0410" w:rsidP="00A243DE">
      <w:pPr>
        <w:tabs>
          <w:tab w:val="clear" w:pos="680"/>
        </w:tabs>
        <w:ind w:left="547" w:hanging="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B3135A">
        <w:rPr>
          <w:rFonts w:ascii="Angsana New" w:hAnsi="Angsana New"/>
          <w:i/>
          <w:iCs/>
          <w:spacing w:val="-2"/>
          <w:sz w:val="30"/>
          <w:szCs w:val="30"/>
          <w:cs/>
        </w:rPr>
        <w:t>การทดสอบการด้อยค่าของเงินลงทุนในบริษัทย่อย</w:t>
      </w:r>
    </w:p>
    <w:p w14:paraId="3C148B5E" w14:textId="20DAC0B6" w:rsidR="000C7188" w:rsidRPr="00EF34E1" w:rsidRDefault="001423F4" w:rsidP="000C7188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D6A98">
        <w:rPr>
          <w:rFonts w:ascii="Angsana New" w:hAnsi="Angsana New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="000C7188" w:rsidRPr="008D6A98">
        <w:rPr>
          <w:rFonts w:ascii="Angsana New" w:hAnsi="Angsana New"/>
          <w:spacing w:val="-2"/>
          <w:sz w:val="30"/>
          <w:szCs w:val="30"/>
          <w:cs/>
        </w:rPr>
        <w:t>บริษัท ควอลิตี้ ไพน์แอปเปิล โปรดักส์ จำกัด</w:t>
      </w:r>
      <w:r w:rsidR="000C7188" w:rsidRPr="008D6A98">
        <w:rPr>
          <w:rFonts w:ascii="Angsana New" w:hAnsi="Angsana New"/>
          <w:spacing w:val="-2"/>
          <w:sz w:val="30"/>
          <w:szCs w:val="30"/>
        </w:rPr>
        <w:t xml:space="preserve"> </w:t>
      </w:r>
      <w:r w:rsidR="000C7188" w:rsidRPr="008D6A98">
        <w:rPr>
          <w:rFonts w:ascii="Angsana New" w:hAnsi="Angsana New"/>
          <w:spacing w:val="-2"/>
          <w:sz w:val="30"/>
          <w:szCs w:val="30"/>
          <w:cs/>
        </w:rPr>
        <w:t>ซึ่งเป็นบริษัทย่อยของบริษัท</w:t>
      </w:r>
      <w:r w:rsidR="00AE2C6E" w:rsidRPr="008D6A98">
        <w:rPr>
          <w:rFonts w:ascii="Angsana New" w:hAnsi="Angsana New"/>
          <w:sz w:val="30"/>
          <w:szCs w:val="30"/>
          <w:cs/>
        </w:rPr>
        <w:t>เป็น</w:t>
      </w:r>
      <w:r w:rsidR="00753F17" w:rsidRPr="00EF34E1">
        <w:rPr>
          <w:rFonts w:ascii="Angsana New" w:hAnsi="Angsana New"/>
          <w:spacing w:val="-2"/>
          <w:sz w:val="30"/>
          <w:szCs w:val="30"/>
          <w:cs/>
        </w:rPr>
        <w:t>มูลค่าจากการใช้</w:t>
      </w:r>
      <w:r w:rsidR="000804B7" w:rsidRPr="00EF34E1">
        <w:rPr>
          <w:rFonts w:ascii="Angsana New" w:hAnsi="Angsana New"/>
          <w:spacing w:val="-2"/>
          <w:sz w:val="30"/>
          <w:szCs w:val="30"/>
          <w:cs/>
        </w:rPr>
        <w:t>โดยการประมาณการคิดลดกระแสเงินสด</w:t>
      </w:r>
      <w:r w:rsidR="00F33CD0" w:rsidRPr="008D6A98">
        <w:rPr>
          <w:rFonts w:ascii="Angsana New" w:hAnsi="Angsana New"/>
          <w:sz w:val="30"/>
          <w:szCs w:val="30"/>
          <w:cs/>
        </w:rPr>
        <w:t>สำหรับ</w:t>
      </w:r>
      <w:r w:rsidR="00CC1726" w:rsidRPr="008D6A98">
        <w:rPr>
          <w:rFonts w:ascii="Angsana New" w:hAnsi="Angsana New"/>
          <w:sz w:val="30"/>
          <w:szCs w:val="30"/>
        </w:rPr>
        <w:t xml:space="preserve"> </w:t>
      </w:r>
      <w:r w:rsidR="00F33CD0" w:rsidRPr="008D6A98">
        <w:rPr>
          <w:rFonts w:ascii="Angsana New" w:hAnsi="Angsana New"/>
          <w:sz w:val="30"/>
          <w:szCs w:val="30"/>
        </w:rPr>
        <w:t xml:space="preserve">4 </w:t>
      </w:r>
      <w:r w:rsidR="00F33CD0" w:rsidRPr="008D6A98">
        <w:rPr>
          <w:rFonts w:ascii="Angsana New" w:hAnsi="Angsana New"/>
          <w:sz w:val="30"/>
          <w:szCs w:val="30"/>
          <w:cs/>
        </w:rPr>
        <w:t>ปีข้างหน้าตาม</w:t>
      </w:r>
      <w:r w:rsidR="00F33CD0" w:rsidRPr="008D6A98">
        <w:rPr>
          <w:rFonts w:ascii="Angsana New" w:hAnsi="Angsana New"/>
          <w:spacing w:val="-6"/>
          <w:sz w:val="30"/>
          <w:szCs w:val="30"/>
          <w:cs/>
        </w:rPr>
        <w:t>แผนการดำเนินงานและแผนการจำหน่ายสินทรัพย์ของ</w:t>
      </w:r>
      <w:r w:rsidR="00F33CD0" w:rsidRPr="008D6A98">
        <w:rPr>
          <w:rFonts w:ascii="Angsana New" w:hAnsi="Angsana New"/>
          <w:sz w:val="30"/>
          <w:szCs w:val="30"/>
          <w:cs/>
        </w:rPr>
        <w:t>บริษัทย่อย</w:t>
      </w:r>
      <w:r w:rsidR="00D91269" w:rsidRPr="008D6A98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5E2554" w:rsidRPr="008D6A98">
        <w:rPr>
          <w:rFonts w:ascii="Angsana New" w:hAnsi="Angsana New"/>
          <w:sz w:val="30"/>
          <w:szCs w:val="30"/>
        </w:rPr>
        <w:t>199</w:t>
      </w:r>
      <w:r w:rsidR="00D91269" w:rsidRPr="008D6A9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0E763A" w:rsidRPr="00EF34E1">
        <w:rPr>
          <w:rFonts w:ascii="Angsana New" w:hAnsi="Angsana New"/>
          <w:spacing w:val="-2"/>
          <w:sz w:val="30"/>
          <w:szCs w:val="30"/>
          <w:cs/>
        </w:rPr>
        <w:t xml:space="preserve">ซึ่งมูลค่าตามบัญชีของหน่วยสินทรัพย์ที่ก่อให้เกิดเงินสดสูงกว่ามูลค่าที่คาดว่าจะได้รับคืน จึงบันทึกขาดทุนจากการด้อยค่าจำนวน </w:t>
      </w:r>
      <w:r w:rsidR="00573383" w:rsidRPr="008D6A98">
        <w:rPr>
          <w:rFonts w:ascii="Angsana New" w:hAnsi="Angsana New"/>
          <w:spacing w:val="-2"/>
          <w:sz w:val="30"/>
          <w:szCs w:val="30"/>
        </w:rPr>
        <w:t xml:space="preserve">26 </w:t>
      </w:r>
      <w:r w:rsidR="000E763A" w:rsidRPr="00EF34E1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573383" w:rsidRPr="008D6A98">
        <w:rPr>
          <w:rFonts w:ascii="Angsana New" w:hAnsi="Angsana New"/>
          <w:spacing w:val="-2"/>
          <w:sz w:val="30"/>
          <w:szCs w:val="30"/>
        </w:rPr>
        <w:t xml:space="preserve"> </w:t>
      </w:r>
      <w:r w:rsidR="000E763A" w:rsidRPr="00EF34E1">
        <w:rPr>
          <w:rFonts w:ascii="Angsana New" w:hAnsi="Angsana New"/>
          <w:spacing w:val="-2"/>
          <w:sz w:val="30"/>
          <w:szCs w:val="30"/>
          <w:cs/>
        </w:rPr>
        <w:t>ใน</w:t>
      </w:r>
      <w:r w:rsidR="003F5BF3" w:rsidRPr="008D6A98">
        <w:rPr>
          <w:rFonts w:ascii="Angsana New" w:hAnsi="Angsana New"/>
          <w:spacing w:val="-2"/>
          <w:sz w:val="30"/>
          <w:szCs w:val="30"/>
          <w:cs/>
        </w:rPr>
        <w:t>กำไรขาดทุนเบ็ดเสร็จ</w:t>
      </w:r>
      <w:r w:rsidR="000E763A" w:rsidRPr="00EF34E1">
        <w:rPr>
          <w:rFonts w:ascii="Angsana New" w:hAnsi="Angsana New"/>
          <w:spacing w:val="-2"/>
          <w:sz w:val="30"/>
          <w:szCs w:val="30"/>
          <w:cs/>
        </w:rPr>
        <w:t xml:space="preserve">ในระหว่างปี </w:t>
      </w:r>
      <w:r w:rsidR="000E763A" w:rsidRPr="00EF34E1">
        <w:rPr>
          <w:rFonts w:ascii="Angsana New" w:hAnsi="Angsana New"/>
          <w:spacing w:val="-2"/>
          <w:sz w:val="30"/>
          <w:szCs w:val="30"/>
        </w:rPr>
        <w:t>2565</w:t>
      </w:r>
      <w:r w:rsidR="000E763A" w:rsidRPr="00EF34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E763A" w:rsidRPr="00EF34E1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0E763A" w:rsidRPr="00EF34E1">
        <w:rPr>
          <w:rFonts w:ascii="Angsana New" w:hAnsi="Angsana New"/>
          <w:i/>
          <w:iCs/>
          <w:spacing w:val="-2"/>
          <w:sz w:val="30"/>
          <w:szCs w:val="30"/>
        </w:rPr>
        <w:t xml:space="preserve">2564: </w:t>
      </w:r>
      <w:r w:rsidR="000E763A" w:rsidRPr="00EF34E1">
        <w:rPr>
          <w:rFonts w:ascii="Angsana New" w:hAnsi="Angsana New"/>
          <w:i/>
          <w:iCs/>
          <w:spacing w:val="-2"/>
          <w:sz w:val="30"/>
          <w:szCs w:val="30"/>
          <w:cs/>
        </w:rPr>
        <w:t>ไม่มี)</w:t>
      </w:r>
      <w:r w:rsidR="000E763A" w:rsidRPr="00EF34E1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6615F729" w14:textId="77777777" w:rsidR="00675EC0" w:rsidRPr="00EF34E1" w:rsidRDefault="00675EC0" w:rsidP="004B1118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60"/>
        <w:gridCol w:w="540"/>
        <w:gridCol w:w="1440"/>
        <w:gridCol w:w="243"/>
        <w:gridCol w:w="1287"/>
      </w:tblGrid>
      <w:tr w:rsidR="00C41DA3" w:rsidRPr="00B3135A" w14:paraId="68C06B3B" w14:textId="77777777" w:rsidTr="00401CE9">
        <w:tc>
          <w:tcPr>
            <w:tcW w:w="5760" w:type="dxa"/>
            <w:vMerge w:val="restart"/>
          </w:tcPr>
          <w:p w14:paraId="6A2875F7" w14:textId="031FC5A9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B313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</w:t>
            </w:r>
            <w:r w:rsidRPr="00B31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สมมติที่สำคัญ</w:t>
            </w:r>
          </w:p>
        </w:tc>
        <w:tc>
          <w:tcPr>
            <w:tcW w:w="540" w:type="dxa"/>
            <w:vAlign w:val="bottom"/>
          </w:tcPr>
          <w:p w14:paraId="2D426F34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8B0FC00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41DA3" w:rsidRPr="00B3135A" w14:paraId="13E4B55E" w14:textId="77777777" w:rsidTr="00401CE9">
        <w:tc>
          <w:tcPr>
            <w:tcW w:w="5760" w:type="dxa"/>
            <w:vMerge/>
          </w:tcPr>
          <w:p w14:paraId="38DEB177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524B05CF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2ABF67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39FD86CB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E28F250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41DA3" w:rsidRPr="00B3135A" w14:paraId="23512D9D" w14:textId="77777777" w:rsidTr="00401CE9">
        <w:trPr>
          <w:trHeight w:val="83"/>
        </w:trPr>
        <w:tc>
          <w:tcPr>
            <w:tcW w:w="5760" w:type="dxa"/>
            <w:vMerge/>
          </w:tcPr>
          <w:p w14:paraId="480E8381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FD7DA15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46D638E3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41DA3" w:rsidRPr="00B3135A" w14:paraId="374BF426" w14:textId="77777777" w:rsidTr="00401CE9">
        <w:tc>
          <w:tcPr>
            <w:tcW w:w="5760" w:type="dxa"/>
            <w:shd w:val="clear" w:color="auto" w:fill="auto"/>
          </w:tcPr>
          <w:p w14:paraId="7C4FAF02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40" w:type="dxa"/>
          </w:tcPr>
          <w:p w14:paraId="17F9CACD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E5E3AD" w14:textId="77777777" w:rsidR="00C41DA3" w:rsidRPr="00B3135A" w:rsidRDefault="00C41DA3" w:rsidP="004375F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9.50</w:t>
            </w:r>
          </w:p>
        </w:tc>
        <w:tc>
          <w:tcPr>
            <w:tcW w:w="243" w:type="dxa"/>
          </w:tcPr>
          <w:p w14:paraId="625C4F71" w14:textId="77777777" w:rsidR="00C41DA3" w:rsidRPr="00B3135A" w:rsidRDefault="00C41DA3" w:rsidP="004375F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A609BF6" w14:textId="77777777" w:rsidR="00C41DA3" w:rsidRPr="00EF34E1" w:rsidRDefault="00C41DA3" w:rsidP="004375F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</w:tr>
      <w:tr w:rsidR="00C41DA3" w:rsidRPr="00B3135A" w14:paraId="6E4ACE45" w14:textId="77777777" w:rsidTr="00401CE9">
        <w:tc>
          <w:tcPr>
            <w:tcW w:w="5760" w:type="dxa"/>
            <w:shd w:val="clear" w:color="auto" w:fill="auto"/>
          </w:tcPr>
          <w:p w14:paraId="77E23017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15" w:firstLine="86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ประมาณการอัตราการเติบโตของรายได้ </w:t>
            </w:r>
          </w:p>
        </w:tc>
        <w:tc>
          <w:tcPr>
            <w:tcW w:w="540" w:type="dxa"/>
          </w:tcPr>
          <w:p w14:paraId="3B5BDDD7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5A41C5" w14:textId="77777777" w:rsidR="00C41DA3" w:rsidRPr="00B3135A" w:rsidRDefault="00C41DA3" w:rsidP="004375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799F309" w14:textId="77777777" w:rsidR="00C41DA3" w:rsidRPr="00B3135A" w:rsidRDefault="00C41DA3" w:rsidP="004375F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80DA39E" w14:textId="77777777" w:rsidR="00C41DA3" w:rsidRPr="00EF34E1" w:rsidRDefault="00C41DA3" w:rsidP="004375F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7.</w:t>
            </w:r>
            <w:r w:rsidRPr="00EF34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41DA3" w:rsidRPr="00B3135A" w14:paraId="5D47A109" w14:textId="77777777" w:rsidTr="00401CE9">
        <w:tc>
          <w:tcPr>
            <w:tcW w:w="5760" w:type="dxa"/>
            <w:shd w:val="clear" w:color="auto" w:fill="auto"/>
          </w:tcPr>
          <w:p w14:paraId="46D82028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56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ประมาณการปริมาณตันสับปะรดที่เข้าผลิต</w:t>
            </w:r>
          </w:p>
        </w:tc>
        <w:tc>
          <w:tcPr>
            <w:tcW w:w="540" w:type="dxa"/>
          </w:tcPr>
          <w:p w14:paraId="6C56785E" w14:textId="77777777" w:rsidR="00C41DA3" w:rsidRPr="00B3135A" w:rsidRDefault="00C41DA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54A62F" w14:textId="77777777" w:rsidR="00C41DA3" w:rsidRPr="00B3135A" w:rsidRDefault="00C41DA3" w:rsidP="004375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678329D" w14:textId="77777777" w:rsidR="00C41DA3" w:rsidRPr="00B3135A" w:rsidRDefault="00C41DA3" w:rsidP="004375F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C3A8D33" w14:textId="77777777" w:rsidR="00C41DA3" w:rsidRPr="00EF34E1" w:rsidRDefault="00C41DA3" w:rsidP="004375F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0.83</w:t>
            </w:r>
          </w:p>
        </w:tc>
      </w:tr>
      <w:tr w:rsidR="00072693" w:rsidRPr="00B3135A" w14:paraId="2F5B4CF9" w14:textId="77777777" w:rsidTr="00401CE9">
        <w:trPr>
          <w:tblHeader/>
        </w:trPr>
        <w:tc>
          <w:tcPr>
            <w:tcW w:w="5760" w:type="dxa"/>
            <w:vMerge w:val="restart"/>
          </w:tcPr>
          <w:p w14:paraId="3B538991" w14:textId="74EE9911" w:rsidR="00072693" w:rsidRPr="00485CC0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485C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ข้อสมมติที่สำคัญ</w:t>
            </w:r>
          </w:p>
        </w:tc>
        <w:tc>
          <w:tcPr>
            <w:tcW w:w="540" w:type="dxa"/>
            <w:vAlign w:val="bottom"/>
          </w:tcPr>
          <w:p w14:paraId="0ED1637C" w14:textId="77777777" w:rsidR="00072693" w:rsidRPr="00B3135A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1E23D6E" w14:textId="77777777" w:rsidR="00072693" w:rsidRPr="00B3135A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72693" w:rsidRPr="00B3135A" w14:paraId="2662D38E" w14:textId="77777777" w:rsidTr="00401CE9">
        <w:trPr>
          <w:tblHeader/>
        </w:trPr>
        <w:tc>
          <w:tcPr>
            <w:tcW w:w="5760" w:type="dxa"/>
            <w:vMerge/>
          </w:tcPr>
          <w:p w14:paraId="5CA4C625" w14:textId="77777777" w:rsidR="00072693" w:rsidRPr="00485CC0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40" w:type="dxa"/>
            <w:vAlign w:val="bottom"/>
          </w:tcPr>
          <w:p w14:paraId="3852638A" w14:textId="77777777" w:rsidR="00072693" w:rsidRPr="00B3135A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C186C4" w14:textId="77777777" w:rsidR="00072693" w:rsidRPr="00B3135A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5A5BDAAD" w14:textId="77777777" w:rsidR="00072693" w:rsidRPr="00B3135A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10E11803" w14:textId="77777777" w:rsidR="00072693" w:rsidRPr="00B3135A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3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72693" w:rsidRPr="00B3135A" w14:paraId="22DCAED6" w14:textId="77777777" w:rsidTr="00401CE9">
        <w:trPr>
          <w:trHeight w:val="83"/>
          <w:tblHeader/>
        </w:trPr>
        <w:tc>
          <w:tcPr>
            <w:tcW w:w="5760" w:type="dxa"/>
            <w:vMerge/>
          </w:tcPr>
          <w:p w14:paraId="385AA55C" w14:textId="77777777" w:rsidR="00072693" w:rsidRPr="00485CC0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08868BCC" w14:textId="77777777" w:rsidR="00072693" w:rsidRPr="00B3135A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CADCEA1" w14:textId="7CF5D29A" w:rsidR="00072693" w:rsidRPr="00B3135A" w:rsidRDefault="00072693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313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16D60" w:rsidRPr="00B3135A" w14:paraId="33C7394B" w14:textId="77777777" w:rsidTr="00401CE9">
        <w:tc>
          <w:tcPr>
            <w:tcW w:w="5760" w:type="dxa"/>
            <w:shd w:val="clear" w:color="auto" w:fill="auto"/>
          </w:tcPr>
          <w:p w14:paraId="7FCD7C8F" w14:textId="67DC4782" w:rsidR="00516D60" w:rsidRPr="00485CC0" w:rsidRDefault="00516D60" w:rsidP="0051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56"/>
              <w:rPr>
                <w:rFonts w:ascii="Angsana New" w:hAnsi="Angsana New"/>
                <w:sz w:val="30"/>
                <w:szCs w:val="30"/>
                <w:cs/>
              </w:rPr>
            </w:pPr>
            <w:r w:rsidRPr="00485CC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ราคาต้นทุนค่าก่อสร้างอาคาร</w:t>
            </w:r>
            <w:r w:rsidR="00401CE9" w:rsidRPr="00485CC0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  <w:r w:rsidRPr="00485CC0">
              <w:rPr>
                <w:rFonts w:asciiTheme="majorBidi" w:hAnsiTheme="majorBidi" w:cstheme="majorBidi"/>
                <w:sz w:val="30"/>
                <w:szCs w:val="30"/>
                <w:cs/>
              </w:rPr>
              <w:t>ใหม่ต่อตารางเมตร</w:t>
            </w:r>
          </w:p>
        </w:tc>
        <w:tc>
          <w:tcPr>
            <w:tcW w:w="540" w:type="dxa"/>
          </w:tcPr>
          <w:p w14:paraId="09307762" w14:textId="77777777" w:rsidR="00516D60" w:rsidRPr="00B3135A" w:rsidRDefault="00516D60" w:rsidP="0051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60A0C7" w14:textId="05D00E75" w:rsidR="00516D60" w:rsidRPr="00B3135A" w:rsidRDefault="00516D60" w:rsidP="00EF34E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300 - 9,000</w:t>
            </w:r>
          </w:p>
        </w:tc>
        <w:tc>
          <w:tcPr>
            <w:tcW w:w="243" w:type="dxa"/>
            <w:shd w:val="clear" w:color="auto" w:fill="auto"/>
          </w:tcPr>
          <w:p w14:paraId="4D04B248" w14:textId="77777777" w:rsidR="00516D60" w:rsidRPr="00B3135A" w:rsidRDefault="00516D60" w:rsidP="00516D6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83852A4" w14:textId="4968054D" w:rsidR="00516D60" w:rsidRPr="00EF34E1" w:rsidRDefault="00516D60" w:rsidP="00EF34E1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300 - 9,000</w:t>
            </w:r>
          </w:p>
        </w:tc>
      </w:tr>
      <w:tr w:rsidR="00516D60" w:rsidRPr="00B3135A" w14:paraId="3BC125E6" w14:textId="77777777" w:rsidTr="00401CE9">
        <w:tc>
          <w:tcPr>
            <w:tcW w:w="5760" w:type="dxa"/>
            <w:shd w:val="clear" w:color="auto" w:fill="auto"/>
          </w:tcPr>
          <w:p w14:paraId="02AF4399" w14:textId="6320BB54" w:rsidR="00516D60" w:rsidRPr="00485CC0" w:rsidRDefault="00516D60" w:rsidP="0051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CC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ราคาตลาดของที่ดินต่อตารางวา</w:t>
            </w:r>
          </w:p>
        </w:tc>
        <w:tc>
          <w:tcPr>
            <w:tcW w:w="540" w:type="dxa"/>
          </w:tcPr>
          <w:p w14:paraId="18C0FE0E" w14:textId="77777777" w:rsidR="00516D60" w:rsidRPr="00B3135A" w:rsidRDefault="00516D60" w:rsidP="0051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DF1EC7" w14:textId="14A8EE95" w:rsidR="00516D60" w:rsidRPr="00B3135A" w:rsidRDefault="00516D60" w:rsidP="00EF34E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43" w:type="dxa"/>
            <w:shd w:val="clear" w:color="auto" w:fill="auto"/>
          </w:tcPr>
          <w:p w14:paraId="10AC91E9" w14:textId="77777777" w:rsidR="00516D60" w:rsidRPr="00B3135A" w:rsidRDefault="00516D60" w:rsidP="00516D6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7665469" w14:textId="284CC442" w:rsidR="00516D60" w:rsidRPr="00B3135A" w:rsidRDefault="00516D60" w:rsidP="00EF34E1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</w:tr>
    </w:tbl>
    <w:p w14:paraId="24CCDA10" w14:textId="77777777" w:rsidR="00EF50BA" w:rsidRPr="00EF34E1" w:rsidRDefault="00EF50BA" w:rsidP="00D55A61">
      <w:pPr>
        <w:tabs>
          <w:tab w:val="clear" w:pos="680"/>
        </w:tabs>
        <w:ind w:left="540" w:firstLine="90"/>
        <w:jc w:val="thaiDistribute"/>
        <w:rPr>
          <w:rFonts w:ascii="Angsana New" w:hAnsi="Angsana New"/>
          <w:sz w:val="24"/>
          <w:szCs w:val="24"/>
        </w:rPr>
      </w:pPr>
    </w:p>
    <w:p w14:paraId="35DE5699" w14:textId="77777777" w:rsidR="001E0410" w:rsidRPr="00B3135A" w:rsidRDefault="001E0410" w:rsidP="00A243DE">
      <w:pPr>
        <w:tabs>
          <w:tab w:val="clear" w:pos="680"/>
          <w:tab w:val="left" w:pos="36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90909">
        <w:rPr>
          <w:rFonts w:ascii="Angsana New" w:hAnsi="Angsana New"/>
          <w:sz w:val="30"/>
          <w:szCs w:val="30"/>
          <w:cs/>
        </w:rPr>
        <w:t>อัตราคิ</w:t>
      </w:r>
      <w:r w:rsidRPr="00B3135A">
        <w:rPr>
          <w:rFonts w:ascii="Angsana New" w:hAnsi="Angsana New"/>
          <w:sz w:val="30"/>
          <w:szCs w:val="30"/>
          <w:cs/>
        </w:rPr>
        <w:t>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</w:t>
      </w:r>
    </w:p>
    <w:p w14:paraId="16E16A73" w14:textId="2E44CBA0" w:rsidR="00AD229C" w:rsidRPr="00EF34E1" w:rsidRDefault="000804B7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</w:rPr>
      </w:pPr>
      <w:r w:rsidRPr="00EF34E1">
        <w:rPr>
          <w:rFonts w:ascii="Angsana New" w:hAnsi="Angsana New"/>
          <w:sz w:val="24"/>
          <w:szCs w:val="24"/>
          <w:cs/>
          <w:lang w:bidi="th"/>
        </w:rPr>
        <w:tab/>
      </w:r>
    </w:p>
    <w:p w14:paraId="0D396A35" w14:textId="0291F370" w:rsidR="00AD229C" w:rsidRPr="00EF34E1" w:rsidRDefault="00AD229C" w:rsidP="00AD229C">
      <w:pPr>
        <w:tabs>
          <w:tab w:val="clear" w:pos="68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F34E1">
        <w:rPr>
          <w:rFonts w:ascii="Angsana New" w:hAnsi="Angsana New"/>
          <w:spacing w:val="-2"/>
          <w:sz w:val="30"/>
          <w:szCs w:val="30"/>
          <w:cs/>
        </w:rPr>
        <w:t>จากการบันทึกขาดทุนจากการด้อยค่าของ</w:t>
      </w:r>
      <w:r w:rsidRPr="00485CC0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</w:t>
      </w:r>
      <w:r w:rsidRPr="00EF34E1">
        <w:rPr>
          <w:rFonts w:ascii="Angsana New" w:hAnsi="Angsana New"/>
          <w:spacing w:val="-2"/>
          <w:sz w:val="30"/>
          <w:szCs w:val="30"/>
          <w:cs/>
        </w:rPr>
        <w:t>ทำให้มูลค่าที่คาดว่าจะได้รับเท่ากับมูลค่าตามบัญชี ทั้งนี้หากสมมติฐานที่สำคัญมีการเปลี่ยนแปลงในทางตรงข้ามอาจทำให้มีการด้อยค่าเพิ่มขึ้น</w:t>
      </w:r>
    </w:p>
    <w:p w14:paraId="321FE7BB" w14:textId="08B98E4F" w:rsidR="00363E8F" w:rsidRPr="00EF34E1" w:rsidRDefault="00401CE9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</w:rPr>
      </w:pPr>
      <w:r w:rsidRPr="00EF34E1">
        <w:rPr>
          <w:rFonts w:ascii="Angsana New" w:hAnsi="Angsana New"/>
          <w:spacing w:val="-2"/>
          <w:sz w:val="24"/>
          <w:szCs w:val="24"/>
        </w:rPr>
        <w:tab/>
      </w:r>
    </w:p>
    <w:p w14:paraId="092770AA" w14:textId="7B16A52A" w:rsidR="00987DBD" w:rsidRPr="00EF34E1" w:rsidRDefault="004A4C6C" w:rsidP="00EF34E1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21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456"/>
        <w:gridCol w:w="270"/>
        <w:gridCol w:w="1017"/>
        <w:gridCol w:w="270"/>
        <w:gridCol w:w="1080"/>
        <w:gridCol w:w="270"/>
        <w:gridCol w:w="1440"/>
        <w:gridCol w:w="270"/>
        <w:gridCol w:w="1143"/>
      </w:tblGrid>
      <w:tr w:rsidR="0047057A" w:rsidRPr="00B3135A" w14:paraId="52FF1703" w14:textId="77777777" w:rsidTr="00EF34E1">
        <w:trPr>
          <w:tblHeader/>
        </w:trPr>
        <w:tc>
          <w:tcPr>
            <w:tcW w:w="3456" w:type="dxa"/>
          </w:tcPr>
          <w:p w14:paraId="00B4B723" w14:textId="77777777" w:rsidR="0047057A" w:rsidRPr="00B3135A" w:rsidRDefault="0047057A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25CA2" w14:textId="77777777" w:rsidR="0047057A" w:rsidRPr="00B3135A" w:rsidRDefault="0047057A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A087F0F" w14:textId="476ADAB6" w:rsidR="0047057A" w:rsidRPr="00B3135A" w:rsidRDefault="0047057A" w:rsidP="006C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center" w:pos="2637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057A" w:rsidRPr="00B3135A" w14:paraId="7CE94FB1" w14:textId="77777777" w:rsidTr="00EF34E1">
        <w:trPr>
          <w:tblHeader/>
        </w:trPr>
        <w:tc>
          <w:tcPr>
            <w:tcW w:w="3456" w:type="dxa"/>
          </w:tcPr>
          <w:p w14:paraId="1F22A4E6" w14:textId="77777777" w:rsidR="0047057A" w:rsidRPr="00B3135A" w:rsidRDefault="0047057A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CBC69" w14:textId="77777777" w:rsidR="0047057A" w:rsidRPr="00B3135A" w:rsidRDefault="0047057A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5C74CC1A" w14:textId="77777777" w:rsidR="00244AFC" w:rsidRPr="00B3135A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C6F7FC" w14:textId="77777777" w:rsidR="00244AFC" w:rsidRPr="00B3135A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243FA8" w14:textId="77777777" w:rsidR="0047057A" w:rsidRPr="00B3135A" w:rsidRDefault="0047057A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4AB0A50" w14:textId="77777777" w:rsidR="0047057A" w:rsidRPr="00B3135A" w:rsidRDefault="0047057A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789AF" w14:textId="77777777" w:rsidR="00244AFC" w:rsidRPr="00B3135A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29EA9F" w14:textId="77777777" w:rsidR="0047057A" w:rsidRPr="00B3135A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="0047057A" w:rsidRPr="00B3135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F1AACE6" w14:textId="77777777" w:rsidR="0047057A" w:rsidRPr="00B3135A" w:rsidRDefault="0047057A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67FD46" w14:textId="77777777" w:rsidR="004C4E96" w:rsidRPr="00B3135A" w:rsidRDefault="004C4E96" w:rsidP="004C4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B3135A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อาคาร </w:t>
            </w:r>
            <w:r w:rsidR="0032781E" w:rsidRPr="00B3135A">
              <w:rPr>
                <w:rFonts w:ascii="Angsana New" w:hAnsi="Angsana New"/>
                <w:spacing w:val="-14"/>
                <w:sz w:val="30"/>
                <w:szCs w:val="30"/>
                <w:cs/>
              </w:rPr>
              <w:t>สิ่งปลู</w:t>
            </w:r>
            <w:r w:rsidRPr="00B3135A">
              <w:rPr>
                <w:rFonts w:ascii="Angsana New" w:hAnsi="Angsana New"/>
                <w:spacing w:val="-14"/>
                <w:sz w:val="30"/>
                <w:szCs w:val="30"/>
                <w:cs/>
              </w:rPr>
              <w:t>ก</w:t>
            </w:r>
            <w:r w:rsidR="0032781E" w:rsidRPr="00B3135A">
              <w:rPr>
                <w:rFonts w:ascii="Angsana New" w:hAnsi="Angsana New"/>
                <w:spacing w:val="-14"/>
                <w:sz w:val="30"/>
                <w:szCs w:val="30"/>
                <w:cs/>
              </w:rPr>
              <w:t>สร้าง</w:t>
            </w:r>
          </w:p>
          <w:p w14:paraId="596C3ADF" w14:textId="77777777" w:rsidR="0032781E" w:rsidRPr="00B3135A" w:rsidRDefault="00516DAF" w:rsidP="003278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270" w:type="dxa"/>
          </w:tcPr>
          <w:p w14:paraId="281B720D" w14:textId="77777777" w:rsidR="0047057A" w:rsidRPr="00B3135A" w:rsidRDefault="0047057A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FF32BEC" w14:textId="77777777" w:rsidR="00244AFC" w:rsidRPr="00B3135A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E8D659" w14:textId="77777777" w:rsidR="00244AFC" w:rsidRPr="00B3135A" w:rsidRDefault="00244AFC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73F776" w14:textId="77777777" w:rsidR="0047057A" w:rsidRPr="00B3135A" w:rsidRDefault="0032781E" w:rsidP="008E4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972D0" w:rsidRPr="00B3135A" w14:paraId="543BBD99" w14:textId="77777777" w:rsidTr="00EF34E1">
        <w:trPr>
          <w:trHeight w:val="254"/>
          <w:tblHeader/>
        </w:trPr>
        <w:tc>
          <w:tcPr>
            <w:tcW w:w="3456" w:type="dxa"/>
          </w:tcPr>
          <w:p w14:paraId="1DA333D0" w14:textId="77777777" w:rsidR="006972D0" w:rsidRPr="00EF34E1" w:rsidRDefault="006972D0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76571" w14:textId="77777777" w:rsidR="006972D0" w:rsidRPr="00B3135A" w:rsidRDefault="006972D0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BCB6057" w14:textId="77777777" w:rsidR="006972D0" w:rsidRPr="00B3135A" w:rsidRDefault="00704764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6972D0"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972D0" w:rsidRPr="00B3135A" w14:paraId="3F02DC52" w14:textId="77777777" w:rsidTr="00EF34E1">
        <w:tc>
          <w:tcPr>
            <w:tcW w:w="3456" w:type="dxa"/>
          </w:tcPr>
          <w:p w14:paraId="12E5882D" w14:textId="77777777" w:rsidR="006972D0" w:rsidRPr="00B3135A" w:rsidRDefault="006972D0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  <w:t>ราคาทุน</w:t>
            </w:r>
          </w:p>
        </w:tc>
        <w:tc>
          <w:tcPr>
            <w:tcW w:w="270" w:type="dxa"/>
          </w:tcPr>
          <w:p w14:paraId="0AA5E7EA" w14:textId="77777777" w:rsidR="006972D0" w:rsidRPr="00B3135A" w:rsidRDefault="006972D0" w:rsidP="00C32D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9BEAD03" w14:textId="77777777" w:rsidR="006972D0" w:rsidRPr="00B3135A" w:rsidRDefault="006972D0" w:rsidP="00C32D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001DFD" w14:textId="77777777" w:rsidR="006972D0" w:rsidRPr="00B3135A" w:rsidRDefault="006972D0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B3AD7" w14:textId="77777777" w:rsidR="006972D0" w:rsidRPr="00B3135A" w:rsidRDefault="006972D0" w:rsidP="00C32D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D3254" w14:textId="77777777" w:rsidR="006972D0" w:rsidRPr="00B3135A" w:rsidRDefault="006972D0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60B3D4" w14:textId="77777777" w:rsidR="006972D0" w:rsidRPr="00B3135A" w:rsidRDefault="006972D0" w:rsidP="00C32D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FBAC3" w14:textId="77777777" w:rsidR="006972D0" w:rsidRPr="00B3135A" w:rsidRDefault="006972D0" w:rsidP="00C3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0C9026" w14:textId="77777777" w:rsidR="006972D0" w:rsidRPr="00B3135A" w:rsidRDefault="006972D0" w:rsidP="00C32D3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BF8" w:rsidRPr="00B3135A" w14:paraId="3F327B6A" w14:textId="77777777" w:rsidTr="00EF34E1">
        <w:tc>
          <w:tcPr>
            <w:tcW w:w="3456" w:type="dxa"/>
          </w:tcPr>
          <w:p w14:paraId="6BCAF972" w14:textId="69556210" w:rsidR="00B02BF8" w:rsidRPr="00B3135A" w:rsidRDefault="00B02BF8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 xml:space="preserve">ณ วันที่ </w:t>
            </w:r>
            <w:r w:rsidR="0097704D" w:rsidRPr="00B3135A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 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>ตุลาคม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 256</w:t>
            </w:r>
            <w:r w:rsidR="001F6A41" w:rsidRPr="00B3135A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3</w:t>
            </w:r>
          </w:p>
        </w:tc>
        <w:tc>
          <w:tcPr>
            <w:tcW w:w="270" w:type="dxa"/>
          </w:tcPr>
          <w:p w14:paraId="64D08B70" w14:textId="77777777" w:rsidR="00B02BF8" w:rsidRPr="00B3135A" w:rsidRDefault="00B02BF8" w:rsidP="00B02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F823FCD" w14:textId="77777777" w:rsidR="00B02BF8" w:rsidRPr="00B3135A" w:rsidRDefault="00B02BF8" w:rsidP="00B02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62,854</w:t>
            </w:r>
          </w:p>
        </w:tc>
        <w:tc>
          <w:tcPr>
            <w:tcW w:w="270" w:type="dxa"/>
          </w:tcPr>
          <w:p w14:paraId="32D65578" w14:textId="77777777" w:rsidR="00B02BF8" w:rsidRPr="00B3135A" w:rsidRDefault="00B02BF8" w:rsidP="00B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9A6B2" w14:textId="77777777" w:rsidR="00B02BF8" w:rsidRPr="00B3135A" w:rsidRDefault="00B02BF8" w:rsidP="00B02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15,943</w:t>
            </w:r>
          </w:p>
        </w:tc>
        <w:tc>
          <w:tcPr>
            <w:tcW w:w="270" w:type="dxa"/>
          </w:tcPr>
          <w:p w14:paraId="189CED28" w14:textId="77777777" w:rsidR="00B02BF8" w:rsidRPr="00B3135A" w:rsidRDefault="00B02BF8" w:rsidP="00B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42DFFC" w14:textId="77777777" w:rsidR="00B02BF8" w:rsidRPr="00B3135A" w:rsidRDefault="00B02BF8" w:rsidP="00B02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3,883</w:t>
            </w:r>
          </w:p>
        </w:tc>
        <w:tc>
          <w:tcPr>
            <w:tcW w:w="270" w:type="dxa"/>
          </w:tcPr>
          <w:p w14:paraId="3B97B930" w14:textId="77777777" w:rsidR="00B02BF8" w:rsidRPr="00B3135A" w:rsidRDefault="00B02BF8" w:rsidP="00B0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6A83CD4" w14:textId="77777777" w:rsidR="00B02BF8" w:rsidRPr="00B3135A" w:rsidRDefault="00B02BF8" w:rsidP="00B02BF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82,680</w:t>
            </w:r>
          </w:p>
        </w:tc>
      </w:tr>
      <w:tr w:rsidR="000717AF" w:rsidRPr="00B3135A" w14:paraId="2532AA1A" w14:textId="77777777" w:rsidTr="0051529C">
        <w:tc>
          <w:tcPr>
            <w:tcW w:w="3726" w:type="dxa"/>
            <w:gridSpan w:val="2"/>
          </w:tcPr>
          <w:p w14:paraId="2506A6B1" w14:textId="6D536B63" w:rsidR="000717AF" w:rsidRPr="00EF34E1" w:rsidRDefault="000717AF" w:rsidP="00EF34E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lang w:val="th"/>
              </w:rPr>
            </w:pP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/>
              </w:rPr>
              <w:t xml:space="preserve">ณ วันที่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30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/>
              </w:rPr>
              <w:t>กันยายน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 2564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 xml:space="preserve">และ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lang w:val="th"/>
              </w:rPr>
              <w:t>1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 xml:space="preserve">ตุลาคม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>2564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21A37814" w14:textId="0E244665" w:rsidR="000717AF" w:rsidRPr="00EF34E1" w:rsidRDefault="000717A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62,854</w:t>
            </w:r>
          </w:p>
        </w:tc>
        <w:tc>
          <w:tcPr>
            <w:tcW w:w="270" w:type="dxa"/>
          </w:tcPr>
          <w:p w14:paraId="174249C5" w14:textId="77777777" w:rsidR="000717AF" w:rsidRPr="00EF34E1" w:rsidRDefault="000717A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3E2179" w14:textId="33810A43" w:rsidR="000717AF" w:rsidRPr="00EF34E1" w:rsidRDefault="000717A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15,943</w:t>
            </w:r>
          </w:p>
        </w:tc>
        <w:tc>
          <w:tcPr>
            <w:tcW w:w="270" w:type="dxa"/>
          </w:tcPr>
          <w:p w14:paraId="6C970EAC" w14:textId="77777777" w:rsidR="000717AF" w:rsidRPr="00EF34E1" w:rsidRDefault="000717A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914944" w14:textId="1DABBB3F" w:rsidR="000717AF" w:rsidRPr="00EF34E1" w:rsidRDefault="000717A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3,883</w:t>
            </w:r>
          </w:p>
        </w:tc>
        <w:tc>
          <w:tcPr>
            <w:tcW w:w="270" w:type="dxa"/>
          </w:tcPr>
          <w:p w14:paraId="4AB4B29C" w14:textId="77777777" w:rsidR="000717AF" w:rsidRPr="00EF34E1" w:rsidRDefault="000717A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340454B6" w14:textId="7AE22279" w:rsidR="000717AF" w:rsidRPr="00EF34E1" w:rsidRDefault="000717AF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82,680</w:t>
            </w:r>
          </w:p>
        </w:tc>
      </w:tr>
      <w:tr w:rsidR="00BB327F" w:rsidRPr="00B3135A" w14:paraId="3AF49BD4" w14:textId="77777777" w:rsidTr="00EF34E1">
        <w:tc>
          <w:tcPr>
            <w:tcW w:w="3456" w:type="dxa"/>
          </w:tcPr>
          <w:p w14:paraId="23B47513" w14:textId="344BA189" w:rsidR="00BB327F" w:rsidRPr="00B3135A" w:rsidRDefault="00BB327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กันยายน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</w:t>
            </w:r>
            <w:r w:rsidR="001F6A41" w:rsidRPr="00B3135A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5</w:t>
            </w:r>
          </w:p>
        </w:tc>
        <w:tc>
          <w:tcPr>
            <w:tcW w:w="270" w:type="dxa"/>
          </w:tcPr>
          <w:p w14:paraId="5CFC1445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DA28803" w14:textId="5480E640" w:rsidR="00BB327F" w:rsidRPr="00B3135A" w:rsidRDefault="00722C70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62,854</w:t>
            </w:r>
          </w:p>
        </w:tc>
        <w:tc>
          <w:tcPr>
            <w:tcW w:w="270" w:type="dxa"/>
          </w:tcPr>
          <w:p w14:paraId="6F48B8F9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ED1926" w14:textId="700E0B26" w:rsidR="00BB327F" w:rsidRPr="00B3135A" w:rsidRDefault="00722C70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15,943</w:t>
            </w:r>
          </w:p>
        </w:tc>
        <w:tc>
          <w:tcPr>
            <w:tcW w:w="270" w:type="dxa"/>
          </w:tcPr>
          <w:p w14:paraId="49EAA7D6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359F33" w14:textId="65CEB234" w:rsidR="00BB327F" w:rsidRPr="00B3135A" w:rsidRDefault="00722C70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3,883</w:t>
            </w:r>
          </w:p>
        </w:tc>
        <w:tc>
          <w:tcPr>
            <w:tcW w:w="270" w:type="dxa"/>
          </w:tcPr>
          <w:p w14:paraId="062934EF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5E05A49" w14:textId="45976967" w:rsidR="00BB327F" w:rsidRPr="00B3135A" w:rsidRDefault="00722C70" w:rsidP="00BB327F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82,680</w:t>
            </w:r>
          </w:p>
        </w:tc>
      </w:tr>
      <w:tr w:rsidR="00BB327F" w:rsidRPr="00B3135A" w14:paraId="2BAF73B4" w14:textId="77777777" w:rsidTr="00EF34E1">
        <w:tc>
          <w:tcPr>
            <w:tcW w:w="3456" w:type="dxa"/>
          </w:tcPr>
          <w:p w14:paraId="550AF0DA" w14:textId="77777777" w:rsidR="00BB327F" w:rsidRPr="00EF34E1" w:rsidRDefault="00BB32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C6B70F" w14:textId="77777777" w:rsidR="00BB327F" w:rsidRPr="00EF34E1" w:rsidRDefault="00BB32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5698874" w14:textId="77777777" w:rsidR="00BB327F" w:rsidRPr="00EF34E1" w:rsidRDefault="00BB32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A480FD" w14:textId="77777777" w:rsidR="00BB327F" w:rsidRPr="00EF34E1" w:rsidRDefault="00BB32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F54241" w14:textId="77777777" w:rsidR="00BB327F" w:rsidRPr="00EF34E1" w:rsidRDefault="00BB32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B7102" w14:textId="77777777" w:rsidR="00BB327F" w:rsidRPr="00EF34E1" w:rsidRDefault="00BB32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D2B38D0" w14:textId="77777777" w:rsidR="00BB327F" w:rsidRPr="00EF34E1" w:rsidRDefault="00BB32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2F4A4B" w14:textId="77777777" w:rsidR="00BB327F" w:rsidRPr="00EF34E1" w:rsidRDefault="00BB32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7420B12" w14:textId="77777777" w:rsidR="00BB327F" w:rsidRPr="00EF34E1" w:rsidRDefault="00BB32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327F" w:rsidRPr="00B3135A" w14:paraId="55CB261F" w14:textId="77777777" w:rsidTr="00EF34E1">
        <w:tc>
          <w:tcPr>
            <w:tcW w:w="3456" w:type="dxa"/>
          </w:tcPr>
          <w:p w14:paraId="04F682C8" w14:textId="77777777" w:rsidR="00BB327F" w:rsidRPr="00B3135A" w:rsidRDefault="00BB327F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  <w:t>ค่าเสื่อมราคา</w:t>
            </w:r>
          </w:p>
        </w:tc>
        <w:tc>
          <w:tcPr>
            <w:tcW w:w="270" w:type="dxa"/>
          </w:tcPr>
          <w:p w14:paraId="0003E397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303EBC6C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F4749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EB132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09C29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43B84C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2088F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50F44B2" w14:textId="77777777" w:rsidR="00BB327F" w:rsidRPr="00B3135A" w:rsidRDefault="00BB327F" w:rsidP="00BB3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F6A41" w:rsidRPr="00B3135A" w14:paraId="0D9FD801" w14:textId="77777777" w:rsidTr="00EF34E1">
        <w:tc>
          <w:tcPr>
            <w:tcW w:w="3456" w:type="dxa"/>
          </w:tcPr>
          <w:p w14:paraId="6D825BB6" w14:textId="5CB37F90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 xml:space="preserve">ณ วันที่ 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1 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 xml:space="preserve">ตุลาคม 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256</w:t>
            </w:r>
            <w:r w:rsidRPr="00B3135A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3</w:t>
            </w:r>
          </w:p>
        </w:tc>
        <w:tc>
          <w:tcPr>
            <w:tcW w:w="270" w:type="dxa"/>
          </w:tcPr>
          <w:p w14:paraId="3D0536E6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C17F10C" w14:textId="77777777" w:rsidR="001F6A41" w:rsidRPr="00B3135A" w:rsidRDefault="001F6A41" w:rsidP="00EF34E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870485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C52DC6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15,942</w:t>
            </w:r>
          </w:p>
        </w:tc>
        <w:tc>
          <w:tcPr>
            <w:tcW w:w="270" w:type="dxa"/>
          </w:tcPr>
          <w:p w14:paraId="1A79B509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A22E546" w14:textId="6D31ADC6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2,920</w:t>
            </w:r>
          </w:p>
        </w:tc>
        <w:tc>
          <w:tcPr>
            <w:tcW w:w="270" w:type="dxa"/>
          </w:tcPr>
          <w:p w14:paraId="37C28173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3BECFC82" w14:textId="25E46570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18,862</w:t>
            </w:r>
          </w:p>
        </w:tc>
      </w:tr>
      <w:tr w:rsidR="001F6A41" w:rsidRPr="00B3135A" w14:paraId="77ACAC10" w14:textId="77777777" w:rsidTr="00EF34E1">
        <w:tc>
          <w:tcPr>
            <w:tcW w:w="3456" w:type="dxa"/>
          </w:tcPr>
          <w:p w14:paraId="482E4A7F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32ECC374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0130066" w14:textId="77777777" w:rsidR="001F6A41" w:rsidRPr="00B3135A" w:rsidRDefault="001F6A41" w:rsidP="00EF34E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0318EE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E02E10" w14:textId="0D71B2FD" w:rsidR="001F6A41" w:rsidRPr="00B3135A" w:rsidRDefault="001F6A41" w:rsidP="00EF34E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40038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9271C" w14:textId="461451BA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2F7E0A94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168AC75" w14:textId="149036D2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0717AF" w:rsidRPr="00B3135A" w14:paraId="093DDFBF" w14:textId="77777777" w:rsidTr="0051529C">
        <w:tc>
          <w:tcPr>
            <w:tcW w:w="3726" w:type="dxa"/>
            <w:gridSpan w:val="2"/>
          </w:tcPr>
          <w:p w14:paraId="77C6FB21" w14:textId="6EB0274E" w:rsidR="000717AF" w:rsidRPr="00EF34E1" w:rsidRDefault="000717AF" w:rsidP="00EF34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/>
              </w:rPr>
              <w:t xml:space="preserve">ณ วันที่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30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/>
              </w:rPr>
              <w:t>กันยายน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 2564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 xml:space="preserve">และ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1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 xml:space="preserve">ตุลาคม </w:t>
            </w:r>
            <w:r w:rsidRPr="00EF34E1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>2564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2C71E45" w14:textId="673843E8" w:rsidR="000717AF" w:rsidRPr="00B3135A" w:rsidRDefault="000717AF" w:rsidP="00EF34E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E12238" w14:textId="77777777" w:rsidR="000717AF" w:rsidRPr="00B3135A" w:rsidRDefault="000717AF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194685" w14:textId="213B8EFF" w:rsidR="000717AF" w:rsidRPr="00B3135A" w:rsidRDefault="000717AF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15,942</w:t>
            </w:r>
          </w:p>
        </w:tc>
        <w:tc>
          <w:tcPr>
            <w:tcW w:w="270" w:type="dxa"/>
          </w:tcPr>
          <w:p w14:paraId="0EB33CC1" w14:textId="77777777" w:rsidR="000717AF" w:rsidRPr="00B3135A" w:rsidRDefault="000717AF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9200A9" w14:textId="26AFE45E" w:rsidR="000717AF" w:rsidRPr="00B3135A" w:rsidRDefault="000717AF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3,105</w:t>
            </w:r>
          </w:p>
        </w:tc>
        <w:tc>
          <w:tcPr>
            <w:tcW w:w="270" w:type="dxa"/>
            <w:vAlign w:val="bottom"/>
          </w:tcPr>
          <w:p w14:paraId="47301C3A" w14:textId="77777777" w:rsidR="000717AF" w:rsidRPr="00B3135A" w:rsidRDefault="000717AF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F6177CD" w14:textId="4945A534" w:rsidR="000717AF" w:rsidRPr="00B3135A" w:rsidRDefault="000717AF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19,047</w:t>
            </w:r>
          </w:p>
        </w:tc>
      </w:tr>
      <w:tr w:rsidR="001F6A41" w:rsidRPr="00B3135A" w14:paraId="32A784CA" w14:textId="77777777" w:rsidTr="00EF34E1">
        <w:tc>
          <w:tcPr>
            <w:tcW w:w="3456" w:type="dxa"/>
          </w:tcPr>
          <w:p w14:paraId="25BD67FF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E4B71A8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F5439EF" w14:textId="0FDFA744" w:rsidR="001F6A41" w:rsidRPr="00B3135A" w:rsidRDefault="00722C70" w:rsidP="00EF34E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F6210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1CA4B" w14:textId="12209A59" w:rsidR="001F6A41" w:rsidRPr="00B3135A" w:rsidRDefault="00722C70" w:rsidP="00EF34E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A67DA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EF069" w14:textId="07CDF61E" w:rsidR="001F6A41" w:rsidRPr="00B3135A" w:rsidRDefault="00722C70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2EE9BA4C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79CBA64" w14:textId="03678FB4" w:rsidR="001F6A41" w:rsidRPr="00B3135A" w:rsidRDefault="00722C70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A12FAB" w:rsidRPr="00B3135A" w14:paraId="23A0F606" w14:textId="77777777" w:rsidTr="00EF34E1">
        <w:tc>
          <w:tcPr>
            <w:tcW w:w="3456" w:type="dxa"/>
          </w:tcPr>
          <w:p w14:paraId="5F9E19E4" w14:textId="3700A5B6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กันยายน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>256</w:t>
            </w:r>
            <w:r w:rsidRPr="00B3135A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5</w:t>
            </w:r>
          </w:p>
        </w:tc>
        <w:tc>
          <w:tcPr>
            <w:tcW w:w="270" w:type="dxa"/>
          </w:tcPr>
          <w:p w14:paraId="4F5417DE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82489E5" w14:textId="2EE20F3C" w:rsidR="001F6A41" w:rsidRPr="00B3135A" w:rsidRDefault="00722C70" w:rsidP="00EF34E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CB05C2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A8CF12" w14:textId="316F3BA7" w:rsidR="001F6A41" w:rsidRPr="00B3135A" w:rsidRDefault="00722C70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15,942</w:t>
            </w:r>
          </w:p>
        </w:tc>
        <w:tc>
          <w:tcPr>
            <w:tcW w:w="270" w:type="dxa"/>
          </w:tcPr>
          <w:p w14:paraId="2E1CDF73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506A3" w14:textId="13503AC1" w:rsidR="001F6A41" w:rsidRPr="00B3135A" w:rsidRDefault="00722C70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3,290</w:t>
            </w:r>
          </w:p>
        </w:tc>
        <w:tc>
          <w:tcPr>
            <w:tcW w:w="270" w:type="dxa"/>
          </w:tcPr>
          <w:p w14:paraId="4FCC561C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6D10412B" w14:textId="07EAC3BA" w:rsidR="001F6A41" w:rsidRPr="00B3135A" w:rsidRDefault="00722C70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19,232</w:t>
            </w:r>
          </w:p>
        </w:tc>
      </w:tr>
      <w:tr w:rsidR="00CD5D6D" w:rsidRPr="00B3135A" w14:paraId="6A68C4B6" w14:textId="77777777" w:rsidTr="00A12FAB">
        <w:trPr>
          <w:trHeight w:val="50"/>
        </w:trPr>
        <w:tc>
          <w:tcPr>
            <w:tcW w:w="3456" w:type="dxa"/>
          </w:tcPr>
          <w:p w14:paraId="710B1121" w14:textId="2C2D7184" w:rsidR="00516D60" w:rsidRPr="00EF34E1" w:rsidRDefault="00516D6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9D0DBB" w14:textId="77777777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424AAC2" w14:textId="77777777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B7968F" w14:textId="77777777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17F419" w14:textId="77777777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CFC1835" w14:textId="77777777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97AC7" w14:textId="77777777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27EFBE" w14:textId="77777777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D2548DB" w14:textId="77777777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F6A41" w:rsidRPr="00B3135A" w14:paraId="2C0268B8" w14:textId="77777777" w:rsidTr="00EF34E1">
        <w:tc>
          <w:tcPr>
            <w:tcW w:w="3456" w:type="dxa"/>
          </w:tcPr>
          <w:p w14:paraId="504F5B13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0F65C365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4E05A4D9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920AA6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2AF58C7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D6EEF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7EC599D8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BEE33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47DE08BF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5D6D" w:rsidRPr="00B3135A" w14:paraId="7775AB29" w14:textId="77777777" w:rsidTr="00A12FAB">
        <w:tc>
          <w:tcPr>
            <w:tcW w:w="3456" w:type="dxa"/>
            <w:vAlign w:val="bottom"/>
          </w:tcPr>
          <w:p w14:paraId="737832CF" w14:textId="5463603B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กันยายน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</w:t>
            </w:r>
            <w:r w:rsidRPr="00B3135A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4</w:t>
            </w:r>
          </w:p>
        </w:tc>
        <w:tc>
          <w:tcPr>
            <w:tcW w:w="270" w:type="dxa"/>
          </w:tcPr>
          <w:p w14:paraId="6542127A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32CBC616" w14:textId="25E63BBE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62,854</w:t>
            </w:r>
          </w:p>
        </w:tc>
        <w:tc>
          <w:tcPr>
            <w:tcW w:w="270" w:type="dxa"/>
            <w:vAlign w:val="bottom"/>
          </w:tcPr>
          <w:p w14:paraId="4E7B05D2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09B1C3C" w14:textId="57F5B7E4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997068F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1E370D7" w14:textId="036F90FA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  <w:vAlign w:val="bottom"/>
          </w:tcPr>
          <w:p w14:paraId="3D6CE097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14F0DDB2" w14:textId="6A197C9E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63,633</w:t>
            </w:r>
          </w:p>
        </w:tc>
      </w:tr>
      <w:tr w:rsidR="00CD5D6D" w:rsidRPr="00B3135A" w14:paraId="3AA9CC7D" w14:textId="77777777" w:rsidTr="00A12FAB">
        <w:tc>
          <w:tcPr>
            <w:tcW w:w="3456" w:type="dxa"/>
            <w:vAlign w:val="bottom"/>
          </w:tcPr>
          <w:p w14:paraId="78343841" w14:textId="6ECEA345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ณ วันที่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30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 กันยายน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</w:t>
            </w:r>
            <w:r w:rsidRPr="00B3135A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5</w:t>
            </w:r>
          </w:p>
        </w:tc>
        <w:tc>
          <w:tcPr>
            <w:tcW w:w="270" w:type="dxa"/>
          </w:tcPr>
          <w:p w14:paraId="065F1944" w14:textId="77777777" w:rsidR="001F6A41" w:rsidRPr="00B3135A" w:rsidRDefault="001F6A41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58FEBA" w14:textId="085A8129" w:rsidR="001F6A41" w:rsidRPr="00B3135A" w:rsidRDefault="00722C70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62,854</w:t>
            </w:r>
          </w:p>
        </w:tc>
        <w:tc>
          <w:tcPr>
            <w:tcW w:w="270" w:type="dxa"/>
            <w:vAlign w:val="bottom"/>
          </w:tcPr>
          <w:p w14:paraId="3630E1D0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53C3E7" w14:textId="1319B560" w:rsidR="001F6A41" w:rsidRPr="00B3135A" w:rsidRDefault="00722C70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48F3882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778090" w14:textId="5C4FCF2F" w:rsidR="001F6A41" w:rsidRPr="00B3135A" w:rsidRDefault="00722C70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270" w:type="dxa"/>
            <w:vAlign w:val="bottom"/>
          </w:tcPr>
          <w:p w14:paraId="548BC3AB" w14:textId="77777777" w:rsidR="001F6A41" w:rsidRPr="00B3135A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DE492C" w14:textId="7CCC1776" w:rsidR="001F6A41" w:rsidRPr="00B3135A" w:rsidRDefault="00722C70" w:rsidP="001F6A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63,448</w:t>
            </w:r>
          </w:p>
        </w:tc>
      </w:tr>
    </w:tbl>
    <w:p w14:paraId="5308A8CE" w14:textId="77777777" w:rsidR="0043371F" w:rsidRPr="00B3135A" w:rsidRDefault="0043371F"/>
    <w:tbl>
      <w:tblPr>
        <w:tblW w:w="921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2917"/>
        <w:gridCol w:w="840"/>
        <w:gridCol w:w="7"/>
        <w:gridCol w:w="955"/>
        <w:gridCol w:w="7"/>
        <w:gridCol w:w="260"/>
        <w:gridCol w:w="7"/>
        <w:gridCol w:w="1073"/>
        <w:gridCol w:w="267"/>
        <w:gridCol w:w="1443"/>
        <w:gridCol w:w="327"/>
        <w:gridCol w:w="7"/>
        <w:gridCol w:w="1106"/>
      </w:tblGrid>
      <w:tr w:rsidR="0043371F" w:rsidRPr="00B3135A" w14:paraId="1F6A6DB5" w14:textId="77777777" w:rsidTr="00EF34E1">
        <w:trPr>
          <w:tblHeader/>
        </w:trPr>
        <w:tc>
          <w:tcPr>
            <w:tcW w:w="2917" w:type="dxa"/>
          </w:tcPr>
          <w:p w14:paraId="628B66DF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7" w:type="dxa"/>
            <w:gridSpan w:val="2"/>
          </w:tcPr>
          <w:p w14:paraId="18F66A62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52" w:type="dxa"/>
            <w:gridSpan w:val="10"/>
          </w:tcPr>
          <w:p w14:paraId="405BDE42" w14:textId="265E1441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center" w:pos="2637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3135A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3371F" w:rsidRPr="00B3135A" w14:paraId="4924AD37" w14:textId="77777777" w:rsidTr="00EF34E1">
        <w:trPr>
          <w:tblHeader/>
        </w:trPr>
        <w:tc>
          <w:tcPr>
            <w:tcW w:w="2917" w:type="dxa"/>
          </w:tcPr>
          <w:p w14:paraId="50FF8987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7" w:type="dxa"/>
            <w:gridSpan w:val="2"/>
          </w:tcPr>
          <w:p w14:paraId="764BD289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2" w:type="dxa"/>
            <w:gridSpan w:val="2"/>
          </w:tcPr>
          <w:p w14:paraId="55D8D172" w14:textId="77777777" w:rsidR="0043371F" w:rsidRPr="00B3135A" w:rsidRDefault="0043371F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E7F008" w14:textId="77777777" w:rsidR="0043371F" w:rsidRPr="00B3135A" w:rsidRDefault="0043371F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F05924" w14:textId="77777777" w:rsidR="0043371F" w:rsidRPr="00B3135A" w:rsidRDefault="0043371F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  <w:gridSpan w:val="2"/>
          </w:tcPr>
          <w:p w14:paraId="0C98AC33" w14:textId="77777777" w:rsidR="0043371F" w:rsidRPr="00B3135A" w:rsidRDefault="0043371F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62A8DD4" w14:textId="77777777" w:rsidR="00A36A32" w:rsidRPr="00B3135A" w:rsidRDefault="00A36A32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10"/>
              <w:rPr>
                <w:rFonts w:ascii="Angsana New" w:hAnsi="Angsana New"/>
                <w:sz w:val="30"/>
                <w:szCs w:val="30"/>
              </w:rPr>
            </w:pPr>
          </w:p>
          <w:p w14:paraId="634833F5" w14:textId="3CACFE75" w:rsidR="0043371F" w:rsidRPr="00B3135A" w:rsidRDefault="0043371F" w:rsidP="00EF3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038C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63FE38E2" w14:textId="77777777" w:rsidR="0043371F" w:rsidRPr="00B3135A" w:rsidRDefault="0043371F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6964273F" w14:textId="5B0DEE86" w:rsidR="0043371F" w:rsidRPr="00B3135A" w:rsidRDefault="0043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14"/>
                <w:sz w:val="30"/>
                <w:szCs w:val="30"/>
                <w:cs/>
              </w:rPr>
              <w:t>อาคาร สิ่งปลู</w:t>
            </w:r>
            <w:r w:rsidR="00E07882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ก</w:t>
            </w:r>
            <w:r w:rsidRPr="00B3135A">
              <w:rPr>
                <w:rFonts w:ascii="Angsana New" w:hAnsi="Angsana New"/>
                <w:spacing w:val="-14"/>
                <w:sz w:val="30"/>
                <w:szCs w:val="30"/>
                <w:cs/>
              </w:rPr>
              <w:t>สร้าง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และส่ว</w:t>
            </w:r>
            <w:r w:rsidR="00E0788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327" w:type="dxa"/>
          </w:tcPr>
          <w:p w14:paraId="42429C3D" w14:textId="77777777" w:rsidR="0043371F" w:rsidRPr="00B3135A" w:rsidRDefault="0043371F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1070AFC6" w14:textId="77777777" w:rsidR="0043371F" w:rsidRPr="00B3135A" w:rsidRDefault="0043371F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13E9B7" w14:textId="77777777" w:rsidR="0043371F" w:rsidRPr="00B3135A" w:rsidRDefault="0043371F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F9E074" w14:textId="77777777" w:rsidR="0043371F" w:rsidRPr="00B3135A" w:rsidRDefault="0043371F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371F" w:rsidRPr="00B3135A" w14:paraId="0EA772B1" w14:textId="77777777" w:rsidTr="00EF34E1">
        <w:trPr>
          <w:trHeight w:val="254"/>
          <w:tblHeader/>
        </w:trPr>
        <w:tc>
          <w:tcPr>
            <w:tcW w:w="2917" w:type="dxa"/>
          </w:tcPr>
          <w:p w14:paraId="1F15E030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7" w:type="dxa"/>
            <w:gridSpan w:val="2"/>
          </w:tcPr>
          <w:p w14:paraId="254656AC" w14:textId="520796E7" w:rsidR="0043371F" w:rsidRPr="00B3135A" w:rsidRDefault="003A6C4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52" w:type="dxa"/>
            <w:gridSpan w:val="10"/>
          </w:tcPr>
          <w:p w14:paraId="1677D808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71F" w:rsidRPr="00B3135A" w14:paraId="507FFFDA" w14:textId="77777777" w:rsidTr="00EF34E1">
        <w:tc>
          <w:tcPr>
            <w:tcW w:w="2917" w:type="dxa"/>
          </w:tcPr>
          <w:p w14:paraId="48E7A43A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  <w:t>ราคาทุน</w:t>
            </w:r>
          </w:p>
        </w:tc>
        <w:tc>
          <w:tcPr>
            <w:tcW w:w="847" w:type="dxa"/>
            <w:gridSpan w:val="2"/>
          </w:tcPr>
          <w:p w14:paraId="79941A30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2"/>
          </w:tcPr>
          <w:p w14:paraId="41BD8A77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1F75C7C8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14:paraId="047E0140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102B390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0FAF87D0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" w:type="dxa"/>
          </w:tcPr>
          <w:p w14:paraId="5BF9EAA3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1DAB5246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71F" w:rsidRPr="00B3135A" w14:paraId="7FF50B31" w14:textId="77777777" w:rsidTr="00EF34E1">
        <w:tc>
          <w:tcPr>
            <w:tcW w:w="2917" w:type="dxa"/>
          </w:tcPr>
          <w:p w14:paraId="59871F6B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 xml:space="preserve">ณ วันที่ </w:t>
            </w:r>
            <w:r w:rsidRPr="00B3135A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 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>ตุลาคม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 256</w:t>
            </w:r>
            <w:r w:rsidRPr="00B3135A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3</w:t>
            </w:r>
          </w:p>
        </w:tc>
        <w:tc>
          <w:tcPr>
            <w:tcW w:w="847" w:type="dxa"/>
            <w:gridSpan w:val="2"/>
          </w:tcPr>
          <w:p w14:paraId="2FCD21D1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2"/>
          </w:tcPr>
          <w:p w14:paraId="6B970F83" w14:textId="77777777" w:rsidR="0043371F" w:rsidRPr="00EF34E1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62,854</w:t>
            </w:r>
          </w:p>
        </w:tc>
        <w:tc>
          <w:tcPr>
            <w:tcW w:w="267" w:type="dxa"/>
            <w:gridSpan w:val="2"/>
          </w:tcPr>
          <w:p w14:paraId="1D3B0476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C26DDAF" w14:textId="77777777" w:rsidR="0043371F" w:rsidRPr="00EF34E1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15,943</w:t>
            </w:r>
          </w:p>
        </w:tc>
        <w:tc>
          <w:tcPr>
            <w:tcW w:w="267" w:type="dxa"/>
          </w:tcPr>
          <w:p w14:paraId="7A1372F7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72E5940" w14:textId="77777777" w:rsidR="0043371F" w:rsidRPr="00EF34E1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3,883</w:t>
            </w:r>
          </w:p>
        </w:tc>
        <w:tc>
          <w:tcPr>
            <w:tcW w:w="327" w:type="dxa"/>
          </w:tcPr>
          <w:p w14:paraId="2822DF44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5CDC0693" w14:textId="77777777" w:rsidR="0043371F" w:rsidRPr="00EF34E1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82,680</w:t>
            </w:r>
          </w:p>
        </w:tc>
      </w:tr>
      <w:tr w:rsidR="00D60C86" w:rsidRPr="00B3135A" w14:paraId="78B5346E" w14:textId="77777777" w:rsidTr="00EF34E1">
        <w:tc>
          <w:tcPr>
            <w:tcW w:w="2917" w:type="dxa"/>
          </w:tcPr>
          <w:p w14:paraId="774BBA3D" w14:textId="77777777" w:rsidR="003A6C40" w:rsidRPr="00B3135A" w:rsidRDefault="00D60C86" w:rsidP="004375F0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lang w:val="th" w:bidi="th"/>
              </w:rPr>
            </w:pP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 xml:space="preserve">ณ วันที่ 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30 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>กันยายน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 256</w:t>
            </w:r>
            <w:r w:rsidRPr="00B3135A">
              <w:rPr>
                <w:rFonts w:ascii="Angsana New" w:eastAsia="Angsana New" w:hAnsi="Angsana New" w:hint="cs"/>
                <w:b/>
                <w:bCs/>
                <w:spacing w:val="-4"/>
                <w:sz w:val="30"/>
                <w:szCs w:val="30"/>
                <w:cs/>
                <w:lang w:val="th" w:bidi="th"/>
              </w:rPr>
              <w:t>4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 </w:t>
            </w:r>
          </w:p>
          <w:p w14:paraId="29C5E413" w14:textId="64F62088" w:rsidR="00D60C86" w:rsidRPr="00B3135A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lang w:val="th"/>
              </w:rPr>
            </w:pPr>
            <w:r w:rsidRPr="00B3135A">
              <w:rPr>
                <w:rFonts w:ascii="Angsana New" w:eastAsia="Angsana New" w:hAnsi="Angsana New" w:hint="cs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   </w:t>
            </w:r>
            <w:r w:rsidR="00D60C86"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 xml:space="preserve">และ </w:t>
            </w:r>
            <w:r w:rsidR="00D60C86"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lang w:val="th" w:bidi="th"/>
              </w:rPr>
              <w:t>1</w:t>
            </w:r>
            <w:r w:rsidR="00D60C86"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 </w:t>
            </w:r>
            <w:r w:rsidR="00D60C86"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 xml:space="preserve">ตุลาคม </w:t>
            </w:r>
            <w:r w:rsidR="00D60C86"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>256</w:t>
            </w:r>
            <w:r w:rsidR="00D60C86" w:rsidRPr="00B3135A">
              <w:rPr>
                <w:rFonts w:ascii="Angsana New" w:eastAsia="Angsana New" w:hAnsi="Angsana New" w:hint="cs"/>
                <w:b/>
                <w:bCs/>
                <w:spacing w:val="-4"/>
                <w:sz w:val="30"/>
                <w:szCs w:val="30"/>
                <w:cs/>
                <w:lang w:val="th" w:bidi="th"/>
              </w:rPr>
              <w:t>4</w:t>
            </w:r>
          </w:p>
        </w:tc>
        <w:tc>
          <w:tcPr>
            <w:tcW w:w="840" w:type="dxa"/>
          </w:tcPr>
          <w:p w14:paraId="76BB562D" w14:textId="58BEC62F" w:rsidR="00D60C86" w:rsidRPr="00B3135A" w:rsidRDefault="00D60C86" w:rsidP="004375F0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lang w:val="th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</w:tcBorders>
          </w:tcPr>
          <w:p w14:paraId="299A194E" w14:textId="77777777" w:rsidR="003A6C40" w:rsidRPr="00EF34E1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BE5F476" w14:textId="7E875A24" w:rsidR="00D60C86" w:rsidRPr="00EF34E1" w:rsidRDefault="00D60C86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62,854</w:t>
            </w:r>
          </w:p>
        </w:tc>
        <w:tc>
          <w:tcPr>
            <w:tcW w:w="267" w:type="dxa"/>
            <w:gridSpan w:val="2"/>
          </w:tcPr>
          <w:p w14:paraId="0FE00CF1" w14:textId="77777777" w:rsidR="00D60C86" w:rsidRPr="00EF34E1" w:rsidRDefault="00D60C8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B2BE732" w14:textId="77777777" w:rsidR="003A6C40" w:rsidRPr="00EF34E1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15D2443" w14:textId="17C9937D" w:rsidR="00D60C86" w:rsidRPr="00EF34E1" w:rsidRDefault="00D60C86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15,943</w:t>
            </w:r>
          </w:p>
        </w:tc>
        <w:tc>
          <w:tcPr>
            <w:tcW w:w="267" w:type="dxa"/>
          </w:tcPr>
          <w:p w14:paraId="0D44E659" w14:textId="77777777" w:rsidR="00D60C86" w:rsidRPr="00EF34E1" w:rsidRDefault="00D60C8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1D0E9FDA" w14:textId="77777777" w:rsidR="003A6C40" w:rsidRPr="00EF34E1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745AD2A" w14:textId="4E513943" w:rsidR="00D60C86" w:rsidRPr="00EF34E1" w:rsidRDefault="00D60C86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3,883</w:t>
            </w:r>
          </w:p>
        </w:tc>
        <w:tc>
          <w:tcPr>
            <w:tcW w:w="334" w:type="dxa"/>
            <w:gridSpan w:val="2"/>
          </w:tcPr>
          <w:p w14:paraId="3710ED04" w14:textId="77777777" w:rsidR="00D60C86" w:rsidRPr="00EF34E1" w:rsidRDefault="00D60C8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32E9842" w14:textId="77777777" w:rsidR="003A6C40" w:rsidRPr="00EF34E1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F61743E" w14:textId="55171FDF" w:rsidR="00D60C86" w:rsidRPr="00EF34E1" w:rsidRDefault="00D60C86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82,680</w:t>
            </w:r>
          </w:p>
        </w:tc>
      </w:tr>
      <w:tr w:rsidR="003A6C40" w:rsidRPr="00B3135A" w14:paraId="5AD09FAB" w14:textId="77777777" w:rsidTr="00EF34E1">
        <w:tc>
          <w:tcPr>
            <w:tcW w:w="2917" w:type="dxa"/>
          </w:tcPr>
          <w:p w14:paraId="5048CCFD" w14:textId="77777777" w:rsidR="003A6C40" w:rsidRPr="00B3135A" w:rsidRDefault="003A6C40" w:rsidP="0043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eastAsia="Angsana New" w:hAnsi="Angsana New"/>
                <w:sz w:val="30"/>
                <w:szCs w:val="30"/>
                <w:cs/>
              </w:rPr>
              <w:t>โอนจากที่ดิน อาคารแล</w:t>
            </w:r>
            <w:r w:rsidRPr="00B3135A">
              <w:rPr>
                <w:rFonts w:ascii="Angsana New" w:eastAsia="Angsana New" w:hAnsi="Angsana New" w:hint="cs"/>
                <w:sz w:val="30"/>
                <w:szCs w:val="30"/>
                <w:cs/>
              </w:rPr>
              <w:t>ะ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840" w:type="dxa"/>
          </w:tcPr>
          <w:p w14:paraId="1CCCA32C" w14:textId="69EB2206" w:rsidR="003A6C40" w:rsidRPr="00EF34E1" w:rsidRDefault="003A6C4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</w:rPr>
            </w:pPr>
            <w:r w:rsidRPr="00EF34E1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719C83A8" w14:textId="4DE513ED" w:rsidR="003A6C40" w:rsidRPr="00EF34E1" w:rsidRDefault="003A6C40" w:rsidP="00433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62,254</w:t>
            </w:r>
          </w:p>
        </w:tc>
        <w:tc>
          <w:tcPr>
            <w:tcW w:w="267" w:type="dxa"/>
            <w:gridSpan w:val="2"/>
          </w:tcPr>
          <w:p w14:paraId="1C73B879" w14:textId="77777777" w:rsidR="003A6C40" w:rsidRPr="00EF34E1" w:rsidRDefault="003A6C40" w:rsidP="0043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E78B7ED" w14:textId="1EDDD814" w:rsidR="003A6C40" w:rsidRPr="00EF34E1" w:rsidRDefault="003A6C40" w:rsidP="00433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128,373</w:t>
            </w:r>
          </w:p>
        </w:tc>
        <w:tc>
          <w:tcPr>
            <w:tcW w:w="267" w:type="dxa"/>
          </w:tcPr>
          <w:p w14:paraId="1834BAE5" w14:textId="77777777" w:rsidR="003A6C40" w:rsidRPr="00EF34E1" w:rsidRDefault="003A6C40" w:rsidP="0043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9F294B8" w14:textId="7103ABCA" w:rsidR="003A6C40" w:rsidRPr="00EF34E1" w:rsidRDefault="003A6C40" w:rsidP="00433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495,883</w:t>
            </w:r>
          </w:p>
        </w:tc>
        <w:tc>
          <w:tcPr>
            <w:tcW w:w="334" w:type="dxa"/>
            <w:gridSpan w:val="2"/>
          </w:tcPr>
          <w:p w14:paraId="2A403328" w14:textId="77777777" w:rsidR="003A6C40" w:rsidRPr="00EF34E1" w:rsidRDefault="003A6C40" w:rsidP="0043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BF756FA" w14:textId="67D5B2BA" w:rsidR="003A6C40" w:rsidRPr="00EF34E1" w:rsidRDefault="003A6C40" w:rsidP="0043371F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686,510</w:t>
            </w:r>
          </w:p>
        </w:tc>
      </w:tr>
      <w:tr w:rsidR="0043371F" w:rsidRPr="00B3135A" w14:paraId="298BC459" w14:textId="77777777" w:rsidTr="00EF34E1">
        <w:tc>
          <w:tcPr>
            <w:tcW w:w="2917" w:type="dxa"/>
          </w:tcPr>
          <w:p w14:paraId="5AA94BDB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กันยายน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</w:t>
            </w:r>
            <w:r w:rsidRPr="00B3135A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5</w:t>
            </w:r>
          </w:p>
        </w:tc>
        <w:tc>
          <w:tcPr>
            <w:tcW w:w="847" w:type="dxa"/>
            <w:gridSpan w:val="2"/>
          </w:tcPr>
          <w:p w14:paraId="2BCFFFFB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659BF77B" w14:textId="40845F33" w:rsidR="0043371F" w:rsidRPr="00EF34E1" w:rsidRDefault="001D114E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125,108</w:t>
            </w:r>
          </w:p>
        </w:tc>
        <w:tc>
          <w:tcPr>
            <w:tcW w:w="267" w:type="dxa"/>
            <w:gridSpan w:val="2"/>
          </w:tcPr>
          <w:p w14:paraId="2B720579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5048B9FD" w14:textId="3144FD2C" w:rsidR="0043371F" w:rsidRPr="00EF34E1" w:rsidRDefault="001D114E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144,316</w:t>
            </w:r>
          </w:p>
        </w:tc>
        <w:tc>
          <w:tcPr>
            <w:tcW w:w="267" w:type="dxa"/>
          </w:tcPr>
          <w:p w14:paraId="1114003F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75A227D" w14:textId="3EB14C10" w:rsidR="0043371F" w:rsidRPr="00EF34E1" w:rsidRDefault="001D114E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499,766</w:t>
            </w:r>
          </w:p>
        </w:tc>
        <w:tc>
          <w:tcPr>
            <w:tcW w:w="327" w:type="dxa"/>
          </w:tcPr>
          <w:p w14:paraId="67E9F8B0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15F66BA1" w14:textId="32BFDBCD" w:rsidR="0043371F" w:rsidRPr="00EF34E1" w:rsidRDefault="001D114E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769,190</w:t>
            </w:r>
          </w:p>
        </w:tc>
      </w:tr>
      <w:tr w:rsidR="0043371F" w:rsidRPr="00B3135A" w14:paraId="27107D92" w14:textId="77777777" w:rsidTr="00EF34E1">
        <w:tc>
          <w:tcPr>
            <w:tcW w:w="2917" w:type="dxa"/>
          </w:tcPr>
          <w:p w14:paraId="71F86165" w14:textId="77777777" w:rsidR="0043371F" w:rsidRPr="00EF34E1" w:rsidRDefault="0043371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7" w:type="dxa"/>
            <w:gridSpan w:val="2"/>
          </w:tcPr>
          <w:p w14:paraId="60BD6271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gridSpan w:val="2"/>
          </w:tcPr>
          <w:p w14:paraId="5C76618A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4488D8D4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0F313DB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184DA668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5F5A232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dxa"/>
          </w:tcPr>
          <w:p w14:paraId="6B5C3DC4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4CBA6DBB" w14:textId="77777777" w:rsidR="0043371F" w:rsidRPr="00EF34E1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371F" w:rsidRPr="00B3135A" w14:paraId="116F11FC" w14:textId="77777777" w:rsidTr="00EF34E1">
        <w:tc>
          <w:tcPr>
            <w:tcW w:w="2917" w:type="dxa"/>
          </w:tcPr>
          <w:p w14:paraId="3EAE0D53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  <w:t>ค่าเสื่อมราคา</w:t>
            </w:r>
          </w:p>
        </w:tc>
        <w:tc>
          <w:tcPr>
            <w:tcW w:w="847" w:type="dxa"/>
            <w:gridSpan w:val="2"/>
          </w:tcPr>
          <w:p w14:paraId="36420757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2" w:type="dxa"/>
            <w:gridSpan w:val="2"/>
          </w:tcPr>
          <w:p w14:paraId="1E205472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95469F6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</w:tcPr>
          <w:p w14:paraId="1671E653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14:paraId="2A9DBD78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007A6ABB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7" w:type="dxa"/>
          </w:tcPr>
          <w:p w14:paraId="735D3C02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5AD3FBC8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3371F" w:rsidRPr="00B3135A" w14:paraId="0FC73F9C" w14:textId="77777777" w:rsidTr="00EF34E1">
        <w:tc>
          <w:tcPr>
            <w:tcW w:w="2917" w:type="dxa"/>
          </w:tcPr>
          <w:p w14:paraId="6D119A5B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 xml:space="preserve">ณ วันที่ 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 xml:space="preserve">1 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 xml:space="preserve">ตุลาคม 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256</w:t>
            </w:r>
            <w:r w:rsidRPr="00B3135A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3</w:t>
            </w:r>
          </w:p>
        </w:tc>
        <w:tc>
          <w:tcPr>
            <w:tcW w:w="847" w:type="dxa"/>
            <w:gridSpan w:val="2"/>
          </w:tcPr>
          <w:p w14:paraId="575B7C89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2"/>
          </w:tcPr>
          <w:p w14:paraId="6BC567C3" w14:textId="77777777" w:rsidR="0043371F" w:rsidRPr="00B3135A" w:rsidRDefault="0043371F" w:rsidP="004375F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0F2A956F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6FB384E2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15,942</w:t>
            </w:r>
          </w:p>
        </w:tc>
        <w:tc>
          <w:tcPr>
            <w:tcW w:w="267" w:type="dxa"/>
          </w:tcPr>
          <w:p w14:paraId="54FDCFD5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3" w:type="dxa"/>
          </w:tcPr>
          <w:p w14:paraId="281AF06D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2,920</w:t>
            </w:r>
          </w:p>
        </w:tc>
        <w:tc>
          <w:tcPr>
            <w:tcW w:w="327" w:type="dxa"/>
          </w:tcPr>
          <w:p w14:paraId="2C865B78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3" w:type="dxa"/>
            <w:gridSpan w:val="2"/>
          </w:tcPr>
          <w:p w14:paraId="396FC437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18,862</w:t>
            </w:r>
          </w:p>
        </w:tc>
      </w:tr>
      <w:tr w:rsidR="0043371F" w:rsidRPr="00B3135A" w14:paraId="32CA8644" w14:textId="77777777" w:rsidTr="00EF34E1">
        <w:tc>
          <w:tcPr>
            <w:tcW w:w="2917" w:type="dxa"/>
          </w:tcPr>
          <w:p w14:paraId="69DFFE0A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>ค่าเสื่อมราคาสำหรับปี</w:t>
            </w:r>
          </w:p>
        </w:tc>
        <w:tc>
          <w:tcPr>
            <w:tcW w:w="847" w:type="dxa"/>
            <w:gridSpan w:val="2"/>
          </w:tcPr>
          <w:p w14:paraId="5121B294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14CCB5A7" w14:textId="77777777" w:rsidR="0043371F" w:rsidRPr="00B3135A" w:rsidRDefault="0043371F" w:rsidP="004375F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0C619200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162AC4AC" w14:textId="77777777" w:rsidR="0043371F" w:rsidRPr="00B3135A" w:rsidRDefault="0043371F" w:rsidP="004375F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1C7B695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5B4192A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327" w:type="dxa"/>
          </w:tcPr>
          <w:p w14:paraId="49365273" w14:textId="77777777" w:rsidR="0043371F" w:rsidRPr="00B3135A" w:rsidRDefault="0043371F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4405EFBA" w14:textId="77777777" w:rsidR="0043371F" w:rsidRPr="00B3135A" w:rsidRDefault="0043371F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3A6C40" w:rsidRPr="00B3135A" w14:paraId="7A3EBCF6" w14:textId="77777777" w:rsidTr="00EF34E1">
        <w:tc>
          <w:tcPr>
            <w:tcW w:w="2917" w:type="dxa"/>
          </w:tcPr>
          <w:p w14:paraId="528CDEA8" w14:textId="77777777" w:rsidR="003A6C40" w:rsidRPr="00B3135A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lang w:val="th" w:bidi="th"/>
              </w:rPr>
            </w:pP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 xml:space="preserve">ณ วันที่ 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30 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>กันยายน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 256</w:t>
            </w:r>
            <w:r w:rsidRPr="00B3135A">
              <w:rPr>
                <w:rFonts w:ascii="Angsana New" w:eastAsia="Angsana New" w:hAnsi="Angsana New" w:hint="cs"/>
                <w:b/>
                <w:bCs/>
                <w:spacing w:val="-4"/>
                <w:sz w:val="30"/>
                <w:szCs w:val="30"/>
                <w:cs/>
                <w:lang w:val="th" w:bidi="th"/>
              </w:rPr>
              <w:t>4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 </w:t>
            </w:r>
          </w:p>
          <w:p w14:paraId="23F58EDD" w14:textId="31E1542E" w:rsidR="003A6C40" w:rsidRPr="00B3135A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</w:rPr>
            </w:pPr>
            <w:r w:rsidRPr="00B3135A">
              <w:rPr>
                <w:rFonts w:ascii="Angsana New" w:eastAsia="Angsana New" w:hAnsi="Angsana New" w:hint="cs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   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 xml:space="preserve">และ 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 xml:space="preserve">1 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-TH"/>
              </w:rPr>
              <w:t xml:space="preserve">ตุลาคม </w:t>
            </w:r>
            <w:r w:rsidRPr="00B3135A">
              <w:rPr>
                <w:rFonts w:ascii="Angsana New" w:eastAsia="Angsana New" w:hAnsi="Angsana New"/>
                <w:b/>
                <w:bCs/>
                <w:spacing w:val="-4"/>
                <w:sz w:val="30"/>
                <w:szCs w:val="30"/>
                <w:cs/>
                <w:lang w:val="th" w:bidi="th"/>
              </w:rPr>
              <w:t>256</w:t>
            </w:r>
            <w:r w:rsidRPr="00B3135A">
              <w:rPr>
                <w:rFonts w:ascii="Angsana New" w:eastAsia="Angsana New" w:hAnsi="Angsana New" w:hint="cs"/>
                <w:b/>
                <w:bCs/>
                <w:spacing w:val="-4"/>
                <w:sz w:val="30"/>
                <w:szCs w:val="30"/>
                <w:cs/>
                <w:lang w:val="th" w:bidi="th"/>
              </w:rPr>
              <w:t>4</w:t>
            </w:r>
          </w:p>
        </w:tc>
        <w:tc>
          <w:tcPr>
            <w:tcW w:w="840" w:type="dxa"/>
          </w:tcPr>
          <w:p w14:paraId="1E8DB46C" w14:textId="24747D3F" w:rsidR="003A6C40" w:rsidRPr="00B3135A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</w:tcBorders>
          </w:tcPr>
          <w:p w14:paraId="79106626" w14:textId="77777777" w:rsidR="00F77AC1" w:rsidRDefault="00F77AC1" w:rsidP="004375F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4F6548" w14:textId="139C9518" w:rsidR="003A6C40" w:rsidRPr="00B3135A" w:rsidRDefault="003A6C40" w:rsidP="004375F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29ED5107" w14:textId="77777777" w:rsidR="003A6C40" w:rsidRPr="00B3135A" w:rsidRDefault="003A6C40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CB5168" w14:textId="77777777" w:rsidR="00F77AC1" w:rsidRDefault="00F77AC1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4A332B" w14:textId="052BB4FF" w:rsidR="003A6C40" w:rsidRPr="00B3135A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15,942</w:t>
            </w:r>
          </w:p>
        </w:tc>
        <w:tc>
          <w:tcPr>
            <w:tcW w:w="267" w:type="dxa"/>
          </w:tcPr>
          <w:p w14:paraId="09999FE3" w14:textId="77777777" w:rsidR="003A6C40" w:rsidRPr="00B3135A" w:rsidRDefault="003A6C40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59781D5" w14:textId="77777777" w:rsidR="003A6C40" w:rsidRPr="00B3135A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3,105</w:t>
            </w:r>
          </w:p>
        </w:tc>
        <w:tc>
          <w:tcPr>
            <w:tcW w:w="334" w:type="dxa"/>
            <w:gridSpan w:val="2"/>
            <w:vAlign w:val="bottom"/>
          </w:tcPr>
          <w:p w14:paraId="005CB554" w14:textId="77777777" w:rsidR="003A6C40" w:rsidRPr="00B3135A" w:rsidRDefault="003A6C40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FA50F09" w14:textId="77777777" w:rsidR="003A6C40" w:rsidRPr="00B3135A" w:rsidRDefault="003A6C40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19,047</w:t>
            </w:r>
          </w:p>
        </w:tc>
      </w:tr>
      <w:tr w:rsidR="0043371F" w:rsidRPr="00B3135A" w14:paraId="442ECC94" w14:textId="77777777" w:rsidTr="00EF34E1">
        <w:tc>
          <w:tcPr>
            <w:tcW w:w="2917" w:type="dxa"/>
          </w:tcPr>
          <w:p w14:paraId="53E418C9" w14:textId="77777777" w:rsidR="0043371F" w:rsidRPr="00B3135A" w:rsidRDefault="0043371F" w:rsidP="0043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  <w:t>ค่าเสื่อมราคาสำหรับปี</w:t>
            </w:r>
          </w:p>
        </w:tc>
        <w:tc>
          <w:tcPr>
            <w:tcW w:w="847" w:type="dxa"/>
            <w:gridSpan w:val="2"/>
          </w:tcPr>
          <w:p w14:paraId="7097B4C1" w14:textId="77777777" w:rsidR="0043371F" w:rsidRPr="00B3135A" w:rsidRDefault="0043371F" w:rsidP="00433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2"/>
          </w:tcPr>
          <w:p w14:paraId="06FE32DF" w14:textId="77777777" w:rsidR="0043371F" w:rsidRPr="00B3135A" w:rsidRDefault="0043371F" w:rsidP="0043371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60F25812" w14:textId="77777777" w:rsidR="0043371F" w:rsidRPr="00B3135A" w:rsidRDefault="0043371F" w:rsidP="0043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4C299A2F" w14:textId="77777777" w:rsidR="0043371F" w:rsidRPr="00B3135A" w:rsidRDefault="0043371F" w:rsidP="0043371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30CC946" w14:textId="77777777" w:rsidR="0043371F" w:rsidRPr="00B3135A" w:rsidRDefault="0043371F" w:rsidP="0043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3" w:type="dxa"/>
          </w:tcPr>
          <w:p w14:paraId="4C927837" w14:textId="77777777" w:rsidR="0043371F" w:rsidRPr="00B3135A" w:rsidRDefault="0043371F" w:rsidP="00433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327" w:type="dxa"/>
          </w:tcPr>
          <w:p w14:paraId="2A1AC480" w14:textId="77777777" w:rsidR="0043371F" w:rsidRPr="00B3135A" w:rsidRDefault="0043371F" w:rsidP="0043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3" w:type="dxa"/>
            <w:gridSpan w:val="2"/>
          </w:tcPr>
          <w:p w14:paraId="5FF13944" w14:textId="77777777" w:rsidR="0043371F" w:rsidRPr="00B3135A" w:rsidRDefault="0043371F" w:rsidP="004337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931145" w:rsidRPr="00B3135A" w14:paraId="0AFB740F" w14:textId="77777777" w:rsidTr="00EF34E1">
        <w:tc>
          <w:tcPr>
            <w:tcW w:w="2917" w:type="dxa"/>
          </w:tcPr>
          <w:p w14:paraId="5CD32CC7" w14:textId="7D2500ED" w:rsidR="003A6C40" w:rsidRPr="00B3135A" w:rsidRDefault="003A6C40" w:rsidP="003A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sz w:val="30"/>
                <w:szCs w:val="30"/>
                <w:cs/>
              </w:rPr>
              <w:t>โอนจากที่ดิน อาคารแล</w:t>
            </w:r>
            <w:r w:rsidRPr="00B3135A">
              <w:rPr>
                <w:rFonts w:ascii="Angsana New" w:eastAsia="Angsana New" w:hAnsi="Angsana New" w:hint="cs"/>
                <w:sz w:val="30"/>
                <w:szCs w:val="30"/>
                <w:cs/>
              </w:rPr>
              <w:t>ะ</w:t>
            </w:r>
            <w:r w:rsidRPr="00B3135A">
              <w:rPr>
                <w:rFonts w:ascii="Angsana New" w:eastAsia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847" w:type="dxa"/>
            <w:gridSpan w:val="2"/>
          </w:tcPr>
          <w:p w14:paraId="2C69B70B" w14:textId="624E43B0" w:rsidR="003A6C40" w:rsidRPr="00B3135A" w:rsidRDefault="003A6C40" w:rsidP="00EF34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eastAsia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6E9FF849" w14:textId="55685A0F" w:rsidR="003A6C40" w:rsidRPr="00B3135A" w:rsidRDefault="003A6C40" w:rsidP="003A6C4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0A04F9D1" w14:textId="77777777" w:rsidR="003A6C40" w:rsidRPr="00B3135A" w:rsidRDefault="003A6C40" w:rsidP="003A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BF06C9D" w14:textId="6CDE6539" w:rsidR="003A6C40" w:rsidRPr="00B3135A" w:rsidRDefault="003A6C40" w:rsidP="00EF34E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127,744</w:t>
            </w:r>
          </w:p>
        </w:tc>
        <w:tc>
          <w:tcPr>
            <w:tcW w:w="267" w:type="dxa"/>
          </w:tcPr>
          <w:p w14:paraId="5183AAE3" w14:textId="77777777" w:rsidR="003A6C40" w:rsidRPr="00B3135A" w:rsidRDefault="003A6C40" w:rsidP="003A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33F9703" w14:textId="2AFDA7C6" w:rsidR="003A6C40" w:rsidRPr="00B3135A" w:rsidRDefault="003A6C40" w:rsidP="003A6C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477,</w:t>
            </w:r>
            <w:r w:rsidRPr="00B3135A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327" w:type="dxa"/>
          </w:tcPr>
          <w:p w14:paraId="7991320A" w14:textId="77777777" w:rsidR="003A6C40" w:rsidRPr="00B3135A" w:rsidRDefault="003A6C40" w:rsidP="003A6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5239B5AC" w14:textId="62FC9EB8" w:rsidR="003A6C40" w:rsidRPr="00B3135A" w:rsidRDefault="003A6C40" w:rsidP="003A6C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604,962</w:t>
            </w:r>
          </w:p>
        </w:tc>
      </w:tr>
      <w:tr w:rsidR="00CC1726" w:rsidRPr="00B3135A" w14:paraId="75D7CD89" w14:textId="77777777" w:rsidTr="00EF34E1">
        <w:tc>
          <w:tcPr>
            <w:tcW w:w="2917" w:type="dxa"/>
          </w:tcPr>
          <w:p w14:paraId="5CB136A0" w14:textId="6EFD6FAD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46ED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146ED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146ED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กันยายน </w:t>
            </w:r>
            <w:r w:rsidRPr="00146ED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>256</w:t>
            </w:r>
            <w:r w:rsidRPr="00146ED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5</w:t>
            </w:r>
          </w:p>
        </w:tc>
        <w:tc>
          <w:tcPr>
            <w:tcW w:w="847" w:type="dxa"/>
            <w:gridSpan w:val="2"/>
          </w:tcPr>
          <w:p w14:paraId="15898599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57D70085" w14:textId="14B3CF8D" w:rsidR="00CC1726" w:rsidRPr="00B3135A" w:rsidRDefault="00CC1726" w:rsidP="00CC172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B1CF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</w:tcPr>
          <w:p w14:paraId="6E3BC229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0594828E" w14:textId="3BA65F32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08E1">
              <w:rPr>
                <w:rFonts w:ascii="Angsana New" w:hAnsi="Angsana New"/>
                <w:b/>
                <w:bCs/>
                <w:sz w:val="30"/>
                <w:szCs w:val="30"/>
              </w:rPr>
              <w:t>143,686</w:t>
            </w:r>
          </w:p>
        </w:tc>
        <w:tc>
          <w:tcPr>
            <w:tcW w:w="267" w:type="dxa"/>
          </w:tcPr>
          <w:p w14:paraId="2D61252E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2DC13E8" w14:textId="0D3A695B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77A8">
              <w:rPr>
                <w:rFonts w:ascii="Angsana New" w:hAnsi="Angsana New"/>
                <w:b/>
                <w:bCs/>
                <w:sz w:val="30"/>
                <w:szCs w:val="30"/>
              </w:rPr>
              <w:t>480,508</w:t>
            </w:r>
          </w:p>
        </w:tc>
        <w:tc>
          <w:tcPr>
            <w:tcW w:w="327" w:type="dxa"/>
          </w:tcPr>
          <w:p w14:paraId="4FF4559D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6B8559ED" w14:textId="2F88974B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11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624,194</w:t>
            </w:r>
          </w:p>
        </w:tc>
      </w:tr>
      <w:tr w:rsidR="00CD5D6D" w:rsidRPr="00B3135A" w14:paraId="6698ED10" w14:textId="77777777" w:rsidTr="00EF34E1">
        <w:trPr>
          <w:trHeight w:val="50"/>
        </w:trPr>
        <w:tc>
          <w:tcPr>
            <w:tcW w:w="2917" w:type="dxa"/>
          </w:tcPr>
          <w:p w14:paraId="7CEA4485" w14:textId="77777777" w:rsidR="00CC1726" w:rsidRPr="00EF34E1" w:rsidRDefault="00CC172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gridSpan w:val="2"/>
          </w:tcPr>
          <w:p w14:paraId="425394CF" w14:textId="77777777" w:rsidR="00CC1726" w:rsidRPr="00EF34E1" w:rsidRDefault="00CC1726" w:rsidP="00CC1726">
            <w:pPr>
              <w:pStyle w:val="acctfourfigures"/>
              <w:tabs>
                <w:tab w:val="clear" w:pos="765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</w:tcBorders>
          </w:tcPr>
          <w:p w14:paraId="1B8091A8" w14:textId="77777777" w:rsidR="00CC1726" w:rsidRPr="00EF34E1" w:rsidRDefault="00CC1726" w:rsidP="00CC1726">
            <w:pPr>
              <w:pStyle w:val="acctfourfigures"/>
              <w:tabs>
                <w:tab w:val="clear" w:pos="765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2E60A64F" w14:textId="77777777" w:rsidR="00CC1726" w:rsidRPr="00EF34E1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CD8FB17" w14:textId="77777777" w:rsidR="00CC1726" w:rsidRPr="00EF34E1" w:rsidRDefault="00CC1726" w:rsidP="00CC1726">
            <w:pPr>
              <w:pStyle w:val="acctfourfigures"/>
              <w:tabs>
                <w:tab w:val="clear" w:pos="765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3B258BC1" w14:textId="77777777" w:rsidR="00CC1726" w:rsidRPr="00EF34E1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A6F4242" w14:textId="77777777" w:rsidR="00CC1726" w:rsidRPr="00EF34E1" w:rsidRDefault="00CC1726" w:rsidP="00CC1726">
            <w:pPr>
              <w:pStyle w:val="acctfourfigures"/>
              <w:tabs>
                <w:tab w:val="clear" w:pos="765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27" w:type="dxa"/>
          </w:tcPr>
          <w:p w14:paraId="094D9AF9" w14:textId="77777777" w:rsidR="00CC1726" w:rsidRPr="00EF34E1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</w:tcPr>
          <w:p w14:paraId="013EF064" w14:textId="77777777" w:rsidR="00CC1726" w:rsidRPr="00EF34E1" w:rsidRDefault="00CC1726" w:rsidP="00CC1726">
            <w:pPr>
              <w:pStyle w:val="acctfourfigures"/>
              <w:tabs>
                <w:tab w:val="clear" w:pos="765"/>
              </w:tabs>
              <w:spacing w:line="240" w:lineRule="auto"/>
              <w:ind w:left="547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C1726" w:rsidRPr="00B3135A" w14:paraId="0E4B6AAE" w14:textId="77777777" w:rsidTr="00EF34E1">
        <w:tc>
          <w:tcPr>
            <w:tcW w:w="2917" w:type="dxa"/>
          </w:tcPr>
          <w:p w14:paraId="13CB7C9F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  <w:lang w:val="th"/>
              </w:rPr>
              <w:t>มูลค่าสุทธิทางบัญชี</w:t>
            </w:r>
          </w:p>
        </w:tc>
        <w:tc>
          <w:tcPr>
            <w:tcW w:w="847" w:type="dxa"/>
            <w:gridSpan w:val="2"/>
          </w:tcPr>
          <w:p w14:paraId="00789DBB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gridSpan w:val="2"/>
          </w:tcPr>
          <w:p w14:paraId="2E47CABA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13391977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</w:tcPr>
          <w:p w14:paraId="1092ABAF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5D1124E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3" w:type="dxa"/>
          </w:tcPr>
          <w:p w14:paraId="20B82599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7" w:type="dxa"/>
          </w:tcPr>
          <w:p w14:paraId="538725EA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3" w:type="dxa"/>
            <w:gridSpan w:val="2"/>
          </w:tcPr>
          <w:p w14:paraId="02C658DB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1726" w:rsidRPr="00B3135A" w14:paraId="1CC0B6B2" w14:textId="77777777" w:rsidTr="00EF34E1">
        <w:tc>
          <w:tcPr>
            <w:tcW w:w="2917" w:type="dxa"/>
            <w:vAlign w:val="bottom"/>
          </w:tcPr>
          <w:p w14:paraId="7E4853A0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ณ วันที่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30 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กันยายน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</w:t>
            </w:r>
            <w:r w:rsidRPr="00B3135A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4</w:t>
            </w:r>
          </w:p>
        </w:tc>
        <w:tc>
          <w:tcPr>
            <w:tcW w:w="847" w:type="dxa"/>
            <w:gridSpan w:val="2"/>
          </w:tcPr>
          <w:p w14:paraId="37BD1DBB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2" w:type="dxa"/>
            <w:gridSpan w:val="2"/>
            <w:tcBorders>
              <w:bottom w:val="double" w:sz="4" w:space="0" w:color="auto"/>
            </w:tcBorders>
            <w:vAlign w:val="bottom"/>
          </w:tcPr>
          <w:p w14:paraId="6D2A6B78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62,854</w:t>
            </w:r>
          </w:p>
        </w:tc>
        <w:tc>
          <w:tcPr>
            <w:tcW w:w="267" w:type="dxa"/>
            <w:gridSpan w:val="2"/>
            <w:vAlign w:val="bottom"/>
          </w:tcPr>
          <w:p w14:paraId="0F69C0F3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671BE28C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vAlign w:val="bottom"/>
          </w:tcPr>
          <w:p w14:paraId="33CEFE82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3" w:type="dxa"/>
            <w:tcBorders>
              <w:bottom w:val="double" w:sz="4" w:space="0" w:color="auto"/>
            </w:tcBorders>
            <w:vAlign w:val="bottom"/>
          </w:tcPr>
          <w:p w14:paraId="27069F6A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327" w:type="dxa"/>
            <w:vAlign w:val="bottom"/>
          </w:tcPr>
          <w:p w14:paraId="441E6559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3" w:type="dxa"/>
            <w:gridSpan w:val="2"/>
            <w:tcBorders>
              <w:bottom w:val="double" w:sz="4" w:space="0" w:color="auto"/>
            </w:tcBorders>
            <w:vAlign w:val="bottom"/>
          </w:tcPr>
          <w:p w14:paraId="5D22D7E1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63,633</w:t>
            </w:r>
          </w:p>
        </w:tc>
      </w:tr>
      <w:tr w:rsidR="00CC1726" w:rsidRPr="00B3135A" w14:paraId="76833F85" w14:textId="77777777" w:rsidTr="00EF34E1">
        <w:tc>
          <w:tcPr>
            <w:tcW w:w="2917" w:type="dxa"/>
            <w:vAlign w:val="bottom"/>
          </w:tcPr>
          <w:p w14:paraId="282D89FB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 w:hanging="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</w:pP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>ณ วันที่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30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  <w:t xml:space="preserve"> กันยายน</w:t>
            </w:r>
            <w:r w:rsidRPr="00B3135A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  <w:t xml:space="preserve"> 256</w:t>
            </w:r>
            <w:r w:rsidRPr="00B3135A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5</w:t>
            </w:r>
          </w:p>
        </w:tc>
        <w:tc>
          <w:tcPr>
            <w:tcW w:w="847" w:type="dxa"/>
            <w:gridSpan w:val="2"/>
          </w:tcPr>
          <w:p w14:paraId="76132850" w14:textId="77777777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FE85DD" w14:textId="07CB4064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125,108</w:t>
            </w:r>
          </w:p>
        </w:tc>
        <w:tc>
          <w:tcPr>
            <w:tcW w:w="267" w:type="dxa"/>
            <w:gridSpan w:val="2"/>
            <w:vAlign w:val="bottom"/>
          </w:tcPr>
          <w:p w14:paraId="5A62526A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009244" w14:textId="7AADDEAA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267" w:type="dxa"/>
            <w:vAlign w:val="bottom"/>
          </w:tcPr>
          <w:p w14:paraId="75F7E170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90825E" w14:textId="7CF0101D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19,258</w:t>
            </w:r>
          </w:p>
        </w:tc>
        <w:tc>
          <w:tcPr>
            <w:tcW w:w="327" w:type="dxa"/>
            <w:vAlign w:val="bottom"/>
          </w:tcPr>
          <w:p w14:paraId="5FE63394" w14:textId="77777777" w:rsidR="00CC1726" w:rsidRPr="00B3135A" w:rsidRDefault="00CC1726" w:rsidP="00CC1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559008" w14:textId="485CA633" w:rsidR="00CC1726" w:rsidRPr="00B3135A" w:rsidRDefault="00CC1726" w:rsidP="00CC17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144,996</w:t>
            </w:r>
          </w:p>
        </w:tc>
      </w:tr>
    </w:tbl>
    <w:p w14:paraId="2B8609D9" w14:textId="05602716" w:rsidR="00C61D61" w:rsidRPr="00EF34E1" w:rsidRDefault="00C61D61" w:rsidP="00EF34E1">
      <w:pPr>
        <w:ind w:firstLine="227"/>
        <w:rPr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80"/>
        <w:gridCol w:w="1170"/>
        <w:gridCol w:w="180"/>
        <w:gridCol w:w="1530"/>
        <w:gridCol w:w="180"/>
        <w:gridCol w:w="1260"/>
      </w:tblGrid>
      <w:tr w:rsidR="00C61D61" w:rsidRPr="00DE783B" w14:paraId="704FD827" w14:textId="77777777" w:rsidTr="00EF34E1">
        <w:trPr>
          <w:cantSplit/>
          <w:tblHeader/>
        </w:trPr>
        <w:tc>
          <w:tcPr>
            <w:tcW w:w="3690" w:type="dxa"/>
            <w:vAlign w:val="bottom"/>
            <w:hideMark/>
          </w:tcPr>
          <w:p w14:paraId="1A9207D0" w14:textId="77777777" w:rsidR="00C61D61" w:rsidRPr="00DE783B" w:rsidRDefault="00C61D61" w:rsidP="00F010F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6F4273C7" w14:textId="77777777" w:rsidR="00C61D61" w:rsidRPr="00DE783B" w:rsidRDefault="00C61D61" w:rsidP="00F010F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DE783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360827E" w14:textId="77777777" w:rsidR="00C61D61" w:rsidRPr="00DE783B" w:rsidRDefault="00C61D61" w:rsidP="00F010F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70" w:type="dxa"/>
            <w:gridSpan w:val="3"/>
            <w:hideMark/>
          </w:tcPr>
          <w:p w14:paraId="087AF684" w14:textId="77777777" w:rsidR="00C61D61" w:rsidRPr="00DE783B" w:rsidRDefault="00C61D61" w:rsidP="00F010FD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783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61D61" w:rsidRPr="00DE783B" w14:paraId="3FE5E83A" w14:textId="77777777" w:rsidTr="00EF34E1">
        <w:trPr>
          <w:cantSplit/>
          <w:tblHeader/>
        </w:trPr>
        <w:tc>
          <w:tcPr>
            <w:tcW w:w="3690" w:type="dxa"/>
            <w:hideMark/>
          </w:tcPr>
          <w:p w14:paraId="422444D5" w14:textId="77777777" w:rsidR="00C61D61" w:rsidRPr="00DE783B" w:rsidRDefault="00C61D61" w:rsidP="00F010F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eastAsia="en-GB" w:bidi="th-TH"/>
              </w:rPr>
            </w:pPr>
            <w:r w:rsidRPr="00DE78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DE78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30 </w:t>
            </w:r>
            <w:r w:rsidRPr="00DE78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990" w:type="dxa"/>
            <w:hideMark/>
          </w:tcPr>
          <w:p w14:paraId="0471722E" w14:textId="77777777" w:rsidR="00C61D61" w:rsidRPr="00DE783B" w:rsidRDefault="00C61D61" w:rsidP="00F010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DE783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0" w:type="dxa"/>
          </w:tcPr>
          <w:p w14:paraId="0F35F72D" w14:textId="77777777" w:rsidR="00C61D61" w:rsidRPr="00DE783B" w:rsidRDefault="00C61D61" w:rsidP="00F010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2458301F" w14:textId="77777777" w:rsidR="00C61D61" w:rsidRPr="00DE783B" w:rsidRDefault="00C61D61" w:rsidP="00F010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E783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80" w:type="dxa"/>
          </w:tcPr>
          <w:p w14:paraId="663AE6A2" w14:textId="77777777" w:rsidR="00C61D61" w:rsidRPr="00DE783B" w:rsidRDefault="00C61D61" w:rsidP="00F010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hideMark/>
          </w:tcPr>
          <w:p w14:paraId="7CAEB8BA" w14:textId="77777777" w:rsidR="00C61D61" w:rsidRPr="00DE783B" w:rsidRDefault="00C61D61" w:rsidP="00F010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E783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0" w:type="dxa"/>
          </w:tcPr>
          <w:p w14:paraId="55F1BCA4" w14:textId="77777777" w:rsidR="00C61D61" w:rsidRPr="00DE783B" w:rsidRDefault="00C61D61" w:rsidP="00F010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35DED032" w14:textId="77777777" w:rsidR="00C61D61" w:rsidRPr="00DE783B" w:rsidRDefault="00C61D61" w:rsidP="00F010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E783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</w:tr>
      <w:tr w:rsidR="00C61D61" w:rsidRPr="00DE783B" w14:paraId="01A37C3B" w14:textId="77777777" w:rsidTr="00EF34E1">
        <w:trPr>
          <w:cantSplit/>
          <w:tblHeader/>
        </w:trPr>
        <w:tc>
          <w:tcPr>
            <w:tcW w:w="3690" w:type="dxa"/>
          </w:tcPr>
          <w:p w14:paraId="720ADFA5" w14:textId="77777777" w:rsidR="00C61D61" w:rsidRPr="00DE783B" w:rsidRDefault="00C61D61" w:rsidP="00F010FD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5490" w:type="dxa"/>
            <w:gridSpan w:val="7"/>
            <w:hideMark/>
          </w:tcPr>
          <w:p w14:paraId="2632B055" w14:textId="77777777" w:rsidR="00C61D61" w:rsidRPr="00DE783B" w:rsidRDefault="00C61D61" w:rsidP="00F010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DE783B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E78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DE783B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61D61" w:rsidRPr="00DE783B" w14:paraId="320A444B" w14:textId="77777777" w:rsidTr="00EF34E1">
        <w:trPr>
          <w:cantSplit/>
        </w:trPr>
        <w:tc>
          <w:tcPr>
            <w:tcW w:w="3690" w:type="dxa"/>
            <w:hideMark/>
          </w:tcPr>
          <w:p w14:paraId="77E1A49E" w14:textId="77777777" w:rsidR="00C61D61" w:rsidRPr="00DE783B" w:rsidRDefault="00C61D61" w:rsidP="00F010F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  <w:r w:rsidRPr="00DE78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จำนวนที่รับรู้ในกำไรหรือขาดทุน</w:t>
            </w:r>
          </w:p>
        </w:tc>
        <w:tc>
          <w:tcPr>
            <w:tcW w:w="990" w:type="dxa"/>
          </w:tcPr>
          <w:p w14:paraId="267542A7" w14:textId="77777777" w:rsidR="00C61D61" w:rsidRPr="00DE783B" w:rsidRDefault="00C61D61" w:rsidP="00F010F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B8ACC6B" w14:textId="77777777" w:rsidR="00C61D61" w:rsidRPr="00DE783B" w:rsidRDefault="00C61D61" w:rsidP="00F010F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6D11737" w14:textId="77777777" w:rsidR="00C61D61" w:rsidRPr="00DE783B" w:rsidRDefault="00C61D61" w:rsidP="00F010F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E7453A6" w14:textId="77777777" w:rsidR="00C61D61" w:rsidRPr="00DE783B" w:rsidRDefault="00C61D61" w:rsidP="00F010F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7FB9E9C2" w14:textId="77777777" w:rsidR="00C61D61" w:rsidRPr="00DE783B" w:rsidRDefault="00C61D61" w:rsidP="00F010F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A49AB65" w14:textId="77777777" w:rsidR="00C61D61" w:rsidRPr="00DE783B" w:rsidRDefault="00C61D61" w:rsidP="00F010F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1740F52C" w14:textId="77777777" w:rsidR="00C61D61" w:rsidRPr="00DE783B" w:rsidRDefault="00C61D61" w:rsidP="00F010F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61D61" w:rsidRPr="00DE783B" w14:paraId="520BD8B9" w14:textId="77777777" w:rsidTr="00EF34E1">
        <w:trPr>
          <w:cantSplit/>
        </w:trPr>
        <w:tc>
          <w:tcPr>
            <w:tcW w:w="3690" w:type="dxa"/>
            <w:hideMark/>
          </w:tcPr>
          <w:p w14:paraId="4EEACAA3" w14:textId="77777777" w:rsidR="00C61D61" w:rsidRPr="00DE783B" w:rsidRDefault="00C61D61" w:rsidP="00F010F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783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990" w:type="dxa"/>
          </w:tcPr>
          <w:p w14:paraId="206C9D71" w14:textId="77777777" w:rsidR="00C61D61" w:rsidRPr="00DE783B" w:rsidRDefault="00C61D61" w:rsidP="00F010F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E783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01E0C3CF" w14:textId="77777777" w:rsidR="00C61D61" w:rsidRPr="00DE783B" w:rsidRDefault="00C61D61" w:rsidP="00F010F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6C481D1" w14:textId="77777777" w:rsidR="00C61D61" w:rsidRPr="00DE783B" w:rsidRDefault="00C61D61" w:rsidP="00F010F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E783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5BB4E972" w14:textId="77777777" w:rsidR="00C61D61" w:rsidRPr="00DE783B" w:rsidRDefault="00C61D61" w:rsidP="00F010F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466CA5F0" w14:textId="77777777" w:rsidR="00C61D61" w:rsidRPr="00DE783B" w:rsidRDefault="00C61D61" w:rsidP="00F010F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E783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17,800</w:t>
            </w:r>
          </w:p>
        </w:tc>
        <w:tc>
          <w:tcPr>
            <w:tcW w:w="180" w:type="dxa"/>
          </w:tcPr>
          <w:p w14:paraId="5126B4C3" w14:textId="77777777" w:rsidR="00C61D61" w:rsidRPr="00DE783B" w:rsidRDefault="00C61D61" w:rsidP="00F010FD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54F18F1B" w14:textId="77777777" w:rsidR="00C61D61" w:rsidRPr="00DE783B" w:rsidRDefault="00C61D61" w:rsidP="00F010F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52A5FA39" w14:textId="77777777" w:rsidR="0094188A" w:rsidRPr="00B3135A" w:rsidRDefault="0094188A" w:rsidP="00C12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010832" w14:textId="77777777" w:rsidR="00B23A8E" w:rsidRPr="00B3135A" w:rsidRDefault="00B23A8E" w:rsidP="00C12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9B2436" w14:textId="2099C708" w:rsidR="00B23A8E" w:rsidRPr="00B3135A" w:rsidRDefault="00623A09" w:rsidP="00C12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34E1">
        <w:rPr>
          <w:rFonts w:ascii="Angsana New" w:hAnsi="Angsana New"/>
          <w:sz w:val="30"/>
          <w:szCs w:val="30"/>
          <w:cs/>
        </w:rPr>
        <w:lastRenderedPageBreak/>
        <w:t>ข้อมูลเกี่ยวกับสัญญาให้เช่า</w:t>
      </w:r>
      <w:r w:rsidR="007233CA" w:rsidRPr="00B3135A">
        <w:rPr>
          <w:rFonts w:ascii="Angsana New" w:hAnsi="Angsana New" w:hint="cs"/>
          <w:sz w:val="30"/>
          <w:szCs w:val="30"/>
          <w:cs/>
        </w:rPr>
        <w:t>แก่</w:t>
      </w:r>
      <w:r w:rsidR="003E7559" w:rsidRPr="00B3135A">
        <w:rPr>
          <w:rFonts w:ascii="Angsana New" w:hAnsi="Angsana New" w:hint="cs"/>
          <w:sz w:val="30"/>
          <w:szCs w:val="30"/>
          <w:cs/>
        </w:rPr>
        <w:t>กิจการ</w:t>
      </w:r>
      <w:r w:rsidR="00813969" w:rsidRPr="00B3135A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EF34E1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Pr="00B3135A">
        <w:rPr>
          <w:rFonts w:ascii="Angsana New" w:hAnsi="Angsana New"/>
          <w:sz w:val="30"/>
          <w:szCs w:val="30"/>
        </w:rPr>
        <w:t>5</w:t>
      </w:r>
    </w:p>
    <w:p w14:paraId="4356FF05" w14:textId="77777777" w:rsidR="00C12446" w:rsidRPr="00B3135A" w:rsidRDefault="00C12446" w:rsidP="00C12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22375F" w14:textId="16873C52" w:rsidR="00DB27CB" w:rsidRPr="00B3135A" w:rsidRDefault="00B23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0A63CF" w:rsidRPr="00B3135A">
        <w:rPr>
          <w:rFonts w:ascii="Angsana New" w:hAnsi="Angsana New"/>
          <w:sz w:val="30"/>
          <w:szCs w:val="30"/>
        </w:rPr>
        <w:t>30</w:t>
      </w:r>
      <w:r w:rsidRPr="00B3135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3135A">
        <w:rPr>
          <w:rFonts w:ascii="Angsana New" w:hAnsi="Angsana New"/>
          <w:sz w:val="30"/>
          <w:szCs w:val="30"/>
        </w:rPr>
        <w:t>256</w:t>
      </w:r>
      <w:r w:rsidR="001F6A41" w:rsidRPr="00B3135A">
        <w:rPr>
          <w:rFonts w:ascii="Angsana New" w:hAnsi="Angsana New"/>
          <w:sz w:val="30"/>
          <w:szCs w:val="30"/>
        </w:rPr>
        <w:t>5</w:t>
      </w:r>
      <w:r w:rsidRPr="00B3135A">
        <w:rPr>
          <w:rFonts w:ascii="Angsana New" w:hAnsi="Angsana New"/>
          <w:sz w:val="30"/>
          <w:szCs w:val="30"/>
          <w:cs/>
        </w:rPr>
        <w:t xml:space="preserve"> จำนวน</w:t>
      </w:r>
      <w:r w:rsidR="00BF5573">
        <w:rPr>
          <w:rFonts w:ascii="Angsana New" w:hAnsi="Angsana New"/>
          <w:sz w:val="30"/>
          <w:szCs w:val="30"/>
        </w:rPr>
        <w:t xml:space="preserve"> 125.5</w:t>
      </w:r>
      <w:r w:rsidR="005F63F2">
        <w:rPr>
          <w:rFonts w:ascii="Angsana New" w:hAnsi="Angsana New"/>
          <w:sz w:val="30"/>
          <w:szCs w:val="30"/>
        </w:rPr>
        <w:t>1</w:t>
      </w:r>
      <w:r w:rsidR="00BF5573">
        <w:rPr>
          <w:rFonts w:ascii="Angsana New" w:hAnsi="Angsana New"/>
          <w:sz w:val="30"/>
          <w:szCs w:val="30"/>
        </w:rPr>
        <w:t xml:space="preserve"> </w:t>
      </w:r>
      <w:r w:rsidR="00F76F5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F5573">
        <w:rPr>
          <w:rFonts w:ascii="Angsana New" w:hAnsi="Angsana New" w:hint="cs"/>
          <w:sz w:val="30"/>
          <w:szCs w:val="30"/>
          <w:cs/>
        </w:rPr>
        <w:t>และ</w:t>
      </w:r>
      <w:r w:rsidR="00923560">
        <w:rPr>
          <w:rFonts w:ascii="Angsana New" w:hAnsi="Angsana New"/>
          <w:sz w:val="30"/>
          <w:szCs w:val="30"/>
        </w:rPr>
        <w:t xml:space="preserve"> 2,</w:t>
      </w:r>
      <w:r w:rsidR="00204288">
        <w:rPr>
          <w:rFonts w:ascii="Angsana New" w:hAnsi="Angsana New"/>
          <w:sz w:val="30"/>
          <w:szCs w:val="30"/>
        </w:rPr>
        <w:t>740.55</w:t>
      </w:r>
      <w:r w:rsidRPr="00B3135A">
        <w:rPr>
          <w:rFonts w:ascii="Angsana New" w:hAnsi="Angsana New"/>
          <w:sz w:val="30"/>
          <w:szCs w:val="30"/>
          <w:cs/>
        </w:rPr>
        <w:t xml:space="preserve"> ล้านบาท</w:t>
      </w:r>
      <w:r w:rsidR="009339AE">
        <w:rPr>
          <w:rFonts w:ascii="Angsana New" w:hAnsi="Angsana New" w:hint="cs"/>
          <w:sz w:val="30"/>
          <w:szCs w:val="30"/>
          <w:cs/>
        </w:rPr>
        <w:t xml:space="preserve"> สำหรับงบการเงินรวมและงบการเงินเฉพาะกิจการ</w:t>
      </w:r>
      <w:r w:rsidR="00B339A3">
        <w:rPr>
          <w:rFonts w:ascii="Angsana New" w:hAnsi="Angsana New" w:hint="cs"/>
          <w:sz w:val="30"/>
          <w:szCs w:val="30"/>
          <w:cs/>
        </w:rPr>
        <w:t>ตามลำดับ</w:t>
      </w:r>
      <w:r w:rsidRPr="00B3135A">
        <w:rPr>
          <w:rFonts w:ascii="Angsana New" w:hAnsi="Angsana New"/>
          <w:sz w:val="30"/>
          <w:szCs w:val="30"/>
          <w:cs/>
        </w:rPr>
        <w:t xml:space="preserve"> </w:t>
      </w:r>
      <w:r w:rsidR="00E849E3" w:rsidRPr="00B3135A">
        <w:rPr>
          <w:rFonts w:ascii="Angsana New" w:hAnsi="Angsana New"/>
          <w:i/>
          <w:iCs/>
          <w:sz w:val="30"/>
          <w:szCs w:val="30"/>
          <w:cs/>
        </w:rPr>
        <w:t>(</w:t>
      </w:r>
      <w:r w:rsidR="00E849E3" w:rsidRPr="00B3135A">
        <w:rPr>
          <w:rFonts w:ascii="Angsana New" w:hAnsi="Angsana New"/>
          <w:i/>
          <w:iCs/>
          <w:sz w:val="30"/>
          <w:szCs w:val="30"/>
        </w:rPr>
        <w:t>256</w:t>
      </w:r>
      <w:r w:rsidR="001F6A41" w:rsidRPr="00B3135A">
        <w:rPr>
          <w:rFonts w:ascii="Angsana New" w:hAnsi="Angsana New"/>
          <w:i/>
          <w:iCs/>
          <w:sz w:val="30"/>
          <w:szCs w:val="30"/>
        </w:rPr>
        <w:t>4</w:t>
      </w:r>
      <w:r w:rsidR="00E849E3" w:rsidRPr="00B3135A">
        <w:rPr>
          <w:rFonts w:ascii="Angsana New" w:hAnsi="Angsana New"/>
          <w:i/>
          <w:iCs/>
          <w:sz w:val="30"/>
          <w:szCs w:val="30"/>
        </w:rPr>
        <w:t>:</w:t>
      </w:r>
      <w:r w:rsidR="004B2F82" w:rsidRPr="00B3135A">
        <w:rPr>
          <w:rFonts w:ascii="Angsana New" w:hAnsi="Angsana New"/>
          <w:i/>
          <w:iCs/>
          <w:sz w:val="30"/>
          <w:szCs w:val="30"/>
        </w:rPr>
        <w:t xml:space="preserve"> </w:t>
      </w:r>
      <w:r w:rsidR="001F6A41" w:rsidRPr="00B3135A">
        <w:rPr>
          <w:rFonts w:ascii="Angsana New" w:hAnsi="Angsana New"/>
          <w:i/>
          <w:iCs/>
          <w:sz w:val="30"/>
          <w:szCs w:val="30"/>
        </w:rPr>
        <w:t>125.51</w:t>
      </w:r>
      <w:r w:rsidR="00E849E3" w:rsidRPr="00B3135A">
        <w:rPr>
          <w:rFonts w:ascii="Angsana New" w:hAnsi="Angsana New"/>
          <w:i/>
          <w:iCs/>
          <w:sz w:val="30"/>
          <w:szCs w:val="30"/>
        </w:rPr>
        <w:t xml:space="preserve"> </w:t>
      </w:r>
      <w:r w:rsidR="00E849E3" w:rsidRPr="00B3135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677A2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77A29" w:rsidRPr="00677A29">
        <w:rPr>
          <w:rFonts w:ascii="Angsana New" w:hAnsi="Angsana New"/>
          <w:i/>
          <w:iCs/>
          <w:sz w:val="30"/>
          <w:szCs w:val="30"/>
          <w:cs/>
        </w:rPr>
        <w:t>สำหรับงบการเงินรวมและงบการเงินเฉพาะกิจการ</w:t>
      </w:r>
      <w:r w:rsidR="00E849E3" w:rsidRPr="00B3135A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E849E3" w:rsidRPr="00B3135A">
        <w:rPr>
          <w:rFonts w:ascii="Angsana New" w:hAnsi="Angsana New"/>
          <w:sz w:val="30"/>
          <w:szCs w:val="30"/>
          <w:cs/>
        </w:rPr>
        <w:t>ประเมินราคาโดยผู้ประเมินราคาอิสระโดย</w:t>
      </w:r>
      <w:r w:rsidR="004C4E96" w:rsidRPr="00B3135A">
        <w:rPr>
          <w:rFonts w:ascii="Angsana New" w:hAnsi="Angsana New"/>
          <w:sz w:val="30"/>
          <w:szCs w:val="30"/>
          <w:cs/>
        </w:rPr>
        <w:t>วิธี</w:t>
      </w:r>
      <w:r w:rsidR="00E849E3" w:rsidRPr="00B3135A">
        <w:rPr>
          <w:rFonts w:ascii="Angsana New" w:hAnsi="Angsana New"/>
          <w:sz w:val="30"/>
          <w:szCs w:val="30"/>
          <w:cs/>
        </w:rPr>
        <w:t>มูลค่าตลาดสำหรับการใช้ประโยชน์ปัจจุบัน</w:t>
      </w:r>
      <w:r w:rsidR="004B2F82" w:rsidRPr="00B3135A">
        <w:rPr>
          <w:rFonts w:ascii="Angsana New" w:hAnsi="Angsana New"/>
          <w:sz w:val="30"/>
          <w:szCs w:val="30"/>
        </w:rPr>
        <w:t xml:space="preserve"> </w:t>
      </w:r>
      <w:r w:rsidR="004C4E96" w:rsidRPr="00B3135A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</w:t>
      </w:r>
      <w:r w:rsidR="000A1B9E" w:rsidRPr="00B3135A">
        <w:rPr>
          <w:rFonts w:ascii="Angsana New" w:hAnsi="Angsana New"/>
          <w:sz w:val="30"/>
          <w:szCs w:val="30"/>
          <w:cs/>
        </w:rPr>
        <w:t>ชั้</w:t>
      </w:r>
      <w:r w:rsidR="004C4E96" w:rsidRPr="00B3135A">
        <w:rPr>
          <w:rFonts w:ascii="Angsana New" w:hAnsi="Angsana New"/>
          <w:sz w:val="30"/>
          <w:szCs w:val="30"/>
          <w:cs/>
        </w:rPr>
        <w:t>นการวัดมูลค่ายุติธรรมอยู่ในระดับที่</w:t>
      </w:r>
      <w:r w:rsidR="000547C5" w:rsidRPr="00B3135A">
        <w:rPr>
          <w:rFonts w:ascii="Angsana New" w:hAnsi="Angsana New"/>
          <w:sz w:val="30"/>
          <w:szCs w:val="30"/>
        </w:rPr>
        <w:t xml:space="preserve"> </w:t>
      </w:r>
      <w:r w:rsidR="004443FD" w:rsidRPr="00EF34E1">
        <w:rPr>
          <w:rFonts w:ascii="Angsana New" w:hAnsi="Angsana New"/>
          <w:sz w:val="30"/>
          <w:szCs w:val="30"/>
        </w:rPr>
        <w:t>3</w:t>
      </w:r>
    </w:p>
    <w:p w14:paraId="6F96E3DE" w14:textId="77777777" w:rsidR="00DB27CB" w:rsidRPr="00B3135A" w:rsidRDefault="00DB27CB" w:rsidP="0005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ook w:val="04A0" w:firstRow="1" w:lastRow="0" w:firstColumn="1" w:lastColumn="0" w:noHBand="0" w:noVBand="1"/>
      </w:tblPr>
      <w:tblGrid>
        <w:gridCol w:w="2430"/>
        <w:gridCol w:w="3870"/>
        <w:gridCol w:w="2979"/>
      </w:tblGrid>
      <w:tr w:rsidR="009669E4" w:rsidRPr="00B3135A" w14:paraId="4ACD2B4B" w14:textId="77777777" w:rsidTr="00A243DE">
        <w:tc>
          <w:tcPr>
            <w:tcW w:w="2430" w:type="dxa"/>
          </w:tcPr>
          <w:p w14:paraId="39CA7B95" w14:textId="77777777" w:rsidR="009669E4" w:rsidRPr="00B3135A" w:rsidRDefault="009669E4" w:rsidP="008D0E17">
            <w:pPr>
              <w:tabs>
                <w:tab w:val="left" w:pos="1372"/>
              </w:tabs>
              <w:ind w:left="660" w:hanging="4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F3E42A" w14:textId="77777777" w:rsidR="009669E4" w:rsidRPr="00B3135A" w:rsidRDefault="009669E4" w:rsidP="008D0E17">
            <w:pPr>
              <w:tabs>
                <w:tab w:val="left" w:pos="1372"/>
              </w:tabs>
              <w:ind w:left="660" w:hanging="4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84DB59" w14:textId="77777777" w:rsidR="009669E4" w:rsidRPr="00B3135A" w:rsidRDefault="009669E4" w:rsidP="00EF34E1">
            <w:pPr>
              <w:tabs>
                <w:tab w:val="clear" w:pos="680"/>
                <w:tab w:val="left" w:pos="1372"/>
              </w:tabs>
              <w:ind w:left="660" w:hanging="4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870" w:type="dxa"/>
          </w:tcPr>
          <w:p w14:paraId="4DDFD919" w14:textId="77777777" w:rsidR="009669E4" w:rsidRPr="00B3135A" w:rsidRDefault="009669E4" w:rsidP="008D0E17">
            <w:pPr>
              <w:tabs>
                <w:tab w:val="left" w:pos="13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DFBCA1" w14:textId="77777777" w:rsidR="007C6483" w:rsidRPr="00B3135A" w:rsidRDefault="007C6483" w:rsidP="008D0E17">
            <w:pPr>
              <w:tabs>
                <w:tab w:val="left" w:pos="13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A44097" w14:textId="78800CD8" w:rsidR="009669E4" w:rsidRPr="00B3135A" w:rsidRDefault="00B5188B">
            <w:pPr>
              <w:tabs>
                <w:tab w:val="left" w:pos="13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9" w:type="dxa"/>
          </w:tcPr>
          <w:p w14:paraId="3F4EBD9E" w14:textId="77777777" w:rsidR="009669E4" w:rsidRPr="00B3135A" w:rsidRDefault="009669E4" w:rsidP="00DA66CF">
            <w:pPr>
              <w:tabs>
                <w:tab w:val="clear" w:pos="2807"/>
                <w:tab w:val="left" w:pos="1372"/>
                <w:tab w:val="left" w:pos="276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ไม่สามารถสังเกตได้ที่มีนัยสำคัญและการวัดมูลค่ายุติธรรม</w:t>
            </w:r>
          </w:p>
        </w:tc>
      </w:tr>
      <w:tr w:rsidR="00535DEB" w:rsidRPr="00B3135A" w14:paraId="2B2E8B02" w14:textId="77777777" w:rsidTr="00A243DE">
        <w:tc>
          <w:tcPr>
            <w:tcW w:w="2430" w:type="dxa"/>
          </w:tcPr>
          <w:p w14:paraId="3C02AE5E" w14:textId="77777777" w:rsidR="00535DEB" w:rsidRPr="00B3135A" w:rsidRDefault="00576128" w:rsidP="00A243DE">
            <w:pPr>
              <w:tabs>
                <w:tab w:val="left" w:pos="1372"/>
              </w:tabs>
              <w:ind w:left="-6" w:right="-108" w:hanging="14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 w:rsidR="00970FC4" w:rsidRPr="00B3135A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0A1B9E" w:rsidRPr="00B3135A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  <w:p w14:paraId="4DE828FC" w14:textId="0AD5EAB5" w:rsidR="000A1B9E" w:rsidRPr="00B3135A" w:rsidRDefault="000547C5" w:rsidP="00A243DE">
            <w:pPr>
              <w:tabs>
                <w:tab w:val="clear" w:pos="227"/>
                <w:tab w:val="clear" w:pos="454"/>
                <w:tab w:val="left" w:pos="191"/>
                <w:tab w:val="left" w:pos="300"/>
                <w:tab w:val="left" w:pos="1372"/>
              </w:tabs>
              <w:ind w:left="-6" w:right="-108" w:firstLine="1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1B9E" w:rsidRPr="00B313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A1B9E" w:rsidRPr="00B3135A">
              <w:rPr>
                <w:rFonts w:ascii="Angsana New" w:hAnsi="Angsana New"/>
                <w:sz w:val="30"/>
                <w:szCs w:val="30"/>
                <w:cs/>
              </w:rPr>
              <w:t>ที่ดิ</w:t>
            </w:r>
            <w:r w:rsidR="004B2F82" w:rsidRPr="00B3135A">
              <w:rPr>
                <w:rFonts w:ascii="Angsana New" w:hAnsi="Angsana New"/>
                <w:sz w:val="30"/>
                <w:szCs w:val="30"/>
                <w:cs/>
              </w:rPr>
              <w:t xml:space="preserve">น </w:t>
            </w:r>
            <w:r w:rsidR="000A1B9E" w:rsidRPr="00B3135A">
              <w:rPr>
                <w:rFonts w:ascii="Angsana New" w:hAnsi="Angsana New"/>
                <w:sz w:val="30"/>
                <w:szCs w:val="30"/>
                <w:cs/>
              </w:rPr>
              <w:t xml:space="preserve">ใช้วิธีเปรียบเทียบ                               </w:t>
            </w:r>
          </w:p>
          <w:p w14:paraId="5E792768" w14:textId="4B99DA2D" w:rsidR="000A1B9E" w:rsidRPr="00B3135A" w:rsidRDefault="000A1B9E" w:rsidP="007E190D">
            <w:pPr>
              <w:tabs>
                <w:tab w:val="clear" w:pos="227"/>
                <w:tab w:val="left" w:pos="300"/>
                <w:tab w:val="left" w:pos="1372"/>
              </w:tabs>
              <w:ind w:left="-6" w:right="-108" w:firstLine="1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A66CF" w:rsidRPr="00B313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  <w:p w14:paraId="1FA76316" w14:textId="2C4399F4" w:rsidR="000A1B9E" w:rsidRPr="00B3135A" w:rsidRDefault="000A1B9E" w:rsidP="00A243DE">
            <w:pPr>
              <w:tabs>
                <w:tab w:val="clear" w:pos="227"/>
                <w:tab w:val="left" w:pos="300"/>
                <w:tab w:val="left" w:pos="1372"/>
              </w:tabs>
              <w:ind w:left="281" w:right="-108" w:hanging="1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pacing w:val="-2"/>
                <w:sz w:val="30"/>
                <w:szCs w:val="30"/>
              </w:rPr>
              <w:t xml:space="preserve"> - </w:t>
            </w: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สิ่งปลูกสร้าง</w:t>
            </w:r>
            <w:r w:rsidR="004B2F82"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ใช้วิธี</w:t>
            </w:r>
            <w:r w:rsidR="000547C5"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ต้</w:t>
            </w: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นทุน</w:t>
            </w:r>
            <w:r w:rsidR="000547C5" w:rsidRPr="00B3135A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="00DA66CF" w:rsidRPr="00B3135A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  </w:t>
            </w:r>
            <w:r w:rsidRPr="00B3135A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ทดแทนใหม่สุทธิ                         </w:t>
            </w:r>
          </w:p>
        </w:tc>
        <w:tc>
          <w:tcPr>
            <w:tcW w:w="3870" w:type="dxa"/>
          </w:tcPr>
          <w:p w14:paraId="3599C588" w14:textId="77777777" w:rsidR="00CB078D" w:rsidRPr="00B3135A" w:rsidRDefault="00CB078D" w:rsidP="00FF7A90">
            <w:pPr>
              <w:tabs>
                <w:tab w:val="clear" w:pos="227"/>
                <w:tab w:val="left" w:pos="0"/>
                <w:tab w:val="left" w:pos="1372"/>
              </w:tabs>
              <w:ind w:right="17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DFE0C3B" w14:textId="27D219AC" w:rsidR="007E190D" w:rsidRPr="00B3135A" w:rsidRDefault="007E190D" w:rsidP="00A243DE">
            <w:pPr>
              <w:tabs>
                <w:tab w:val="clear" w:pos="227"/>
                <w:tab w:val="clear" w:pos="3515"/>
                <w:tab w:val="clear" w:pos="3742"/>
                <w:tab w:val="left" w:pos="110"/>
                <w:tab w:val="left" w:pos="1372"/>
                <w:tab w:val="left" w:pos="2990"/>
                <w:tab w:val="left" w:pos="3400"/>
                <w:tab w:val="left" w:pos="3670"/>
              </w:tabs>
              <w:ind w:left="200" w:hanging="2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ราคาซื้อขายของที่ดินเปรียบเทียบที่คล้ายคลึงกัน</w:t>
            </w:r>
            <w:r w:rsidR="00DA66CF"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ที่ปรับแล้ว</w:t>
            </w:r>
          </w:p>
          <w:p w14:paraId="3627EF01" w14:textId="610396C1" w:rsidR="00535DEB" w:rsidRPr="00B3135A" w:rsidRDefault="00970FC4" w:rsidP="00A243DE">
            <w:pPr>
              <w:tabs>
                <w:tab w:val="clear" w:pos="227"/>
                <w:tab w:val="clear" w:pos="3515"/>
                <w:tab w:val="left" w:pos="0"/>
                <w:tab w:val="left" w:pos="1372"/>
                <w:tab w:val="left" w:pos="3310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ต้นทุนที่ต้องใช้ทดแทนใหม่ตามราคา ณ</w:t>
            </w:r>
            <w:r w:rsidR="00DA66CF"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979" w:type="dxa"/>
          </w:tcPr>
          <w:p w14:paraId="3508BC5A" w14:textId="77777777" w:rsidR="00535DEB" w:rsidRPr="00B3135A" w:rsidRDefault="00535DEB" w:rsidP="00A243DE">
            <w:pPr>
              <w:tabs>
                <w:tab w:val="clear" w:pos="2580"/>
                <w:tab w:val="clear" w:pos="2807"/>
                <w:tab w:val="left" w:pos="1372"/>
                <w:tab w:val="left" w:pos="2221"/>
                <w:tab w:val="left" w:pos="2311"/>
              </w:tabs>
              <w:ind w:left="61" w:right="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</w:t>
            </w:r>
            <w:r w:rsidR="00FF7A90" w:rsidRPr="00B3135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จะเพิ่มขึ้น (</w:t>
            </w:r>
            <w:r w:rsidR="00FF7A90"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ลดลง) หาก</w:t>
            </w:r>
            <w:r w:rsidR="000A1B9E"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</w:t>
            </w:r>
            <w:r w:rsidR="00470E73"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า</w:t>
            </w:r>
            <w:r w:rsidR="000A1B9E"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ตลาด</w:t>
            </w:r>
            <w:r w:rsidR="007E190D" w:rsidRPr="00B3135A">
              <w:rPr>
                <w:rFonts w:ascii="Angsana New" w:hAnsi="Angsana New"/>
                <w:sz w:val="30"/>
                <w:szCs w:val="30"/>
                <w:cs/>
              </w:rPr>
              <w:t>ของที่ดิน</w:t>
            </w:r>
            <w:r w:rsidR="000A1B9E" w:rsidRPr="00B3135A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  <w:r w:rsidR="00970FC4" w:rsidRPr="00B3135A">
              <w:rPr>
                <w:rFonts w:ascii="Angsana New" w:hAnsi="Angsana New"/>
                <w:sz w:val="30"/>
                <w:szCs w:val="30"/>
                <w:cs/>
              </w:rPr>
              <w:t>ต้นทุนที่ต้องใช้ทดแทน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สูงขึ้น (</w:t>
            </w:r>
            <w:r w:rsidR="00FD19C4" w:rsidRPr="00B3135A">
              <w:rPr>
                <w:rFonts w:ascii="Angsana New" w:hAnsi="Angsana New"/>
                <w:sz w:val="30"/>
                <w:szCs w:val="30"/>
                <w:cs/>
              </w:rPr>
              <w:t>ต่ำ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ลง)</w:t>
            </w:r>
          </w:p>
        </w:tc>
      </w:tr>
    </w:tbl>
    <w:p w14:paraId="7123F5AE" w14:textId="77777777" w:rsidR="00CE2263" w:rsidRPr="00EF34E1" w:rsidRDefault="00CE2263" w:rsidP="00137047">
      <w:pPr>
        <w:ind w:left="540" w:right="-360"/>
        <w:jc w:val="both"/>
        <w:rPr>
          <w:rFonts w:ascii="Angsana New" w:hAnsi="Angsana New"/>
          <w:b/>
          <w:bCs/>
          <w:sz w:val="30"/>
          <w:szCs w:val="30"/>
          <w:cs/>
        </w:rPr>
        <w:sectPr w:rsidR="00CE2263" w:rsidRPr="00EF34E1" w:rsidSect="00EF34E1">
          <w:footerReference w:type="default" r:id="rId2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D2C6711" w14:textId="3B546BB8" w:rsidR="00150D49" w:rsidRPr="00B3135A" w:rsidRDefault="00A072C3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</w:t>
      </w:r>
      <w:r w:rsidR="003057D6" w:rsidRPr="00B3135A">
        <w:rPr>
          <w:rFonts w:ascii="Angsana New" w:hAnsi="Angsana New"/>
          <w:b/>
          <w:bCs/>
          <w:sz w:val="30"/>
          <w:szCs w:val="30"/>
          <w:cs/>
        </w:rPr>
        <w:t xml:space="preserve"> อาคารและอุปกรณ์</w:t>
      </w:r>
    </w:p>
    <w:tbl>
      <w:tblPr>
        <w:tblW w:w="1413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990"/>
        <w:gridCol w:w="236"/>
        <w:gridCol w:w="1024"/>
        <w:gridCol w:w="236"/>
        <w:gridCol w:w="1204"/>
        <w:gridCol w:w="252"/>
        <w:gridCol w:w="1023"/>
        <w:gridCol w:w="252"/>
        <w:gridCol w:w="1098"/>
        <w:gridCol w:w="245"/>
        <w:gridCol w:w="1094"/>
        <w:gridCol w:w="236"/>
        <w:gridCol w:w="1042"/>
        <w:gridCol w:w="256"/>
        <w:gridCol w:w="1076"/>
      </w:tblGrid>
      <w:tr w:rsidR="004D05D8" w:rsidRPr="00B3135A" w14:paraId="665C63DC" w14:textId="77777777" w:rsidTr="006567CD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7AF98D" w14:textId="77777777" w:rsidR="00505C3F" w:rsidRPr="00EF34E1" w:rsidRDefault="00505C3F" w:rsidP="00EF34E1">
            <w:pPr>
              <w:pStyle w:val="acctfourfigures"/>
              <w:tabs>
                <w:tab w:val="clear" w:pos="765"/>
              </w:tabs>
              <w:spacing w:line="340" w:lineRule="exact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7C4722A" w14:textId="77777777" w:rsidR="00505C3F" w:rsidRPr="00EF34E1" w:rsidRDefault="00505C3F" w:rsidP="00EF34E1">
            <w:pPr>
              <w:pStyle w:val="acctfourfigures"/>
              <w:tabs>
                <w:tab w:val="clear" w:pos="765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D5D6D" w:rsidRPr="00B3135A" w14:paraId="2AF5C2D8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870" w:type="dxa"/>
            <w:shd w:val="clear" w:color="auto" w:fill="auto"/>
          </w:tcPr>
          <w:p w14:paraId="016FEE61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18B197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61CA18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692D0A9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95BCA5A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6E81D7" w14:textId="31FE9B14" w:rsidR="00505C3F" w:rsidRPr="00EF34E1" w:rsidRDefault="004D05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2" w:type="dxa"/>
            <w:shd w:val="clear" w:color="auto" w:fill="auto"/>
          </w:tcPr>
          <w:p w14:paraId="2777CFDA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A6DA142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AD02A42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EF1F22E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5" w:type="dxa"/>
            <w:shd w:val="clear" w:color="auto" w:fill="auto"/>
          </w:tcPr>
          <w:p w14:paraId="62E49E22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7936CDE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C47DC7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61A2252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56" w:type="dxa"/>
          </w:tcPr>
          <w:p w14:paraId="53A37456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0B2EB32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D6D" w:rsidRPr="00B3135A" w14:paraId="632854B3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870" w:type="dxa"/>
            <w:shd w:val="clear" w:color="auto" w:fill="auto"/>
          </w:tcPr>
          <w:p w14:paraId="31409E9A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115463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DF16A9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7509D1" w14:textId="244A8501" w:rsidR="00505C3F" w:rsidRPr="00EF34E1" w:rsidRDefault="004D05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</w:tc>
        <w:tc>
          <w:tcPr>
            <w:tcW w:w="236" w:type="dxa"/>
          </w:tcPr>
          <w:p w14:paraId="68066825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D64FBF" w14:textId="6379ABAF" w:rsidR="00505C3F" w:rsidRPr="00EF34E1" w:rsidRDefault="004D05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52" w:type="dxa"/>
            <w:shd w:val="clear" w:color="auto" w:fill="auto"/>
          </w:tcPr>
          <w:p w14:paraId="30BE3957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CAA881D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5347B48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96A3C38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45" w:type="dxa"/>
            <w:shd w:val="clear" w:color="auto" w:fill="auto"/>
          </w:tcPr>
          <w:p w14:paraId="0B94F9A1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6D393B53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A5D4F1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FE6E9B5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56" w:type="dxa"/>
          </w:tcPr>
          <w:p w14:paraId="18A09B86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47B2431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D6D" w:rsidRPr="00B3135A" w14:paraId="713B3E7D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870" w:type="dxa"/>
            <w:shd w:val="clear" w:color="auto" w:fill="auto"/>
          </w:tcPr>
          <w:p w14:paraId="1D463C42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8272AA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75B08F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3033EC1" w14:textId="4DBC4419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0E8B6608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D5F44F" w14:textId="4A8D3FA9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4D05D8" w:rsidRPr="00EF34E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ส่วน</w:t>
            </w:r>
          </w:p>
        </w:tc>
        <w:tc>
          <w:tcPr>
            <w:tcW w:w="252" w:type="dxa"/>
            <w:shd w:val="clear" w:color="auto" w:fill="auto"/>
          </w:tcPr>
          <w:p w14:paraId="6F0A4566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8155DED" w14:textId="7276D2A2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</w:tcPr>
          <w:p w14:paraId="66C1414F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EF3696A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5" w:type="dxa"/>
            <w:shd w:val="clear" w:color="auto" w:fill="auto"/>
          </w:tcPr>
          <w:p w14:paraId="7B1FC8B1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0D632F8E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241ACD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124F780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56" w:type="dxa"/>
          </w:tcPr>
          <w:p w14:paraId="1237B8DA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EBB4461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D6D" w:rsidRPr="00B3135A" w14:paraId="4C50C657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870" w:type="dxa"/>
            <w:shd w:val="clear" w:color="auto" w:fill="auto"/>
          </w:tcPr>
          <w:p w14:paraId="08D927FE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DFE204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60EE6368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4687036" w14:textId="59DD4596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4D05D8"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25A5A2E2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6674B8" w14:textId="27D0024C" w:rsidR="000F42D2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ปรับปรุง</w:t>
            </w:r>
            <w:r w:rsidR="000F42D2" w:rsidRPr="00EF34E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อาคาร</w:t>
            </w:r>
          </w:p>
        </w:tc>
        <w:tc>
          <w:tcPr>
            <w:tcW w:w="252" w:type="dxa"/>
            <w:shd w:val="clear" w:color="auto" w:fill="auto"/>
          </w:tcPr>
          <w:p w14:paraId="1B988EAA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6A5BEBD" w14:textId="537B72EF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52" w:type="dxa"/>
            <w:shd w:val="clear" w:color="auto" w:fill="auto"/>
          </w:tcPr>
          <w:p w14:paraId="5F932E3A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C61518C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5" w:type="dxa"/>
            <w:shd w:val="clear" w:color="auto" w:fill="auto"/>
          </w:tcPr>
          <w:p w14:paraId="2C821F9C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17035C8C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77021529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5F2CFD7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56" w:type="dxa"/>
          </w:tcPr>
          <w:p w14:paraId="6F1C2E04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71E3129" w14:textId="77777777" w:rsidR="000F42D2" w:rsidRPr="00EF34E1" w:rsidRDefault="000F42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D05D8" w:rsidRPr="00B3135A" w14:paraId="416987AC" w14:textId="77777777" w:rsidTr="006567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870" w:type="dxa"/>
            <w:shd w:val="clear" w:color="auto" w:fill="auto"/>
          </w:tcPr>
          <w:p w14:paraId="51D5C648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4" w:type="dxa"/>
            <w:gridSpan w:val="15"/>
            <w:shd w:val="clear" w:color="auto" w:fill="auto"/>
          </w:tcPr>
          <w:p w14:paraId="1124875C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D6D" w:rsidRPr="00B3135A" w14:paraId="3D1F1AF0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0886B49E" w14:textId="77777777" w:rsidR="00505C3F" w:rsidRPr="00EF34E1" w:rsidRDefault="00505C3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CBD0CA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15A27C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07455D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FCE437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ECBED3E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0594681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BF29AAD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524DA8E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1E14F3C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BA95583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A425C94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E69061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E3DA152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5D629696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A37E37E" w14:textId="77777777" w:rsidR="00505C3F" w:rsidRPr="00EF34E1" w:rsidRDefault="00505C3F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D6D" w:rsidRPr="00B3135A" w14:paraId="0699394E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6D592B92" w14:textId="71F4F785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E97DB2" w14:textId="5DC8A852" w:rsidR="001F6A41" w:rsidRPr="00EF34E1" w:rsidRDefault="001F6A41" w:rsidP="00EF34E1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7E0AA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C2D324" w14:textId="75EE2721" w:rsidR="001F6A41" w:rsidRPr="00EF34E1" w:rsidRDefault="001F6A41" w:rsidP="00EF34E1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146,310</w:t>
            </w:r>
          </w:p>
        </w:tc>
        <w:tc>
          <w:tcPr>
            <w:tcW w:w="236" w:type="dxa"/>
            <w:vAlign w:val="bottom"/>
          </w:tcPr>
          <w:p w14:paraId="302AEFCF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7A3EA8F8" w14:textId="4C6018EB" w:rsidR="001F6A41" w:rsidRPr="00EF34E1" w:rsidRDefault="001F6A41" w:rsidP="00EF34E1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614,162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E52AF4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2ADAC09" w14:textId="1DA8D9FF" w:rsidR="001F6A41" w:rsidRPr="00EF34E1" w:rsidRDefault="001F6A41" w:rsidP="00EF34E1">
            <w:pPr>
              <w:pStyle w:val="acctfourfigures"/>
              <w:tabs>
                <w:tab w:val="clear" w:pos="765"/>
                <w:tab w:val="decimal" w:pos="917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1,797,761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AD7D21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A64D1C" w14:textId="71BFD151" w:rsidR="001F6A41" w:rsidRPr="00EF34E1" w:rsidRDefault="001F6A41" w:rsidP="00EF34E1">
            <w:pPr>
              <w:pStyle w:val="acctfourfigures"/>
              <w:tabs>
                <w:tab w:val="clear" w:pos="765"/>
                <w:tab w:val="decimal" w:pos="899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42,234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BE8E7C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1110832" w14:textId="66CE0DC7" w:rsidR="001F6A41" w:rsidRPr="00EF34E1" w:rsidRDefault="001F6A41" w:rsidP="00EF34E1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51,551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461DE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3CDB7D95" w14:textId="09F38727" w:rsidR="001F6A41" w:rsidRPr="00EF34E1" w:rsidRDefault="001F6A41" w:rsidP="00EF34E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18,972</w:t>
            </w:r>
          </w:p>
        </w:tc>
        <w:tc>
          <w:tcPr>
            <w:tcW w:w="256" w:type="dxa"/>
            <w:vAlign w:val="bottom"/>
          </w:tcPr>
          <w:p w14:paraId="4B6D813D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4303DF45" w14:textId="5E94A04F" w:rsidR="001F6A41" w:rsidRPr="00EF34E1" w:rsidRDefault="001F6A41" w:rsidP="00EF34E1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2,850,259</w:t>
            </w:r>
          </w:p>
        </w:tc>
      </w:tr>
      <w:tr w:rsidR="00CD5D6D" w:rsidRPr="00B3135A" w14:paraId="7C39B4F6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0CED5522" w14:textId="45F30649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โอนไปสินทรัพย์สิทธิการใช้จาก</w:t>
            </w:r>
            <w:r w:rsidR="00303E4B"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ถือปฏิบัติตาม 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t>TFRS 16</w:t>
            </w:r>
            <w:r w:rsidR="00303E4B"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เป็นครั้งแรก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E7A6B0" w14:textId="4E9BFEA0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25D4A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8F1D84B" w14:textId="51840E6D" w:rsidR="001F6A41" w:rsidRPr="00EF34E1" w:rsidRDefault="001F6A41" w:rsidP="00EF34E1">
            <w:pPr>
              <w:pStyle w:val="acctfourfigures"/>
              <w:tabs>
                <w:tab w:val="clear" w:pos="765"/>
                <w:tab w:val="decimal" w:pos="215"/>
              </w:tabs>
              <w:spacing w:line="340" w:lineRule="exact"/>
              <w:ind w:left="-134" w:right="23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1038B1D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0FFCB786" w14:textId="522A3E51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D1936F1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B5D9C48" w14:textId="39A597A5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41632D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4869A46" w14:textId="20B77633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340" w:lineRule="exact"/>
              <w:ind w:left="-134"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(5,247)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AD962F8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0B6A162" w14:textId="393E5387" w:rsidR="001F6A41" w:rsidRPr="00EF34E1" w:rsidRDefault="001F6A41" w:rsidP="00EF34E1">
            <w:pPr>
              <w:pStyle w:val="acctfourfigures"/>
              <w:tabs>
                <w:tab w:val="clear" w:pos="765"/>
                <w:tab w:val="decimal" w:pos="344"/>
              </w:tabs>
              <w:spacing w:line="340" w:lineRule="exact"/>
              <w:ind w:left="-403" w:right="20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9E58C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18C80780" w14:textId="27172315" w:rsidR="001F6A41" w:rsidRPr="00EF34E1" w:rsidRDefault="001F6A41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16" w:right="23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CD47298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0D3D1ACC" w14:textId="3DA9A995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340" w:lineRule="exact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(5,247)</w:t>
            </w:r>
          </w:p>
        </w:tc>
      </w:tr>
      <w:tr w:rsidR="00CD5D6D" w:rsidRPr="00B3135A" w14:paraId="0D7B9D4F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3F3813A4" w14:textId="77777777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 w:firstLine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565E28" w14:textId="17450985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670DB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58699AC" w14:textId="4E8AF57A" w:rsidR="001F6A41" w:rsidRPr="00EF34E1" w:rsidRDefault="001F6A41" w:rsidP="00EF34E1">
            <w:pPr>
              <w:pStyle w:val="acctfourfigures"/>
              <w:tabs>
                <w:tab w:val="clear" w:pos="765"/>
                <w:tab w:val="decimal" w:pos="215"/>
              </w:tabs>
              <w:spacing w:line="340" w:lineRule="exact"/>
              <w:ind w:left="-134" w:right="2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7C2340E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53A506" w14:textId="43F83212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EEA9E6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5F8CAC6" w14:textId="23A5B3D5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4,707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87EF3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EFD570" w14:textId="26F0BD4F" w:rsidR="001F6A41" w:rsidRPr="00EF34E1" w:rsidRDefault="001F6A41" w:rsidP="00EF34E1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4DBEAB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839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3C8AE85" w14:textId="7C9B4BC0" w:rsidR="001F6A41" w:rsidRPr="00EF34E1" w:rsidRDefault="001F6A41" w:rsidP="00EF34E1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DC131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9D4121F" w14:textId="6CB5EC99" w:rsidR="001F6A41" w:rsidRPr="00EF34E1" w:rsidRDefault="001F6A41" w:rsidP="00EF34E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22,021</w:t>
            </w:r>
          </w:p>
        </w:tc>
        <w:tc>
          <w:tcPr>
            <w:tcW w:w="256" w:type="dxa"/>
            <w:vAlign w:val="bottom"/>
          </w:tcPr>
          <w:p w14:paraId="47C809C6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02BDAF4" w14:textId="1A42A07F" w:rsidR="001F6A41" w:rsidRPr="00EF34E1" w:rsidRDefault="001F6A41" w:rsidP="00EF34E1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27,235</w:t>
            </w:r>
          </w:p>
        </w:tc>
      </w:tr>
      <w:tr w:rsidR="00CD5D6D" w:rsidRPr="00B3135A" w14:paraId="464AC260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5A4E8AEE" w14:textId="77777777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 w:firstLine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34C540" w14:textId="0913E5CE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FD43C" w14:textId="41F50BD2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FDCD2C" w14:textId="5B63D61E" w:rsidR="001F6A41" w:rsidRPr="00EF34E1" w:rsidRDefault="001F6A41" w:rsidP="00EF34E1">
            <w:pPr>
              <w:pStyle w:val="acctfourfigures"/>
              <w:tabs>
                <w:tab w:val="clear" w:pos="765"/>
                <w:tab w:val="decimal" w:pos="215"/>
              </w:tabs>
              <w:spacing w:line="340" w:lineRule="exact"/>
              <w:ind w:left="-134" w:right="2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2B506D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885"/>
                <w:tab w:val="decimal" w:pos="925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05D48209" w14:textId="201A254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8D4685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AD73F71" w14:textId="2614C93F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19,436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A9DE2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BCE4DF" w14:textId="06792F10" w:rsidR="001F6A41" w:rsidRPr="00EF34E1" w:rsidRDefault="001F6A41" w:rsidP="00EF34E1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AA52343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C46C2E4" w14:textId="720F1CA0" w:rsidR="001F6A41" w:rsidRPr="00EF34E1" w:rsidRDefault="001F6A41" w:rsidP="00EF34E1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AF80E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4F173EA" w14:textId="32C64E8A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340" w:lineRule="exact"/>
              <w:ind w:left="-134" w:right="-5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(20,093)</w:t>
            </w:r>
          </w:p>
        </w:tc>
        <w:tc>
          <w:tcPr>
            <w:tcW w:w="256" w:type="dxa"/>
            <w:vAlign w:val="bottom"/>
          </w:tcPr>
          <w:p w14:paraId="2DF8A8D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772B306" w14:textId="7CBFD2E1" w:rsidR="001F6A41" w:rsidRPr="00EF34E1" w:rsidRDefault="001F6A41" w:rsidP="00EF34E1">
            <w:pPr>
              <w:pStyle w:val="acctfourfigures"/>
              <w:tabs>
                <w:tab w:val="clear" w:pos="765"/>
                <w:tab w:val="decimal" w:pos="531"/>
              </w:tabs>
              <w:spacing w:line="340" w:lineRule="exact"/>
              <w:ind w:left="-305" w:right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6F2C" w:rsidRPr="00B3135A" w14:paraId="13831E9E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3D0FA482" w14:textId="77777777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6DB95" w14:textId="6609FE44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29A21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FA3E7" w14:textId="286C72B6" w:rsidR="001F6A41" w:rsidRPr="00EF34E1" w:rsidRDefault="001F6A41" w:rsidP="00EF34E1">
            <w:pPr>
              <w:pStyle w:val="acctfourfigures"/>
              <w:tabs>
                <w:tab w:val="clear" w:pos="765"/>
                <w:tab w:val="decimal" w:pos="215"/>
              </w:tabs>
              <w:spacing w:line="340" w:lineRule="exact"/>
              <w:ind w:left="-134" w:right="2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C5FAC6F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D66FE28" w14:textId="05B742C8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3312A95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B7F1B" w14:textId="79051C40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(3,204)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87F4A5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11C81" w14:textId="6B916955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340" w:lineRule="exact"/>
              <w:ind w:left="-134" w:right="-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(491)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A6F7467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70DA" w14:textId="3D1282E9" w:rsidR="001F6A41" w:rsidRPr="00EF34E1" w:rsidRDefault="001F6A41" w:rsidP="00EF34E1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34872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635EEA72" w14:textId="0A35066E" w:rsidR="001F6A41" w:rsidRPr="00EF34E1" w:rsidRDefault="001F6A41" w:rsidP="00EF34E1">
            <w:pPr>
              <w:pStyle w:val="acctfourfigures"/>
              <w:tabs>
                <w:tab w:val="clear" w:pos="765"/>
                <w:tab w:val="decimal" w:pos="484"/>
              </w:tabs>
              <w:spacing w:line="340" w:lineRule="exact"/>
              <w:ind w:left="-695" w:right="2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B54F79F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5AC714C" w14:textId="5DD44984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340" w:lineRule="exact"/>
              <w:ind w:left="-134" w:right="-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(3,724)</w:t>
            </w:r>
          </w:p>
        </w:tc>
      </w:tr>
      <w:tr w:rsidR="00CD5D6D" w:rsidRPr="00B3135A" w14:paraId="3D67FE45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61C5EE21" w14:textId="3FE78BD5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 w:firstLine="3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2564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และ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ตุลาคม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4D413B" w14:textId="30EC45B8" w:rsidR="001F6A41" w:rsidRPr="00EF34E1" w:rsidRDefault="001F6A41" w:rsidP="00EF34E1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CC34BA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885"/>
                <w:tab w:val="left" w:pos="102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40F7134" w14:textId="733B676D" w:rsidR="001F6A41" w:rsidRPr="00EF34E1" w:rsidRDefault="001F6A41" w:rsidP="00EF34E1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146,310</w:t>
            </w:r>
          </w:p>
        </w:tc>
        <w:tc>
          <w:tcPr>
            <w:tcW w:w="236" w:type="dxa"/>
            <w:vAlign w:val="bottom"/>
          </w:tcPr>
          <w:p w14:paraId="4F76AE9F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1715D9FA" w14:textId="48FBBAA8" w:rsidR="001F6A41" w:rsidRPr="00EF34E1" w:rsidRDefault="001F6A41" w:rsidP="00EF34E1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614,635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C57FD46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69C3BC7" w14:textId="7C3494D2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1,818,700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ADF08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F0229C" w14:textId="083E3BAC" w:rsidR="001F6A41" w:rsidRPr="00EF34E1" w:rsidRDefault="001F6A41" w:rsidP="00EF34E1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36,966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86C98C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92E26E6" w14:textId="5683E0DE" w:rsidR="001F6A41" w:rsidRPr="00EF34E1" w:rsidRDefault="001F6A41" w:rsidP="00EF34E1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51,743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96EAC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1ABA5227" w14:textId="1C568502" w:rsidR="001F6A41" w:rsidRPr="00EF34E1" w:rsidRDefault="001F6A41" w:rsidP="00EF34E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20,900</w:t>
            </w:r>
          </w:p>
        </w:tc>
        <w:tc>
          <w:tcPr>
            <w:tcW w:w="256" w:type="dxa"/>
            <w:vAlign w:val="bottom"/>
          </w:tcPr>
          <w:p w14:paraId="78EE64ED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6CA2D23A" w14:textId="3E3967D5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2,868,523</w:t>
            </w:r>
          </w:p>
        </w:tc>
      </w:tr>
      <w:tr w:rsidR="00CD5D6D" w:rsidRPr="00B3135A" w14:paraId="6D163729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166520DD" w14:textId="61B57468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" w:firstLine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AA877E" w14:textId="3B512282" w:rsidR="001F6A41" w:rsidRPr="00EF34E1" w:rsidRDefault="00A07AB5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1CB201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E5CA46" w14:textId="32A59DAF" w:rsidR="001F6A41" w:rsidRPr="00EF34E1" w:rsidRDefault="00A07AB5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8DA735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3549CE7" w14:textId="6F099796" w:rsidR="001F6A41" w:rsidRPr="00EF34E1" w:rsidRDefault="009D3A45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0144566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4B74114" w14:textId="5E093FE4" w:rsidR="001F6A41" w:rsidRPr="00EF34E1" w:rsidRDefault="00A07AB5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11,097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548931A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C40296F" w14:textId="23E4E4F9" w:rsidR="001F6A41" w:rsidRPr="00EF34E1" w:rsidRDefault="00A07AB5" w:rsidP="00EF34E1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4824AC3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839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57AE09A" w14:textId="1F30E173" w:rsidR="001F6A41" w:rsidRPr="00EF34E1" w:rsidRDefault="00FC22D8" w:rsidP="00EF34E1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72B8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6C1E44CA" w14:textId="3145CD13" w:rsidR="001F6A41" w:rsidRPr="00EF34E1" w:rsidRDefault="00FC22D8" w:rsidP="00EF34E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32,812</w:t>
            </w:r>
          </w:p>
        </w:tc>
        <w:tc>
          <w:tcPr>
            <w:tcW w:w="256" w:type="dxa"/>
            <w:vAlign w:val="bottom"/>
          </w:tcPr>
          <w:p w14:paraId="6041FCA8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E869BDC" w14:textId="5DD912A4" w:rsidR="001F6A41" w:rsidRPr="00EF34E1" w:rsidRDefault="00FC22D8" w:rsidP="00EF34E1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44,406</w:t>
            </w:r>
          </w:p>
        </w:tc>
      </w:tr>
      <w:tr w:rsidR="00CD5D6D" w:rsidRPr="00B3135A" w14:paraId="03D1569F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2CBB41DF" w14:textId="77777777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 w:firstLine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DAE513" w14:textId="6BACF504" w:rsidR="001F6A41" w:rsidRPr="00EF34E1" w:rsidRDefault="00A07AB5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92D44F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9E79C56" w14:textId="654099AE" w:rsidR="001F6A41" w:rsidRPr="00EF34E1" w:rsidRDefault="00A07AB5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656D95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885"/>
                <w:tab w:val="decimal" w:pos="925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1F29948B" w14:textId="7A549288" w:rsidR="001F6A41" w:rsidRPr="00EF34E1" w:rsidRDefault="00A07AB5" w:rsidP="00EF34E1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3,383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93460CE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9727D2E" w14:textId="198661F2" w:rsidR="001F6A41" w:rsidRPr="00EF34E1" w:rsidRDefault="00A07AB5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20,054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83905FC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EA757D6" w14:textId="5368422D" w:rsidR="001F6A41" w:rsidRPr="00EF34E1" w:rsidRDefault="00A07AB5" w:rsidP="00EF34E1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2,174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4E1649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5DBCE85" w14:textId="61BF9A34" w:rsidR="001F6A41" w:rsidRPr="00EF34E1" w:rsidRDefault="00FC22D8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E6E81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6F320874" w14:textId="0E8B9F46" w:rsidR="001F6A41" w:rsidRPr="00EF34E1" w:rsidRDefault="00FC22D8" w:rsidP="00EF34E1">
            <w:pPr>
              <w:pStyle w:val="acctfourfigures"/>
              <w:tabs>
                <w:tab w:val="clear" w:pos="765"/>
              </w:tabs>
              <w:spacing w:line="340" w:lineRule="exact"/>
              <w:ind w:left="-134" w:right="-5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(25,611)</w:t>
            </w:r>
          </w:p>
        </w:tc>
        <w:tc>
          <w:tcPr>
            <w:tcW w:w="256" w:type="dxa"/>
            <w:vAlign w:val="bottom"/>
          </w:tcPr>
          <w:p w14:paraId="6D7B2FD1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9E65180" w14:textId="1D6A06DD" w:rsidR="001F6A41" w:rsidRPr="00EF34E1" w:rsidRDefault="00FC22D8" w:rsidP="00EF34E1">
            <w:pPr>
              <w:pStyle w:val="acctfourfigures"/>
              <w:tabs>
                <w:tab w:val="clear" w:pos="765"/>
                <w:tab w:val="decimal" w:pos="531"/>
              </w:tabs>
              <w:spacing w:line="340" w:lineRule="exact"/>
              <w:ind w:left="-305" w:right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6F2C" w:rsidRPr="00B3135A" w14:paraId="14D35560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10F4D14E" w14:textId="77777777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 w:firstLine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5203" w14:textId="07961C3D" w:rsidR="001F6A41" w:rsidRPr="00EF34E1" w:rsidRDefault="00A07AB5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D0B2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22E6F" w14:textId="24C5FC5F" w:rsidR="001F6A41" w:rsidRPr="00EF34E1" w:rsidRDefault="00A07AB5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CC52E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5956E6A" w14:textId="5A6F826E" w:rsidR="001F6A41" w:rsidRPr="00EF34E1" w:rsidRDefault="00A07AB5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0B9B412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DEF07" w14:textId="02EB9F77" w:rsidR="001F6A41" w:rsidRPr="00EF34E1" w:rsidRDefault="00A07AB5" w:rsidP="00EF34E1">
            <w:pPr>
              <w:pStyle w:val="acctfourfigures"/>
              <w:tabs>
                <w:tab w:val="clear" w:pos="765"/>
              </w:tabs>
              <w:spacing w:line="340" w:lineRule="exact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(6,663)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607CD3C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97400" w14:textId="2451421E" w:rsidR="001F6A41" w:rsidRPr="00EF34E1" w:rsidRDefault="00A07AB5" w:rsidP="00EF34E1">
            <w:pPr>
              <w:pStyle w:val="acctfourfigures"/>
              <w:tabs>
                <w:tab w:val="clear" w:pos="765"/>
              </w:tabs>
              <w:spacing w:line="340" w:lineRule="exact"/>
              <w:ind w:left="-134" w:right="-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(587)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6C411D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D7040" w14:textId="5C6240FB" w:rsidR="001F6A41" w:rsidRPr="00EF34E1" w:rsidRDefault="00FC22D8" w:rsidP="00EF34E1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8067D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531DCEF0" w14:textId="4063C3FC" w:rsidR="001F6A41" w:rsidRPr="00EF34E1" w:rsidRDefault="00FC22D8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3998ABD3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10480F0" w14:textId="4E627C7A" w:rsidR="001F6A41" w:rsidRPr="00EF34E1" w:rsidRDefault="00FC22D8" w:rsidP="00EF34E1">
            <w:pPr>
              <w:pStyle w:val="acctfourfigures"/>
              <w:tabs>
                <w:tab w:val="clear" w:pos="765"/>
              </w:tabs>
              <w:spacing w:line="340" w:lineRule="exact"/>
              <w:ind w:left="-134" w:right="-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(7,301)</w:t>
            </w:r>
          </w:p>
        </w:tc>
      </w:tr>
      <w:tr w:rsidR="006430C6" w:rsidRPr="00B3135A" w14:paraId="66C85B6C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0A7F03B8" w14:textId="334E3DAC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30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E5407" w14:textId="5BA0B1CB" w:rsidR="001F6A41" w:rsidRPr="00EF34E1" w:rsidRDefault="00A07AB5" w:rsidP="00EF34E1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AA748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885"/>
                <w:tab w:val="left" w:pos="102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411D0" w14:textId="3ED1AF6F" w:rsidR="001F6A41" w:rsidRPr="00EF34E1" w:rsidRDefault="00A07AB5" w:rsidP="00EF34E1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146,310</w:t>
            </w:r>
          </w:p>
        </w:tc>
        <w:tc>
          <w:tcPr>
            <w:tcW w:w="236" w:type="dxa"/>
            <w:vAlign w:val="bottom"/>
          </w:tcPr>
          <w:p w14:paraId="156C451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22AE2" w14:textId="0D440461" w:rsidR="001F6A41" w:rsidRPr="00EF34E1" w:rsidRDefault="00A07AB5" w:rsidP="00EF34E1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618,018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542985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9B240" w14:textId="0568A28E" w:rsidR="001F6A41" w:rsidRPr="00EF34E1" w:rsidRDefault="00A07AB5" w:rsidP="00EF34E1">
            <w:pPr>
              <w:pStyle w:val="acctfourfigures"/>
              <w:tabs>
                <w:tab w:val="clear" w:pos="765"/>
                <w:tab w:val="decimal" w:pos="917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1,843,188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0C8206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029D8" w14:textId="1A30E699" w:rsidR="001F6A41" w:rsidRPr="00EF34E1" w:rsidRDefault="00A07AB5" w:rsidP="00EF34E1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38,844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DA22B2C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EF972" w14:textId="610B3A38" w:rsidR="001F6A41" w:rsidRPr="00EF34E1" w:rsidRDefault="00FC22D8" w:rsidP="00EF34E1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51,898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9468AC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07BA8" w14:textId="06C570DB" w:rsidR="001F6A41" w:rsidRPr="00EF34E1" w:rsidRDefault="00FC22D8" w:rsidP="00EF34E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28,101</w:t>
            </w:r>
          </w:p>
        </w:tc>
        <w:tc>
          <w:tcPr>
            <w:tcW w:w="256" w:type="dxa"/>
            <w:vAlign w:val="bottom"/>
          </w:tcPr>
          <w:p w14:paraId="1F14A88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254B3" w14:textId="5F87345C" w:rsidR="001F6A41" w:rsidRPr="00EF34E1" w:rsidRDefault="00FC22D8" w:rsidP="00EF34E1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2,905,628</w:t>
            </w:r>
          </w:p>
        </w:tc>
      </w:tr>
      <w:tr w:rsidR="00926F2C" w:rsidRPr="00B3135A" w14:paraId="3F1E5CE9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10C339CF" w14:textId="77777777" w:rsidR="00B5188B" w:rsidRPr="00EF34E1" w:rsidRDefault="00B5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D7F82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6178BD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  <w:tab w:val="decimal" w:pos="885"/>
                <w:tab w:val="left" w:pos="102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1D4AE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529183D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493ADE8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0837DA4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7C6AF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917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10DF3B5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B08D9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4C9F391C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EC912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5463E6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5E893669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50F93B67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0468AF6B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30C6" w:rsidRPr="00B3135A" w14:paraId="100FE76B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2B1324ED" w14:textId="77777777" w:rsidR="009C58BC" w:rsidRPr="00EF34E1" w:rsidRDefault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7C62E1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78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EA0FDA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  <w:tab w:val="decimal" w:pos="885"/>
                <w:tab w:val="left" w:pos="102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6F0E4B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83FC89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317BCA78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51327FF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AF249A2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917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BFFD08D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F07F12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847CB2E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54A5DEE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025278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0122ABBA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2A22A1DD" w14:textId="77777777" w:rsidR="00B5188B" w:rsidRPr="00EF34E1" w:rsidRDefault="00B5188B" w:rsidP="00EF34E1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0DA863F8" w14:textId="77777777" w:rsidR="00B5188B" w:rsidRPr="00EF34E1" w:rsidDel="001F6A41" w:rsidRDefault="00B5188B" w:rsidP="00EF34E1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F2C" w:rsidRPr="00B3135A" w14:paraId="42180480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716B2A02" w14:textId="77777777" w:rsidR="003E1CBB" w:rsidRPr="00EF34E1" w:rsidRDefault="003E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37784D" w14:textId="77777777" w:rsidR="003E1CBB" w:rsidRPr="00EF34E1" w:rsidDel="001F6A41" w:rsidRDefault="003E1CBB">
            <w:pPr>
              <w:pStyle w:val="acctfourfigures"/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0EF943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  <w:tab w:val="decimal" w:pos="885"/>
                <w:tab w:val="left" w:pos="102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77D70A1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256C2E7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657FFFC4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A83F8F6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3F2F1C0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917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A311A4F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8CB0E16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40E81D1C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3B1A114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7D30F0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0DCB5BA1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4D86ED74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4C505D4C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F2C" w:rsidRPr="00B3135A" w14:paraId="55BAC61A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0A0B8248" w14:textId="77777777" w:rsidR="003E1CBB" w:rsidRPr="00EF34E1" w:rsidRDefault="003E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91BB9A" w14:textId="77777777" w:rsidR="003E1CBB" w:rsidRPr="00EF34E1" w:rsidDel="001F6A41" w:rsidRDefault="003E1CBB">
            <w:pPr>
              <w:pStyle w:val="acctfourfigures"/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D6ECAB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  <w:tab w:val="decimal" w:pos="885"/>
                <w:tab w:val="left" w:pos="102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342415A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D1DC62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51006868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7B22F3B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9CAAEEB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917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FA547F5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2C672FE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7236772D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86F1AF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F295A1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3A62E6CE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F3D31D7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69AE1078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F2C" w:rsidRPr="00B3135A" w14:paraId="6CDE6CF5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322ACBE2" w14:textId="77777777" w:rsidR="003E1CBB" w:rsidRPr="00EF34E1" w:rsidRDefault="003E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firstLine="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DC790A" w14:textId="77777777" w:rsidR="003E1CBB" w:rsidRPr="00EF34E1" w:rsidDel="001F6A41" w:rsidRDefault="003E1CBB">
            <w:pPr>
              <w:pStyle w:val="acctfourfigures"/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1C499A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  <w:tab w:val="decimal" w:pos="885"/>
                <w:tab w:val="left" w:pos="102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7407208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E639BFC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3E63EEC9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ACC5F80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  <w:tab w:val="decimal" w:pos="917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D787A1B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917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1F13807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FF0C55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910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C88DDAA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9ACA9DD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704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FD345D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6FCEACA6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6C2467A" w14:textId="77777777" w:rsidR="003E1CBB" w:rsidRPr="00EF34E1" w:rsidRDefault="003E1CBB">
            <w:pPr>
              <w:pStyle w:val="acctfourfigures"/>
              <w:tabs>
                <w:tab w:val="clear" w:pos="765"/>
                <w:tab w:val="decimal" w:pos="585"/>
              </w:tabs>
              <w:spacing w:line="340" w:lineRule="exact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46169EFF" w14:textId="77777777" w:rsidR="003E1CBB" w:rsidRPr="00EF34E1" w:rsidDel="001F6A41" w:rsidRDefault="003E1CBB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D5D6D" w:rsidRPr="00B3135A" w14:paraId="2BB90145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3870" w:type="dxa"/>
            <w:shd w:val="clear" w:color="auto" w:fill="auto"/>
          </w:tcPr>
          <w:p w14:paraId="0627FEA8" w14:textId="7197E35B" w:rsidR="001F6A41" w:rsidRPr="00EF34E1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6137AA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A15D48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4847BE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924AB8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497413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8F6C0B7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D4BEEB7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511D232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B9C1B3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C48BB7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D4D3426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D6872C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20C7602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2317E818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72FB17D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D6D" w:rsidRPr="00B3135A" w14:paraId="7657612C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3870" w:type="dxa"/>
            <w:shd w:val="clear" w:color="auto" w:fill="auto"/>
          </w:tcPr>
          <w:p w14:paraId="73728D61" w14:textId="60F08D1B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A6AFDD" w14:textId="05E103CC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55ADE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6BEF95" w14:textId="07621CEE" w:rsidR="001F6A41" w:rsidRPr="00EF34E1" w:rsidRDefault="001F6A41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141,600</w:t>
            </w:r>
          </w:p>
        </w:tc>
        <w:tc>
          <w:tcPr>
            <w:tcW w:w="236" w:type="dxa"/>
            <w:vAlign w:val="bottom"/>
          </w:tcPr>
          <w:p w14:paraId="28D3079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2D5F063" w14:textId="59FC7AF3" w:rsidR="001F6A41" w:rsidRPr="00EF34E1" w:rsidRDefault="001F6A41" w:rsidP="00EF34E1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,887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473CDF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9B1924A" w14:textId="4605A7B9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1,538,222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45E9A3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120FA5E" w14:textId="6200502D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37,979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931AE36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1F4FAB9" w14:textId="4110C4BC" w:rsidR="001F6A41" w:rsidRPr="00EF34E1" w:rsidRDefault="001F6A41" w:rsidP="00EF34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37262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3C87F803" w14:textId="22C81A8F" w:rsidR="001F6A41" w:rsidRPr="00EF34E1" w:rsidRDefault="001F6A41" w:rsidP="00EF34E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63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7425FD5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86358ED" w14:textId="3B5839D6" w:rsidR="001F6A41" w:rsidRPr="00EF34E1" w:rsidRDefault="001F6A41" w:rsidP="00EF34E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2,295,142</w:t>
            </w:r>
          </w:p>
        </w:tc>
      </w:tr>
      <w:tr w:rsidR="00CD5D6D" w:rsidRPr="00B3135A" w14:paraId="15B69EB9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3870" w:type="dxa"/>
            <w:shd w:val="clear" w:color="auto" w:fill="auto"/>
          </w:tcPr>
          <w:p w14:paraId="01E459D6" w14:textId="09C401FE" w:rsidR="003E1CBB" w:rsidRPr="00EF34E1" w:rsidRDefault="003E1CB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โอนไปสินทรัพย์สิทธิการใช้จากการ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ถือปฏิบัติตาม </w:t>
            </w:r>
            <w:r w:rsidRPr="00EF34E1">
              <w:rPr>
                <w:rFonts w:asciiTheme="majorBidi" w:hAnsiTheme="majorBidi" w:cstheme="majorBidi"/>
                <w:sz w:val="30"/>
                <w:szCs w:val="30"/>
              </w:rPr>
              <w:t>TFRS 16</w:t>
            </w: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เป็นครั้งแรก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572070" w14:textId="0943BF17" w:rsidR="003E1CBB" w:rsidRPr="00EF34E1" w:rsidRDefault="003E1CBB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43D49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12FE6C6" w14:textId="7D3CC34C" w:rsidR="003E1CBB" w:rsidRPr="00EF34E1" w:rsidRDefault="003E1CBB" w:rsidP="00EF34E1">
            <w:pPr>
              <w:pStyle w:val="acctfourfigures"/>
              <w:tabs>
                <w:tab w:val="clear" w:pos="765"/>
                <w:tab w:val="decimal" w:pos="278"/>
              </w:tabs>
              <w:spacing w:line="240" w:lineRule="auto"/>
              <w:ind w:left="-428" w:right="25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B4F7D3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A940E7B" w14:textId="1F1D2F5A" w:rsidR="003E1CBB" w:rsidRPr="00EF34E1" w:rsidRDefault="003E1CBB" w:rsidP="00EF34E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428" w:right="3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CFC45D6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428" w:right="2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50FE6F7" w14:textId="3DAE432C" w:rsidR="003E1CBB" w:rsidRPr="00EF34E1" w:rsidRDefault="003E1CBB" w:rsidP="00EF34E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428" w:right="2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E1C671D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319"/>
                <w:tab w:val="decimal" w:pos="925"/>
              </w:tabs>
              <w:spacing w:line="240" w:lineRule="auto"/>
              <w:ind w:left="-428" w:right="2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2AC895E" w14:textId="6153C0A8" w:rsidR="003E1CBB" w:rsidRPr="00EF34E1" w:rsidRDefault="003E1CBB" w:rsidP="00EF34E1">
            <w:pPr>
              <w:pStyle w:val="acctfourfigures"/>
              <w:tabs>
                <w:tab w:val="clear" w:pos="765"/>
              </w:tabs>
              <w:spacing w:line="240" w:lineRule="auto"/>
              <w:ind w:left="-134" w:right="-5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(2,533)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01EC013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6BB8C85" w14:textId="6512C66B" w:rsidR="003E1CBB" w:rsidRPr="00EF34E1" w:rsidRDefault="003E1CBB" w:rsidP="00EF34E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428" w:right="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0A8835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319"/>
                <w:tab w:val="decimal" w:pos="925"/>
              </w:tabs>
              <w:spacing w:line="240" w:lineRule="auto"/>
              <w:ind w:left="-428" w:right="2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3183472" w14:textId="6C29EC4C" w:rsidR="003E1CBB" w:rsidRPr="00EF34E1" w:rsidRDefault="003E1CBB" w:rsidP="00EF34E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63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22A0AF11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968D4C1" w14:textId="2E38CF2A" w:rsidR="003E1CBB" w:rsidRPr="00EF34E1" w:rsidRDefault="003E1CBB" w:rsidP="00EF34E1">
            <w:pPr>
              <w:pStyle w:val="acctfourfigures"/>
              <w:tabs>
                <w:tab w:val="clear" w:pos="765"/>
              </w:tabs>
              <w:spacing w:line="240" w:lineRule="auto"/>
              <w:ind w:left="-134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(2,533)</w:t>
            </w:r>
          </w:p>
        </w:tc>
      </w:tr>
      <w:tr w:rsidR="00CD5D6D" w:rsidRPr="00B3135A" w14:paraId="69E0FBCF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870" w:type="dxa"/>
            <w:shd w:val="clear" w:color="auto" w:fill="auto"/>
          </w:tcPr>
          <w:p w14:paraId="1137D677" w14:textId="77777777" w:rsidR="001F6A41" w:rsidRPr="00EF34E1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2B41EA" w14:textId="5E83291B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8C67B3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7338FB" w14:textId="3F8D1223" w:rsidR="001F6A41" w:rsidRPr="00EF34E1" w:rsidRDefault="001F6A41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2,332</w:t>
            </w:r>
          </w:p>
        </w:tc>
        <w:tc>
          <w:tcPr>
            <w:tcW w:w="236" w:type="dxa"/>
            <w:vAlign w:val="bottom"/>
          </w:tcPr>
          <w:p w14:paraId="545DF828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40603DA" w14:textId="1C6E5AF2" w:rsidR="001F6A41" w:rsidRPr="00EF34E1" w:rsidRDefault="001F6A41" w:rsidP="00EF34E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13,989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5CE9C8F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258F609" w14:textId="50A3C7CF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29,903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E39A2C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B9E8132" w14:textId="36353E7F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ACF34A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A22D9AF" w14:textId="33AB5000" w:rsidR="001F6A41" w:rsidRPr="00EF34E1" w:rsidRDefault="001F6A41" w:rsidP="00EF34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5D649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8FA5B79" w14:textId="71AF9A77" w:rsidR="001F6A41" w:rsidRPr="00EF34E1" w:rsidRDefault="001F6A41" w:rsidP="00EF34E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63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3794309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B17C4AD" w14:textId="4E28DCE0" w:rsidR="001F6A41" w:rsidRPr="00EF34E1" w:rsidRDefault="001F6A41" w:rsidP="00EF34E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47,195</w:t>
            </w:r>
          </w:p>
        </w:tc>
      </w:tr>
      <w:tr w:rsidR="006567CD" w:rsidRPr="00B3135A" w14:paraId="58A53E29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870" w:type="dxa"/>
            <w:shd w:val="clear" w:color="auto" w:fill="auto"/>
          </w:tcPr>
          <w:p w14:paraId="772921AB" w14:textId="77777777" w:rsidR="001F6A41" w:rsidRPr="00EF34E1" w:rsidRDefault="001F6A41" w:rsidP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D856B" w14:textId="13E02FF8" w:rsidR="001F6A41" w:rsidRPr="00EF34E1" w:rsidRDefault="001F6A41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F45414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66FF" w14:textId="10AE6527" w:rsidR="001F6A41" w:rsidRPr="00EF34E1" w:rsidRDefault="001F6A41" w:rsidP="00EF34E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428" w:right="25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5E1568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319"/>
                <w:tab w:val="decimal" w:pos="925"/>
              </w:tabs>
              <w:spacing w:line="240" w:lineRule="auto"/>
              <w:ind w:left="-428" w:right="2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0682FA3" w14:textId="397F2D64" w:rsidR="001F6A41" w:rsidRPr="00EF34E1" w:rsidRDefault="001F6A41" w:rsidP="00EF34E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428" w:right="3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F87FF7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428" w:right="2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21B65" w14:textId="045CD95A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240" w:lineRule="auto"/>
              <w:ind w:left="-134" w:right="-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(3,081)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F1C46A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8DE5D" w14:textId="4C572308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240" w:lineRule="auto"/>
              <w:ind w:left="-134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(491)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447770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EB1FE" w14:textId="674E285C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240" w:lineRule="auto"/>
              <w:ind w:left="-134" w:right="-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EF44AD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222A6DCD" w14:textId="78C5C21C" w:rsidR="001F6A41" w:rsidRPr="00EF34E1" w:rsidRDefault="001F6A41" w:rsidP="00EF34E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63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50C319DA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7C3ABDD" w14:textId="1F009C05" w:rsidR="001F6A41" w:rsidRPr="00EF34E1" w:rsidRDefault="001F6A41" w:rsidP="00EF34E1">
            <w:pPr>
              <w:pStyle w:val="acctfourfigures"/>
              <w:tabs>
                <w:tab w:val="clear" w:pos="765"/>
              </w:tabs>
              <w:spacing w:line="240" w:lineRule="auto"/>
              <w:ind w:left="-134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(3,601)</w:t>
            </w:r>
          </w:p>
        </w:tc>
      </w:tr>
      <w:tr w:rsidR="006567CD" w:rsidRPr="00B3135A" w14:paraId="03D1254A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870" w:type="dxa"/>
            <w:shd w:val="clear" w:color="auto" w:fill="auto"/>
          </w:tcPr>
          <w:p w14:paraId="1FB3D609" w14:textId="316E62F8" w:rsidR="003E1CBB" w:rsidRPr="00EF34E1" w:rsidRDefault="003E1CB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 w:firstLine="3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2564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และ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ตุลาคม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6E8DE" w14:textId="158E9722" w:rsidR="003E1CBB" w:rsidRPr="00EF34E1" w:rsidRDefault="003E1CBB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C05F11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C07E2" w14:textId="72D78BCC" w:rsidR="003E1CBB" w:rsidRPr="00EF34E1" w:rsidRDefault="003E1CBB" w:rsidP="00EF34E1">
            <w:pPr>
              <w:pStyle w:val="acctfourfigures"/>
              <w:tabs>
                <w:tab w:val="clear" w:pos="765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143,932</w:t>
            </w:r>
          </w:p>
        </w:tc>
        <w:tc>
          <w:tcPr>
            <w:tcW w:w="236" w:type="dxa"/>
            <w:vAlign w:val="bottom"/>
          </w:tcPr>
          <w:p w14:paraId="77975AD7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484DFF9" w14:textId="521B0ACB" w:rsidR="003E1CBB" w:rsidRPr="00EF34E1" w:rsidRDefault="003E1CBB" w:rsidP="00EF34E1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540,876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890FC4A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BA2DC" w14:textId="7279E6FC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1,565,044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E13B50D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5998E" w14:textId="499F3833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35,475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8B08A4A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3172" w14:textId="7C3BD0AB" w:rsidR="003E1CBB" w:rsidRPr="00EF34E1" w:rsidRDefault="003E1CBB" w:rsidP="00EF34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50,876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39FEF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216B4C2C" w14:textId="55B4A82D" w:rsidR="003E1CBB" w:rsidRPr="00EF34E1" w:rsidRDefault="003E1CBB" w:rsidP="00EF34E1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-639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2C55FE3D" w14:textId="77777777" w:rsidR="003E1CBB" w:rsidRPr="00EF34E1" w:rsidRDefault="003E1CB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7A074439" w14:textId="1DC12FA7" w:rsidR="003E1CBB" w:rsidRPr="00EF34E1" w:rsidRDefault="003E1CBB" w:rsidP="00EF34E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2,336,203</w:t>
            </w:r>
          </w:p>
        </w:tc>
      </w:tr>
      <w:tr w:rsidR="00CD5D6D" w:rsidRPr="00B3135A" w14:paraId="65384E41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7"/>
        </w:trPr>
        <w:tc>
          <w:tcPr>
            <w:tcW w:w="3870" w:type="dxa"/>
            <w:shd w:val="clear" w:color="auto" w:fill="auto"/>
          </w:tcPr>
          <w:p w14:paraId="0408F795" w14:textId="72B243C7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2" w:firstLine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0EC8AC" w14:textId="174DD324" w:rsidR="001F6A41" w:rsidRPr="00EF34E1" w:rsidRDefault="00C47887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55B81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0448B8" w14:textId="1FA9CBC5" w:rsidR="001F6A41" w:rsidRPr="00EF34E1" w:rsidRDefault="00C47887" w:rsidP="00EF34E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1,723</w:t>
            </w:r>
          </w:p>
        </w:tc>
        <w:tc>
          <w:tcPr>
            <w:tcW w:w="236" w:type="dxa"/>
            <w:vAlign w:val="bottom"/>
          </w:tcPr>
          <w:p w14:paraId="1666810E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571B120" w14:textId="4FFB072D" w:rsidR="001F6A41" w:rsidRPr="00EF34E1" w:rsidRDefault="00C47887" w:rsidP="00EF34E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11,325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A51DED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A79C5F8" w14:textId="6C4F358B" w:rsidR="001F6A41" w:rsidRPr="00EF34E1" w:rsidRDefault="00C47887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34,117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CAC8FC3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140F6B" w14:textId="0724F4DA" w:rsidR="001F6A41" w:rsidRPr="00EF34E1" w:rsidRDefault="00797D8B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3A06511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B523E46" w14:textId="2FD20D16" w:rsidR="001F6A41" w:rsidRPr="00EF34E1" w:rsidRDefault="00C47887" w:rsidP="00EF34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2C026F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C6631AB" w14:textId="284CE02F" w:rsidR="001F6A41" w:rsidRPr="00EF34E1" w:rsidRDefault="00C47887" w:rsidP="00EF34E1">
            <w:pPr>
              <w:pStyle w:val="acctfourfigures"/>
              <w:tabs>
                <w:tab w:val="clear" w:pos="765"/>
              </w:tabs>
              <w:spacing w:line="240" w:lineRule="auto"/>
              <w:ind w:left="-345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678C42B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AE7446A" w14:textId="65913524" w:rsidR="001F6A41" w:rsidRPr="00EF34E1" w:rsidRDefault="00C47887" w:rsidP="00EF34E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</w:t>
            </w:r>
            <w:r w:rsidR="00797D8B"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054</w:t>
            </w:r>
          </w:p>
        </w:tc>
      </w:tr>
      <w:tr w:rsidR="006567CD" w:rsidRPr="00B3135A" w14:paraId="73C5F92A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870" w:type="dxa"/>
            <w:shd w:val="clear" w:color="auto" w:fill="auto"/>
          </w:tcPr>
          <w:p w14:paraId="3E79EA29" w14:textId="77777777" w:rsidR="001F6A41" w:rsidRPr="00EF34E1" w:rsidRDefault="001F6A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2" w:firstLine="26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9065A" w14:textId="0EB0A16A" w:rsidR="001F6A41" w:rsidRPr="00EF34E1" w:rsidRDefault="00C47887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159444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F248" w14:textId="292D123C" w:rsidR="001F6A41" w:rsidRPr="00EF34E1" w:rsidRDefault="00C47887" w:rsidP="00EF34E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428" w:right="25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8C9E7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0A8A4EF" w14:textId="41216083" w:rsidR="001F6A41" w:rsidRPr="00EF34E1" w:rsidRDefault="00C47887" w:rsidP="00EF34E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428" w:right="32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0CC2CE8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39015" w14:textId="38805DD4" w:rsidR="001F6A41" w:rsidRPr="00EF34E1" w:rsidRDefault="00C47887" w:rsidP="00EF34E1">
            <w:pPr>
              <w:pStyle w:val="acctfourfigures"/>
              <w:tabs>
                <w:tab w:val="clear" w:pos="765"/>
              </w:tabs>
              <w:spacing w:line="240" w:lineRule="auto"/>
              <w:ind w:left="-134" w:right="-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(6,653)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C1B3A43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704DD" w14:textId="2F9C587F" w:rsidR="001F6A41" w:rsidRPr="00EF34E1" w:rsidRDefault="00C47887" w:rsidP="00EF34E1">
            <w:pPr>
              <w:pStyle w:val="acctfourfigures"/>
              <w:tabs>
                <w:tab w:val="clear" w:pos="765"/>
              </w:tabs>
              <w:spacing w:line="240" w:lineRule="auto"/>
              <w:ind w:left="-134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(584)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BA27B1D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9BF82" w14:textId="1BFBC8BF" w:rsidR="001F6A41" w:rsidRPr="00EF34E1" w:rsidRDefault="00C47887" w:rsidP="00EF34E1">
            <w:pPr>
              <w:pStyle w:val="acctfourfigures"/>
              <w:tabs>
                <w:tab w:val="clear" w:pos="765"/>
              </w:tabs>
              <w:spacing w:line="240" w:lineRule="auto"/>
              <w:ind w:left="-134" w:right="-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14AC0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65176AAB" w14:textId="2550FB3D" w:rsidR="001F6A41" w:rsidRPr="00EF34E1" w:rsidRDefault="00C47887" w:rsidP="00EF34E1">
            <w:pPr>
              <w:pStyle w:val="acctfourfigures"/>
              <w:tabs>
                <w:tab w:val="clear" w:pos="765"/>
              </w:tabs>
              <w:spacing w:line="240" w:lineRule="auto"/>
              <w:ind w:left="-345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E6406D3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6E66AB49" w14:textId="2EC32150" w:rsidR="001F6A41" w:rsidRPr="00EF34E1" w:rsidRDefault="00C47887" w:rsidP="00EF34E1">
            <w:pPr>
              <w:pStyle w:val="acctfourfigures"/>
              <w:tabs>
                <w:tab w:val="clear" w:pos="765"/>
              </w:tabs>
              <w:spacing w:line="240" w:lineRule="auto"/>
              <w:ind w:left="-134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(7,288)</w:t>
            </w:r>
          </w:p>
        </w:tc>
      </w:tr>
      <w:tr w:rsidR="006567CD" w:rsidRPr="00B3135A" w14:paraId="212E80A7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870" w:type="dxa"/>
            <w:shd w:val="clear" w:color="auto" w:fill="auto"/>
          </w:tcPr>
          <w:p w14:paraId="0CF4C4F6" w14:textId="0EE1BEDA" w:rsidR="001F6A41" w:rsidRPr="00EF34E1" w:rsidRDefault="001F6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30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4B8DB" w14:textId="05635AEF" w:rsidR="001F6A41" w:rsidRPr="00EF34E1" w:rsidRDefault="00C47887" w:rsidP="00EF34E1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478D4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C63F7" w14:textId="4FA43CF8" w:rsidR="001F6A41" w:rsidRPr="00EF34E1" w:rsidRDefault="00C47887" w:rsidP="00EF34E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145,655</w:t>
            </w:r>
          </w:p>
        </w:tc>
        <w:tc>
          <w:tcPr>
            <w:tcW w:w="236" w:type="dxa"/>
            <w:vAlign w:val="bottom"/>
          </w:tcPr>
          <w:p w14:paraId="1853B374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82FDF" w14:textId="6AC3CE22" w:rsidR="001F6A41" w:rsidRPr="00EF34E1" w:rsidRDefault="00C47887" w:rsidP="00EF34E1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552,201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0F169D5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5F8D5" w14:textId="74C7D899" w:rsidR="001F6A41" w:rsidRPr="00EF34E1" w:rsidRDefault="00C47887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1,592,508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D7BECC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F7385" w14:textId="2D487E7A" w:rsidR="001F6A41" w:rsidRPr="00EF34E1" w:rsidRDefault="00C47887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</w:t>
            </w:r>
            <w:r w:rsidR="00797D8B"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EBFA63B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91B72" w14:textId="5128E8D5" w:rsidR="001F6A41" w:rsidRPr="00EF34E1" w:rsidRDefault="00C47887" w:rsidP="00EF34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51,274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7EC18C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40F98" w14:textId="29791D67" w:rsidR="001F6A41" w:rsidRPr="00EF34E1" w:rsidRDefault="00C47887" w:rsidP="00EF34E1">
            <w:pPr>
              <w:pStyle w:val="acctfourfigures"/>
              <w:tabs>
                <w:tab w:val="clear" w:pos="765"/>
              </w:tabs>
              <w:spacing w:line="240" w:lineRule="auto"/>
              <w:ind w:left="-345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1671E40" w14:textId="77777777" w:rsidR="001F6A41" w:rsidRPr="00EF34E1" w:rsidRDefault="001F6A41" w:rsidP="00EF34E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0439C" w14:textId="0569E97F" w:rsidR="001F6A41" w:rsidRPr="00EF34E1" w:rsidRDefault="00C47887" w:rsidP="00EF34E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2,37</w:t>
            </w:r>
            <w:r w:rsidR="002C375A"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C375A"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969</w:t>
            </w:r>
          </w:p>
        </w:tc>
      </w:tr>
      <w:tr w:rsidR="00CD5D6D" w:rsidRPr="00B3135A" w14:paraId="2157A08B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870" w:type="dxa"/>
            <w:shd w:val="clear" w:color="auto" w:fill="auto"/>
          </w:tcPr>
          <w:p w14:paraId="28E4FA86" w14:textId="77777777" w:rsidR="005B52C8" w:rsidRPr="00EF34E1" w:rsidRDefault="005B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BA132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13F60D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30001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CB3F171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E426D0B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55E158A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D211B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69BD7B6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F1EDC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03FAB2D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69B3C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CE4E59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5EA0886B" w14:textId="77777777" w:rsidR="005B52C8" w:rsidRPr="00EF34E1" w:rsidRDefault="005B52C8" w:rsidP="00AE0511">
            <w:pPr>
              <w:pStyle w:val="acctfourfigures"/>
              <w:tabs>
                <w:tab w:val="clear" w:pos="765"/>
              </w:tabs>
              <w:spacing w:line="240" w:lineRule="auto"/>
              <w:ind w:left="-345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4F9E53C7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0800CA25" w14:textId="77777777" w:rsidR="005B52C8" w:rsidRPr="00EF34E1" w:rsidRDefault="005B52C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5D6D" w:rsidRPr="00B3135A" w14:paraId="1C752A51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870" w:type="dxa"/>
            <w:shd w:val="clear" w:color="auto" w:fill="auto"/>
          </w:tcPr>
          <w:p w14:paraId="3F61DBCD" w14:textId="43C72C6D" w:rsidR="005B52C8" w:rsidRPr="00EF34E1" w:rsidRDefault="005B52C8" w:rsidP="005B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3A28BB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395EEE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5FBB7DC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4C9663E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D63FA8B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F8F6BCE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279859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60C785C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77215CB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EBB0BAC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8BBBA4D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E6D657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56B9B48D" w14:textId="77777777" w:rsidR="005B52C8" w:rsidRPr="00EF34E1" w:rsidRDefault="005B52C8" w:rsidP="005B52C8">
            <w:pPr>
              <w:pStyle w:val="acctfourfigures"/>
              <w:tabs>
                <w:tab w:val="clear" w:pos="765"/>
              </w:tabs>
              <w:spacing w:line="240" w:lineRule="auto"/>
              <w:ind w:left="-345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2D506342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FFCB33D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5D6D" w:rsidRPr="00B3135A" w14:paraId="37AD03BD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870" w:type="dxa"/>
            <w:shd w:val="clear" w:color="auto" w:fill="auto"/>
          </w:tcPr>
          <w:p w14:paraId="4E51C0FD" w14:textId="4B0037B9" w:rsidR="005B52C8" w:rsidRPr="00EF34E1" w:rsidRDefault="005B52C8" w:rsidP="005B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659180" w14:textId="6266A426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179,269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8BA6BB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8157F" w14:textId="16B42DE2" w:rsidR="005B52C8" w:rsidRPr="00EF34E1" w:rsidRDefault="005B52C8" w:rsidP="00C02BA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2,378</w:t>
            </w:r>
          </w:p>
        </w:tc>
        <w:tc>
          <w:tcPr>
            <w:tcW w:w="236" w:type="dxa"/>
            <w:vAlign w:val="bottom"/>
          </w:tcPr>
          <w:p w14:paraId="07AD8082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627A6C3" w14:textId="1950F60B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  <w:tab w:val="decimal" w:pos="1211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73,759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A354EC5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1BC3CB" w14:textId="51FBCDA6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253,656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330FA0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EB2E8A" w14:textId="440D4859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1,491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C652D90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91C773" w14:textId="4C9D5F83" w:rsidR="005B52C8" w:rsidRPr="00EF34E1" w:rsidRDefault="005B52C8" w:rsidP="00EF34E1">
            <w:pPr>
              <w:pStyle w:val="acctfourfigures"/>
              <w:tabs>
                <w:tab w:val="clear" w:pos="765"/>
                <w:tab w:val="decimal" w:pos="792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9D7452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5A845D0E" w14:textId="4C6614FB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20,900</w:t>
            </w:r>
          </w:p>
        </w:tc>
        <w:tc>
          <w:tcPr>
            <w:tcW w:w="256" w:type="dxa"/>
            <w:vAlign w:val="bottom"/>
          </w:tcPr>
          <w:p w14:paraId="22F2D82D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595BF403" w14:textId="033FCCB6" w:rsidR="005B52C8" w:rsidRPr="00EF34E1" w:rsidRDefault="005B52C8" w:rsidP="00EF34E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532,320</w:t>
            </w:r>
          </w:p>
        </w:tc>
      </w:tr>
      <w:tr w:rsidR="006430C6" w:rsidRPr="00B3135A" w14:paraId="60D52533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870" w:type="dxa"/>
            <w:shd w:val="clear" w:color="auto" w:fill="auto"/>
          </w:tcPr>
          <w:p w14:paraId="0B60532B" w14:textId="06BCD6CA" w:rsidR="005B52C8" w:rsidRPr="00EF34E1" w:rsidRDefault="005B52C8" w:rsidP="005B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6341C3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170"/>
              </w:tabs>
              <w:spacing w:line="340" w:lineRule="exact"/>
              <w:ind w:left="-388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DE7E9A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ABAC97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09041C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2EF6531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121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509B310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27315F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A9DEB11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4FD80B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4D201B47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C3413E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AAC82E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36CE72B0" w14:textId="77777777" w:rsidR="005B52C8" w:rsidRPr="00EF34E1" w:rsidRDefault="005B52C8" w:rsidP="005B52C8">
            <w:pPr>
              <w:pStyle w:val="acctfourfigures"/>
              <w:tabs>
                <w:tab w:val="clear" w:pos="765"/>
              </w:tabs>
              <w:spacing w:line="240" w:lineRule="auto"/>
              <w:ind w:left="-345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2912ABF2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4C5B2CDE" w14:textId="77777777" w:rsidR="005B52C8" w:rsidRPr="00EF34E1" w:rsidRDefault="005B52C8" w:rsidP="005B52C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34"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D5D6D" w:rsidRPr="00B3135A" w14:paraId="5F5D6F5C" w14:textId="77777777" w:rsidTr="00643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3870" w:type="dxa"/>
            <w:shd w:val="clear" w:color="auto" w:fill="auto"/>
          </w:tcPr>
          <w:p w14:paraId="5B948AA9" w14:textId="1588C925" w:rsidR="005B52C8" w:rsidRPr="00EF34E1" w:rsidRDefault="005B52C8" w:rsidP="005B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985E5E" w14:textId="3B99480A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179,269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692859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3D9CE5" w14:textId="026D78EF" w:rsidR="005B52C8" w:rsidRPr="00EF34E1" w:rsidRDefault="005B52C8" w:rsidP="00C02BA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655</w:t>
            </w:r>
          </w:p>
        </w:tc>
        <w:tc>
          <w:tcPr>
            <w:tcW w:w="236" w:type="dxa"/>
            <w:vAlign w:val="bottom"/>
          </w:tcPr>
          <w:p w14:paraId="2BB8F0BB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70F81337" w14:textId="3CC51F5F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  <w:tab w:val="decimal" w:pos="1211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65,817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8062AA6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9F244F" w14:textId="7151625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250,680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740A3DF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B6C31" w14:textId="5A36AADA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3,513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DD266E6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C249E3" w14:textId="7E4541C9" w:rsidR="005B52C8" w:rsidRPr="00EF34E1" w:rsidRDefault="005B52C8" w:rsidP="00EF34E1">
            <w:pPr>
              <w:pStyle w:val="acctfourfigures"/>
              <w:tabs>
                <w:tab w:val="clear" w:pos="765"/>
                <w:tab w:val="decimal" w:pos="792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97C7B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66494D8D" w14:textId="41F9BEFF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28,101</w:t>
            </w:r>
          </w:p>
        </w:tc>
        <w:tc>
          <w:tcPr>
            <w:tcW w:w="256" w:type="dxa"/>
            <w:vAlign w:val="bottom"/>
          </w:tcPr>
          <w:p w14:paraId="25311661" w14:textId="77777777" w:rsidR="005B52C8" w:rsidRPr="00EF34E1" w:rsidRDefault="005B52C8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67346040" w14:textId="25210399" w:rsidR="005B52C8" w:rsidRPr="00EF34E1" w:rsidRDefault="005B52C8" w:rsidP="00EF34E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528,659</w:t>
            </w:r>
          </w:p>
        </w:tc>
      </w:tr>
    </w:tbl>
    <w:p w14:paraId="100A5D5D" w14:textId="77777777" w:rsidR="008A5802" w:rsidRPr="00EF34E1" w:rsidRDefault="008A5802">
      <w:pPr>
        <w:rPr>
          <w:rFonts w:ascii="Angsana New" w:hAnsi="Angsana New"/>
          <w:sz w:val="30"/>
          <w:szCs w:val="30"/>
        </w:rPr>
        <w:sectPr w:rsidR="008A5802" w:rsidRPr="00EF34E1" w:rsidSect="003C2664">
          <w:footerReference w:type="default" r:id="rId24"/>
          <w:pgSz w:w="16840" w:h="11907" w:orient="landscape" w:code="9"/>
          <w:pgMar w:top="691" w:right="1152" w:bottom="576" w:left="1152" w:header="720" w:footer="432" w:gutter="0"/>
          <w:cols w:space="708"/>
          <w:docGrid w:linePitch="360"/>
        </w:sectPr>
      </w:pPr>
    </w:p>
    <w:tbl>
      <w:tblPr>
        <w:tblW w:w="1465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952"/>
        <w:gridCol w:w="630"/>
        <w:gridCol w:w="783"/>
        <w:gridCol w:w="255"/>
        <w:gridCol w:w="762"/>
        <w:gridCol w:w="243"/>
        <w:gridCol w:w="963"/>
        <w:gridCol w:w="252"/>
        <w:gridCol w:w="828"/>
        <w:gridCol w:w="236"/>
        <w:gridCol w:w="934"/>
        <w:gridCol w:w="236"/>
        <w:gridCol w:w="844"/>
        <w:gridCol w:w="244"/>
        <w:gridCol w:w="1104"/>
        <w:gridCol w:w="238"/>
        <w:gridCol w:w="844"/>
        <w:gridCol w:w="252"/>
        <w:gridCol w:w="828"/>
        <w:gridCol w:w="252"/>
        <w:gridCol w:w="972"/>
      </w:tblGrid>
      <w:tr w:rsidR="006430C6" w:rsidRPr="00B3135A" w14:paraId="15D20441" w14:textId="77777777" w:rsidTr="00EF34E1">
        <w:tc>
          <w:tcPr>
            <w:tcW w:w="2952" w:type="dxa"/>
            <w:shd w:val="clear" w:color="auto" w:fill="auto"/>
          </w:tcPr>
          <w:p w14:paraId="62D46D08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A541684" w14:textId="77777777" w:rsidR="006430C6" w:rsidRPr="00C61D61" w:rsidRDefault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19"/>
            <w:shd w:val="clear" w:color="auto" w:fill="auto"/>
          </w:tcPr>
          <w:p w14:paraId="79ED0B28" w14:textId="7138D978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1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30C6" w:rsidRPr="00B3135A" w14:paraId="485E91E2" w14:textId="77777777" w:rsidTr="00EF34E1">
        <w:tc>
          <w:tcPr>
            <w:tcW w:w="2952" w:type="dxa"/>
            <w:shd w:val="clear" w:color="auto" w:fill="auto"/>
          </w:tcPr>
          <w:p w14:paraId="1159CCFD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D19B065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1D90EC29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</w:tcPr>
          <w:p w14:paraId="5BC08FB9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</w:tcPr>
          <w:p w14:paraId="05569A35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6666893E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6ABECE3" w14:textId="58B3F3B0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52" w:type="dxa"/>
            <w:shd w:val="clear" w:color="auto" w:fill="auto"/>
          </w:tcPr>
          <w:p w14:paraId="0CAB8062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A68E0C2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832BF3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739C8F8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EDF94B4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7258A996" w14:textId="0A988E91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44" w:type="dxa"/>
          </w:tcPr>
          <w:p w14:paraId="4E6EC46C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</w:tcPr>
          <w:p w14:paraId="0A72307D" w14:textId="19A20C2C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8" w:type="dxa"/>
            <w:shd w:val="clear" w:color="auto" w:fill="auto"/>
          </w:tcPr>
          <w:p w14:paraId="59BAE94D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2950A28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AB3A2E8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387D7A38" w14:textId="78B9B000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52" w:type="dxa"/>
          </w:tcPr>
          <w:p w14:paraId="40C68B50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1BDB5528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67CD" w:rsidRPr="00B3135A" w14:paraId="28DCA07B" w14:textId="77777777" w:rsidTr="00EF34E1">
        <w:tc>
          <w:tcPr>
            <w:tcW w:w="2952" w:type="dxa"/>
            <w:shd w:val="clear" w:color="auto" w:fill="auto"/>
          </w:tcPr>
          <w:p w14:paraId="34F9FBDE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56C038A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75404DB6" w14:textId="561A98FD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</w:tcPr>
          <w:p w14:paraId="3EF225B2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</w:tcPr>
          <w:p w14:paraId="6A9CEAC3" w14:textId="04EDDEF5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cs/>
              </w:rPr>
              <w:t>ส่วน</w:t>
            </w:r>
          </w:p>
        </w:tc>
        <w:tc>
          <w:tcPr>
            <w:tcW w:w="243" w:type="dxa"/>
          </w:tcPr>
          <w:p w14:paraId="20E73786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6149CCBF" w14:textId="2CFBB23A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52" w:type="dxa"/>
            <w:shd w:val="clear" w:color="auto" w:fill="auto"/>
          </w:tcPr>
          <w:p w14:paraId="674096A6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3E04149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356556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47D6996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487510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68BFAAEC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44" w:type="dxa"/>
          </w:tcPr>
          <w:p w14:paraId="1C0CFDD9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</w:tcPr>
          <w:p w14:paraId="3CC34898" w14:textId="31C74849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38" w:type="dxa"/>
            <w:shd w:val="clear" w:color="auto" w:fill="auto"/>
          </w:tcPr>
          <w:p w14:paraId="2AC4C46A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97326B4" w14:textId="7D5EE6A5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1A09C10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98FCF07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52" w:type="dxa"/>
          </w:tcPr>
          <w:p w14:paraId="7D0628BD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055DBC2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67CD" w:rsidRPr="00B3135A" w14:paraId="1D7DA5F1" w14:textId="77777777" w:rsidTr="00EF34E1">
        <w:tc>
          <w:tcPr>
            <w:tcW w:w="2952" w:type="dxa"/>
            <w:shd w:val="clear" w:color="auto" w:fill="auto"/>
          </w:tcPr>
          <w:p w14:paraId="33056407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91E94D3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70DB361C" w14:textId="3437BB70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</w:tcPr>
          <w:p w14:paraId="24B7BAA6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</w:tcPr>
          <w:p w14:paraId="37802A21" w14:textId="4EF1289F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3" w:type="dxa"/>
          </w:tcPr>
          <w:p w14:paraId="4ADCF3D4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1982DC91" w14:textId="14B0358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Pr="00C61D6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</w:t>
            </w:r>
          </w:p>
        </w:tc>
        <w:tc>
          <w:tcPr>
            <w:tcW w:w="252" w:type="dxa"/>
            <w:shd w:val="clear" w:color="auto" w:fill="auto"/>
          </w:tcPr>
          <w:p w14:paraId="4C546444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C976A61" w14:textId="056A4F8A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43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37D8F7BC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9A4C1BD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36" w:type="dxa"/>
            <w:shd w:val="clear" w:color="auto" w:fill="auto"/>
          </w:tcPr>
          <w:p w14:paraId="60A92C5A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5517577B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44" w:type="dxa"/>
          </w:tcPr>
          <w:p w14:paraId="7B83DAE7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AE9D76E" w14:textId="452CF4C2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38" w:type="dxa"/>
            <w:shd w:val="clear" w:color="auto" w:fill="auto"/>
          </w:tcPr>
          <w:p w14:paraId="07FA7453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C71CC3A" w14:textId="59AFDE23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4B48DBD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DAE35C6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ก่อสร้างและ</w:t>
            </w:r>
          </w:p>
        </w:tc>
        <w:tc>
          <w:tcPr>
            <w:tcW w:w="252" w:type="dxa"/>
          </w:tcPr>
          <w:p w14:paraId="3F51A38E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9FC4206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67CD" w:rsidRPr="00B3135A" w14:paraId="3772C383" w14:textId="77777777" w:rsidTr="00EF34E1">
        <w:tc>
          <w:tcPr>
            <w:tcW w:w="2952" w:type="dxa"/>
            <w:shd w:val="clear" w:color="auto" w:fill="auto"/>
          </w:tcPr>
          <w:p w14:paraId="7853C625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1FA5553" w14:textId="5CD50467" w:rsidR="006430C6" w:rsidRPr="00EF34E1" w:rsidRDefault="006430C6" w:rsidP="00C02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783" w:type="dxa"/>
            <w:shd w:val="clear" w:color="auto" w:fill="auto"/>
          </w:tcPr>
          <w:p w14:paraId="40E5711A" w14:textId="6C116270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55" w:type="dxa"/>
            <w:shd w:val="clear" w:color="auto" w:fill="auto"/>
          </w:tcPr>
          <w:p w14:paraId="3D30CF6F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</w:tcPr>
          <w:p w14:paraId="149298C3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43" w:type="dxa"/>
          </w:tcPr>
          <w:p w14:paraId="56FB3699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E6A698A" w14:textId="470246BF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61D6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ปรับปรุง</w:t>
            </w:r>
            <w:r w:rsidRPr="00EF34E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อาคาร</w:t>
            </w:r>
          </w:p>
        </w:tc>
        <w:tc>
          <w:tcPr>
            <w:tcW w:w="252" w:type="dxa"/>
            <w:shd w:val="clear" w:color="auto" w:fill="auto"/>
          </w:tcPr>
          <w:p w14:paraId="535FCACB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CF3AABC" w14:textId="18B4B380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AE9B1BB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2543F0F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อุปกรณ์ให้เช่า</w:t>
            </w:r>
          </w:p>
        </w:tc>
        <w:tc>
          <w:tcPr>
            <w:tcW w:w="236" w:type="dxa"/>
            <w:shd w:val="clear" w:color="auto" w:fill="auto"/>
          </w:tcPr>
          <w:p w14:paraId="7503DA0B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2FD0CFA9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4" w:type="dxa"/>
          </w:tcPr>
          <w:p w14:paraId="78BB53F1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79EE7B1" w14:textId="30E1CA9F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สำนักงานให้เช่า</w:t>
            </w:r>
          </w:p>
        </w:tc>
        <w:tc>
          <w:tcPr>
            <w:tcW w:w="238" w:type="dxa"/>
            <w:shd w:val="clear" w:color="auto" w:fill="auto"/>
          </w:tcPr>
          <w:p w14:paraId="562B5122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459044AE" w14:textId="2E4D5411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2" w:type="dxa"/>
          </w:tcPr>
          <w:p w14:paraId="4AA79210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99B5B43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52" w:type="dxa"/>
          </w:tcPr>
          <w:p w14:paraId="7808DEF2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75DE04E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30C6" w:rsidRPr="00B3135A" w14:paraId="2BA44DDA" w14:textId="77777777" w:rsidTr="00EF34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54C0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2F8B7F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89733A1" w14:textId="66DA4901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567CD" w:rsidRPr="00B3135A" w14:paraId="25C03649" w14:textId="77777777" w:rsidTr="00EF34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B7E08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EA526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EF0F1" w14:textId="2111C6A6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26F0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B9C6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D30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3F56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6A71F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64B37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7FF5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B39A0F5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D7BA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0FD2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4B89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50BDDEC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D8AFC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BCB4" w14:textId="4DAB709C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4200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B02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6E56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B7BB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59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67CD" w:rsidRPr="00B3135A" w14:paraId="69A8395E" w14:textId="77777777" w:rsidTr="00EF34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F4E96" w14:textId="4A204768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EF34E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0D124" w14:textId="77777777" w:rsidR="006430C6" w:rsidRPr="00C61D61" w:rsidRDefault="006430C6" w:rsidP="006430C6">
            <w:pPr>
              <w:pStyle w:val="acctfourfigures"/>
              <w:tabs>
                <w:tab w:val="clear" w:pos="765"/>
              </w:tabs>
              <w:spacing w:line="340" w:lineRule="exact"/>
              <w:ind w:left="-269" w:right="-18" w:firstLine="2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A696" w14:textId="5360300E" w:rsidR="006430C6" w:rsidRPr="00EF34E1" w:rsidRDefault="006430C6" w:rsidP="00EF34E1">
            <w:pPr>
              <w:pStyle w:val="acctfourfigures"/>
              <w:tabs>
                <w:tab w:val="clear" w:pos="765"/>
              </w:tabs>
              <w:spacing w:line="340" w:lineRule="exact"/>
              <w:ind w:left="-269" w:right="-18" w:firstLine="22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114,269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9705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5C14" w14:textId="2C2069AC" w:rsidR="006430C6" w:rsidRPr="00EF34E1" w:rsidRDefault="006430C6" w:rsidP="00EF34E1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128,373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4D1F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80A4" w14:textId="7282A421" w:rsidR="006430C6" w:rsidRPr="00EF34E1" w:rsidRDefault="006430C6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492,102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B005F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A32D3" w14:textId="18DF6C1E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</w:tabs>
              <w:spacing w:line="340" w:lineRule="exact"/>
              <w:ind w:left="-269" w:right="7" w:firstLine="16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1,528,326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9B4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99DD" w14:textId="4E43848D" w:rsidR="006430C6" w:rsidRPr="00EF34E1" w:rsidRDefault="006430C6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170,388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1724C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839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C499" w14:textId="0F410445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39,769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4FD38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283862B" w14:textId="6ECF7306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F0287" w14:textId="77777777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32CCE" w14:textId="4C4D85E2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49,447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9E0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0993" w14:textId="55161F7E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18,356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36BA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4DD1" w14:textId="4CC3104C" w:rsidR="006430C6" w:rsidRPr="00EF34E1" w:rsidRDefault="006430C6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2,541,030</w:t>
            </w:r>
          </w:p>
        </w:tc>
      </w:tr>
      <w:tr w:rsidR="006567CD" w:rsidRPr="00B3135A" w14:paraId="17114B59" w14:textId="77777777" w:rsidTr="00EF34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E6195" w14:textId="7E36CA8B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โอนไปสินทรัพย์สิทธิการใช้จาก</w:t>
            </w:r>
            <w:r w:rsidRPr="00C61D6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การ</w:t>
            </w:r>
            <w:r w:rsidRPr="00EF34E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  <w:t xml:space="preserve">   ถือปฏิบัติตาม </w:t>
            </w:r>
            <w:r w:rsidRPr="00EF34E1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TFRS 16 </w:t>
            </w:r>
            <w:r w:rsidRPr="00C61D61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BD87C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452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F7A790" w14:textId="55D68291" w:rsidR="006430C6" w:rsidRPr="00C61D61" w:rsidRDefault="006430C6" w:rsidP="00EF34E1">
            <w:pPr>
              <w:pStyle w:val="acctfourfigures"/>
              <w:tabs>
                <w:tab w:val="clear" w:pos="765"/>
                <w:tab w:val="decimal" w:pos="248"/>
              </w:tabs>
              <w:spacing w:line="340" w:lineRule="exact"/>
              <w:ind w:left="-134" w:right="-1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25B9C" w14:textId="1ECA1E43" w:rsidR="006430C6" w:rsidRPr="00EF34E1" w:rsidRDefault="006430C6" w:rsidP="00EF34E1">
            <w:pPr>
              <w:pStyle w:val="acctfourfigures"/>
              <w:tabs>
                <w:tab w:val="clear" w:pos="765"/>
                <w:tab w:val="decimal" w:pos="33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13847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8D603" w14:textId="7C743A83" w:rsidR="006430C6" w:rsidRPr="00EF34E1" w:rsidRDefault="006430C6" w:rsidP="00EF34E1">
            <w:pPr>
              <w:pStyle w:val="acctfourfigures"/>
              <w:tabs>
                <w:tab w:val="clear" w:pos="765"/>
                <w:tab w:val="decimal" w:pos="299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D8E0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AF487" w14:textId="11F5A6FC" w:rsidR="006430C6" w:rsidRPr="00EF34E1" w:rsidRDefault="006430C6" w:rsidP="00EF34E1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388C8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6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31ACC" w14:textId="1813C613" w:rsidR="006430C6" w:rsidRPr="00EF34E1" w:rsidRDefault="006430C6" w:rsidP="00EF34E1">
            <w:pPr>
              <w:pStyle w:val="acctfourfigures"/>
              <w:tabs>
                <w:tab w:val="clear" w:pos="765"/>
                <w:tab w:val="decimal" w:pos="412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0284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596"/>
              </w:tabs>
              <w:spacing w:line="340" w:lineRule="exact"/>
              <w:ind w:left="-134" w:right="-16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545E9" w14:textId="49A2870A" w:rsidR="006430C6" w:rsidRPr="00EF34E1" w:rsidRDefault="006430C6" w:rsidP="00EF34E1">
            <w:pPr>
              <w:pStyle w:val="acctfourfigures"/>
              <w:tabs>
                <w:tab w:val="clear" w:pos="765"/>
                <w:tab w:val="decimal" w:pos="51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7F22E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2B62F" w14:textId="7B23770D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(5,247)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4235B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6182" w14:textId="1B648FA7" w:rsidR="006430C6" w:rsidRPr="00C61D61" w:rsidRDefault="006430C6" w:rsidP="006430C6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57CB7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D44AF" w14:textId="1CD0D15B" w:rsidR="006430C6" w:rsidRPr="00EF34E1" w:rsidRDefault="006430C6" w:rsidP="00EF34E1">
            <w:pPr>
              <w:pStyle w:val="acctfourfigures"/>
              <w:tabs>
                <w:tab w:val="clear" w:pos="765"/>
                <w:tab w:val="decimal" w:pos="429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0B355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A1D6" w14:textId="4D4959E9" w:rsidR="006430C6" w:rsidRPr="00EF34E1" w:rsidRDefault="006430C6" w:rsidP="00EF34E1">
            <w:pPr>
              <w:pStyle w:val="acctfourfigures"/>
              <w:tabs>
                <w:tab w:val="clear" w:pos="765"/>
                <w:tab w:val="decimal" w:pos="412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8667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FA55" w14:textId="120B2BFE" w:rsidR="006430C6" w:rsidRPr="00EF34E1" w:rsidRDefault="006430C6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(5,247)</w:t>
            </w:r>
          </w:p>
        </w:tc>
      </w:tr>
      <w:tr w:rsidR="006567CD" w:rsidRPr="00B3135A" w14:paraId="6C470136" w14:textId="77777777" w:rsidTr="00EF34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C175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33C7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452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39E71" w14:textId="17052D8F" w:rsidR="006430C6" w:rsidRPr="00EF34E1" w:rsidRDefault="006430C6" w:rsidP="00EF34E1">
            <w:pPr>
              <w:pStyle w:val="acctfourfigures"/>
              <w:tabs>
                <w:tab w:val="clear" w:pos="765"/>
                <w:tab w:val="decimal" w:pos="33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0F1F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AE956" w14:textId="3CB1928D" w:rsidR="006430C6" w:rsidRPr="00EF34E1" w:rsidRDefault="006430C6" w:rsidP="00EF34E1">
            <w:pPr>
              <w:pStyle w:val="acctfourfigures"/>
              <w:tabs>
                <w:tab w:val="clear" w:pos="765"/>
                <w:tab w:val="decimal" w:pos="299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65040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7015" w14:textId="03500FA1" w:rsidR="006430C6" w:rsidRPr="00EF34E1" w:rsidRDefault="006430C6" w:rsidP="00EF34E1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59E62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6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FDC1" w14:textId="31745640" w:rsidR="006430C6" w:rsidRPr="00EF34E1" w:rsidRDefault="006430C6" w:rsidP="00EF34E1">
            <w:pPr>
              <w:pStyle w:val="acctfourfigures"/>
              <w:tabs>
                <w:tab w:val="clear" w:pos="765"/>
                <w:tab w:val="decimal" w:pos="480"/>
                <w:tab w:val="decimal" w:pos="732"/>
              </w:tabs>
              <w:spacing w:line="340" w:lineRule="exact"/>
              <w:ind w:left="-269" w:right="-2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4,066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9B06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FAB7" w14:textId="571DA905" w:rsidR="006430C6" w:rsidRPr="00EF34E1" w:rsidRDefault="006430C6" w:rsidP="00EF34E1">
            <w:pPr>
              <w:pStyle w:val="acctfourfigures"/>
              <w:tabs>
                <w:tab w:val="clear" w:pos="765"/>
                <w:tab w:val="decimal" w:pos="51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2078A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7F06E" w14:textId="27EA1882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87C0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E663" w14:textId="7BE7AA5E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41425" w14:textId="77777777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797C8" w14:textId="5ABAF816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B4FC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134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A25E1" w14:textId="51CC3B0F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21,927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E5C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EB1A" w14:textId="23028AD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26,454</w:t>
            </w:r>
          </w:p>
        </w:tc>
      </w:tr>
      <w:tr w:rsidR="006567CD" w:rsidRPr="00B3135A" w14:paraId="79A7681B" w14:textId="77777777" w:rsidTr="00EF34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65A5E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F04C3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452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5BBC3" w14:textId="33950C29" w:rsidR="006430C6" w:rsidRPr="00EF34E1" w:rsidRDefault="006430C6" w:rsidP="00EF34E1">
            <w:pPr>
              <w:pStyle w:val="acctfourfigures"/>
              <w:tabs>
                <w:tab w:val="clear" w:pos="765"/>
                <w:tab w:val="decimal" w:pos="33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10C2B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CAFC7" w14:textId="78004141" w:rsidR="006430C6" w:rsidRPr="00EF34E1" w:rsidRDefault="006430C6" w:rsidP="00EF34E1">
            <w:pPr>
              <w:pStyle w:val="acctfourfigures"/>
              <w:tabs>
                <w:tab w:val="clear" w:pos="765"/>
                <w:tab w:val="decimal" w:pos="299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3D2F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81062" w14:textId="3CD45BF1" w:rsidR="006430C6" w:rsidRPr="00EF34E1" w:rsidRDefault="006430C6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97769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  <w:tab w:val="decimal" w:pos="1094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E211" w14:textId="39D7F3CF" w:rsidR="006430C6" w:rsidRPr="00EF34E1" w:rsidRDefault="006430C6" w:rsidP="00EF34E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269" w:right="-2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19,317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87BC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FDCD" w14:textId="2CB11C13" w:rsidR="006430C6" w:rsidRPr="00EF34E1" w:rsidRDefault="006430C6" w:rsidP="00EF34E1">
            <w:pPr>
              <w:pStyle w:val="acctfourfigures"/>
              <w:tabs>
                <w:tab w:val="clear" w:pos="765"/>
                <w:tab w:val="decimal" w:pos="51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F9EC1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left" w:pos="944"/>
              </w:tabs>
              <w:spacing w:line="340" w:lineRule="exact"/>
              <w:ind w:left="-134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2091" w14:textId="7EE1C944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14F8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4568" w14:textId="017FDAE7" w:rsidR="006430C6" w:rsidRPr="00C61D61" w:rsidRDefault="006430C6" w:rsidP="006430C6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9A82F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15412" w14:textId="36F31ED4" w:rsidR="006430C6" w:rsidRPr="00EF34E1" w:rsidRDefault="006430C6" w:rsidP="00EF34E1">
            <w:pPr>
              <w:pStyle w:val="acctfourfigures"/>
              <w:tabs>
                <w:tab w:val="clear" w:pos="765"/>
                <w:tab w:val="decimal" w:pos="429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3188B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17CD1" w14:textId="2FB87492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(19,794)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1C1F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7B98" w14:textId="525CDBA8" w:rsidR="006430C6" w:rsidRPr="00EF34E1" w:rsidRDefault="006430C6" w:rsidP="00EF34E1">
            <w:pPr>
              <w:pStyle w:val="acctfourfigures"/>
              <w:tabs>
                <w:tab w:val="clear" w:pos="765"/>
                <w:tab w:val="decimal" w:pos="508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C51F3" w:rsidRPr="00B3135A" w14:paraId="5C91820B" w14:textId="77777777" w:rsidTr="00EA5D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1D79C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2B3303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452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942A1" w14:textId="4F6394F8" w:rsidR="006430C6" w:rsidRPr="00EF34E1" w:rsidRDefault="006430C6" w:rsidP="00EF34E1">
            <w:pPr>
              <w:pStyle w:val="acctfourfigures"/>
              <w:tabs>
                <w:tab w:val="clear" w:pos="765"/>
                <w:tab w:val="decimal" w:pos="33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F4DA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72B48" w14:textId="3A56DF3C" w:rsidR="006430C6" w:rsidRPr="00EF34E1" w:rsidRDefault="006430C6" w:rsidP="00EF34E1">
            <w:pPr>
              <w:pStyle w:val="acctfourfigures"/>
              <w:tabs>
                <w:tab w:val="clear" w:pos="765"/>
                <w:tab w:val="decimal" w:pos="2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4C0F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6D2A8" w14:textId="45C44A54" w:rsidR="006430C6" w:rsidRPr="00EF34E1" w:rsidRDefault="006430C6" w:rsidP="00EF34E1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34"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C76DC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8AB1D" w14:textId="3A1F2E9F" w:rsidR="006430C6" w:rsidRPr="00EF34E1" w:rsidRDefault="006430C6" w:rsidP="00EF34E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269" w:right="-56" w:firstLine="162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(2,963)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96589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8DEC3" w14:textId="594C6818" w:rsidR="006430C6" w:rsidRPr="00EF34E1" w:rsidRDefault="006430C6" w:rsidP="00EF34E1">
            <w:pPr>
              <w:pStyle w:val="acctfourfigures"/>
              <w:tabs>
                <w:tab w:val="clear" w:pos="765"/>
                <w:tab w:val="decimal" w:pos="51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B695D7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F2486" w14:textId="584C49C6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(498)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E886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E32DB" w14:textId="20FD820C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1CBCE" w14:textId="77777777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D06DD" w14:textId="488763DA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(29)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D303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079FE" w14:textId="0D0E79DD" w:rsidR="006430C6" w:rsidRPr="00EF34E1" w:rsidRDefault="006430C6" w:rsidP="00EF34E1">
            <w:pPr>
              <w:pStyle w:val="acctfourfigures"/>
              <w:tabs>
                <w:tab w:val="clear" w:pos="765"/>
                <w:tab w:val="decimal" w:pos="412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4B2FB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31962" w14:textId="302299E6" w:rsidR="006430C6" w:rsidRPr="00EF34E1" w:rsidRDefault="006430C6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(3,490)</w:t>
            </w:r>
          </w:p>
        </w:tc>
      </w:tr>
      <w:tr w:rsidR="00AC51F3" w:rsidRPr="00B3135A" w14:paraId="24DDC0EE" w14:textId="77777777" w:rsidTr="00EA5D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39C09" w14:textId="2F2A5EAD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30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  <w:r w:rsidR="006567CD"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และ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1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ตุลาคม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C96F8B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DEF5" w14:textId="077EE9EB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9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114,269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471B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F9214" w14:textId="2AE09265" w:rsidR="006430C6" w:rsidRPr="00EF34E1" w:rsidRDefault="006430C6" w:rsidP="00EF34E1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128,373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3D6BE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1209D3" w14:textId="045D051C" w:rsidR="006430C6" w:rsidRPr="00EF34E1" w:rsidRDefault="006430C6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492,575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8C1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11AD" w14:textId="7F99C388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1,548,746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C4DB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DE970" w14:textId="48EF39BB" w:rsidR="006430C6" w:rsidRPr="00EF34E1" w:rsidRDefault="006430C6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170,388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214C66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CAF4F" w14:textId="1C86A88E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34,448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E43C3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675F4" w14:textId="237CD51E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FCA4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A766A" w14:textId="74FD1F75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49,459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B3E6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B4DE7" w14:textId="2DACBD79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20,489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7E79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269" w:right="-59" w:firstLine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89CA1" w14:textId="56ED8912" w:rsidR="006430C6" w:rsidRPr="00EF34E1" w:rsidRDefault="006430C6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2,558,747</w:t>
            </w:r>
          </w:p>
        </w:tc>
      </w:tr>
      <w:tr w:rsidR="006567CD" w:rsidRPr="00B3135A" w14:paraId="049E0FE8" w14:textId="77777777" w:rsidTr="00EF34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4531" w14:textId="54DABB9E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D6D0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452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360E9" w14:textId="71B067A1" w:rsidR="006430C6" w:rsidRPr="00EF34E1" w:rsidRDefault="006430C6" w:rsidP="00EF34E1">
            <w:pPr>
              <w:pStyle w:val="acctfourfigures"/>
              <w:tabs>
                <w:tab w:val="clear" w:pos="765"/>
                <w:tab w:val="decimal" w:pos="33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9AB13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4EF6A" w14:textId="5168E8A3" w:rsidR="006430C6" w:rsidRPr="00EF34E1" w:rsidRDefault="006430C6" w:rsidP="00EF34E1">
            <w:pPr>
              <w:pStyle w:val="acctfourfigures"/>
              <w:tabs>
                <w:tab w:val="clear" w:pos="765"/>
                <w:tab w:val="decimal" w:pos="299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1847B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21"/>
                <w:tab w:val="decimal" w:pos="925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4DC2" w14:textId="75850C5E" w:rsidR="006430C6" w:rsidRPr="00EF34E1" w:rsidRDefault="006430C6" w:rsidP="00EF34E1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7D49B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61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22EF" w14:textId="6D428FF5" w:rsidR="006430C6" w:rsidRPr="00EF34E1" w:rsidRDefault="006430C6" w:rsidP="00EF34E1">
            <w:pPr>
              <w:pStyle w:val="acctfourfigures"/>
              <w:tabs>
                <w:tab w:val="clear" w:pos="765"/>
                <w:tab w:val="decimal" w:pos="741"/>
              </w:tabs>
              <w:spacing w:line="340" w:lineRule="exact"/>
              <w:ind w:left="-269" w:right="-2" w:firstLine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3,744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D28EE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00E9" w14:textId="2D99AA6F" w:rsidR="006430C6" w:rsidRPr="00EF34E1" w:rsidRDefault="006430C6" w:rsidP="00EF34E1">
            <w:pPr>
              <w:pStyle w:val="acctfourfigures"/>
              <w:tabs>
                <w:tab w:val="clear" w:pos="765"/>
                <w:tab w:val="decimal" w:pos="51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7CB4E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F2EF3" w14:textId="7B2C24AF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90248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2374" w14:textId="7063FBC0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3DAB4" w14:textId="77777777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9747A" w14:textId="7347BB2C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2A82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B44A" w14:textId="21E47D39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32,359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467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AE773" w14:textId="55A4BF75" w:rsidR="006430C6" w:rsidRPr="00EF34E1" w:rsidRDefault="006430C6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36,971</w:t>
            </w:r>
          </w:p>
        </w:tc>
      </w:tr>
      <w:tr w:rsidR="006567CD" w:rsidRPr="00B3135A" w14:paraId="69B7803B" w14:textId="77777777" w:rsidTr="00EF34E1">
        <w:tc>
          <w:tcPr>
            <w:tcW w:w="2952" w:type="dxa"/>
            <w:shd w:val="clear" w:color="auto" w:fill="auto"/>
          </w:tcPr>
          <w:p w14:paraId="778F7179" w14:textId="77777777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shd w:val="clear" w:color="auto" w:fill="auto"/>
          </w:tcPr>
          <w:p w14:paraId="18C04563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452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5011575" w14:textId="2C51DDD9" w:rsidR="006430C6" w:rsidRPr="00EF34E1" w:rsidRDefault="006430C6" w:rsidP="00EF34E1">
            <w:pPr>
              <w:pStyle w:val="acctfourfigures"/>
              <w:tabs>
                <w:tab w:val="clear" w:pos="765"/>
                <w:tab w:val="decimal" w:pos="33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5A115E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2FD2F892" w14:textId="5BB8885A" w:rsidR="006430C6" w:rsidRPr="00EF34E1" w:rsidRDefault="006430C6" w:rsidP="00EF34E1">
            <w:pPr>
              <w:pStyle w:val="acctfourfigures"/>
              <w:tabs>
                <w:tab w:val="clear" w:pos="765"/>
                <w:tab w:val="decimal" w:pos="299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96B9DA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064BE9A" w14:textId="5153B937" w:rsidR="006430C6" w:rsidRPr="00EF34E1" w:rsidRDefault="006430C6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3,383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F1150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2C17E59" w14:textId="43EFED34" w:rsidR="006430C6" w:rsidRPr="00EF34E1" w:rsidRDefault="006430C6" w:rsidP="00EF34E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269" w:right="-56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(1,496,043)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18E204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A38A73" w14:textId="2E3BA8A9" w:rsidR="006430C6" w:rsidRPr="00EF34E1" w:rsidRDefault="006430C6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EF34E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61D61">
              <w:rPr>
                <w:rFonts w:asciiTheme="majorBidi" w:hAnsiTheme="majorBidi" w:cstheme="majorBidi"/>
                <w:sz w:val="24"/>
                <w:szCs w:val="24"/>
              </w:rPr>
              <w:t>15,687</w:t>
            </w:r>
          </w:p>
        </w:tc>
        <w:tc>
          <w:tcPr>
            <w:tcW w:w="236" w:type="dxa"/>
            <w:shd w:val="clear" w:color="auto" w:fill="auto"/>
          </w:tcPr>
          <w:p w14:paraId="62030CD5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99"/>
                <w:tab w:val="left" w:pos="944"/>
              </w:tabs>
              <w:spacing w:line="340" w:lineRule="exact"/>
              <w:ind w:left="-134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A1023EB" w14:textId="4F5674F0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(19,546)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83EAE5C" w14:textId="601F9519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7E589E5F" w14:textId="1EA680F9" w:rsidR="006430C6" w:rsidRPr="00C61D61" w:rsidRDefault="006430C6" w:rsidP="00EF34E1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21,266</w:t>
            </w:r>
          </w:p>
        </w:tc>
        <w:tc>
          <w:tcPr>
            <w:tcW w:w="238" w:type="dxa"/>
            <w:shd w:val="clear" w:color="auto" w:fill="auto"/>
          </w:tcPr>
          <w:p w14:paraId="28C090CF" w14:textId="77777777" w:rsidR="006430C6" w:rsidRPr="00C61D61" w:rsidRDefault="006430C6" w:rsidP="00EF34E1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7B3DDE9" w14:textId="42D0FFD1" w:rsidR="006430C6" w:rsidRPr="00EF34E1" w:rsidRDefault="006430C6" w:rsidP="00EF34E1">
            <w:pPr>
              <w:pStyle w:val="acctfourfigures"/>
              <w:tabs>
                <w:tab w:val="clear" w:pos="765"/>
                <w:tab w:val="decimal" w:pos="429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A54E8FF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67B3EB3" w14:textId="66F2CC9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(24,747)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1213E7C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1366CC47" w14:textId="0B9FAAA1" w:rsidR="006430C6" w:rsidRPr="00EF34E1" w:rsidRDefault="006430C6" w:rsidP="00EF34E1">
            <w:pPr>
              <w:pStyle w:val="acctfourfigures"/>
              <w:tabs>
                <w:tab w:val="clear" w:pos="765"/>
                <w:tab w:val="decimal" w:pos="508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567CD" w:rsidRPr="00B3135A" w14:paraId="4B98C2D9" w14:textId="77777777" w:rsidTr="00EF34E1">
        <w:tc>
          <w:tcPr>
            <w:tcW w:w="2952" w:type="dxa"/>
            <w:shd w:val="clear" w:color="auto" w:fill="auto"/>
          </w:tcPr>
          <w:p w14:paraId="08E17E44" w14:textId="7064CDEC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630" w:type="dxa"/>
            <w:shd w:val="clear" w:color="auto" w:fill="auto"/>
          </w:tcPr>
          <w:p w14:paraId="3968F7C6" w14:textId="731EE390" w:rsidR="006430C6" w:rsidRPr="00EF34E1" w:rsidRDefault="006567CD" w:rsidP="00EF34E1">
            <w:pPr>
              <w:pStyle w:val="acctfourfigures"/>
              <w:tabs>
                <w:tab w:val="clear" w:pos="765"/>
                <w:tab w:val="decimal" w:pos="248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4DB5B45E" w14:textId="7C433584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0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(62,254)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ED566CB" w14:textId="77777777" w:rsidR="006430C6" w:rsidRPr="00EF34E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6BD5621E" w14:textId="7FA37966" w:rsidR="006430C6" w:rsidRPr="00EF34E1" w:rsidRDefault="006430C6" w:rsidP="00EF34E1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(128,373)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221A12" w14:textId="77777777" w:rsidR="006430C6" w:rsidRPr="00EF34E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B4F2A6F" w14:textId="53A075CB" w:rsidR="006430C6" w:rsidRPr="00EF34E1" w:rsidRDefault="006430C6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</w:rPr>
              <w:t>(495,883)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71BD4F2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1C4FB9D" w14:textId="3489DAC9" w:rsidR="006430C6" w:rsidRPr="00EF34E1" w:rsidRDefault="006430C6" w:rsidP="00EF34E1">
            <w:pPr>
              <w:pStyle w:val="acctfourfigures"/>
              <w:tabs>
                <w:tab w:val="clear" w:pos="765"/>
                <w:tab w:val="decimal" w:pos="412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59C9E" w14:textId="77777777" w:rsidR="006430C6" w:rsidRPr="00EF34E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860010" w14:textId="08F6FA51" w:rsidR="006430C6" w:rsidRPr="00EF34E1" w:rsidRDefault="006430C6" w:rsidP="00EF34E1">
            <w:pPr>
              <w:pStyle w:val="acctfourfigures"/>
              <w:tabs>
                <w:tab w:val="clear" w:pos="765"/>
                <w:tab w:val="decimal" w:pos="51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BD3529" w14:textId="77777777" w:rsidR="006430C6" w:rsidRPr="00EF34E1" w:rsidRDefault="006430C6" w:rsidP="006430C6">
            <w:pPr>
              <w:pStyle w:val="acctfourfigures"/>
              <w:tabs>
                <w:tab w:val="clear" w:pos="765"/>
                <w:tab w:val="left" w:pos="944"/>
              </w:tabs>
              <w:spacing w:line="340" w:lineRule="exact"/>
              <w:ind w:left="-134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5AD4D72" w14:textId="72B9DB17" w:rsidR="006430C6" w:rsidRPr="00EF34E1" w:rsidRDefault="006430C6" w:rsidP="00EF34E1">
            <w:pPr>
              <w:pStyle w:val="acctfourfigures"/>
              <w:tabs>
                <w:tab w:val="clear" w:pos="765"/>
                <w:tab w:val="decimal" w:pos="4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480E94D" w14:textId="77777777" w:rsidR="006430C6" w:rsidRPr="00EF34E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3018DB1" w14:textId="708CE01C" w:rsidR="006430C6" w:rsidRPr="00C61D61" w:rsidRDefault="006430C6" w:rsidP="006430C6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DA580DD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0831579" w14:textId="6F2534B5" w:rsidR="006430C6" w:rsidRPr="00EF34E1" w:rsidRDefault="006430C6" w:rsidP="00EF34E1">
            <w:pPr>
              <w:pStyle w:val="acctfourfigures"/>
              <w:tabs>
                <w:tab w:val="clear" w:pos="765"/>
                <w:tab w:val="decimal" w:pos="429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DBAF60" w14:textId="77777777" w:rsidR="006430C6" w:rsidRPr="00EF34E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9E3EFC8" w14:textId="6DA0BD73" w:rsidR="006430C6" w:rsidRPr="00EF34E1" w:rsidRDefault="006430C6" w:rsidP="00EF34E1">
            <w:pPr>
              <w:pStyle w:val="acctfourfigures"/>
              <w:tabs>
                <w:tab w:val="clear" w:pos="765"/>
                <w:tab w:val="decimal" w:pos="412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872B9E1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51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0451A7A3" w14:textId="61A3CBAA" w:rsidR="006430C6" w:rsidRPr="00EF34E1" w:rsidRDefault="006430C6" w:rsidP="00EF34E1">
            <w:pPr>
              <w:pStyle w:val="acctfourfigures"/>
              <w:tabs>
                <w:tab w:val="clear" w:pos="765"/>
                <w:tab w:val="decimal" w:pos="671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(686,510)</w:t>
            </w:r>
          </w:p>
        </w:tc>
      </w:tr>
      <w:tr w:rsidR="006567CD" w:rsidRPr="00B3135A" w14:paraId="18756BB7" w14:textId="77777777" w:rsidTr="00EF34E1">
        <w:tc>
          <w:tcPr>
            <w:tcW w:w="2952" w:type="dxa"/>
            <w:shd w:val="clear" w:color="auto" w:fill="auto"/>
          </w:tcPr>
          <w:p w14:paraId="3FBF395D" w14:textId="77777777" w:rsidR="006430C6" w:rsidRPr="00EF34E1" w:rsidRDefault="006430C6" w:rsidP="00EF34E1">
            <w:pPr>
              <w:pStyle w:val="acctfourfigures"/>
              <w:tabs>
                <w:tab w:val="clear" w:pos="765"/>
              </w:tabs>
              <w:spacing w:line="340" w:lineRule="exact"/>
              <w:ind w:right="-2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630" w:type="dxa"/>
          </w:tcPr>
          <w:p w14:paraId="66A07239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452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88E23" w14:textId="076199F0" w:rsidR="006430C6" w:rsidRPr="00EF34E1" w:rsidRDefault="006430C6" w:rsidP="00EF34E1">
            <w:pPr>
              <w:pStyle w:val="acctfourfigures"/>
              <w:tabs>
                <w:tab w:val="clear" w:pos="765"/>
                <w:tab w:val="decimal" w:pos="33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1419707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BB7DE" w14:textId="465B4F8C" w:rsidR="006430C6" w:rsidRPr="00EF34E1" w:rsidRDefault="006430C6" w:rsidP="00EF34E1">
            <w:pPr>
              <w:pStyle w:val="acctfourfigures"/>
              <w:tabs>
                <w:tab w:val="clear" w:pos="765"/>
                <w:tab w:val="decimal" w:pos="299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D98EB3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434B5" w14:textId="38079303" w:rsidR="006430C6" w:rsidRPr="00EF34E1" w:rsidRDefault="006430C6" w:rsidP="00EF34E1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BA6C8C4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61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0C5D9" w14:textId="2C02B4E9" w:rsidR="006430C6" w:rsidRPr="00EF34E1" w:rsidRDefault="006430C6" w:rsidP="00EF34E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269" w:right="-56" w:firstLine="1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10,027</w:t>
            </w: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2C39D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73734" w14:textId="7EE308B6" w:rsidR="006430C6" w:rsidRPr="00EF34E1" w:rsidRDefault="006430C6" w:rsidP="00EF34E1">
            <w:pPr>
              <w:pStyle w:val="acctfourfigures"/>
              <w:tabs>
                <w:tab w:val="clear" w:pos="765"/>
                <w:tab w:val="decimal" w:pos="51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0D7F36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519"/>
                <w:tab w:val="decimal" w:pos="839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612BC" w14:textId="66D2258D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(526)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A998126" w14:textId="315BC25D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C7DA6" w14:textId="7D328516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6DD0AB8" w14:textId="77777777" w:rsidR="006430C6" w:rsidRPr="00C61D61" w:rsidRDefault="006430C6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C7A40" w14:textId="26F780BE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9EAD560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87B8D" w14:textId="0012CFCB" w:rsidR="006430C6" w:rsidRPr="00EF34E1" w:rsidRDefault="006430C6" w:rsidP="00EF34E1">
            <w:pPr>
              <w:pStyle w:val="acctfourfigures"/>
              <w:tabs>
                <w:tab w:val="clear" w:pos="765"/>
                <w:tab w:val="decimal" w:pos="412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D788221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51"/>
                <w:tab w:val="decimal" w:pos="925"/>
              </w:tabs>
              <w:spacing w:line="340" w:lineRule="exact"/>
              <w:ind w:left="-134" w:right="-111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4DE6A" w14:textId="44E54FE1" w:rsidR="006430C6" w:rsidRPr="00EF34E1" w:rsidRDefault="006430C6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(10,604)</w:t>
            </w:r>
          </w:p>
        </w:tc>
      </w:tr>
      <w:tr w:rsidR="006567CD" w:rsidRPr="00B3135A" w14:paraId="4B3FE26F" w14:textId="77777777" w:rsidTr="00EF34E1">
        <w:tc>
          <w:tcPr>
            <w:tcW w:w="2952" w:type="dxa"/>
            <w:shd w:val="clear" w:color="auto" w:fill="auto"/>
          </w:tcPr>
          <w:p w14:paraId="6BB211D6" w14:textId="36F7CA33" w:rsidR="006430C6" w:rsidRPr="00EF34E1" w:rsidRDefault="006430C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4A71AEE6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32E16" w14:textId="4A550ECE" w:rsidR="006430C6" w:rsidRPr="00EF34E1" w:rsidRDefault="006430C6" w:rsidP="00EF34E1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52,015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CEBD8D5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A5139" w14:textId="1040227D" w:rsidR="006430C6" w:rsidRPr="00EF34E1" w:rsidRDefault="006430C6" w:rsidP="00EF34E1">
            <w:pPr>
              <w:pStyle w:val="acctfourfigures"/>
              <w:tabs>
                <w:tab w:val="clear" w:pos="765"/>
                <w:tab w:val="decimal" w:pos="299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E3ADC7C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966A7" w14:textId="1CC69715" w:rsidR="006430C6" w:rsidRPr="00EF34E1" w:rsidRDefault="006430C6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653D3D5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70F0" w14:textId="2B951D45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46,420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E389DF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CEBF5" w14:textId="54B490E7" w:rsidR="006430C6" w:rsidRPr="00EF34E1" w:rsidRDefault="006430C6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1D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1,686,075</w:t>
            </w:r>
          </w:p>
        </w:tc>
        <w:tc>
          <w:tcPr>
            <w:tcW w:w="236" w:type="dxa"/>
            <w:shd w:val="clear" w:color="auto" w:fill="auto"/>
          </w:tcPr>
          <w:p w14:paraId="4964D578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E30AA" w14:textId="4361BA21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</w:t>
            </w: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61D6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039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47DBBF5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9D92" w14:textId="4882C948" w:rsidR="006430C6" w:rsidRPr="00C61D61" w:rsidRDefault="006430C6" w:rsidP="00EF34E1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61D6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21,266</w:t>
            </w:r>
          </w:p>
        </w:tc>
        <w:tc>
          <w:tcPr>
            <w:tcW w:w="238" w:type="dxa"/>
            <w:shd w:val="clear" w:color="auto" w:fill="auto"/>
          </w:tcPr>
          <w:p w14:paraId="2C44B139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06371" w14:textId="6ACF28CB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49,61</w:t>
            </w:r>
            <w:r w:rsidRPr="00C61D6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213E428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4A0E8" w14:textId="285CF2FA" w:rsidR="006430C6" w:rsidRPr="00EF34E1" w:rsidRDefault="006430C6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28,101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83DBDF8" w14:textId="77777777" w:rsidR="006430C6" w:rsidRPr="00EF34E1" w:rsidRDefault="006430C6" w:rsidP="00EF34E1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DBD31" w14:textId="4EA9DCD4" w:rsidR="006430C6" w:rsidRPr="00EF34E1" w:rsidRDefault="006430C6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61D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1,898,604</w:t>
            </w:r>
          </w:p>
        </w:tc>
      </w:tr>
      <w:tr w:rsidR="00CD5D6D" w:rsidRPr="00B3135A" w14:paraId="19E7431F" w14:textId="77777777" w:rsidTr="008A0749">
        <w:tc>
          <w:tcPr>
            <w:tcW w:w="2952" w:type="dxa"/>
            <w:shd w:val="clear" w:color="auto" w:fill="auto"/>
          </w:tcPr>
          <w:p w14:paraId="171BE968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D5E724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117EF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3D00D15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2AFA0" w14:textId="77777777" w:rsidR="006430C6" w:rsidRPr="00C61D61" w:rsidDel="00A62E4D" w:rsidRDefault="006430C6" w:rsidP="006430C6">
            <w:pPr>
              <w:pStyle w:val="acctfourfigures"/>
              <w:tabs>
                <w:tab w:val="clear" w:pos="765"/>
                <w:tab w:val="decimal" w:pos="517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9687486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B2BFE" w14:textId="77777777" w:rsidR="006430C6" w:rsidRPr="00C61D61" w:rsidDel="00A62E4D" w:rsidRDefault="006430C6" w:rsidP="006430C6">
            <w:pPr>
              <w:pStyle w:val="acctfourfigures"/>
              <w:tabs>
                <w:tab w:val="clear" w:pos="765"/>
                <w:tab w:val="decimal" w:pos="1097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9E39E04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1EB20" w14:textId="77777777" w:rsidR="006430C6" w:rsidRPr="00C61D61" w:rsidDel="008F3613" w:rsidRDefault="006430C6" w:rsidP="006430C6">
            <w:pPr>
              <w:pStyle w:val="acctfourfigures"/>
              <w:tabs>
                <w:tab w:val="clear" w:pos="765"/>
                <w:tab w:val="decimal" w:pos="822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160523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FF9BE" w14:textId="77777777" w:rsidR="006430C6" w:rsidRPr="00C61D61" w:rsidDel="008F3613" w:rsidRDefault="006430C6" w:rsidP="006430C6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ACA253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C1BC0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E217E2D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25F24DA1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B98E5B0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086BA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62D55B9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E9756" w14:textId="77777777" w:rsidR="006430C6" w:rsidRPr="00C61D61" w:rsidRDefault="006430C6" w:rsidP="006430C6">
            <w:pPr>
              <w:pStyle w:val="acctfourfigures"/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040A545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3B11188A" w14:textId="77777777" w:rsidR="006430C6" w:rsidRPr="00C61D61" w:rsidDel="00470496" w:rsidRDefault="006430C6" w:rsidP="006430C6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269" w:right="-111" w:hanging="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D5D6D" w:rsidRPr="00B3135A" w14:paraId="070FF863" w14:textId="77777777" w:rsidTr="008A0749">
        <w:tc>
          <w:tcPr>
            <w:tcW w:w="2952" w:type="dxa"/>
            <w:shd w:val="clear" w:color="auto" w:fill="auto"/>
          </w:tcPr>
          <w:p w14:paraId="294A66AB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6517707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E501745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1996FBD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76604594" w14:textId="77777777" w:rsidR="006430C6" w:rsidRPr="00C61D61" w:rsidDel="00A62E4D" w:rsidRDefault="006430C6" w:rsidP="006430C6">
            <w:pPr>
              <w:pStyle w:val="acctfourfigures"/>
              <w:tabs>
                <w:tab w:val="clear" w:pos="765"/>
                <w:tab w:val="decimal" w:pos="517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65A2724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B9C7682" w14:textId="77777777" w:rsidR="006430C6" w:rsidRPr="00C61D61" w:rsidDel="00A62E4D" w:rsidRDefault="006430C6" w:rsidP="006430C6">
            <w:pPr>
              <w:pStyle w:val="acctfourfigures"/>
              <w:tabs>
                <w:tab w:val="clear" w:pos="765"/>
                <w:tab w:val="decimal" w:pos="1097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C7B1851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960B305" w14:textId="77777777" w:rsidR="006430C6" w:rsidRPr="00C61D61" w:rsidDel="008F3613" w:rsidRDefault="006430C6" w:rsidP="006430C6">
            <w:pPr>
              <w:pStyle w:val="acctfourfigures"/>
              <w:tabs>
                <w:tab w:val="clear" w:pos="765"/>
                <w:tab w:val="decimal" w:pos="822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08741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E11AA8C" w14:textId="77777777" w:rsidR="006430C6" w:rsidRPr="00C61D61" w:rsidDel="008F3613" w:rsidRDefault="006430C6" w:rsidP="006430C6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C87FD8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4DD6A26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D3DDDC5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19717741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0F8C44B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28F3641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21409E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5B8C18B" w14:textId="77777777" w:rsidR="006430C6" w:rsidRPr="00C61D61" w:rsidRDefault="006430C6" w:rsidP="006430C6">
            <w:pPr>
              <w:pStyle w:val="acctfourfigures"/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BE5CAA9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99C9513" w14:textId="77777777" w:rsidR="006430C6" w:rsidRPr="00C61D61" w:rsidDel="00470496" w:rsidRDefault="006430C6" w:rsidP="006430C6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269" w:right="-111" w:hanging="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CD5D6D" w:rsidRPr="00B3135A" w14:paraId="39066B79" w14:textId="77777777" w:rsidTr="008A0749">
        <w:tc>
          <w:tcPr>
            <w:tcW w:w="2952" w:type="dxa"/>
            <w:shd w:val="clear" w:color="auto" w:fill="auto"/>
          </w:tcPr>
          <w:p w14:paraId="478AAF48" w14:textId="77777777" w:rsidR="006430C6" w:rsidRPr="00C61D61" w:rsidRDefault="006430C6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E732A1C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3233C8E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49D6D8E5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524BA3B4" w14:textId="77777777" w:rsidR="006430C6" w:rsidRPr="00C61D61" w:rsidDel="00A62E4D" w:rsidRDefault="006430C6" w:rsidP="006430C6">
            <w:pPr>
              <w:pStyle w:val="acctfourfigures"/>
              <w:tabs>
                <w:tab w:val="clear" w:pos="765"/>
                <w:tab w:val="decimal" w:pos="517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AD41A6A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6062F2B" w14:textId="77777777" w:rsidR="006430C6" w:rsidRPr="00C61D61" w:rsidDel="00A62E4D" w:rsidRDefault="006430C6" w:rsidP="006430C6">
            <w:pPr>
              <w:pStyle w:val="acctfourfigures"/>
              <w:tabs>
                <w:tab w:val="clear" w:pos="765"/>
                <w:tab w:val="decimal" w:pos="1097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64C7C94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F5432A1" w14:textId="77777777" w:rsidR="006430C6" w:rsidRPr="00C61D61" w:rsidDel="008F3613" w:rsidRDefault="006430C6" w:rsidP="006430C6">
            <w:pPr>
              <w:pStyle w:val="acctfourfigures"/>
              <w:tabs>
                <w:tab w:val="clear" w:pos="765"/>
                <w:tab w:val="decimal" w:pos="822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26FD70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ED59F4E" w14:textId="77777777" w:rsidR="006430C6" w:rsidRPr="00C61D61" w:rsidDel="008F3613" w:rsidRDefault="006430C6" w:rsidP="006430C6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4D69A5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DAD7F4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E9B6C87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3B9F5C6C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BA96BDB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D9B9B7B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5A89F51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0F4B3E7" w14:textId="77777777" w:rsidR="006430C6" w:rsidRPr="00C61D61" w:rsidRDefault="006430C6" w:rsidP="006430C6">
            <w:pPr>
              <w:pStyle w:val="acctfourfigures"/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6A677B6" w14:textId="77777777" w:rsidR="006430C6" w:rsidRPr="00C61D61" w:rsidRDefault="006430C6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1B4B764F" w14:textId="77777777" w:rsidR="006430C6" w:rsidRPr="00C61D61" w:rsidDel="00470496" w:rsidRDefault="006430C6" w:rsidP="006430C6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269" w:right="-111" w:hanging="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567CD" w:rsidRPr="00B3135A" w14:paraId="3383F7B1" w14:textId="77777777" w:rsidTr="008A0749">
        <w:tc>
          <w:tcPr>
            <w:tcW w:w="2952" w:type="dxa"/>
            <w:shd w:val="clear" w:color="auto" w:fill="auto"/>
          </w:tcPr>
          <w:p w14:paraId="389BA69C" w14:textId="77777777" w:rsidR="006567CD" w:rsidRPr="00C61D61" w:rsidRDefault="006567CD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537BA0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BBA7182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AA14D8A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69285B48" w14:textId="77777777" w:rsidR="006567CD" w:rsidRPr="00C61D61" w:rsidDel="00A62E4D" w:rsidRDefault="006567CD" w:rsidP="006430C6">
            <w:pPr>
              <w:pStyle w:val="acctfourfigures"/>
              <w:tabs>
                <w:tab w:val="clear" w:pos="765"/>
                <w:tab w:val="decimal" w:pos="517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C42C32E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8469660" w14:textId="77777777" w:rsidR="006567CD" w:rsidRPr="00C61D61" w:rsidDel="00A62E4D" w:rsidRDefault="006567CD" w:rsidP="006430C6">
            <w:pPr>
              <w:pStyle w:val="acctfourfigures"/>
              <w:tabs>
                <w:tab w:val="clear" w:pos="765"/>
                <w:tab w:val="decimal" w:pos="1097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703B27A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3E29E61" w14:textId="77777777" w:rsidR="006567CD" w:rsidRPr="00C61D61" w:rsidDel="008F3613" w:rsidRDefault="006567CD" w:rsidP="006430C6">
            <w:pPr>
              <w:pStyle w:val="acctfourfigures"/>
              <w:tabs>
                <w:tab w:val="clear" w:pos="765"/>
                <w:tab w:val="decimal" w:pos="822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E2C196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2962DE" w14:textId="77777777" w:rsidR="006567CD" w:rsidRPr="00C61D61" w:rsidDel="008F3613" w:rsidRDefault="006567CD" w:rsidP="006430C6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C2D482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C5F74CA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51042FF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6BE713C4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AEE2BF5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E192341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56A58DE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BE017D6" w14:textId="77777777" w:rsidR="006567CD" w:rsidRPr="00C61D61" w:rsidRDefault="006567CD" w:rsidP="006430C6">
            <w:pPr>
              <w:pStyle w:val="acctfourfigures"/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EFF48C2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296F00D" w14:textId="77777777" w:rsidR="006567CD" w:rsidRPr="00C61D61" w:rsidDel="00470496" w:rsidRDefault="006567CD" w:rsidP="006430C6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269" w:right="-111" w:hanging="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567CD" w:rsidRPr="00B3135A" w14:paraId="7A8E3C19" w14:textId="77777777" w:rsidTr="008A0749">
        <w:tc>
          <w:tcPr>
            <w:tcW w:w="2952" w:type="dxa"/>
            <w:shd w:val="clear" w:color="auto" w:fill="auto"/>
          </w:tcPr>
          <w:p w14:paraId="7D0E4BF4" w14:textId="77777777" w:rsidR="006567CD" w:rsidRPr="00C61D61" w:rsidRDefault="006567CD" w:rsidP="00643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884C282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826BA3D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0C374CD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7564B09D" w14:textId="77777777" w:rsidR="006567CD" w:rsidRPr="00C61D61" w:rsidDel="00A62E4D" w:rsidRDefault="006567CD" w:rsidP="006430C6">
            <w:pPr>
              <w:pStyle w:val="acctfourfigures"/>
              <w:tabs>
                <w:tab w:val="clear" w:pos="765"/>
                <w:tab w:val="decimal" w:pos="517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2D87690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5495226" w14:textId="77777777" w:rsidR="006567CD" w:rsidRPr="00C61D61" w:rsidDel="00A62E4D" w:rsidRDefault="006567CD" w:rsidP="006430C6">
            <w:pPr>
              <w:pStyle w:val="acctfourfigures"/>
              <w:tabs>
                <w:tab w:val="clear" w:pos="765"/>
                <w:tab w:val="decimal" w:pos="1097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8E13B7E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3B439BF" w14:textId="77777777" w:rsidR="006567CD" w:rsidRPr="00C61D61" w:rsidDel="008F3613" w:rsidRDefault="006567CD" w:rsidP="006430C6">
            <w:pPr>
              <w:pStyle w:val="acctfourfigures"/>
              <w:tabs>
                <w:tab w:val="clear" w:pos="765"/>
                <w:tab w:val="decimal" w:pos="822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184095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72790E" w14:textId="77777777" w:rsidR="006567CD" w:rsidRPr="00C61D61" w:rsidDel="008F3613" w:rsidRDefault="006567CD" w:rsidP="006430C6">
            <w:pPr>
              <w:pStyle w:val="acctfourfigures"/>
              <w:tabs>
                <w:tab w:val="clear" w:pos="765"/>
                <w:tab w:val="decimal" w:pos="924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9B01A0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839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9A3490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EDF3F32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7588348E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5553229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0720B10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21F392F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2E187C8" w14:textId="77777777" w:rsidR="006567CD" w:rsidRPr="00C61D61" w:rsidRDefault="006567CD" w:rsidP="006430C6">
            <w:pPr>
              <w:pStyle w:val="acctfourfigures"/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122D6FA" w14:textId="77777777" w:rsidR="006567CD" w:rsidRPr="00C61D61" w:rsidRDefault="006567CD" w:rsidP="006430C6">
            <w:pPr>
              <w:pStyle w:val="acctfourfigures"/>
              <w:tabs>
                <w:tab w:val="clear" w:pos="765"/>
                <w:tab w:val="decimal" w:pos="92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09E0E0F" w14:textId="77777777" w:rsidR="006567CD" w:rsidRPr="00C61D61" w:rsidDel="00470496" w:rsidRDefault="006567CD" w:rsidP="006430C6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269" w:right="-111" w:hanging="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C748C" w:rsidRPr="00B3135A" w14:paraId="3ED78F1E" w14:textId="77777777" w:rsidTr="00A80ED8">
        <w:tc>
          <w:tcPr>
            <w:tcW w:w="2952" w:type="dxa"/>
            <w:shd w:val="clear" w:color="auto" w:fill="auto"/>
          </w:tcPr>
          <w:p w14:paraId="5BDE30A1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5FC6B99" w14:textId="77777777" w:rsidR="004C748C" w:rsidRPr="00B3135A" w:rsidRDefault="004C748C" w:rsidP="004C748C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070" w:type="dxa"/>
            <w:gridSpan w:val="19"/>
            <w:shd w:val="clear" w:color="auto" w:fill="auto"/>
          </w:tcPr>
          <w:p w14:paraId="3812A884" w14:textId="4D7397B8" w:rsidR="004C748C" w:rsidRPr="00B3135A" w:rsidDel="00470496" w:rsidRDefault="004C748C" w:rsidP="00EF34E1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269" w:right="-111"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C748C" w:rsidRPr="00B3135A" w14:paraId="631A1B4B" w14:textId="77777777" w:rsidTr="00EF34E1">
        <w:tc>
          <w:tcPr>
            <w:tcW w:w="2952" w:type="dxa"/>
            <w:shd w:val="clear" w:color="auto" w:fill="auto"/>
          </w:tcPr>
          <w:p w14:paraId="7EFB69F9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E1D7031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1A65CFA9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</w:tcPr>
          <w:p w14:paraId="4EDC414A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14:paraId="72C184E1" w14:textId="77777777" w:rsidR="004C748C" w:rsidRPr="00EF34E1" w:rsidDel="00A62E4D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05139325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5B009907" w14:textId="40CF169E" w:rsidR="004C748C" w:rsidRPr="00EF34E1" w:rsidDel="00A62E4D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52" w:type="dxa"/>
            <w:shd w:val="clear" w:color="auto" w:fill="auto"/>
          </w:tcPr>
          <w:p w14:paraId="40FB904A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DDB2C32" w14:textId="77777777" w:rsidR="004C748C" w:rsidRPr="00EF34E1" w:rsidDel="008F3613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3B2E51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56C9D15" w14:textId="77777777" w:rsidR="004C748C" w:rsidRPr="00EF34E1" w:rsidDel="008F3613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D32FA7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AD811C7" w14:textId="1027AA45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44" w:type="dxa"/>
            <w:shd w:val="clear" w:color="auto" w:fill="auto"/>
          </w:tcPr>
          <w:p w14:paraId="2E2EDFA7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5746D3C5" w14:textId="2E0FA63C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8" w:type="dxa"/>
            <w:shd w:val="clear" w:color="auto" w:fill="auto"/>
          </w:tcPr>
          <w:p w14:paraId="53371F0E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4AF4AE9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53D9728F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80CAE57" w14:textId="40997E1D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52" w:type="dxa"/>
            <w:shd w:val="clear" w:color="auto" w:fill="auto"/>
          </w:tcPr>
          <w:p w14:paraId="79892A00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1E1D3F82" w14:textId="77777777" w:rsidR="004C748C" w:rsidRPr="00EF34E1" w:rsidDel="00470496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748C" w:rsidRPr="00B3135A" w14:paraId="2835687C" w14:textId="77777777" w:rsidTr="00EF34E1">
        <w:tc>
          <w:tcPr>
            <w:tcW w:w="2952" w:type="dxa"/>
            <w:shd w:val="clear" w:color="auto" w:fill="auto"/>
          </w:tcPr>
          <w:p w14:paraId="2F35FEDD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57F2B48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3AAC33D3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</w:tcPr>
          <w:p w14:paraId="7B4CEC88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14:paraId="511B172A" w14:textId="0930D97C" w:rsidR="004C748C" w:rsidRPr="00EF34E1" w:rsidDel="00A62E4D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ส่วน</w:t>
            </w:r>
          </w:p>
        </w:tc>
        <w:tc>
          <w:tcPr>
            <w:tcW w:w="243" w:type="dxa"/>
            <w:shd w:val="clear" w:color="auto" w:fill="auto"/>
          </w:tcPr>
          <w:p w14:paraId="1754868B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0BA45A2" w14:textId="4730C133" w:rsidR="004C748C" w:rsidRPr="00EF34E1" w:rsidDel="00A62E4D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52" w:type="dxa"/>
            <w:shd w:val="clear" w:color="auto" w:fill="auto"/>
          </w:tcPr>
          <w:p w14:paraId="250E281A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B253587" w14:textId="77777777" w:rsidR="004C748C" w:rsidRPr="00EF34E1" w:rsidDel="008F3613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834BD7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101621A" w14:textId="77777777" w:rsidR="004C748C" w:rsidRPr="00EF34E1" w:rsidDel="008F3613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1D67F8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C2A7DD9" w14:textId="5DF1433C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44" w:type="dxa"/>
            <w:shd w:val="clear" w:color="auto" w:fill="auto"/>
          </w:tcPr>
          <w:p w14:paraId="252A9EE9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6F1F2982" w14:textId="0F9DA0F9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38" w:type="dxa"/>
            <w:shd w:val="clear" w:color="auto" w:fill="auto"/>
          </w:tcPr>
          <w:p w14:paraId="19884A67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C9B13BB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0450BD43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8795C07" w14:textId="6D3FBC02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52" w:type="dxa"/>
            <w:shd w:val="clear" w:color="auto" w:fill="auto"/>
          </w:tcPr>
          <w:p w14:paraId="52CC4438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16203B8" w14:textId="77777777" w:rsidR="004C748C" w:rsidRPr="00EF34E1" w:rsidDel="00470496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748C" w:rsidRPr="00B3135A" w14:paraId="37FC930C" w14:textId="77777777" w:rsidTr="00EF34E1">
        <w:tc>
          <w:tcPr>
            <w:tcW w:w="2952" w:type="dxa"/>
            <w:shd w:val="clear" w:color="auto" w:fill="auto"/>
          </w:tcPr>
          <w:p w14:paraId="7D5D169A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73900FC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60E7CB3E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</w:tcPr>
          <w:p w14:paraId="376CE191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14:paraId="67163B8F" w14:textId="7E3E1592" w:rsidR="004C748C" w:rsidRPr="00EF34E1" w:rsidDel="00A62E4D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3" w:type="dxa"/>
            <w:shd w:val="clear" w:color="auto" w:fill="auto"/>
          </w:tcPr>
          <w:p w14:paraId="5AF7CC84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6F6DCF8C" w14:textId="04282E02" w:rsidR="004C748C" w:rsidRPr="00EF34E1" w:rsidDel="00A62E4D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Pr="00EF34E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ส่วน</w:t>
            </w:r>
          </w:p>
        </w:tc>
        <w:tc>
          <w:tcPr>
            <w:tcW w:w="252" w:type="dxa"/>
            <w:shd w:val="clear" w:color="auto" w:fill="auto"/>
          </w:tcPr>
          <w:p w14:paraId="62C027C4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00C2786D" w14:textId="1D01F28C" w:rsidR="004C748C" w:rsidRPr="00EF34E1" w:rsidDel="008F3613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</w:tcPr>
          <w:p w14:paraId="3F92A87E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856BAC5" w14:textId="3C3DD730" w:rsidR="004C748C" w:rsidRPr="00EF34E1" w:rsidDel="008F3613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</w:tc>
        <w:tc>
          <w:tcPr>
            <w:tcW w:w="236" w:type="dxa"/>
            <w:shd w:val="clear" w:color="auto" w:fill="auto"/>
          </w:tcPr>
          <w:p w14:paraId="32480A6F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0C50956" w14:textId="47F9C716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44" w:type="dxa"/>
            <w:shd w:val="clear" w:color="auto" w:fill="auto"/>
          </w:tcPr>
          <w:p w14:paraId="7203E6E1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1ABD4040" w14:textId="398AAD4F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38" w:type="dxa"/>
            <w:shd w:val="clear" w:color="auto" w:fill="auto"/>
          </w:tcPr>
          <w:p w14:paraId="69568A20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7FDD447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1FC57BCA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762ABF9C" w14:textId="40FF375B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ก่อสร้างและ</w:t>
            </w:r>
          </w:p>
        </w:tc>
        <w:tc>
          <w:tcPr>
            <w:tcW w:w="252" w:type="dxa"/>
            <w:shd w:val="clear" w:color="auto" w:fill="auto"/>
          </w:tcPr>
          <w:p w14:paraId="6105AB99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194E406" w14:textId="77777777" w:rsidR="004C748C" w:rsidRPr="00EF34E1" w:rsidDel="00470496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748C" w:rsidRPr="00B3135A" w14:paraId="0A2DE7C4" w14:textId="77777777" w:rsidTr="00EF34E1">
        <w:tc>
          <w:tcPr>
            <w:tcW w:w="2952" w:type="dxa"/>
            <w:shd w:val="clear" w:color="auto" w:fill="auto"/>
          </w:tcPr>
          <w:p w14:paraId="0AA269D9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3C358BD" w14:textId="5E255062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783" w:type="dxa"/>
            <w:shd w:val="clear" w:color="auto" w:fill="auto"/>
          </w:tcPr>
          <w:p w14:paraId="48301942" w14:textId="324ED009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55" w:type="dxa"/>
            <w:shd w:val="clear" w:color="auto" w:fill="auto"/>
          </w:tcPr>
          <w:p w14:paraId="7845E791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14:paraId="2CD1A9C7" w14:textId="65FE4BBA" w:rsidR="004C748C" w:rsidRPr="00EF34E1" w:rsidDel="00A62E4D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43" w:type="dxa"/>
            <w:shd w:val="clear" w:color="auto" w:fill="auto"/>
          </w:tcPr>
          <w:p w14:paraId="026AF3C4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5C1649B8" w14:textId="0934DB15" w:rsidR="004C748C" w:rsidRPr="00EF34E1" w:rsidDel="00A62E4D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252" w:type="dxa"/>
            <w:shd w:val="clear" w:color="auto" w:fill="auto"/>
          </w:tcPr>
          <w:p w14:paraId="5E16F56E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1D268C9" w14:textId="6D4C1B98" w:rsidR="004C748C" w:rsidRPr="00EF34E1" w:rsidDel="008F3613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700AA91B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4065297" w14:textId="68A4C99A" w:rsidR="004C748C" w:rsidRPr="00EF34E1" w:rsidDel="008F3613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อุปกรณ์ให้เช่า</w:t>
            </w:r>
          </w:p>
        </w:tc>
        <w:tc>
          <w:tcPr>
            <w:tcW w:w="236" w:type="dxa"/>
            <w:shd w:val="clear" w:color="auto" w:fill="auto"/>
          </w:tcPr>
          <w:p w14:paraId="619B4657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CE66F7E" w14:textId="19294CC9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4" w:type="dxa"/>
            <w:shd w:val="clear" w:color="auto" w:fill="auto"/>
          </w:tcPr>
          <w:p w14:paraId="4F50003A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4B25878A" w14:textId="662A0BC9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สำนักงานให้เช่า</w:t>
            </w:r>
          </w:p>
        </w:tc>
        <w:tc>
          <w:tcPr>
            <w:tcW w:w="238" w:type="dxa"/>
            <w:shd w:val="clear" w:color="auto" w:fill="auto"/>
          </w:tcPr>
          <w:p w14:paraId="79CD8422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C5305BC" w14:textId="564784B5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2" w:type="dxa"/>
            <w:shd w:val="clear" w:color="auto" w:fill="auto"/>
          </w:tcPr>
          <w:p w14:paraId="780FE106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14389A52" w14:textId="6DC6B710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52" w:type="dxa"/>
            <w:shd w:val="clear" w:color="auto" w:fill="auto"/>
          </w:tcPr>
          <w:p w14:paraId="5A84E812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7C7E1CB" w14:textId="23CE1789" w:rsidR="004C748C" w:rsidRPr="00EF34E1" w:rsidDel="00470496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C748C" w:rsidRPr="00B3135A" w14:paraId="0DEF2F18" w14:textId="77777777" w:rsidTr="00A80ED8">
        <w:tc>
          <w:tcPr>
            <w:tcW w:w="2952" w:type="dxa"/>
            <w:shd w:val="clear" w:color="auto" w:fill="auto"/>
          </w:tcPr>
          <w:p w14:paraId="6913CF39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01AEC6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19"/>
            <w:shd w:val="clear" w:color="auto" w:fill="auto"/>
          </w:tcPr>
          <w:p w14:paraId="301AC473" w14:textId="155B805B" w:rsidR="004C748C" w:rsidRPr="00EF34E1" w:rsidDel="00470496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F34E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C748C" w:rsidRPr="00B3135A" w14:paraId="78DEC2A3" w14:textId="77777777" w:rsidTr="008A0749">
        <w:tc>
          <w:tcPr>
            <w:tcW w:w="2952" w:type="dxa"/>
            <w:shd w:val="clear" w:color="auto" w:fill="auto"/>
          </w:tcPr>
          <w:p w14:paraId="7A04D864" w14:textId="793BE553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30" w:type="dxa"/>
            <w:shd w:val="clear" w:color="auto" w:fill="auto"/>
          </w:tcPr>
          <w:p w14:paraId="26EE6D30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23DFA3D4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</w:tcPr>
          <w:p w14:paraId="559CCA3D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</w:tcPr>
          <w:p w14:paraId="7B077846" w14:textId="77777777" w:rsidR="004C748C" w:rsidRPr="00B3135A" w:rsidDel="00A62E4D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689E07C5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119CF19A" w14:textId="77777777" w:rsidR="004C748C" w:rsidRPr="00B3135A" w:rsidDel="00A62E4D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CED5D0A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49171609" w14:textId="77777777" w:rsidR="004C748C" w:rsidRPr="00B3135A" w:rsidDel="008F3613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5B5231A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1104907" w14:textId="77777777" w:rsidR="004C748C" w:rsidRPr="00B3135A" w:rsidDel="008F3613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CE6E4E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26A7B3B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3A06588E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20801C6D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DCF3718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1818815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214E6AEB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8687251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39F66910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D296A46" w14:textId="77777777" w:rsidR="004C748C" w:rsidRPr="00B3135A" w:rsidDel="00470496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748C" w:rsidRPr="00B3135A" w14:paraId="1AC678C8" w14:textId="77777777" w:rsidTr="008A0749">
        <w:tc>
          <w:tcPr>
            <w:tcW w:w="2952" w:type="dxa"/>
            <w:shd w:val="clear" w:color="auto" w:fill="auto"/>
          </w:tcPr>
          <w:p w14:paraId="3D8163EA" w14:textId="585E21F3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3135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3135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B3135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14:paraId="27E2DB68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507DEA0" w14:textId="731D7F21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9F482A8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14453B67" w14:textId="4DA3024F" w:rsidR="004C748C" w:rsidRPr="00EF34E1" w:rsidDel="00A62E4D" w:rsidRDefault="004C748C" w:rsidP="00EF34E1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126,465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04A620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065ECF2" w14:textId="019C6B24" w:rsidR="004C748C" w:rsidRPr="00EF34E1" w:rsidDel="00A62E4D" w:rsidRDefault="004C748C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462,130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3FD927" w14:textId="77777777" w:rsidR="004C748C" w:rsidRPr="00EF34E1" w:rsidRDefault="004C748C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97A93D3" w14:textId="68C700C5" w:rsidR="004C748C" w:rsidRPr="00EF34E1" w:rsidDel="008F3613" w:rsidRDefault="004C748C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1,369,393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85B349" w14:textId="77777777" w:rsidR="004C748C" w:rsidRPr="00EF34E1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3BC2C0" w14:textId="3575645A" w:rsidR="004C748C" w:rsidRPr="00EF34E1" w:rsidDel="008F3613" w:rsidRDefault="004C748C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16,052</w:t>
            </w:r>
          </w:p>
        </w:tc>
        <w:tc>
          <w:tcPr>
            <w:tcW w:w="236" w:type="dxa"/>
            <w:shd w:val="clear" w:color="auto" w:fill="auto"/>
          </w:tcPr>
          <w:p w14:paraId="21AB0150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85E316E" w14:textId="7397AD61" w:rsidR="004C748C" w:rsidRPr="00EF34E1" w:rsidRDefault="004C748C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35,575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09B1ADC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96231DB" w14:textId="1CE35688" w:rsidR="004C748C" w:rsidRPr="00EF34E1" w:rsidRDefault="004C748C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71F606C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9C2DC1C" w14:textId="587B4F49" w:rsidR="004C748C" w:rsidRPr="00EF34E1" w:rsidRDefault="004C748C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48,392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38305F2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48804B5" w14:textId="0D9D7FFC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296DE4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3D69B160" w14:textId="6E439F91" w:rsidR="004C748C" w:rsidRPr="00EF34E1" w:rsidDel="00470496" w:rsidRDefault="004C748C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2,058,007</w:t>
            </w:r>
          </w:p>
        </w:tc>
      </w:tr>
      <w:tr w:rsidR="004C748C" w:rsidRPr="00B3135A" w14:paraId="678CAC3A" w14:textId="77777777" w:rsidTr="008A0749">
        <w:tc>
          <w:tcPr>
            <w:tcW w:w="2952" w:type="dxa"/>
            <w:shd w:val="clear" w:color="auto" w:fill="auto"/>
          </w:tcPr>
          <w:p w14:paraId="47F7AD6D" w14:textId="0302570A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โอนไปสินทรัพย์สิทธิการใช้จาก</w:t>
            </w:r>
            <w:r w:rsidRPr="00B3135A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การ</w:t>
            </w:r>
            <w:r w:rsidRPr="00B3135A">
              <w:rPr>
                <w:rFonts w:asciiTheme="majorBidi" w:hAnsiTheme="majorBidi" w:cstheme="majorBidi"/>
                <w:spacing w:val="-2"/>
                <w:sz w:val="24"/>
                <w:szCs w:val="24"/>
              </w:rPr>
              <w:br/>
              <w:t xml:space="preserve">  </w:t>
            </w:r>
            <w:r w:rsidRPr="00B3135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ถือปฏิบัติตาม </w:t>
            </w:r>
            <w:r w:rsidRPr="00B3135A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TFRS 16 </w:t>
            </w:r>
            <w:r w:rsidRPr="00B3135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เป็นครั้งแรก</w:t>
            </w:r>
            <w:r w:rsidRPr="00B3135A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03C50332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8184B6A" w14:textId="334D6048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711E878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250FF799" w14:textId="3A73857F" w:rsidR="004C748C" w:rsidRPr="00B3135A" w:rsidDel="00A62E4D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9A5E4E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D20B93D" w14:textId="7CD51CB8" w:rsidR="004C748C" w:rsidRPr="00EF34E1" w:rsidDel="00A62E4D" w:rsidRDefault="004C748C" w:rsidP="00EF34E1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6F5060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86B260E" w14:textId="16BBB8E8" w:rsidR="004C748C" w:rsidRPr="00B3135A" w:rsidDel="008F3613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F9CE2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35273FA" w14:textId="3AB14BB6" w:rsidR="004C748C" w:rsidRPr="00B3135A" w:rsidDel="008F3613" w:rsidRDefault="004C748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250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380A8C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9F976B2" w14:textId="3EB25E22" w:rsidR="004C748C" w:rsidRPr="00EF34E1" w:rsidRDefault="004C748C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(2,533)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4B82B2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5E1E691" w14:textId="5BD21019" w:rsidR="004C748C" w:rsidRPr="00EF34E1" w:rsidRDefault="004C748C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5724E9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82FEF7C" w14:textId="24C06F71" w:rsidR="004C748C" w:rsidRPr="00EF34E1" w:rsidRDefault="004C748C" w:rsidP="00EF34E1">
            <w:pPr>
              <w:pStyle w:val="acctfourfigures"/>
              <w:tabs>
                <w:tab w:val="clear" w:pos="765"/>
                <w:tab w:val="decimal" w:pos="429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2035705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52E0EAB" w14:textId="05800C29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F58445" w14:textId="77777777" w:rsidR="004C748C" w:rsidRPr="00B3135A" w:rsidRDefault="004C748C" w:rsidP="004C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FE03637" w14:textId="1C5F26A9" w:rsidR="004C748C" w:rsidRPr="00EF34E1" w:rsidDel="00470496" w:rsidRDefault="004C748C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(2,533)</w:t>
            </w:r>
          </w:p>
        </w:tc>
      </w:tr>
      <w:tr w:rsidR="00601C5B" w:rsidRPr="00B3135A" w14:paraId="7B032960" w14:textId="77777777" w:rsidTr="008A0749">
        <w:tc>
          <w:tcPr>
            <w:tcW w:w="2952" w:type="dxa"/>
            <w:shd w:val="clear" w:color="auto" w:fill="auto"/>
          </w:tcPr>
          <w:p w14:paraId="18341AE7" w14:textId="3D027B16" w:rsidR="00601C5B" w:rsidRPr="00EF34E1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shd w:val="clear" w:color="auto" w:fill="auto"/>
          </w:tcPr>
          <w:p w14:paraId="21F8DFF2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3B41117" w14:textId="1E3365A6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E0098D1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47F34E43" w14:textId="34CF5710" w:rsidR="00601C5B" w:rsidRPr="00EF34E1" w:rsidDel="00A62E4D" w:rsidRDefault="00601C5B" w:rsidP="00EF34E1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0E2CF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6E0DF25" w14:textId="114BDEC7" w:rsidR="00601C5B" w:rsidRPr="00EF34E1" w:rsidDel="00A62E4D" w:rsidRDefault="00601C5B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8,913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DD643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75B2AD1" w14:textId="26AE233B" w:rsidR="00601C5B" w:rsidRPr="00EF34E1" w:rsidDel="008F3613" w:rsidRDefault="00601C5B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24,964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863F5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379A0E" w14:textId="018A44FC" w:rsidR="00601C5B" w:rsidRPr="00EF34E1" w:rsidDel="008F3613" w:rsidRDefault="00601C5B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8,026</w:t>
            </w:r>
          </w:p>
        </w:tc>
        <w:tc>
          <w:tcPr>
            <w:tcW w:w="236" w:type="dxa"/>
            <w:shd w:val="clear" w:color="auto" w:fill="auto"/>
          </w:tcPr>
          <w:p w14:paraId="7C1DFB8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54842CA" w14:textId="30853404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0370EE1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B42C33A" w14:textId="01294756" w:rsidR="00601C5B" w:rsidRPr="00EF34E1" w:rsidRDefault="00601C5B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B485AB8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1CD05BB" w14:textId="27A270F8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61BC4F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D8219C2" w14:textId="1DD49734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323195F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4910895" w14:textId="7FB95697" w:rsidR="00601C5B" w:rsidRPr="00EF34E1" w:rsidDel="00470496" w:rsidRDefault="00601C5B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43,526</w:t>
            </w:r>
          </w:p>
        </w:tc>
      </w:tr>
      <w:tr w:rsidR="00EF34E1" w:rsidRPr="00B3135A" w14:paraId="4EA7CA42" w14:textId="77777777" w:rsidTr="00EF34E1">
        <w:tc>
          <w:tcPr>
            <w:tcW w:w="2952" w:type="dxa"/>
            <w:shd w:val="clear" w:color="auto" w:fill="auto"/>
          </w:tcPr>
          <w:p w14:paraId="6EAB8E31" w14:textId="2338DBBA" w:rsidR="00601C5B" w:rsidRPr="00EF34E1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shd w:val="clear" w:color="auto" w:fill="auto"/>
          </w:tcPr>
          <w:p w14:paraId="467AE25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90248" w14:textId="043BE19C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2E98196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D3407" w14:textId="084ACFCD" w:rsidR="00601C5B" w:rsidRPr="00B3135A" w:rsidDel="00A62E4D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61D6E4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DEDAD" w14:textId="3912B2CE" w:rsidR="00601C5B" w:rsidRPr="00EF34E1" w:rsidDel="00A62E4D" w:rsidRDefault="00601C5B" w:rsidP="00EF34E1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013E1A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3F140" w14:textId="1D625FAE" w:rsidR="00601C5B" w:rsidRPr="00EF34E1" w:rsidDel="008F3613" w:rsidRDefault="00601C5B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(2,848)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0ADF38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23F4F" w14:textId="61FD5DB1" w:rsidR="00601C5B" w:rsidRPr="00B3135A" w:rsidDel="008F3613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250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E39CFA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A1683" w14:textId="50003414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(498)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A0E6472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066D9" w14:textId="32DAC8DF" w:rsidR="00601C5B" w:rsidRPr="00EF34E1" w:rsidRDefault="00601C5B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CE6490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B91B8" w14:textId="0E58D22E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(29)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A61F81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85A2F" w14:textId="0083E6E9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289B42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7D9192E" w14:textId="5F3E34F6" w:rsidR="00601C5B" w:rsidRPr="00EF34E1" w:rsidDel="00470496" w:rsidRDefault="00601C5B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(3,375)</w:t>
            </w:r>
          </w:p>
        </w:tc>
      </w:tr>
      <w:tr w:rsidR="00EF34E1" w:rsidRPr="00B3135A" w14:paraId="29161768" w14:textId="77777777" w:rsidTr="00EF34E1">
        <w:tc>
          <w:tcPr>
            <w:tcW w:w="2952" w:type="dxa"/>
            <w:shd w:val="clear" w:color="auto" w:fill="auto"/>
          </w:tcPr>
          <w:p w14:paraId="6AF49A11" w14:textId="14F56AF8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30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2564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และ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ตุลาคม </w:t>
            </w:r>
            <w:r w:rsidRPr="00EF34E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44C76A86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E6355" w14:textId="4520CFA2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74586C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F498B" w14:textId="68C05894" w:rsidR="00601C5B" w:rsidRPr="00EF34E1" w:rsidDel="00A62E4D" w:rsidRDefault="00601C5B" w:rsidP="00EF34E1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127,209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9C5328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F9D57" w14:textId="13601DEA" w:rsidR="00601C5B" w:rsidRPr="00EF34E1" w:rsidDel="00A62E4D" w:rsidRDefault="00601C5B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471,043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B3CC9A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CFA0E" w14:textId="6057AC64" w:rsidR="00601C5B" w:rsidRPr="00EF34E1" w:rsidDel="008F3613" w:rsidRDefault="00601C5B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1,391,509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D190DA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EC3A7" w14:textId="4BBCEB27" w:rsidR="00601C5B" w:rsidRPr="00EF34E1" w:rsidDel="008F3613" w:rsidRDefault="00601C5B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24,078</w:t>
            </w:r>
          </w:p>
        </w:tc>
        <w:tc>
          <w:tcPr>
            <w:tcW w:w="236" w:type="dxa"/>
            <w:shd w:val="clear" w:color="auto" w:fill="auto"/>
          </w:tcPr>
          <w:p w14:paraId="0394A9F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87F4E" w14:textId="7AF523F8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33,032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D48BDBB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3AC71" w14:textId="0D679A31" w:rsidR="00601C5B" w:rsidRPr="00EF34E1" w:rsidRDefault="00601C5B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1B281F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EE229" w14:textId="5583ED86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48,754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19721E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B6645" w14:textId="367DB08D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08F1B0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D0C39E7" w14:textId="6306D07A" w:rsidR="00601C5B" w:rsidRPr="00EF34E1" w:rsidDel="00470496" w:rsidRDefault="00601C5B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2,095,625</w:t>
            </w:r>
          </w:p>
        </w:tc>
      </w:tr>
      <w:tr w:rsidR="00601C5B" w:rsidRPr="00B3135A" w14:paraId="5CAD72AA" w14:textId="77777777" w:rsidTr="008A0749">
        <w:tc>
          <w:tcPr>
            <w:tcW w:w="2952" w:type="dxa"/>
            <w:shd w:val="clear" w:color="auto" w:fill="auto"/>
          </w:tcPr>
          <w:p w14:paraId="368CCC0B" w14:textId="14B4BEAB" w:rsidR="00601C5B" w:rsidRPr="00EF34E1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shd w:val="clear" w:color="auto" w:fill="auto"/>
          </w:tcPr>
          <w:p w14:paraId="527C948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05A370A" w14:textId="111FD97C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FFE3F1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07C83C7E" w14:textId="0DE7313B" w:rsidR="00601C5B" w:rsidRPr="00EF34E1" w:rsidDel="00A62E4D" w:rsidRDefault="00601C5B" w:rsidP="00EF34E1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C5521E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7EC000B" w14:textId="79586D56" w:rsidR="00601C5B" w:rsidRPr="00EF34E1" w:rsidDel="00A62E4D" w:rsidRDefault="00601C5B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6,250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CA9A37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E8AD8E4" w14:textId="50677254" w:rsidR="00601C5B" w:rsidRPr="00EF34E1" w:rsidDel="008F3613" w:rsidRDefault="00601C5B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23,849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F836A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B513227" w14:textId="2B99E48C" w:rsidR="00601C5B" w:rsidRPr="00EF34E1" w:rsidDel="008F3613" w:rsidRDefault="00601C5B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8,026</w:t>
            </w:r>
          </w:p>
        </w:tc>
        <w:tc>
          <w:tcPr>
            <w:tcW w:w="236" w:type="dxa"/>
            <w:shd w:val="clear" w:color="auto" w:fill="auto"/>
          </w:tcPr>
          <w:p w14:paraId="54FDE84B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BC57531" w14:textId="49E19524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2D9A8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D8D78E4" w14:textId="6E236E73" w:rsidR="00601C5B" w:rsidRPr="00EF34E1" w:rsidRDefault="00601C5B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763B2D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6D0F783" w14:textId="605132F4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9B43DC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2B29EF6" w14:textId="261C9A2D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890886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918EF9F" w14:textId="32537A87" w:rsidR="00601C5B" w:rsidRPr="00EF34E1" w:rsidDel="00470496" w:rsidRDefault="00601C5B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39,833</w:t>
            </w:r>
          </w:p>
        </w:tc>
      </w:tr>
      <w:tr w:rsidR="00601C5B" w:rsidRPr="00B3135A" w14:paraId="34058470" w14:textId="77777777" w:rsidTr="008A0749">
        <w:tc>
          <w:tcPr>
            <w:tcW w:w="2952" w:type="dxa"/>
            <w:shd w:val="clear" w:color="auto" w:fill="auto"/>
          </w:tcPr>
          <w:p w14:paraId="5B101EEA" w14:textId="75035672" w:rsidR="00601C5B" w:rsidRPr="00EF34E1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shd w:val="clear" w:color="auto" w:fill="auto"/>
          </w:tcPr>
          <w:p w14:paraId="147EE9E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3DEFB4F" w14:textId="47906023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C5BE3BB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6C3C7B8F" w14:textId="08C5096B" w:rsidR="00601C5B" w:rsidRPr="00B3135A" w:rsidDel="00A62E4D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5D1C4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A11B477" w14:textId="0A06F42A" w:rsidR="00601C5B" w:rsidRPr="00EF34E1" w:rsidDel="00A62E4D" w:rsidRDefault="00601C5B" w:rsidP="00EF34E1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44524AE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B9CECF8" w14:textId="47D19BC4" w:rsidR="00601C5B" w:rsidRPr="00EF34E1" w:rsidDel="008F3613" w:rsidRDefault="00601C5B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(1,362,419)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3BC40F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DD1E63" w14:textId="4F5183FF" w:rsidR="00601C5B" w:rsidRPr="00EF34E1" w:rsidDel="008F3613" w:rsidRDefault="00601C5B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1,362,419</w:t>
            </w:r>
          </w:p>
        </w:tc>
        <w:tc>
          <w:tcPr>
            <w:tcW w:w="236" w:type="dxa"/>
            <w:shd w:val="clear" w:color="auto" w:fill="auto"/>
          </w:tcPr>
          <w:p w14:paraId="2EE37284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6ACEE6B" w14:textId="0541A6A8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(18,333)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3436F1E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1D0A8920" w14:textId="42A3266A" w:rsidR="00601C5B" w:rsidRPr="00EF34E1" w:rsidRDefault="00601C5B" w:rsidP="00EF34E1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18,333</w:t>
            </w:r>
          </w:p>
        </w:tc>
        <w:tc>
          <w:tcPr>
            <w:tcW w:w="238" w:type="dxa"/>
            <w:shd w:val="clear" w:color="auto" w:fill="auto"/>
          </w:tcPr>
          <w:p w14:paraId="383B3F1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3EFD3C8" w14:textId="080590DF" w:rsidR="00601C5B" w:rsidRPr="00EF34E1" w:rsidRDefault="00601C5B" w:rsidP="00EF34E1">
            <w:pPr>
              <w:pStyle w:val="acctfourfigures"/>
              <w:tabs>
                <w:tab w:val="clear" w:pos="765"/>
                <w:tab w:val="decimal" w:pos="429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29C809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8FEE286" w14:textId="58935EC0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450034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63259657" w14:textId="28A6DE3E" w:rsidR="00601C5B" w:rsidRPr="00EF34E1" w:rsidDel="00470496" w:rsidRDefault="00601C5B" w:rsidP="00EF34E1">
            <w:pPr>
              <w:pStyle w:val="acctfourfigures"/>
              <w:tabs>
                <w:tab w:val="clear" w:pos="765"/>
                <w:tab w:val="decimal" w:pos="508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01C5B" w:rsidRPr="00B3135A" w14:paraId="0323DEE3" w14:textId="77777777" w:rsidTr="00EF34E1">
        <w:tc>
          <w:tcPr>
            <w:tcW w:w="2952" w:type="dxa"/>
            <w:shd w:val="clear" w:color="auto" w:fill="auto"/>
          </w:tcPr>
          <w:p w14:paraId="4614099E" w14:textId="7B947016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630" w:type="dxa"/>
            <w:shd w:val="clear" w:color="auto" w:fill="auto"/>
          </w:tcPr>
          <w:p w14:paraId="09C1D814" w14:textId="1F086D33" w:rsidR="00601C5B" w:rsidRPr="00EF34E1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C8B3D65" w14:textId="12185553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4BF4C7F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29E660E8" w14:textId="4A8E1AF5" w:rsidR="00601C5B" w:rsidRPr="00EF34E1" w:rsidRDefault="00601C5B" w:rsidP="00EF34E1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(127,744)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2063A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39C8A96" w14:textId="48ACFF9F" w:rsidR="00601C5B" w:rsidRPr="00EF34E1" w:rsidRDefault="00601C5B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(477,218)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77D72CF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2AA52A1" w14:textId="2FD74FB4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0C5C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1F39BB" w14:textId="7219772B" w:rsidR="00601C5B" w:rsidRPr="00B3135A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250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F692C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768A517" w14:textId="55FD9119" w:rsidR="00601C5B" w:rsidRPr="00B3135A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60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4925F4A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E5E5DFD" w14:textId="7BB45C3F" w:rsidR="00601C5B" w:rsidRPr="00EF34E1" w:rsidRDefault="00601C5B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548B762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1B009D6" w14:textId="5143D9DE" w:rsidR="00601C5B" w:rsidRPr="00EF34E1" w:rsidRDefault="00601C5B" w:rsidP="00EF34E1">
            <w:pPr>
              <w:pStyle w:val="acctfourfigures"/>
              <w:tabs>
                <w:tab w:val="clear" w:pos="765"/>
                <w:tab w:val="decimal" w:pos="429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9762B6A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56C3EB9" w14:textId="3309F29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4AF286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4EADF885" w14:textId="1FAC55A3" w:rsidR="00601C5B" w:rsidRPr="00EF34E1" w:rsidRDefault="00601C5B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(604,962)</w:t>
            </w:r>
          </w:p>
        </w:tc>
      </w:tr>
      <w:tr w:rsidR="00CD5D6D" w:rsidRPr="00B3135A" w14:paraId="18C16310" w14:textId="77777777" w:rsidTr="002D22F8">
        <w:tc>
          <w:tcPr>
            <w:tcW w:w="2952" w:type="dxa"/>
            <w:shd w:val="clear" w:color="auto" w:fill="auto"/>
          </w:tcPr>
          <w:p w14:paraId="230C7AEB" w14:textId="0EE37331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shd w:val="clear" w:color="auto" w:fill="auto"/>
          </w:tcPr>
          <w:p w14:paraId="30D442FE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AD7E6" w14:textId="45AEC0B8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2D9734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A476" w14:textId="5C243D64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3A471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7144E" w14:textId="75540A67" w:rsidR="00601C5B" w:rsidRPr="00EF34E1" w:rsidRDefault="00601C5B" w:rsidP="00EF34E1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762B5F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BEFCC" w14:textId="342012E5" w:rsidR="00601C5B" w:rsidRPr="00EF34E1" w:rsidRDefault="00601C5B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(6,552)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5B0C8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C38FD" w14:textId="4D81B03C" w:rsidR="00601C5B" w:rsidRPr="00B3135A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250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230BD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B01D8" w14:textId="0352CDDC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(523)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ED265F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E1B1C" w14:textId="1AB01F28" w:rsidR="00601C5B" w:rsidRPr="00EF34E1" w:rsidRDefault="00601C5B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482B028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C9DBD" w14:textId="71A7F7C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D2C1FC6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A6AC" w14:textId="53D9919E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FC61A1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DE36C5F" w14:textId="5CB42BD8" w:rsidR="00601C5B" w:rsidRPr="00EF34E1" w:rsidRDefault="00601C5B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sz w:val="24"/>
                <w:szCs w:val="24"/>
              </w:rPr>
              <w:t>(7,126)</w:t>
            </w:r>
          </w:p>
        </w:tc>
      </w:tr>
      <w:tr w:rsidR="00EF34E1" w:rsidRPr="00B3135A" w14:paraId="2E34A830" w14:textId="77777777" w:rsidTr="00EF34E1">
        <w:tc>
          <w:tcPr>
            <w:tcW w:w="2952" w:type="dxa"/>
            <w:shd w:val="clear" w:color="auto" w:fill="auto"/>
          </w:tcPr>
          <w:p w14:paraId="341BF6D0" w14:textId="3337B2A8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2FD85BC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50549" w14:textId="4472EE65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4E872E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CAFEE" w14:textId="08307070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461726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2F6E7" w14:textId="455620B3" w:rsidR="00601C5B" w:rsidRPr="00EF34E1" w:rsidRDefault="00601C5B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6F6DD8C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E37C6" w14:textId="14314CB8" w:rsidR="00601C5B" w:rsidRPr="00EF34E1" w:rsidRDefault="00601C5B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46,387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CE80B1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BF75D" w14:textId="4258F294" w:rsidR="00601C5B" w:rsidRPr="00EF34E1" w:rsidRDefault="00601C5B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1,394,523</w:t>
            </w:r>
          </w:p>
        </w:tc>
        <w:tc>
          <w:tcPr>
            <w:tcW w:w="236" w:type="dxa"/>
            <w:shd w:val="clear" w:color="auto" w:fill="auto"/>
          </w:tcPr>
          <w:p w14:paraId="6DBDAEBB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53731" w14:textId="695EF965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14,942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483250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F2E72" w14:textId="7B928B87" w:rsidR="00601C5B" w:rsidRPr="00EF34E1" w:rsidRDefault="00601C5B" w:rsidP="00EF34E1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18,333</w:t>
            </w:r>
          </w:p>
        </w:tc>
        <w:tc>
          <w:tcPr>
            <w:tcW w:w="238" w:type="dxa"/>
            <w:shd w:val="clear" w:color="auto" w:fill="auto"/>
          </w:tcPr>
          <w:p w14:paraId="5B157CCA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1461F" w14:textId="3FFFB334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49,110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8CBECF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E1060" w14:textId="4F8AA0CA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7D71482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A8CB4" w14:textId="1447497D" w:rsidR="00601C5B" w:rsidRPr="00EF34E1" w:rsidRDefault="00601C5B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1,523,370</w:t>
            </w:r>
          </w:p>
        </w:tc>
      </w:tr>
      <w:tr w:rsidR="00EF34E1" w:rsidRPr="00B3135A" w14:paraId="1033AF9E" w14:textId="77777777" w:rsidTr="00EF34E1">
        <w:trPr>
          <w:trHeight w:val="64"/>
        </w:trPr>
        <w:tc>
          <w:tcPr>
            <w:tcW w:w="2952" w:type="dxa"/>
            <w:shd w:val="clear" w:color="auto" w:fill="auto"/>
          </w:tcPr>
          <w:p w14:paraId="0711E481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477E089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DC00A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CECF20F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F0CA8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1654F64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3784F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84B4565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1ED3C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E703D2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A4DC8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6B7DD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87AB1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C67B73D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D57F4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9541FB5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12417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2E26F2F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015F9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0E7B845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7494EC21" w14:textId="77777777" w:rsidR="00601C5B" w:rsidRPr="00EF34E1" w:rsidRDefault="00601C5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9" w:right="-108" w:firstLine="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D6D" w:rsidRPr="00B3135A" w14:paraId="2C360BB6" w14:textId="77777777" w:rsidTr="002D22F8">
        <w:tc>
          <w:tcPr>
            <w:tcW w:w="2952" w:type="dxa"/>
            <w:shd w:val="clear" w:color="auto" w:fill="auto"/>
          </w:tcPr>
          <w:p w14:paraId="303CF9A1" w14:textId="5DE3B6C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2E415D0C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C9B5ABF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0EF50C82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69ED96C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ABDB83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B51F09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18801C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9B86A0F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C9A19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C48ACB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15DACB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0776527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F7066FB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62B6E8B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B3CAFA7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22B556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37787E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BA4EFE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1941BA2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29F4B7A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F34E1" w:rsidRPr="00B3135A" w14:paraId="50BDCAF1" w14:textId="77777777" w:rsidTr="00EF34E1">
        <w:tc>
          <w:tcPr>
            <w:tcW w:w="2952" w:type="dxa"/>
            <w:shd w:val="clear" w:color="auto" w:fill="auto"/>
          </w:tcPr>
          <w:p w14:paraId="00A5805E" w14:textId="03E7D0BB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630" w:type="dxa"/>
            <w:shd w:val="clear" w:color="auto" w:fill="auto"/>
          </w:tcPr>
          <w:p w14:paraId="683A482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EDD363" w14:textId="1CBDAA5F" w:rsidR="00601C5B" w:rsidRPr="00EF34E1" w:rsidRDefault="00601C5B" w:rsidP="00EF34E1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114,269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4D34127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7733E2" w14:textId="333DC95E" w:rsidR="00601C5B" w:rsidRPr="00EF34E1" w:rsidRDefault="00601C5B" w:rsidP="00EF34E1">
            <w:pPr>
              <w:pStyle w:val="acctfourfigures"/>
              <w:tabs>
                <w:tab w:val="clear" w:pos="765"/>
                <w:tab w:val="decimal" w:pos="543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30E4038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C25307" w14:textId="6462E03B" w:rsidR="00601C5B" w:rsidRPr="00EF34E1" w:rsidRDefault="00601C5B" w:rsidP="00EF34E1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21,532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DF7ED3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5511C1" w14:textId="40412368" w:rsidR="00601C5B" w:rsidRPr="00EF34E1" w:rsidRDefault="00601C5B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96F5B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3F5DA787" w14:textId="1DF81CCF" w:rsidR="00601C5B" w:rsidRPr="00EF34E1" w:rsidRDefault="00601C5B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146,310</w:t>
            </w:r>
          </w:p>
        </w:tc>
        <w:tc>
          <w:tcPr>
            <w:tcW w:w="236" w:type="dxa"/>
            <w:shd w:val="clear" w:color="auto" w:fill="auto"/>
          </w:tcPr>
          <w:p w14:paraId="06F0C06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231DE" w14:textId="5275E460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1,416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E0FF48E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</w:tcPr>
          <w:p w14:paraId="6525BC6E" w14:textId="0FC7130A" w:rsidR="00601C5B" w:rsidRPr="00EF34E1" w:rsidRDefault="00601C5B" w:rsidP="00EF34E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269" w:right="-208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3BAC7C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8F6593" w14:textId="63322A24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705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38A679" w14:textId="7777777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574346" w14:textId="16879A2C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20,489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9BCD40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7C1F1D8E" w14:textId="6B323D75" w:rsidR="00601C5B" w:rsidRPr="00EF34E1" w:rsidRDefault="00601C5B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463,122</w:t>
            </w:r>
          </w:p>
        </w:tc>
      </w:tr>
      <w:tr w:rsidR="002D22F8" w:rsidRPr="00B3135A" w14:paraId="38227CA9" w14:textId="77777777" w:rsidTr="002D22F8">
        <w:tc>
          <w:tcPr>
            <w:tcW w:w="2952" w:type="dxa"/>
            <w:shd w:val="clear" w:color="auto" w:fill="auto"/>
          </w:tcPr>
          <w:p w14:paraId="08AD2F5E" w14:textId="6F3F57A5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76FECFF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7CEDA8" w14:textId="7777777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5BB5FF0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06785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34309DA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DDDA37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3097102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412B7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2DA151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30926A88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0DAF88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3E33A" w14:textId="7777777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A00F46B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auto"/>
          </w:tcPr>
          <w:p w14:paraId="11ADB09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F5C9DA5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18A865" w14:textId="7777777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0010248" w14:textId="7777777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16AF6" w14:textId="7777777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4311AF0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AE32C2D" w14:textId="7777777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F34E1" w:rsidRPr="00B3135A" w14:paraId="4B3413E5" w14:textId="77777777" w:rsidTr="00EF34E1">
        <w:tc>
          <w:tcPr>
            <w:tcW w:w="2952" w:type="dxa"/>
            <w:shd w:val="clear" w:color="auto" w:fill="auto"/>
          </w:tcPr>
          <w:p w14:paraId="0326ACF7" w14:textId="70CBF690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35A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630" w:type="dxa"/>
            <w:shd w:val="clear" w:color="auto" w:fill="auto"/>
          </w:tcPr>
          <w:p w14:paraId="7DC6293D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28FB21" w14:textId="016CA98B" w:rsidR="00601C5B" w:rsidRPr="00EF34E1" w:rsidRDefault="00601C5B" w:rsidP="00EF34E1">
            <w:pPr>
              <w:pStyle w:val="acctfourfigures"/>
              <w:tabs>
                <w:tab w:val="clear" w:pos="765"/>
                <w:tab w:val="decimal" w:pos="618"/>
              </w:tabs>
              <w:spacing w:line="340" w:lineRule="exact"/>
              <w:ind w:left="-269" w:right="-154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52,015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D36F608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8970F7" w14:textId="40B0ECAC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BF8853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DDB4C3" w14:textId="5E745EA5" w:rsidR="00601C5B" w:rsidRPr="00EF34E1" w:rsidRDefault="00601C5B" w:rsidP="00EF34E1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34" w:right="-1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56C8A29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FD2155" w14:textId="315FD548" w:rsidR="00601C5B" w:rsidRPr="00EF34E1" w:rsidRDefault="00601C5B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49CEF" w14:textId="7777777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10"/>
              </w:tabs>
              <w:spacing w:line="340" w:lineRule="exact"/>
              <w:ind w:left="-269" w:right="-161" w:firstLine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7F355B9B" w14:textId="4485EFDE" w:rsidR="00601C5B" w:rsidRPr="00EF34E1" w:rsidRDefault="00601C5B" w:rsidP="00EF34E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134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291,552</w:t>
            </w:r>
          </w:p>
        </w:tc>
        <w:tc>
          <w:tcPr>
            <w:tcW w:w="236" w:type="dxa"/>
            <w:shd w:val="clear" w:color="auto" w:fill="auto"/>
          </w:tcPr>
          <w:p w14:paraId="3D0840F8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B14715" w14:textId="614FE0C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C00B411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</w:tcPr>
          <w:p w14:paraId="3208B5F0" w14:textId="506F16EC" w:rsidR="00601C5B" w:rsidRPr="00EF34E1" w:rsidRDefault="00601C5B" w:rsidP="00EF34E1">
            <w:pPr>
              <w:pStyle w:val="acctfourfigures"/>
              <w:tabs>
                <w:tab w:val="clear" w:pos="765"/>
                <w:tab w:val="decimal" w:pos="816"/>
              </w:tabs>
              <w:spacing w:line="340" w:lineRule="exact"/>
              <w:ind w:left="-134" w:right="-2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2,933</w:t>
            </w:r>
          </w:p>
        </w:tc>
        <w:tc>
          <w:tcPr>
            <w:tcW w:w="238" w:type="dxa"/>
            <w:shd w:val="clear" w:color="auto" w:fill="auto"/>
          </w:tcPr>
          <w:p w14:paraId="13387B4A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DE7F76" w14:textId="50CF3366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CCD58F" w14:textId="7777777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5"/>
              </w:tabs>
              <w:spacing w:line="340" w:lineRule="exact"/>
              <w:ind w:left="-269" w:right="-111" w:firstLine="16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29783B" w14:textId="37F3BDD3" w:rsidR="00601C5B" w:rsidRPr="00EF34E1" w:rsidRDefault="00601C5B" w:rsidP="00EF34E1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28,101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4F672DC" w14:textId="77777777" w:rsidR="00601C5B" w:rsidRPr="00B3135A" w:rsidRDefault="00601C5B" w:rsidP="00601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69" w:right="-108" w:firstLine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1DA12C7A" w14:textId="1CC62577" w:rsidR="00601C5B" w:rsidRPr="00EF34E1" w:rsidRDefault="00601C5B" w:rsidP="00EF34E1">
            <w:pPr>
              <w:pStyle w:val="acctfourfigures"/>
              <w:tabs>
                <w:tab w:val="clear" w:pos="765"/>
                <w:tab w:val="decimal" w:pos="688"/>
              </w:tabs>
              <w:spacing w:line="340" w:lineRule="exact"/>
              <w:ind w:left="-269" w:right="-111" w:hanging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375,234</w:t>
            </w:r>
          </w:p>
        </w:tc>
      </w:tr>
    </w:tbl>
    <w:p w14:paraId="5D938C26" w14:textId="77777777" w:rsidR="004D2F5E" w:rsidRPr="00EF34E1" w:rsidRDefault="004D2F5E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1960AC85" w14:textId="7CB23DCF" w:rsidR="005E336F" w:rsidRDefault="005E336F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279" w:right="-44"/>
        <w:jc w:val="thaiDistribute"/>
        <w:rPr>
          <w:rFonts w:ascii="Angsana New" w:hAnsi="Angsana New"/>
          <w:sz w:val="30"/>
          <w:szCs w:val="30"/>
        </w:rPr>
        <w:sectPr w:rsidR="005E336F" w:rsidSect="003C2664">
          <w:footerReference w:type="default" r:id="rId2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52FC2E0" w14:textId="77777777" w:rsidR="007F09F2" w:rsidRPr="00B3135A" w:rsidRDefault="007F09F2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34E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การโอนไปอสังหาริมทรัพย์เพื่อการลงทุน</w:t>
      </w:r>
    </w:p>
    <w:p w14:paraId="7A9EB1CC" w14:textId="01E98264" w:rsidR="00C91A8B" w:rsidRPr="00B3135A" w:rsidRDefault="00032A97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34E1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EF34E1">
        <w:rPr>
          <w:rFonts w:asciiTheme="majorBidi" w:hAnsiTheme="majorBidi" w:cstheme="majorBidi"/>
          <w:sz w:val="30"/>
          <w:szCs w:val="30"/>
        </w:rPr>
        <w:t>2565</w:t>
      </w:r>
      <w:r w:rsidRPr="00EF34E1">
        <w:rPr>
          <w:rFonts w:asciiTheme="majorBidi" w:hAnsiTheme="majorBidi" w:cstheme="majorBidi"/>
          <w:sz w:val="30"/>
          <w:szCs w:val="30"/>
          <w:cs/>
        </w:rPr>
        <w:t xml:space="preserve"> บริษัทมีการโอนที่ดินและส่วนปรับปรุงที่ดิน อาคาร สิ่งปล</w:t>
      </w:r>
      <w:r w:rsidRPr="00B3135A">
        <w:rPr>
          <w:rFonts w:asciiTheme="majorBidi" w:hAnsiTheme="majorBidi" w:cstheme="majorBidi" w:hint="cs"/>
          <w:sz w:val="30"/>
          <w:szCs w:val="30"/>
          <w:cs/>
        </w:rPr>
        <w:t>ู</w:t>
      </w:r>
      <w:r w:rsidRPr="00EF34E1">
        <w:rPr>
          <w:rFonts w:asciiTheme="majorBidi" w:hAnsiTheme="majorBidi" w:cstheme="majorBidi"/>
          <w:sz w:val="30"/>
          <w:szCs w:val="30"/>
          <w:cs/>
        </w:rPr>
        <w:t>กสร้างและส่วนปรับปรุงอาคาร</w:t>
      </w:r>
      <w:r w:rsidR="008509F7" w:rsidRPr="00B3135A">
        <w:rPr>
          <w:rFonts w:asciiTheme="majorBidi" w:hAnsiTheme="majorBidi" w:cstheme="majorBidi"/>
          <w:sz w:val="30"/>
          <w:szCs w:val="30"/>
        </w:rPr>
        <w:br/>
      </w:r>
      <w:r w:rsidRPr="00EF34E1">
        <w:rPr>
          <w:rFonts w:asciiTheme="majorBidi" w:hAnsiTheme="majorBidi" w:cstheme="majorBidi"/>
          <w:sz w:val="30"/>
          <w:szCs w:val="30"/>
          <w:cs/>
        </w:rPr>
        <w:t>ไปเป็นอสังหาริมทรัพย์เพื่อการลงทุน</w:t>
      </w:r>
      <w:r w:rsidRPr="00B31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4C80" w:rsidRPr="00B3135A">
        <w:rPr>
          <w:rFonts w:ascii="Angsana New" w:hAnsi="Angsana New"/>
          <w:sz w:val="30"/>
          <w:szCs w:val="30"/>
          <w:cs/>
        </w:rPr>
        <w:t>โดยเป็นไปตามแผนการปรับโครงสร้างการดำเนินธุรกิจสับปะรดภายใน</w:t>
      </w:r>
      <w:r w:rsidR="00464C80" w:rsidRPr="00B3135A">
        <w:rPr>
          <w:rFonts w:ascii="Angsana New" w:hAnsi="Angsana New"/>
          <w:sz w:val="30"/>
          <w:szCs w:val="30"/>
          <w:cs/>
        </w:rPr>
        <w:br/>
        <w:t>กลุ่มบริษัท</w:t>
      </w:r>
      <w:r w:rsidR="009243E1" w:rsidRPr="00B313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43E1" w:rsidRPr="00B3135A">
        <w:rPr>
          <w:rFonts w:asciiTheme="majorBidi" w:hAnsiTheme="majorBidi" w:cstheme="majorBidi"/>
          <w:sz w:val="30"/>
          <w:szCs w:val="30"/>
        </w:rPr>
        <w:t>(</w:t>
      </w:r>
      <w:r w:rsidR="009243E1" w:rsidRPr="00B3135A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9243E1" w:rsidRPr="00B3135A">
        <w:rPr>
          <w:rFonts w:asciiTheme="majorBidi" w:hAnsiTheme="majorBidi" w:cstheme="majorBidi"/>
          <w:sz w:val="30"/>
          <w:szCs w:val="30"/>
        </w:rPr>
        <w:t>3)</w:t>
      </w:r>
    </w:p>
    <w:p w14:paraId="7CC062E1" w14:textId="44386C4F" w:rsidR="007F09F2" w:rsidRPr="00EF34E1" w:rsidRDefault="007F09F2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highlight w:val="darkCyan"/>
          <w:cs/>
        </w:rPr>
      </w:pPr>
    </w:p>
    <w:p w14:paraId="38748D42" w14:textId="635D7ED4" w:rsidR="007B5B32" w:rsidRPr="00B3135A" w:rsidRDefault="003A790A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7314E96C" w14:textId="5EBD7886" w:rsidR="00C43CE2" w:rsidRPr="00EF34E1" w:rsidRDefault="001E3BE2" w:rsidP="00A2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  <w:r w:rsidRPr="00EF34E1">
        <w:rPr>
          <w:rFonts w:ascii="Angsana New" w:hAnsi="Angsana New"/>
          <w:sz w:val="20"/>
          <w:szCs w:val="20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0"/>
        <w:gridCol w:w="1076"/>
        <w:gridCol w:w="184"/>
        <w:gridCol w:w="1080"/>
        <w:gridCol w:w="180"/>
        <w:gridCol w:w="990"/>
      </w:tblGrid>
      <w:tr w:rsidR="00530AC1" w:rsidRPr="00B3135A" w14:paraId="2F5EC30C" w14:textId="77777777" w:rsidTr="00EF34E1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60CE42E9" w14:textId="451B749D" w:rsidR="00530AC1" w:rsidRPr="00EF34E1" w:rsidRDefault="00530AC1" w:rsidP="00530AC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46" w:type="dxa"/>
            <w:gridSpan w:val="3"/>
          </w:tcPr>
          <w:p w14:paraId="63E9C9F2" w14:textId="3525A2AF" w:rsidR="00530AC1" w:rsidRPr="00EF34E1" w:rsidRDefault="00530AC1" w:rsidP="00530AC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1AF538EF" w14:textId="77777777" w:rsidR="00530AC1" w:rsidRPr="00EF34E1" w:rsidRDefault="00530AC1" w:rsidP="00530AC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C95F181" w14:textId="239D8BD5" w:rsidR="00530AC1" w:rsidRPr="00EF34E1" w:rsidRDefault="00530AC1" w:rsidP="00530AC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0AC1" w:rsidRPr="00B3135A" w14:paraId="34B32228" w14:textId="77777777" w:rsidTr="00EF34E1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616D6D63" w14:textId="17BD4E7D" w:rsidR="00530AC1" w:rsidRPr="00EF34E1" w:rsidRDefault="00530AC1" w:rsidP="00530A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3E0A5A7D" w14:textId="77777777" w:rsidR="00530AC1" w:rsidRPr="00EF34E1" w:rsidRDefault="00530AC1" w:rsidP="00530A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E3E39FD" w14:textId="77777777" w:rsidR="00530AC1" w:rsidRPr="00EF34E1" w:rsidRDefault="00530AC1" w:rsidP="00530AC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4436AD1" w14:textId="77777777" w:rsidR="00530AC1" w:rsidRPr="00EF34E1" w:rsidRDefault="00530AC1" w:rsidP="00530AC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4" w:type="dxa"/>
          </w:tcPr>
          <w:p w14:paraId="4965877A" w14:textId="77777777" w:rsidR="00530AC1" w:rsidRPr="00EF34E1" w:rsidRDefault="00530AC1" w:rsidP="00530AC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B2BF6" w14:textId="77777777" w:rsidR="00530AC1" w:rsidRPr="00EF34E1" w:rsidRDefault="00530AC1" w:rsidP="00530A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2A251A2" w14:textId="77777777" w:rsidR="00530AC1" w:rsidRPr="00EF34E1" w:rsidRDefault="00530AC1" w:rsidP="00530AC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2A8D1" w14:textId="77777777" w:rsidR="00530AC1" w:rsidRPr="00EF34E1" w:rsidRDefault="00530AC1" w:rsidP="00530AC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0AC1" w:rsidRPr="00B3135A" w14:paraId="319CBEC8" w14:textId="77777777" w:rsidTr="00EF34E1">
        <w:trPr>
          <w:cantSplit/>
          <w:trHeight w:val="20"/>
          <w:tblHeader/>
        </w:trPr>
        <w:tc>
          <w:tcPr>
            <w:tcW w:w="4500" w:type="dxa"/>
          </w:tcPr>
          <w:p w14:paraId="57323644" w14:textId="31439A4B" w:rsidR="00530AC1" w:rsidRPr="00EF34E1" w:rsidRDefault="00530AC1" w:rsidP="00530AC1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4680" w:type="dxa"/>
            <w:gridSpan w:val="7"/>
            <w:vAlign w:val="center"/>
          </w:tcPr>
          <w:p w14:paraId="3C58B176" w14:textId="77777777" w:rsidR="00530AC1" w:rsidRPr="00EF34E1" w:rsidRDefault="00530AC1" w:rsidP="00530AC1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F34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F34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F34E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C5097" w:rsidRPr="00B3135A" w14:paraId="6D62BCA7" w14:textId="77777777" w:rsidTr="00EF34E1">
        <w:trPr>
          <w:cantSplit/>
          <w:trHeight w:val="20"/>
        </w:trPr>
        <w:tc>
          <w:tcPr>
            <w:tcW w:w="4500" w:type="dxa"/>
          </w:tcPr>
          <w:p w14:paraId="654FB9FF" w14:textId="5478CFAD" w:rsidR="004C5097" w:rsidRPr="00EF34E1" w:rsidRDefault="00A240B8" w:rsidP="004C509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3E9F6672" w14:textId="66BBE50E" w:rsidR="004C5097" w:rsidRPr="00EF34E1" w:rsidRDefault="00A240B8" w:rsidP="00EF34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18,165</w:t>
            </w:r>
          </w:p>
        </w:tc>
        <w:tc>
          <w:tcPr>
            <w:tcW w:w="180" w:type="dxa"/>
            <w:vAlign w:val="bottom"/>
          </w:tcPr>
          <w:p w14:paraId="0429F218" w14:textId="77777777" w:rsidR="004C5097" w:rsidRPr="00EF34E1" w:rsidRDefault="004C5097" w:rsidP="004C50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1076" w:type="dxa"/>
          </w:tcPr>
          <w:p w14:paraId="58392B8E" w14:textId="32402F16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5,274</w:t>
            </w:r>
          </w:p>
        </w:tc>
        <w:tc>
          <w:tcPr>
            <w:tcW w:w="184" w:type="dxa"/>
            <w:vAlign w:val="bottom"/>
          </w:tcPr>
          <w:p w14:paraId="2448C034" w14:textId="7777777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0247A9" w14:textId="5D78033F" w:rsidR="004C5097" w:rsidRPr="00EF34E1" w:rsidRDefault="00A240B8" w:rsidP="00EF34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83DDC8" w14:textId="7777777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990" w:type="dxa"/>
          </w:tcPr>
          <w:p w14:paraId="0DE03520" w14:textId="32B4309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4,466</w:t>
            </w:r>
          </w:p>
        </w:tc>
      </w:tr>
      <w:tr w:rsidR="004C5097" w:rsidRPr="00B3135A" w14:paraId="64E5EF5C" w14:textId="77777777" w:rsidTr="00EF34E1">
        <w:trPr>
          <w:cantSplit/>
          <w:trHeight w:val="20"/>
        </w:trPr>
        <w:tc>
          <w:tcPr>
            <w:tcW w:w="4500" w:type="dxa"/>
            <w:vAlign w:val="bottom"/>
          </w:tcPr>
          <w:p w14:paraId="7FEC3D10" w14:textId="39C3F784" w:rsidR="004C5097" w:rsidRPr="00EF34E1" w:rsidRDefault="00A240B8" w:rsidP="004C50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14:paraId="24EF8C52" w14:textId="62E585C6" w:rsidR="004C5097" w:rsidRPr="00EF34E1" w:rsidRDefault="00A240B8" w:rsidP="00EF34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4,013</w:t>
            </w:r>
          </w:p>
        </w:tc>
        <w:tc>
          <w:tcPr>
            <w:tcW w:w="180" w:type="dxa"/>
            <w:vAlign w:val="bottom"/>
          </w:tcPr>
          <w:p w14:paraId="14E6E2DC" w14:textId="77777777" w:rsidR="004C5097" w:rsidRPr="00EF34E1" w:rsidRDefault="004C5097" w:rsidP="004C50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1076" w:type="dxa"/>
          </w:tcPr>
          <w:p w14:paraId="7899C6D1" w14:textId="3C5583EC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6,703</w:t>
            </w:r>
          </w:p>
        </w:tc>
        <w:tc>
          <w:tcPr>
            <w:tcW w:w="184" w:type="dxa"/>
            <w:vAlign w:val="bottom"/>
          </w:tcPr>
          <w:p w14:paraId="3E6D4945" w14:textId="7777777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A0B3F6" w14:textId="6021804B" w:rsidR="004C5097" w:rsidRPr="00EF34E1" w:rsidRDefault="00A240B8" w:rsidP="00EF34E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249A52" w14:textId="7777777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990" w:type="dxa"/>
          </w:tcPr>
          <w:p w14:paraId="5040E6E0" w14:textId="62557D3B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6,703</w:t>
            </w:r>
          </w:p>
        </w:tc>
      </w:tr>
      <w:tr w:rsidR="004C5097" w:rsidRPr="00B3135A" w14:paraId="2468B131" w14:textId="77777777" w:rsidTr="00EF34E1">
        <w:trPr>
          <w:cantSplit/>
          <w:trHeight w:val="20"/>
        </w:trPr>
        <w:tc>
          <w:tcPr>
            <w:tcW w:w="4500" w:type="dxa"/>
          </w:tcPr>
          <w:p w14:paraId="641C859F" w14:textId="2DFB4A5C" w:rsidR="004C5097" w:rsidRPr="00EF34E1" w:rsidRDefault="00A240B8" w:rsidP="004C50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vAlign w:val="bottom"/>
          </w:tcPr>
          <w:p w14:paraId="353EFF80" w14:textId="7F25E887" w:rsidR="004C5097" w:rsidRPr="00EF34E1" w:rsidRDefault="00A240B8" w:rsidP="00EF34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3,197</w:t>
            </w:r>
          </w:p>
        </w:tc>
        <w:tc>
          <w:tcPr>
            <w:tcW w:w="180" w:type="dxa"/>
            <w:vAlign w:val="bottom"/>
          </w:tcPr>
          <w:p w14:paraId="4CDCAA11" w14:textId="77777777" w:rsidR="004C5097" w:rsidRPr="00EF34E1" w:rsidRDefault="004C5097" w:rsidP="004C50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1076" w:type="dxa"/>
          </w:tcPr>
          <w:p w14:paraId="48751C7A" w14:textId="63A2B871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5,277</w:t>
            </w:r>
          </w:p>
        </w:tc>
        <w:tc>
          <w:tcPr>
            <w:tcW w:w="184" w:type="dxa"/>
            <w:vAlign w:val="bottom"/>
          </w:tcPr>
          <w:p w14:paraId="4FD2470A" w14:textId="7777777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FC38DA" w14:textId="511B46F6" w:rsidR="004C5097" w:rsidRPr="00EF34E1" w:rsidRDefault="00A240B8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80" w:type="dxa"/>
            <w:vAlign w:val="bottom"/>
          </w:tcPr>
          <w:p w14:paraId="771DE473" w14:textId="7777777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990" w:type="dxa"/>
          </w:tcPr>
          <w:p w14:paraId="50D20723" w14:textId="420265F1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5,197</w:t>
            </w:r>
          </w:p>
        </w:tc>
      </w:tr>
      <w:tr w:rsidR="008E22C5" w:rsidRPr="00B3135A" w14:paraId="642FDF89" w14:textId="77777777" w:rsidTr="00EF34E1">
        <w:trPr>
          <w:cantSplit/>
          <w:trHeight w:val="20"/>
        </w:trPr>
        <w:tc>
          <w:tcPr>
            <w:tcW w:w="4500" w:type="dxa"/>
          </w:tcPr>
          <w:p w14:paraId="5F6278B8" w14:textId="709091AF" w:rsidR="004C5097" w:rsidRPr="00EF34E1" w:rsidRDefault="00A240B8" w:rsidP="004C50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BE1577" w14:textId="7BC73529" w:rsidR="004C5097" w:rsidRPr="00EF34E1" w:rsidRDefault="00A240B8" w:rsidP="00EF34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  <w:tc>
          <w:tcPr>
            <w:tcW w:w="180" w:type="dxa"/>
            <w:vAlign w:val="bottom"/>
          </w:tcPr>
          <w:p w14:paraId="1A4A6248" w14:textId="77777777" w:rsidR="004C5097" w:rsidRPr="00EF34E1" w:rsidRDefault="004C5097" w:rsidP="004C50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1076" w:type="dxa"/>
          </w:tcPr>
          <w:p w14:paraId="32A914C9" w14:textId="0661EFF6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3,092</w:t>
            </w:r>
          </w:p>
        </w:tc>
        <w:tc>
          <w:tcPr>
            <w:tcW w:w="184" w:type="dxa"/>
            <w:vAlign w:val="bottom"/>
          </w:tcPr>
          <w:p w14:paraId="1B8F3871" w14:textId="7777777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4FD39" w14:textId="0A005D70" w:rsidR="004C5097" w:rsidRPr="00EF34E1" w:rsidRDefault="00A240B8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80" w:type="dxa"/>
            <w:vAlign w:val="bottom"/>
          </w:tcPr>
          <w:p w14:paraId="03235A10" w14:textId="7777777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</w:p>
        </w:tc>
        <w:tc>
          <w:tcPr>
            <w:tcW w:w="990" w:type="dxa"/>
          </w:tcPr>
          <w:p w14:paraId="7E42CFEE" w14:textId="367A398D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2,975</w:t>
            </w:r>
          </w:p>
        </w:tc>
      </w:tr>
      <w:tr w:rsidR="004C5097" w:rsidRPr="00B3135A" w14:paraId="7523F24C" w14:textId="77777777" w:rsidTr="00EF34E1">
        <w:trPr>
          <w:cantSplit/>
          <w:trHeight w:val="20"/>
        </w:trPr>
        <w:tc>
          <w:tcPr>
            <w:tcW w:w="4500" w:type="dxa"/>
          </w:tcPr>
          <w:p w14:paraId="1B9F8847" w14:textId="77777777" w:rsidR="004C5097" w:rsidRPr="00EF34E1" w:rsidRDefault="004C5097" w:rsidP="004C50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BC8C9" w14:textId="6D151949" w:rsidR="004C5097" w:rsidRPr="00EF34E1" w:rsidRDefault="00A240B8" w:rsidP="00EF34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27,003</w:t>
            </w:r>
          </w:p>
        </w:tc>
        <w:tc>
          <w:tcPr>
            <w:tcW w:w="180" w:type="dxa"/>
            <w:vAlign w:val="bottom"/>
          </w:tcPr>
          <w:p w14:paraId="5A929B50" w14:textId="77777777" w:rsidR="004C5097" w:rsidRPr="00EF34E1" w:rsidRDefault="004C5097" w:rsidP="004C509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darkCya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D332A" w14:textId="766DC39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darkCyan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20,346</w:t>
            </w:r>
          </w:p>
        </w:tc>
        <w:tc>
          <w:tcPr>
            <w:tcW w:w="184" w:type="dxa"/>
            <w:vAlign w:val="bottom"/>
          </w:tcPr>
          <w:p w14:paraId="2380A9B4" w14:textId="7777777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dark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B10E5" w14:textId="3A35F664" w:rsidR="004C5097" w:rsidRPr="00EF34E1" w:rsidRDefault="00A240B8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180" w:type="dxa"/>
            <w:vAlign w:val="bottom"/>
          </w:tcPr>
          <w:p w14:paraId="4FC3E500" w14:textId="77777777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dark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5199A" w14:textId="070651E8" w:rsidR="004C5097" w:rsidRPr="00EF34E1" w:rsidRDefault="004C5097" w:rsidP="004C50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darkCyan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19,341</w:t>
            </w:r>
          </w:p>
        </w:tc>
      </w:tr>
    </w:tbl>
    <w:p w14:paraId="49CC23D5" w14:textId="77777777" w:rsidR="00530AC1" w:rsidRPr="00EF34E1" w:rsidRDefault="00530AC1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E4B5D69" w14:textId="3DA2D66B" w:rsidR="003A790A" w:rsidRPr="00B3135A" w:rsidRDefault="003A790A" w:rsidP="00EF34E1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ในปี </w:t>
      </w:r>
      <w:r w:rsidRPr="00B3135A">
        <w:rPr>
          <w:rFonts w:ascii="Angsana New" w:hAnsi="Angsana New"/>
          <w:sz w:val="30"/>
          <w:szCs w:val="30"/>
        </w:rPr>
        <w:t>256</w:t>
      </w:r>
      <w:r w:rsidR="0074531E" w:rsidRPr="00B3135A">
        <w:rPr>
          <w:rFonts w:ascii="Angsana New" w:hAnsi="Angsana New"/>
          <w:sz w:val="30"/>
          <w:szCs w:val="30"/>
        </w:rPr>
        <w:t>5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D8412D" w:rsidRPr="00EF34E1">
        <w:rPr>
          <w:rFonts w:ascii="Angsana New" w:hAnsi="Angsana New"/>
          <w:sz w:val="30"/>
          <w:szCs w:val="30"/>
        </w:rPr>
        <w:t>23.73</w:t>
      </w:r>
      <w:r w:rsidR="00B72F58" w:rsidRPr="00EF34E1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ล้านบาท</w:t>
      </w:r>
      <w:r w:rsidR="00D8412D" w:rsidRPr="00B3135A">
        <w:rPr>
          <w:rFonts w:ascii="Angsana New" w:hAnsi="Angsana New"/>
          <w:sz w:val="30"/>
          <w:szCs w:val="30"/>
        </w:rPr>
        <w:t xml:space="preserve"> </w:t>
      </w:r>
      <w:r w:rsidR="00D8412D" w:rsidRPr="00B3135A">
        <w:rPr>
          <w:rFonts w:ascii="Angsana New" w:hAnsi="Angsana New"/>
          <w:sz w:val="30"/>
          <w:szCs w:val="30"/>
          <w:cs/>
        </w:rPr>
        <w:t xml:space="preserve">และ </w:t>
      </w:r>
      <w:r w:rsidR="00D8412D" w:rsidRPr="00B3135A">
        <w:rPr>
          <w:rFonts w:ascii="Angsana New" w:hAnsi="Angsana New"/>
          <w:sz w:val="30"/>
          <w:szCs w:val="30"/>
        </w:rPr>
        <w:t xml:space="preserve">0.62 </w:t>
      </w:r>
      <w:r w:rsidR="00D8412D" w:rsidRPr="00B3135A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9C45B3" w:rsidRPr="00B3135A">
        <w:rPr>
          <w:rFonts w:ascii="Angsana New" w:hAnsi="Angsana New"/>
          <w:sz w:val="30"/>
          <w:szCs w:val="30"/>
          <w:cs/>
        </w:rPr>
        <w:t xml:space="preserve"> </w:t>
      </w:r>
      <w:r w:rsidR="009C45B3" w:rsidRPr="00EF34E1">
        <w:rPr>
          <w:rFonts w:ascii="Angsana New" w:hAnsi="Angsana New"/>
          <w:i/>
          <w:iCs/>
          <w:sz w:val="30"/>
          <w:szCs w:val="30"/>
        </w:rPr>
        <w:t xml:space="preserve">(2564: 7.08 </w:t>
      </w:r>
      <w:r w:rsidR="009C45B3" w:rsidRPr="00EF34E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B72F58" w:rsidRPr="00B3135A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B72F58" w:rsidRPr="00B3135A">
        <w:rPr>
          <w:rFonts w:ascii="Angsana New" w:hAnsi="Angsana New"/>
          <w:i/>
          <w:iCs/>
          <w:sz w:val="30"/>
          <w:szCs w:val="30"/>
        </w:rPr>
        <w:t xml:space="preserve">7.08 </w:t>
      </w:r>
      <w:r w:rsidR="00B72F58" w:rsidRPr="00B3135A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9C45B3" w:rsidRPr="00EF34E1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C4B4954" w14:textId="77777777" w:rsidR="003A790A" w:rsidRPr="00EF34E1" w:rsidRDefault="003A790A" w:rsidP="00EF34E1">
      <w:pPr>
        <w:pStyle w:val="block"/>
        <w:tabs>
          <w:tab w:val="left" w:pos="540"/>
        </w:tabs>
        <w:spacing w:after="0" w:line="240" w:lineRule="auto"/>
        <w:ind w:left="547" w:right="-90"/>
        <w:jc w:val="thaiDistribute"/>
        <w:rPr>
          <w:rFonts w:ascii="Angsana New" w:hAnsi="Angsana New"/>
          <w:sz w:val="20"/>
          <w:cs/>
          <w:lang w:val="en-US" w:bidi="th-TH"/>
        </w:rPr>
      </w:pPr>
    </w:p>
    <w:p w14:paraId="12DB2238" w14:textId="159761EE" w:rsidR="004F6CC2" w:rsidRPr="00B3135A" w:rsidRDefault="009974BD" w:rsidP="00EF34E1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3135A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กลุ่มบริษัทได้ทำสัญญาเช่าที่ดิน อาคาร อุปกรณ์และยานพาหนะหลายสัญญา สัญญาเช่าดังกล่าวมีระยะเวลาเช่า </w:t>
      </w:r>
      <w:r w:rsidR="002A0FB2" w:rsidRPr="00B3135A">
        <w:rPr>
          <w:rFonts w:ascii="Angsana New" w:hAnsi="Angsana New"/>
          <w:spacing w:val="-2"/>
          <w:sz w:val="30"/>
          <w:szCs w:val="30"/>
        </w:rPr>
        <w:t>1</w:t>
      </w:r>
      <w:r w:rsidR="002A0FB2" w:rsidRPr="00B3135A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Pr="00B3135A">
        <w:rPr>
          <w:rFonts w:ascii="Angsana New" w:hAnsi="Angsana New"/>
          <w:sz w:val="30"/>
          <w:szCs w:val="30"/>
          <w:cs/>
        </w:rPr>
        <w:t xml:space="preserve"> </w:t>
      </w:r>
      <w:r w:rsidR="002A0FB2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 xml:space="preserve">ถึง </w:t>
      </w:r>
      <w:r w:rsidRPr="00B3135A">
        <w:rPr>
          <w:rFonts w:ascii="Angsana New" w:hAnsi="Angsana New"/>
          <w:sz w:val="30"/>
          <w:szCs w:val="30"/>
        </w:rPr>
        <w:t xml:space="preserve">5 </w:t>
      </w:r>
      <w:r w:rsidRPr="00B3135A">
        <w:rPr>
          <w:rFonts w:ascii="Angsana New" w:hAnsi="Angsana New"/>
          <w:sz w:val="30"/>
          <w:szCs w:val="30"/>
          <w:cs/>
        </w:rPr>
        <w:t>ปี โดยมีสิทธิต่อสัญญาเช่าเมื่อสิ้นสุดอายุสัญญ</w:t>
      </w:r>
      <w:r w:rsidRPr="00B3135A">
        <w:rPr>
          <w:rFonts w:ascii="Angsana New" w:hAnsi="Angsana New"/>
          <w:spacing w:val="-2"/>
          <w:sz w:val="30"/>
          <w:szCs w:val="30"/>
          <w:cs/>
        </w:rPr>
        <w:t xml:space="preserve">า </w:t>
      </w:r>
      <w:r w:rsidR="001E3BE2" w:rsidRPr="00B3135A">
        <w:rPr>
          <w:rFonts w:ascii="Angsana New" w:hAnsi="Angsana New"/>
          <w:spacing w:val="-2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  <w:r w:rsidRPr="00B3135A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FABCDC2" w14:textId="77777777" w:rsidR="004F6CC2" w:rsidRPr="00EF34E1" w:rsidRDefault="004F6CC2" w:rsidP="00A243DE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cs/>
          <w:lang w:bidi="th-TH"/>
        </w:rPr>
      </w:pPr>
    </w:p>
    <w:tbl>
      <w:tblPr>
        <w:tblW w:w="9120" w:type="dxa"/>
        <w:tblInd w:w="44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3"/>
        <w:gridCol w:w="1008"/>
        <w:gridCol w:w="193"/>
        <w:gridCol w:w="1080"/>
        <w:gridCol w:w="178"/>
        <w:gridCol w:w="1077"/>
        <w:gridCol w:w="178"/>
        <w:gridCol w:w="993"/>
      </w:tblGrid>
      <w:tr w:rsidR="003A790A" w:rsidRPr="00B3135A" w14:paraId="0B982094" w14:textId="77777777" w:rsidTr="00EF34E1">
        <w:trPr>
          <w:cantSplit/>
          <w:tblHeader/>
        </w:trPr>
        <w:tc>
          <w:tcPr>
            <w:tcW w:w="4413" w:type="dxa"/>
            <w:vAlign w:val="bottom"/>
          </w:tcPr>
          <w:p w14:paraId="0A52B557" w14:textId="52631D4D" w:rsidR="003A790A" w:rsidRPr="00EF34E1" w:rsidRDefault="004F6CC2" w:rsidP="00A243DE">
            <w:pPr>
              <w:pStyle w:val="acctfourfigures"/>
              <w:tabs>
                <w:tab w:val="left" w:pos="720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 w:rsidRPr="00EF34E1"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/>
              </w:rPr>
              <w:br w:type="page"/>
            </w:r>
          </w:p>
        </w:tc>
        <w:tc>
          <w:tcPr>
            <w:tcW w:w="2281" w:type="dxa"/>
            <w:gridSpan w:val="3"/>
            <w:hideMark/>
          </w:tcPr>
          <w:p w14:paraId="2203807B" w14:textId="0426773A" w:rsidR="003A790A" w:rsidRPr="00B3135A" w:rsidRDefault="003A790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78" w:type="dxa"/>
          </w:tcPr>
          <w:p w14:paraId="7B64B929" w14:textId="77777777" w:rsidR="003A790A" w:rsidRPr="00B3135A" w:rsidRDefault="003A790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48" w:type="dxa"/>
            <w:gridSpan w:val="3"/>
            <w:hideMark/>
          </w:tcPr>
          <w:p w14:paraId="622048DD" w14:textId="0B03CF82" w:rsidR="003A790A" w:rsidRPr="00B3135A" w:rsidRDefault="003A790A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C45B3" w:rsidRPr="00B3135A" w14:paraId="0EFA001F" w14:textId="77777777" w:rsidTr="00EF34E1">
        <w:trPr>
          <w:cantSplit/>
          <w:tblHeader/>
        </w:trPr>
        <w:tc>
          <w:tcPr>
            <w:tcW w:w="4413" w:type="dxa"/>
            <w:hideMark/>
          </w:tcPr>
          <w:p w14:paraId="66267C85" w14:textId="77777777" w:rsidR="003A790A" w:rsidRPr="00B3135A" w:rsidRDefault="003A790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008" w:type="dxa"/>
            <w:hideMark/>
          </w:tcPr>
          <w:p w14:paraId="6D83E157" w14:textId="6B94A773" w:rsidR="003A790A" w:rsidRPr="00B3135A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B3135A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256</w:t>
            </w:r>
            <w:r w:rsidR="0074531E" w:rsidRPr="00B3135A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93" w:type="dxa"/>
          </w:tcPr>
          <w:p w14:paraId="7768BD70" w14:textId="77777777" w:rsidR="003A790A" w:rsidRPr="00B3135A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08387531" w14:textId="40E8C543" w:rsidR="003A790A" w:rsidRPr="00B3135A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256</w:t>
            </w:r>
            <w:r w:rsidR="0074531E" w:rsidRPr="00B3135A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78" w:type="dxa"/>
          </w:tcPr>
          <w:p w14:paraId="78F483E2" w14:textId="77777777" w:rsidR="003A790A" w:rsidRPr="00B3135A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hideMark/>
          </w:tcPr>
          <w:p w14:paraId="57745FF3" w14:textId="3CE47721" w:rsidR="003A790A" w:rsidRPr="00B3135A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256</w:t>
            </w:r>
            <w:r w:rsidR="0074531E" w:rsidRPr="00B3135A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78" w:type="dxa"/>
          </w:tcPr>
          <w:p w14:paraId="2691C804" w14:textId="77777777" w:rsidR="003A790A" w:rsidRPr="00B3135A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hideMark/>
          </w:tcPr>
          <w:p w14:paraId="41B31A05" w14:textId="23BAF406" w:rsidR="003A790A" w:rsidRPr="00B3135A" w:rsidRDefault="003A790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256</w:t>
            </w:r>
            <w:r w:rsidR="0074531E" w:rsidRPr="00B3135A"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3A790A" w:rsidRPr="00B3135A" w14:paraId="79BA76A7" w14:textId="77777777" w:rsidTr="00EF34E1">
        <w:trPr>
          <w:cantSplit/>
          <w:tblHeader/>
        </w:trPr>
        <w:tc>
          <w:tcPr>
            <w:tcW w:w="4413" w:type="dxa"/>
            <w:hideMark/>
          </w:tcPr>
          <w:p w14:paraId="27E3519F" w14:textId="6B041E3E" w:rsidR="003A790A" w:rsidRPr="00EF34E1" w:rsidRDefault="003A790A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07" w:type="dxa"/>
            <w:gridSpan w:val="7"/>
            <w:hideMark/>
          </w:tcPr>
          <w:p w14:paraId="56BF089E" w14:textId="7F0EE74D" w:rsidR="003A790A" w:rsidRPr="00B3135A" w:rsidRDefault="003A790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="002B1CBE"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C45B3" w:rsidRPr="00B3135A" w14:paraId="08C27A02" w14:textId="77777777" w:rsidTr="00EF34E1">
        <w:trPr>
          <w:cantSplit/>
        </w:trPr>
        <w:tc>
          <w:tcPr>
            <w:tcW w:w="4413" w:type="dxa"/>
            <w:hideMark/>
          </w:tcPr>
          <w:p w14:paraId="0166DC08" w14:textId="77777777" w:rsidR="003A790A" w:rsidRPr="00B3135A" w:rsidRDefault="003A790A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008" w:type="dxa"/>
          </w:tcPr>
          <w:p w14:paraId="6213E004" w14:textId="77777777" w:rsidR="003A790A" w:rsidRPr="00B3135A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3" w:type="dxa"/>
          </w:tcPr>
          <w:p w14:paraId="2F85F3BD" w14:textId="77777777" w:rsidR="003A790A" w:rsidRPr="00B3135A" w:rsidRDefault="003A790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0E46962" w14:textId="77777777" w:rsidR="003A790A" w:rsidRPr="00B3135A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15ABB8A2" w14:textId="77777777" w:rsidR="003A790A" w:rsidRPr="00B3135A" w:rsidRDefault="003A790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</w:tcPr>
          <w:p w14:paraId="77D6E522" w14:textId="77777777" w:rsidR="003A790A" w:rsidRPr="00B3135A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0A2131BB" w14:textId="77777777" w:rsidR="003A790A" w:rsidRPr="00B3135A" w:rsidRDefault="003A790A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</w:tcPr>
          <w:p w14:paraId="367D8776" w14:textId="77777777" w:rsidR="003A790A" w:rsidRPr="00B3135A" w:rsidRDefault="003A790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287A51" w:rsidRPr="00B3135A" w14:paraId="410911A9" w14:textId="77777777" w:rsidTr="00EF34E1">
        <w:trPr>
          <w:cantSplit/>
        </w:trPr>
        <w:tc>
          <w:tcPr>
            <w:tcW w:w="4413" w:type="dxa"/>
          </w:tcPr>
          <w:p w14:paraId="2A037846" w14:textId="3BAC0EFA" w:rsidR="00287A51" w:rsidRPr="00B3135A" w:rsidRDefault="00287A5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008" w:type="dxa"/>
            <w:vAlign w:val="bottom"/>
          </w:tcPr>
          <w:p w14:paraId="6229DC89" w14:textId="77777777" w:rsidR="00287A51" w:rsidRPr="00B3135A" w:rsidRDefault="00287A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3" w:type="dxa"/>
            <w:vAlign w:val="bottom"/>
          </w:tcPr>
          <w:p w14:paraId="7AFE5C11" w14:textId="77777777" w:rsidR="00287A51" w:rsidRPr="00B3135A" w:rsidRDefault="00287A5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B1EF263" w14:textId="77777777" w:rsidR="00287A51" w:rsidRPr="00B3135A" w:rsidRDefault="00287A51">
            <w:pPr>
              <w:pStyle w:val="acctfourfigures"/>
              <w:tabs>
                <w:tab w:val="clear" w:pos="765"/>
              </w:tabs>
              <w:spacing w:line="240" w:lineRule="atLeast"/>
              <w:ind w:left="-242" w:right="35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8" w:type="dxa"/>
            <w:vAlign w:val="bottom"/>
          </w:tcPr>
          <w:p w14:paraId="3D457D55" w14:textId="77777777" w:rsidR="00287A51" w:rsidRPr="00B3135A" w:rsidRDefault="00287A5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2DE5F6A7" w14:textId="77777777" w:rsidR="00287A51" w:rsidRPr="00B3135A" w:rsidRDefault="00287A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  <w:vAlign w:val="bottom"/>
          </w:tcPr>
          <w:p w14:paraId="6A343729" w14:textId="77777777" w:rsidR="00287A51" w:rsidRPr="00B3135A" w:rsidRDefault="00287A5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</w:tcPr>
          <w:p w14:paraId="70351F92" w14:textId="77777777" w:rsidR="00287A51" w:rsidRPr="00B3135A" w:rsidRDefault="00287A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CF0697" w:rsidRPr="00B3135A" w14:paraId="780233FE" w14:textId="77777777" w:rsidTr="00EF34E1">
        <w:trPr>
          <w:cantSplit/>
        </w:trPr>
        <w:tc>
          <w:tcPr>
            <w:tcW w:w="4413" w:type="dxa"/>
          </w:tcPr>
          <w:p w14:paraId="7BFA9A11" w14:textId="75DB64A8" w:rsidR="00CF0697" w:rsidRPr="00EF34E1" w:rsidRDefault="00CF0697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</w:t>
            </w:r>
            <w:r w:rsidRPr="00EF34E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ที่ดิน</w:t>
            </w:r>
          </w:p>
        </w:tc>
        <w:tc>
          <w:tcPr>
            <w:tcW w:w="1008" w:type="dxa"/>
            <w:vAlign w:val="bottom"/>
          </w:tcPr>
          <w:p w14:paraId="57F584BF" w14:textId="3D2D9109" w:rsidR="00CF0697" w:rsidRPr="00B3135A" w:rsidRDefault="00CF069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9,752</w:t>
            </w:r>
          </w:p>
        </w:tc>
        <w:tc>
          <w:tcPr>
            <w:tcW w:w="193" w:type="dxa"/>
            <w:vAlign w:val="bottom"/>
          </w:tcPr>
          <w:p w14:paraId="00F275EC" w14:textId="77777777" w:rsidR="00CF0697" w:rsidRPr="00B3135A" w:rsidRDefault="00CF069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0A28CBD" w14:textId="76514C55" w:rsidR="00CF0697" w:rsidRPr="00B3135A" w:rsidRDefault="00CF0697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9</w:t>
            </w: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,110</w:t>
            </w:r>
          </w:p>
        </w:tc>
        <w:tc>
          <w:tcPr>
            <w:tcW w:w="178" w:type="dxa"/>
            <w:vAlign w:val="bottom"/>
          </w:tcPr>
          <w:p w14:paraId="26FE1CBC" w14:textId="77777777" w:rsidR="00CF0697" w:rsidRPr="00B3135A" w:rsidRDefault="00CF069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7DA110DD" w14:textId="287A00A5" w:rsidR="00CF0697" w:rsidRPr="00B3135A" w:rsidRDefault="00CF0697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1,888</w:t>
            </w:r>
          </w:p>
        </w:tc>
        <w:tc>
          <w:tcPr>
            <w:tcW w:w="178" w:type="dxa"/>
            <w:vAlign w:val="bottom"/>
          </w:tcPr>
          <w:p w14:paraId="2710F3CF" w14:textId="77777777" w:rsidR="00CF0697" w:rsidRPr="00B3135A" w:rsidRDefault="00CF069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</w:tcPr>
          <w:p w14:paraId="50661A0D" w14:textId="62894101" w:rsidR="00CF0697" w:rsidRPr="00B3135A" w:rsidRDefault="00EF0702" w:rsidP="00EF3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</w:t>
            </w:r>
            <w:r w:rsidR="00CF0697"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7,126</w:t>
            </w:r>
          </w:p>
        </w:tc>
      </w:tr>
      <w:tr w:rsidR="009C45B3" w:rsidRPr="00B3135A" w14:paraId="3D8272D3" w14:textId="77777777" w:rsidTr="00EF34E1">
        <w:trPr>
          <w:cantSplit/>
        </w:trPr>
        <w:tc>
          <w:tcPr>
            <w:tcW w:w="4413" w:type="dxa"/>
            <w:hideMark/>
          </w:tcPr>
          <w:p w14:paraId="3C11CF3A" w14:textId="77777777" w:rsidR="0074531E" w:rsidRPr="00B3135A" w:rsidRDefault="0074531E" w:rsidP="0074531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008" w:type="dxa"/>
            <w:vAlign w:val="bottom"/>
          </w:tcPr>
          <w:p w14:paraId="1247C2A2" w14:textId="56304526" w:rsidR="0074531E" w:rsidRPr="00B3135A" w:rsidRDefault="00CF0697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3,185</w:t>
            </w:r>
          </w:p>
        </w:tc>
        <w:tc>
          <w:tcPr>
            <w:tcW w:w="193" w:type="dxa"/>
            <w:vAlign w:val="bottom"/>
          </w:tcPr>
          <w:p w14:paraId="66027D2B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888BCEE" w14:textId="14D99AC6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3,007</w:t>
            </w:r>
          </w:p>
        </w:tc>
        <w:tc>
          <w:tcPr>
            <w:tcW w:w="178" w:type="dxa"/>
            <w:vAlign w:val="bottom"/>
          </w:tcPr>
          <w:p w14:paraId="00C4B5EE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1584192C" w14:textId="7B135AD8" w:rsidR="0074531E" w:rsidRPr="00B3135A" w:rsidRDefault="00EF0702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756</w:t>
            </w:r>
          </w:p>
        </w:tc>
        <w:tc>
          <w:tcPr>
            <w:tcW w:w="178" w:type="dxa"/>
            <w:vAlign w:val="bottom"/>
          </w:tcPr>
          <w:p w14:paraId="07C658D3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vAlign w:val="bottom"/>
            <w:hideMark/>
          </w:tcPr>
          <w:p w14:paraId="5F4A393B" w14:textId="46595DC1" w:rsidR="0074531E" w:rsidRPr="00B3135A" w:rsidRDefault="0074531E" w:rsidP="00EF3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3,007</w:t>
            </w:r>
          </w:p>
        </w:tc>
      </w:tr>
      <w:tr w:rsidR="009C45B3" w:rsidRPr="00B3135A" w14:paraId="15849163" w14:textId="77777777" w:rsidTr="00EF34E1">
        <w:trPr>
          <w:cantSplit/>
        </w:trPr>
        <w:tc>
          <w:tcPr>
            <w:tcW w:w="4413" w:type="dxa"/>
            <w:hideMark/>
          </w:tcPr>
          <w:p w14:paraId="507BD77A" w14:textId="77777777" w:rsidR="0074531E" w:rsidRPr="00B3135A" w:rsidRDefault="0074531E" w:rsidP="0074531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008" w:type="dxa"/>
            <w:vAlign w:val="bottom"/>
          </w:tcPr>
          <w:p w14:paraId="3A064075" w14:textId="6D6E8C2D" w:rsidR="0074531E" w:rsidRPr="00B3135A" w:rsidRDefault="00CF0697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2,255</w:t>
            </w:r>
          </w:p>
        </w:tc>
        <w:tc>
          <w:tcPr>
            <w:tcW w:w="193" w:type="dxa"/>
            <w:vAlign w:val="bottom"/>
          </w:tcPr>
          <w:p w14:paraId="1CE399E1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2930A41" w14:textId="45049D19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1,522</w:t>
            </w:r>
          </w:p>
        </w:tc>
        <w:tc>
          <w:tcPr>
            <w:tcW w:w="178" w:type="dxa"/>
            <w:vAlign w:val="bottom"/>
          </w:tcPr>
          <w:p w14:paraId="3DFD3E53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374CC068" w14:textId="5D0BA092" w:rsidR="0074531E" w:rsidRPr="00B3135A" w:rsidRDefault="00EF0702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1,427</w:t>
            </w:r>
          </w:p>
        </w:tc>
        <w:tc>
          <w:tcPr>
            <w:tcW w:w="178" w:type="dxa"/>
            <w:vAlign w:val="bottom"/>
          </w:tcPr>
          <w:p w14:paraId="167E2FD9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vAlign w:val="bottom"/>
            <w:hideMark/>
          </w:tcPr>
          <w:p w14:paraId="01FE580D" w14:textId="24A27924" w:rsidR="0074531E" w:rsidRPr="00B3135A" w:rsidRDefault="0074531E" w:rsidP="00EF3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1,462</w:t>
            </w:r>
          </w:p>
        </w:tc>
      </w:tr>
      <w:tr w:rsidR="009C45B3" w:rsidRPr="00B3135A" w14:paraId="3E1BEBF5" w14:textId="77777777" w:rsidTr="00EF34E1">
        <w:trPr>
          <w:cantSplit/>
        </w:trPr>
        <w:tc>
          <w:tcPr>
            <w:tcW w:w="4413" w:type="dxa"/>
            <w:hideMark/>
          </w:tcPr>
          <w:p w14:paraId="19CA5252" w14:textId="77777777" w:rsidR="0074531E" w:rsidRPr="00B3135A" w:rsidRDefault="0074531E" w:rsidP="0074531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008" w:type="dxa"/>
            <w:vAlign w:val="bottom"/>
          </w:tcPr>
          <w:p w14:paraId="01C4C59F" w14:textId="080E2190" w:rsidR="0074531E" w:rsidRPr="00B3135A" w:rsidRDefault="00CF0697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2,645</w:t>
            </w:r>
          </w:p>
        </w:tc>
        <w:tc>
          <w:tcPr>
            <w:tcW w:w="193" w:type="dxa"/>
            <w:vAlign w:val="bottom"/>
          </w:tcPr>
          <w:p w14:paraId="74DE1038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6211BAD" w14:textId="212A4FBB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2,647</w:t>
            </w:r>
          </w:p>
        </w:tc>
        <w:tc>
          <w:tcPr>
            <w:tcW w:w="178" w:type="dxa"/>
            <w:vAlign w:val="bottom"/>
          </w:tcPr>
          <w:p w14:paraId="3F2F7279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1A474F65" w14:textId="6F41782C" w:rsidR="0074531E" w:rsidRPr="00B3135A" w:rsidRDefault="00EF0702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1,337</w:t>
            </w:r>
          </w:p>
        </w:tc>
        <w:tc>
          <w:tcPr>
            <w:tcW w:w="178" w:type="dxa"/>
            <w:vAlign w:val="bottom"/>
          </w:tcPr>
          <w:p w14:paraId="3CBD9B73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vAlign w:val="bottom"/>
            <w:hideMark/>
          </w:tcPr>
          <w:p w14:paraId="510168BD" w14:textId="0DC2213A" w:rsidR="0074531E" w:rsidRPr="00B3135A" w:rsidRDefault="0074531E" w:rsidP="00EF34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/>
              </w:rPr>
              <w:t>2,423</w:t>
            </w:r>
          </w:p>
        </w:tc>
      </w:tr>
      <w:tr w:rsidR="009C45B3" w:rsidRPr="00B3135A" w14:paraId="5089CDC3" w14:textId="77777777" w:rsidTr="00EF34E1">
        <w:trPr>
          <w:cantSplit/>
        </w:trPr>
        <w:tc>
          <w:tcPr>
            <w:tcW w:w="4413" w:type="dxa"/>
            <w:hideMark/>
          </w:tcPr>
          <w:p w14:paraId="65598AE9" w14:textId="77777777" w:rsidR="0074531E" w:rsidRPr="00B3135A" w:rsidRDefault="0074531E" w:rsidP="0074531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008" w:type="dxa"/>
          </w:tcPr>
          <w:p w14:paraId="3732F6BE" w14:textId="6B81715B" w:rsidR="0074531E" w:rsidRPr="00B3135A" w:rsidRDefault="00CF0697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1,256</w:t>
            </w:r>
          </w:p>
        </w:tc>
        <w:tc>
          <w:tcPr>
            <w:tcW w:w="193" w:type="dxa"/>
            <w:vAlign w:val="bottom"/>
          </w:tcPr>
          <w:p w14:paraId="3930B8A8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1D28D282" w14:textId="5FE68E3E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996</w:t>
            </w:r>
          </w:p>
        </w:tc>
        <w:tc>
          <w:tcPr>
            <w:tcW w:w="178" w:type="dxa"/>
            <w:vAlign w:val="bottom"/>
          </w:tcPr>
          <w:p w14:paraId="42209806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</w:tcPr>
          <w:p w14:paraId="7774ED00" w14:textId="2AEBC6CD" w:rsidR="0074531E" w:rsidRPr="00B3135A" w:rsidRDefault="00EF0702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186</w:t>
            </w:r>
          </w:p>
        </w:tc>
        <w:tc>
          <w:tcPr>
            <w:tcW w:w="178" w:type="dxa"/>
            <w:vAlign w:val="bottom"/>
          </w:tcPr>
          <w:p w14:paraId="5BB51C7F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hideMark/>
          </w:tcPr>
          <w:p w14:paraId="4E132BF2" w14:textId="6F8C32BE" w:rsidR="0074531E" w:rsidRPr="00B3135A" w:rsidRDefault="0074531E" w:rsidP="00EF34E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903</w:t>
            </w:r>
          </w:p>
        </w:tc>
      </w:tr>
      <w:tr w:rsidR="009C45B3" w:rsidRPr="00B3135A" w14:paraId="3B6646B4" w14:textId="77777777" w:rsidTr="00EF34E1">
        <w:trPr>
          <w:cantSplit/>
        </w:trPr>
        <w:tc>
          <w:tcPr>
            <w:tcW w:w="4413" w:type="dxa"/>
            <w:hideMark/>
          </w:tcPr>
          <w:p w14:paraId="51A78C6D" w14:textId="77777777" w:rsidR="0074531E" w:rsidRPr="00B3135A" w:rsidRDefault="0074531E" w:rsidP="0074531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08" w:type="dxa"/>
          </w:tcPr>
          <w:p w14:paraId="23C32297" w14:textId="012E8708" w:rsidR="0074531E" w:rsidRPr="00B3135A" w:rsidRDefault="002C06D5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2,102</w:t>
            </w:r>
          </w:p>
        </w:tc>
        <w:tc>
          <w:tcPr>
            <w:tcW w:w="193" w:type="dxa"/>
            <w:vAlign w:val="bottom"/>
          </w:tcPr>
          <w:p w14:paraId="1012D167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CF80807" w14:textId="7E99189E" w:rsidR="0074531E" w:rsidRPr="00B3135A" w:rsidRDefault="008E0118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2,417</w:t>
            </w:r>
          </w:p>
        </w:tc>
        <w:tc>
          <w:tcPr>
            <w:tcW w:w="178" w:type="dxa"/>
            <w:vAlign w:val="bottom"/>
          </w:tcPr>
          <w:p w14:paraId="1258C372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</w:tcPr>
          <w:p w14:paraId="724EAA27" w14:textId="3D641E74" w:rsidR="0074531E" w:rsidRPr="00B3135A" w:rsidRDefault="00C21125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309</w:t>
            </w:r>
          </w:p>
        </w:tc>
        <w:tc>
          <w:tcPr>
            <w:tcW w:w="178" w:type="dxa"/>
            <w:vAlign w:val="bottom"/>
          </w:tcPr>
          <w:p w14:paraId="4EE28DC8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</w:tcPr>
          <w:p w14:paraId="646615FC" w14:textId="62540D7C" w:rsidR="0074531E" w:rsidRPr="00B3135A" w:rsidRDefault="005149F1" w:rsidP="00EF34E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2,019</w:t>
            </w:r>
          </w:p>
        </w:tc>
      </w:tr>
      <w:tr w:rsidR="009C45B3" w:rsidRPr="00B3135A" w14:paraId="73E43BC9" w14:textId="77777777" w:rsidTr="00EF34E1">
        <w:trPr>
          <w:cantSplit/>
        </w:trPr>
        <w:tc>
          <w:tcPr>
            <w:tcW w:w="4413" w:type="dxa"/>
            <w:hideMark/>
          </w:tcPr>
          <w:p w14:paraId="5DB33F48" w14:textId="77777777" w:rsidR="0074531E" w:rsidRPr="00B3135A" w:rsidRDefault="0074531E" w:rsidP="0074531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pacing w:val="-2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08" w:type="dxa"/>
            <w:vAlign w:val="bottom"/>
          </w:tcPr>
          <w:p w14:paraId="408F8978" w14:textId="18F74DED" w:rsidR="0074531E" w:rsidRPr="00B3135A" w:rsidRDefault="00C21125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392</w:t>
            </w:r>
          </w:p>
        </w:tc>
        <w:tc>
          <w:tcPr>
            <w:tcW w:w="193" w:type="dxa"/>
            <w:vAlign w:val="bottom"/>
          </w:tcPr>
          <w:p w14:paraId="5D99920A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784747A" w14:textId="476A6B54" w:rsidR="0074531E" w:rsidRPr="00B3135A" w:rsidRDefault="005149F1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120</w:t>
            </w:r>
          </w:p>
        </w:tc>
        <w:tc>
          <w:tcPr>
            <w:tcW w:w="178" w:type="dxa"/>
            <w:vAlign w:val="bottom"/>
          </w:tcPr>
          <w:p w14:paraId="5F756D45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vAlign w:val="bottom"/>
          </w:tcPr>
          <w:p w14:paraId="36EDE10F" w14:textId="3423151C" w:rsidR="0074531E" w:rsidRPr="00B3135A" w:rsidRDefault="00C21125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78" w:type="dxa"/>
            <w:vAlign w:val="bottom"/>
          </w:tcPr>
          <w:p w14:paraId="5EDFD2FD" w14:textId="77777777" w:rsidR="0074531E" w:rsidRPr="00B3135A" w:rsidRDefault="0074531E" w:rsidP="00EF34E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vAlign w:val="bottom"/>
            <w:hideMark/>
          </w:tcPr>
          <w:p w14:paraId="4BAE2C3F" w14:textId="764FFD93" w:rsidR="0074531E" w:rsidRPr="00B3135A" w:rsidRDefault="0074531E" w:rsidP="00EF34E1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15</w:t>
            </w:r>
          </w:p>
        </w:tc>
      </w:tr>
    </w:tbl>
    <w:p w14:paraId="094BE85F" w14:textId="5220D00B" w:rsidR="003A790A" w:rsidRPr="00B3135A" w:rsidRDefault="003A790A" w:rsidP="00EF34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 xml:space="preserve">ในปี </w:t>
      </w:r>
      <w:r w:rsidRPr="00B3135A">
        <w:rPr>
          <w:rFonts w:ascii="Angsana New" w:hAnsi="Angsana New"/>
          <w:sz w:val="30"/>
          <w:szCs w:val="30"/>
        </w:rPr>
        <w:t>256</w:t>
      </w:r>
      <w:r w:rsidR="0074531E" w:rsidRPr="00B3135A">
        <w:rPr>
          <w:rFonts w:ascii="Angsana New" w:hAnsi="Angsana New"/>
          <w:sz w:val="30"/>
          <w:szCs w:val="30"/>
        </w:rPr>
        <w:t>5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041EAD" w:rsidRPr="00EF34E1">
        <w:rPr>
          <w:rFonts w:ascii="Angsana New" w:hAnsi="Angsana New"/>
          <w:sz w:val="30"/>
          <w:szCs w:val="30"/>
        </w:rPr>
        <w:t>17.35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ล้านบาท และ</w:t>
      </w:r>
      <w:r w:rsidR="009B26CF" w:rsidRPr="00B3135A">
        <w:rPr>
          <w:rFonts w:ascii="Angsana New" w:hAnsi="Angsana New"/>
          <w:sz w:val="30"/>
          <w:szCs w:val="30"/>
        </w:rPr>
        <w:t xml:space="preserve"> </w:t>
      </w:r>
      <w:r w:rsidR="00041EAD" w:rsidRPr="00EF34E1">
        <w:rPr>
          <w:rFonts w:ascii="Angsana New" w:hAnsi="Angsana New"/>
          <w:sz w:val="30"/>
          <w:szCs w:val="30"/>
        </w:rPr>
        <w:t>4.65</w:t>
      </w:r>
      <w:r w:rsidR="00B04831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97411F" w:rsidRPr="00B3135A">
        <w:rPr>
          <w:rFonts w:ascii="Angsana New" w:hAnsi="Angsana New"/>
          <w:sz w:val="30"/>
          <w:szCs w:val="30"/>
        </w:rPr>
        <w:t xml:space="preserve"> </w:t>
      </w:r>
      <w:r w:rsidR="0097411F" w:rsidRPr="00EF34E1">
        <w:rPr>
          <w:rFonts w:ascii="Angsana New" w:hAnsi="Angsana New"/>
          <w:i/>
          <w:iCs/>
          <w:sz w:val="30"/>
          <w:szCs w:val="30"/>
        </w:rPr>
        <w:t xml:space="preserve">(2564: 16.87 </w:t>
      </w:r>
      <w:r w:rsidR="0097411F" w:rsidRPr="00EF34E1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97411F" w:rsidRPr="00EF34E1">
        <w:rPr>
          <w:rFonts w:ascii="Angsana New" w:hAnsi="Angsana New"/>
          <w:i/>
          <w:iCs/>
          <w:sz w:val="30"/>
          <w:szCs w:val="30"/>
        </w:rPr>
        <w:t xml:space="preserve">14.60 </w:t>
      </w:r>
      <w:r w:rsidR="0097411F" w:rsidRPr="00EF34E1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01CF1D1D" w14:textId="77777777" w:rsidR="00C91A8B" w:rsidRPr="00EF34E1" w:rsidRDefault="00C91A8B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66BD1A84" w14:textId="4FDA1C6C" w:rsidR="00902C1F" w:rsidRPr="00B3135A" w:rsidRDefault="00902C1F" w:rsidP="00EF34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EF34E1">
        <w:rPr>
          <w:rFonts w:ascii="Angsana New" w:hAnsi="Angsana New"/>
          <w:spacing w:val="-6"/>
          <w:sz w:val="30"/>
          <w:szCs w:val="30"/>
        </w:rPr>
        <w:t>1</w:t>
      </w:r>
      <w:r w:rsidRPr="00EF34E1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EF34E1">
        <w:rPr>
          <w:rFonts w:ascii="Angsana New" w:hAnsi="Angsana New"/>
          <w:spacing w:val="-6"/>
          <w:sz w:val="30"/>
          <w:szCs w:val="30"/>
        </w:rPr>
        <w:t>2564</w:t>
      </w:r>
      <w:r w:rsidRPr="00EF34E1">
        <w:rPr>
          <w:rFonts w:ascii="Angsana New" w:hAnsi="Angsana New"/>
          <w:spacing w:val="-6"/>
          <w:sz w:val="30"/>
          <w:szCs w:val="30"/>
          <w:cs/>
        </w:rPr>
        <w:t xml:space="preserve"> บริษัทได้ยกเลิกสัญญาเช่าที่ดิน อุปกรณ์ และยานพาหนะหลายสัญญา เนื่องจากโอนสัญญาเช่า</w:t>
      </w:r>
      <w:r w:rsidRPr="00EF34E1">
        <w:rPr>
          <w:rFonts w:ascii="Angsana New" w:hAnsi="Angsana New"/>
          <w:spacing w:val="-2"/>
          <w:sz w:val="30"/>
          <w:szCs w:val="30"/>
          <w:cs/>
        </w:rPr>
        <w:t>ดังกล่าวให้</w:t>
      </w:r>
      <w:r w:rsidR="00464C80" w:rsidRPr="00EF34E1">
        <w:rPr>
          <w:rFonts w:ascii="Angsana New" w:hAnsi="Angsana New"/>
          <w:spacing w:val="-2"/>
          <w:sz w:val="30"/>
          <w:szCs w:val="30"/>
          <w:cs/>
        </w:rPr>
        <w:t>แก่</w:t>
      </w:r>
      <w:r w:rsidRPr="00EF34E1">
        <w:rPr>
          <w:rFonts w:ascii="Angsana New" w:hAnsi="Angsana New"/>
          <w:spacing w:val="-2"/>
          <w:sz w:val="30"/>
          <w:szCs w:val="30"/>
          <w:cs/>
        </w:rPr>
        <w:t>บริษัท อาหารสยาม (</w:t>
      </w:r>
      <w:r w:rsidRPr="00EF34E1">
        <w:rPr>
          <w:rFonts w:ascii="Angsana New" w:hAnsi="Angsana New"/>
          <w:spacing w:val="-2"/>
          <w:sz w:val="30"/>
          <w:szCs w:val="30"/>
        </w:rPr>
        <w:t>2513</w:t>
      </w:r>
      <w:r w:rsidRPr="00EF34E1">
        <w:rPr>
          <w:rFonts w:ascii="Angsana New" w:hAnsi="Angsana New"/>
          <w:spacing w:val="-2"/>
          <w:sz w:val="30"/>
          <w:szCs w:val="30"/>
          <w:cs/>
        </w:rPr>
        <w:t>) จำกัด ซึ่งเป็นบริษัทย่อยของบริษัท โดยเป็นไปตามแผนการปรับโครงสร้าง</w:t>
      </w:r>
      <w:r w:rsidRPr="00B3135A">
        <w:rPr>
          <w:rFonts w:ascii="Angsana New" w:hAnsi="Angsana New"/>
          <w:sz w:val="30"/>
          <w:szCs w:val="30"/>
          <w:cs/>
        </w:rPr>
        <w:t>การดำเนินธุรกิจสับปะรดภายในกลุ่มบริษัท</w:t>
      </w:r>
    </w:p>
    <w:p w14:paraId="7FAF16B6" w14:textId="77777777" w:rsidR="00902C1F" w:rsidRPr="00EF34E1" w:rsidRDefault="00902C1F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6D893406" w14:textId="7D8140AF" w:rsidR="00902C1F" w:rsidRPr="00B3135A" w:rsidRDefault="00902C1F" w:rsidP="00EF34E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ข้อมูลเกี่ยวกับสัญญาเช่ากับกิจการที่เกี่ยวข้องกันเปิดเผยในหมายเหตุข้อ </w:t>
      </w:r>
      <w:r w:rsidR="0081609C">
        <w:rPr>
          <w:rFonts w:ascii="Angsana New" w:hAnsi="Angsana New"/>
          <w:sz w:val="30"/>
          <w:szCs w:val="30"/>
        </w:rPr>
        <w:t>5</w:t>
      </w:r>
    </w:p>
    <w:p w14:paraId="509367DE" w14:textId="77777777" w:rsidR="00902C1F" w:rsidRPr="00EF34E1" w:rsidRDefault="00902C1F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7288B394" w14:textId="2B5FB70C" w:rsidR="003057D6" w:rsidRPr="00B3135A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62"/>
        <w:gridCol w:w="855"/>
        <w:gridCol w:w="1008"/>
        <w:gridCol w:w="236"/>
        <w:gridCol w:w="1059"/>
        <w:gridCol w:w="236"/>
        <w:gridCol w:w="1050"/>
        <w:gridCol w:w="271"/>
        <w:gridCol w:w="966"/>
      </w:tblGrid>
      <w:tr w:rsidR="003E3DC8" w:rsidRPr="00B3135A" w14:paraId="60DDCD0B" w14:textId="77777777" w:rsidTr="00EF34E1">
        <w:trPr>
          <w:tblHeader/>
        </w:trPr>
        <w:tc>
          <w:tcPr>
            <w:tcW w:w="1894" w:type="pct"/>
          </w:tcPr>
          <w:p w14:paraId="170BB54B" w14:textId="13E4E115" w:rsidR="002708C1" w:rsidRPr="00EF34E1" w:rsidRDefault="002708C1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14:paraId="3736BCBD" w14:textId="77777777" w:rsidR="002708C1" w:rsidRPr="00B3135A" w:rsidRDefault="002708C1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49F3705F" w14:textId="77777777" w:rsidR="002708C1" w:rsidRPr="00B3135A" w:rsidRDefault="002708C1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B2AB63E" w14:textId="77777777" w:rsidR="002708C1" w:rsidRPr="00B3135A" w:rsidRDefault="002708C1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509E382C" w14:textId="77777777" w:rsidR="002708C1" w:rsidRPr="00B3135A" w:rsidRDefault="002708C1" w:rsidP="00011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2C1F" w:rsidRPr="00B3135A" w14:paraId="6670621F" w14:textId="77777777" w:rsidTr="00EF34E1">
        <w:trPr>
          <w:tblHeader/>
        </w:trPr>
        <w:tc>
          <w:tcPr>
            <w:tcW w:w="1894" w:type="pct"/>
          </w:tcPr>
          <w:p w14:paraId="38100FC4" w14:textId="629B7787" w:rsidR="002708C1" w:rsidRPr="00B3135A" w:rsidRDefault="00867447" w:rsidP="001F6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1BEB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468" w:type="pct"/>
          </w:tcPr>
          <w:p w14:paraId="5B3993D7" w14:textId="77777777" w:rsidR="002708C1" w:rsidRPr="00B3135A" w:rsidRDefault="002708C1" w:rsidP="002708C1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51" w:type="pct"/>
          </w:tcPr>
          <w:p w14:paraId="4AE97D71" w14:textId="01455CEC" w:rsidR="002708C1" w:rsidRPr="00B3135A" w:rsidRDefault="00914F61" w:rsidP="003F267C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3E3DC8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9" w:type="pct"/>
          </w:tcPr>
          <w:p w14:paraId="7A7E25D3" w14:textId="77777777" w:rsidR="002708C1" w:rsidRPr="00B3135A" w:rsidRDefault="002708C1" w:rsidP="001F629E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vAlign w:val="bottom"/>
          </w:tcPr>
          <w:p w14:paraId="547DFE52" w14:textId="5D0A8C45" w:rsidR="002708C1" w:rsidRPr="00B3135A" w:rsidRDefault="00914F61" w:rsidP="001F629E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3E3DC8" w:rsidRPr="00B3135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29" w:type="pct"/>
          </w:tcPr>
          <w:p w14:paraId="00927492" w14:textId="77777777" w:rsidR="002708C1" w:rsidRPr="00B3135A" w:rsidRDefault="002708C1" w:rsidP="001F629E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4" w:type="pct"/>
          </w:tcPr>
          <w:p w14:paraId="0D8EC448" w14:textId="78B4184B" w:rsidR="002708C1" w:rsidRPr="00B3135A" w:rsidRDefault="00914F61" w:rsidP="001F629E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3E3DC8" w:rsidRPr="00B3135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48" w:type="pct"/>
          </w:tcPr>
          <w:p w14:paraId="390CBD53" w14:textId="77777777" w:rsidR="002708C1" w:rsidRPr="00B3135A" w:rsidRDefault="002708C1" w:rsidP="001F629E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8" w:type="pct"/>
            <w:vAlign w:val="bottom"/>
          </w:tcPr>
          <w:p w14:paraId="38C7DCDA" w14:textId="3014E9C3" w:rsidR="002708C1" w:rsidRPr="00B3135A" w:rsidRDefault="00914F61" w:rsidP="00CA084C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3E3DC8" w:rsidRPr="00B3135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3E3DC8" w:rsidRPr="00B3135A" w14:paraId="5633D71E" w14:textId="77777777" w:rsidTr="00EF34E1">
        <w:trPr>
          <w:tblHeader/>
        </w:trPr>
        <w:tc>
          <w:tcPr>
            <w:tcW w:w="1894" w:type="pct"/>
          </w:tcPr>
          <w:p w14:paraId="007131AE" w14:textId="77777777" w:rsidR="002708C1" w:rsidRPr="00EF34E1" w:rsidRDefault="002708C1" w:rsidP="00BE1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118BA1B4" w14:textId="77777777" w:rsidR="002708C1" w:rsidRPr="00B3135A" w:rsidRDefault="002708C1" w:rsidP="00BE1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8" w:type="pct"/>
            <w:gridSpan w:val="7"/>
          </w:tcPr>
          <w:p w14:paraId="34C7206D" w14:textId="77777777" w:rsidR="002708C1" w:rsidRPr="00B3135A" w:rsidRDefault="002708C1" w:rsidP="00BE1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DC8" w:rsidRPr="00B3135A" w14:paraId="5FE29BB5" w14:textId="77777777" w:rsidTr="00EF34E1">
        <w:tc>
          <w:tcPr>
            <w:tcW w:w="1894" w:type="pct"/>
          </w:tcPr>
          <w:p w14:paraId="75E7E4FC" w14:textId="795B0939" w:rsidR="003E3DC8" w:rsidRPr="00B3135A" w:rsidRDefault="003E3DC8" w:rsidP="00BE1BAC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68" w:type="pct"/>
          </w:tcPr>
          <w:p w14:paraId="5C489A72" w14:textId="77777777" w:rsidR="003E3DC8" w:rsidRPr="00B3135A" w:rsidRDefault="003E3DC8" w:rsidP="00BE1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859EDD7" w14:textId="77777777" w:rsidR="003E3DC8" w:rsidRPr="00B3135A" w:rsidRDefault="003E3DC8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06368F" w14:textId="77777777" w:rsidR="003E3DC8" w:rsidRPr="00B3135A" w:rsidRDefault="003E3DC8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67E38A" w14:textId="77777777" w:rsidR="003E3DC8" w:rsidRPr="00B3135A" w:rsidRDefault="003E3DC8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910BEE" w14:textId="77777777" w:rsidR="003E3DC8" w:rsidRPr="00B3135A" w:rsidRDefault="003E3DC8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83B1C2" w14:textId="77777777" w:rsidR="003E3DC8" w:rsidRPr="00B3135A" w:rsidRDefault="003E3DC8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47228A" w14:textId="77777777" w:rsidR="003E3DC8" w:rsidRPr="00B3135A" w:rsidRDefault="003E3DC8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8" w:type="pct"/>
          </w:tcPr>
          <w:p w14:paraId="7C04D169" w14:textId="77777777" w:rsidR="003E3DC8" w:rsidRPr="00B3135A" w:rsidRDefault="003E3DC8" w:rsidP="00914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041" w:rsidRPr="00B3135A" w14:paraId="12F17E1E" w14:textId="77777777" w:rsidTr="00EF34E1">
        <w:tc>
          <w:tcPr>
            <w:tcW w:w="1894" w:type="pct"/>
          </w:tcPr>
          <w:p w14:paraId="1ADEDC0D" w14:textId="70330C0F" w:rsidR="00646041" w:rsidRPr="00B3135A" w:rsidRDefault="00646041" w:rsidP="00646041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468" w:type="pct"/>
          </w:tcPr>
          <w:p w14:paraId="72ACAA2C" w14:textId="77777777" w:rsidR="00646041" w:rsidRPr="00B3135A" w:rsidRDefault="00646041" w:rsidP="0064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650956D0" w14:textId="71628D56" w:rsidR="00646041" w:rsidRPr="00B3135A" w:rsidRDefault="006460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29" w:type="pct"/>
          </w:tcPr>
          <w:p w14:paraId="32545B14" w14:textId="77777777" w:rsidR="00646041" w:rsidRPr="00B3135A" w:rsidRDefault="00646041" w:rsidP="0064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936EF38" w14:textId="6CD5200A" w:rsidR="00646041" w:rsidRPr="00B3135A" w:rsidRDefault="006460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B843931" w14:textId="77777777" w:rsidR="00646041" w:rsidRPr="00B3135A" w:rsidRDefault="00646041" w:rsidP="0064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9304B0" w14:textId="473B0CF4" w:rsidR="00646041" w:rsidRPr="00B3135A" w:rsidRDefault="006460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5279F65" w14:textId="77777777" w:rsidR="00646041" w:rsidRPr="00EF34E1" w:rsidRDefault="006460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2C1A95CC" w14:textId="3F6CC714" w:rsidR="00646041" w:rsidRPr="00B3135A" w:rsidRDefault="0064604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2C1F" w:rsidRPr="00B3135A" w14:paraId="72126268" w14:textId="77777777" w:rsidTr="00EF34E1">
        <w:tc>
          <w:tcPr>
            <w:tcW w:w="1894" w:type="pct"/>
          </w:tcPr>
          <w:p w14:paraId="33A9206F" w14:textId="347DB66F" w:rsidR="00F91BEB" w:rsidRPr="00B3135A" w:rsidRDefault="00F91BEB" w:rsidP="00F91BEB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68" w:type="pct"/>
          </w:tcPr>
          <w:p w14:paraId="7A4E1BA3" w14:textId="77777777" w:rsidR="00F91BEB" w:rsidRPr="00B3135A" w:rsidRDefault="00F91BEB" w:rsidP="00F91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218729D6" w14:textId="7D073819" w:rsidR="00F91BEB" w:rsidRPr="00B3135A" w:rsidRDefault="00F91B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95CC6B1" w14:textId="77777777" w:rsidR="00F91BEB" w:rsidRPr="00EF34E1" w:rsidRDefault="00F91B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573F46DF" w14:textId="32B286E4" w:rsidR="00F91BEB" w:rsidRPr="00B3135A" w:rsidRDefault="00F91BEB" w:rsidP="00F91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18EB94C" w14:textId="77777777" w:rsidR="00F91BEB" w:rsidRPr="00B3135A" w:rsidRDefault="00F91BEB" w:rsidP="00F91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</w:tcPr>
          <w:p w14:paraId="4B675BBF" w14:textId="0B2E38D2" w:rsidR="00F91BEB" w:rsidRPr="00B3135A" w:rsidRDefault="00F91B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377EA2" w14:textId="77777777" w:rsidR="00F91BEB" w:rsidRPr="00B3135A" w:rsidRDefault="00F91BEB" w:rsidP="00F91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8" w:type="pct"/>
          </w:tcPr>
          <w:p w14:paraId="0701FB4D" w14:textId="3A33859B" w:rsidR="00F91BEB" w:rsidRPr="00B3135A" w:rsidRDefault="00F91BE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703" w:rsidRPr="00B3135A" w14:paraId="036A77DB" w14:textId="77777777" w:rsidTr="00EF34E1">
        <w:tc>
          <w:tcPr>
            <w:tcW w:w="1894" w:type="pct"/>
          </w:tcPr>
          <w:p w14:paraId="40B06E66" w14:textId="4ACC55B1" w:rsidR="00844703" w:rsidRPr="00B3135A" w:rsidRDefault="00844703" w:rsidP="00844703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68" w:type="pct"/>
          </w:tcPr>
          <w:p w14:paraId="4B8811B3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3E1BE747" w14:textId="788D77AD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9" w:type="pct"/>
          </w:tcPr>
          <w:p w14:paraId="4F84742C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7698C9C" w14:textId="7CAACD74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9" w:type="pct"/>
          </w:tcPr>
          <w:p w14:paraId="1744013C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</w:tcPr>
          <w:p w14:paraId="26F015FE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8877C7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8" w:type="pct"/>
          </w:tcPr>
          <w:p w14:paraId="05680A94" w14:textId="19FB044E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844703" w:rsidRPr="00B3135A" w14:paraId="20961EC6" w14:textId="77777777" w:rsidTr="00EF34E1">
        <w:tc>
          <w:tcPr>
            <w:tcW w:w="1894" w:type="pct"/>
          </w:tcPr>
          <w:p w14:paraId="46561AC7" w14:textId="659952CA" w:rsidR="00844703" w:rsidRPr="00B3135A" w:rsidRDefault="00844703" w:rsidP="00844703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68" w:type="pct"/>
          </w:tcPr>
          <w:p w14:paraId="704E2CD1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1" w:type="pct"/>
            <w:vAlign w:val="bottom"/>
          </w:tcPr>
          <w:p w14:paraId="021A36AE" w14:textId="4609F429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29" w:type="pct"/>
          </w:tcPr>
          <w:p w14:paraId="42B0624A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  <w:vAlign w:val="bottom"/>
          </w:tcPr>
          <w:p w14:paraId="03B789C1" w14:textId="06E8AE80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29" w:type="pct"/>
          </w:tcPr>
          <w:p w14:paraId="332C6590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vAlign w:val="bottom"/>
          </w:tcPr>
          <w:p w14:paraId="494124D9" w14:textId="277B23AB" w:rsidR="00844703" w:rsidRPr="00B3135A" w:rsidRDefault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48" w:type="pct"/>
          </w:tcPr>
          <w:p w14:paraId="632F6302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8" w:type="pct"/>
            <w:vAlign w:val="bottom"/>
          </w:tcPr>
          <w:p w14:paraId="2BF63D30" w14:textId="3A140F51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</w:tr>
      <w:tr w:rsidR="00CD5D6D" w:rsidRPr="00B3135A" w14:paraId="26755832" w14:textId="77777777" w:rsidTr="008C440B">
        <w:tc>
          <w:tcPr>
            <w:tcW w:w="1894" w:type="pct"/>
          </w:tcPr>
          <w:p w14:paraId="3A275E95" w14:textId="342984DB" w:rsidR="00844703" w:rsidRPr="00B3135A" w:rsidRDefault="00844703" w:rsidP="00844703">
            <w:pPr>
              <w:spacing w:line="240" w:lineRule="auto"/>
              <w:ind w:left="252" w:hanging="252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68" w:type="pct"/>
          </w:tcPr>
          <w:p w14:paraId="13644D01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9EACECC" w14:textId="57FCAAEB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26,937</w:t>
            </w:r>
          </w:p>
        </w:tc>
        <w:tc>
          <w:tcPr>
            <w:tcW w:w="129" w:type="pct"/>
          </w:tcPr>
          <w:p w14:paraId="100C1AC4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B6B7C96" w14:textId="12A413EA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19,037</w:t>
            </w:r>
          </w:p>
        </w:tc>
        <w:tc>
          <w:tcPr>
            <w:tcW w:w="129" w:type="pct"/>
          </w:tcPr>
          <w:p w14:paraId="259766DA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C51834D" w14:textId="0465C5FB" w:rsidR="00844703" w:rsidRPr="00B3135A" w:rsidRDefault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8" w:type="pct"/>
          </w:tcPr>
          <w:p w14:paraId="1E26ED1A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5662C6E6" w14:textId="06D0D49F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17,934</w:t>
            </w:r>
          </w:p>
        </w:tc>
      </w:tr>
      <w:tr w:rsidR="008C440B" w:rsidRPr="00B3135A" w14:paraId="37BE425B" w14:textId="77777777" w:rsidTr="008C440B">
        <w:tc>
          <w:tcPr>
            <w:tcW w:w="1894" w:type="pct"/>
          </w:tcPr>
          <w:p w14:paraId="7EC54C8E" w14:textId="77777777" w:rsidR="00844703" w:rsidRPr="00B3135A" w:rsidRDefault="00844703" w:rsidP="008447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468" w:type="pct"/>
          </w:tcPr>
          <w:p w14:paraId="7216CDFB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6FE913B0" w14:textId="14D140FE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111,357</w:t>
            </w:r>
          </w:p>
        </w:tc>
        <w:tc>
          <w:tcPr>
            <w:tcW w:w="129" w:type="pct"/>
          </w:tcPr>
          <w:p w14:paraId="5BA52A5E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A57337C" w14:textId="3AB7070C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83,037</w:t>
            </w:r>
          </w:p>
        </w:tc>
        <w:tc>
          <w:tcPr>
            <w:tcW w:w="129" w:type="pct"/>
          </w:tcPr>
          <w:p w14:paraId="2E5F05FF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E75DB56" w14:textId="1A9628BC" w:rsidR="00844703" w:rsidRPr="00B3135A" w:rsidRDefault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34,316</w:t>
            </w:r>
          </w:p>
        </w:tc>
        <w:tc>
          <w:tcPr>
            <w:tcW w:w="148" w:type="pct"/>
          </w:tcPr>
          <w:p w14:paraId="5A6C2198" w14:textId="77777777" w:rsidR="00844703" w:rsidRPr="00B3135A" w:rsidRDefault="00844703" w:rsidP="00844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0151BCA2" w14:textId="0DA571D1" w:rsidR="00844703" w:rsidRPr="00B3135A" w:rsidRDefault="0084470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81,934</w:t>
            </w:r>
          </w:p>
        </w:tc>
      </w:tr>
    </w:tbl>
    <w:p w14:paraId="19047D0C" w14:textId="3914CDDB" w:rsidR="0013758C" w:rsidRPr="00EF34E1" w:rsidRDefault="0013758C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5C3DE816" w14:textId="50B85455" w:rsidR="001C6C54" w:rsidRPr="00B3135A" w:rsidRDefault="00257543" w:rsidP="00C02BA2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ณ วันที่</w:t>
      </w:r>
      <w:r w:rsidR="00BE1BAC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 30 </w:t>
      </w:r>
      <w:r w:rsidR="00BE1BAC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 xml:space="preserve">กันยายน </w:t>
      </w:r>
      <w:r w:rsidR="003057D6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25</w:t>
      </w:r>
      <w:r w:rsidR="003F267C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6</w:t>
      </w:r>
      <w:r w:rsidR="001F6A41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5</w:t>
      </w:r>
      <w:r w:rsidR="00186780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 </w:t>
      </w:r>
      <w:r w:rsidR="00D61E08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กลุ่มบริษัท</w:t>
      </w:r>
      <w:r w:rsidR="00373FD7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และบริษัท</w:t>
      </w:r>
      <w:r w:rsidR="003057D6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มีวงเงินสินเชื่อซึ่งยังมิได้เบิกใช้เป็นจำนวนเงิน</w:t>
      </w:r>
      <w:r w:rsidR="009E6364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รวม</w:t>
      </w:r>
      <w:r w:rsidR="007E1195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 </w:t>
      </w:r>
      <w:r w:rsidR="00B72F58" w:rsidRPr="00EF34E1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1,467</w:t>
      </w:r>
      <w:r w:rsidR="00141CB5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 xml:space="preserve"> </w:t>
      </w:r>
      <w:r w:rsidR="00AF7FF0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ล้านบาท</w:t>
      </w:r>
      <w:r w:rsidR="00D1313F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br/>
      </w:r>
      <w:r w:rsidR="00373FD7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 xml:space="preserve">และ </w:t>
      </w:r>
      <w:r w:rsidR="00C9260E" w:rsidRPr="00EF34E1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785</w:t>
      </w:r>
      <w:r w:rsidR="00373FD7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 </w:t>
      </w:r>
      <w:r w:rsidR="00373FD7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>ล้านบาท ตามลำดับ</w:t>
      </w:r>
      <w:r w:rsidR="00A06296" w:rsidRPr="00B3135A">
        <w:rPr>
          <w:rFonts w:ascii="Angsana New" w:hAnsi="Angsana New" w:cs="Angsana New"/>
          <w:b w:val="0"/>
          <w:bCs w:val="0"/>
          <w:spacing w:val="-4"/>
          <w:sz w:val="30"/>
          <w:szCs w:val="30"/>
          <w:cs/>
        </w:rPr>
        <w:t xml:space="preserve"> </w:t>
      </w:r>
      <w:r w:rsidR="001C6C54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(</w:t>
      </w:r>
      <w:r w:rsidR="001C6C54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25</w:t>
      </w:r>
      <w:r w:rsidR="001C6C54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6</w:t>
      </w:r>
      <w:r w:rsidR="001F6A41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4</w:t>
      </w:r>
      <w:r w:rsidR="001C6C54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: </w:t>
      </w:r>
      <w:r w:rsidR="00120CD4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1,0</w:t>
      </w:r>
      <w:r w:rsidR="001F6A41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4</w:t>
      </w:r>
      <w:r w:rsidR="00120CD4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5</w:t>
      </w:r>
      <w:r w:rsidR="001C6C54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 xml:space="preserve"> ล้านบาท</w:t>
      </w:r>
      <w:r w:rsidR="00373FD7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 xml:space="preserve"> และ </w:t>
      </w:r>
      <w:r w:rsidR="005F2502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9</w:t>
      </w:r>
      <w:r w:rsidR="001F6A41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8</w:t>
      </w:r>
      <w:r w:rsidR="005F2502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0</w:t>
      </w:r>
      <w:r w:rsidR="00373FD7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 </w:t>
      </w:r>
      <w:r w:rsidR="00373FD7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ล้านบาท ตามลำดับ</w:t>
      </w:r>
      <w:r w:rsidR="00F72DE5" w:rsidRPr="00B3135A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)</w:t>
      </w:r>
    </w:p>
    <w:p w14:paraId="4DFD6CB5" w14:textId="56AFFB17" w:rsidR="00476A41" w:rsidRPr="00EF34E1" w:rsidRDefault="0047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6B38CEC0" w14:textId="6C78F1D3" w:rsidR="00CF1B98" w:rsidRPr="00B3135A" w:rsidRDefault="00CF1B98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9"/>
        <w:rPr>
          <w:rFonts w:ascii="Angsana New" w:hAnsi="Angsana New"/>
          <w:bCs/>
          <w:sz w:val="30"/>
          <w:szCs w:val="30"/>
        </w:rPr>
      </w:pPr>
      <w:r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tbl>
      <w:tblPr>
        <w:tblW w:w="938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82"/>
        <w:gridCol w:w="180"/>
        <w:gridCol w:w="1584"/>
        <w:gridCol w:w="180"/>
        <w:gridCol w:w="1431"/>
        <w:gridCol w:w="180"/>
        <w:gridCol w:w="1710"/>
        <w:gridCol w:w="180"/>
        <w:gridCol w:w="1262"/>
      </w:tblGrid>
      <w:tr w:rsidR="004B1118" w:rsidRPr="00B3135A" w14:paraId="78B60000" w14:textId="77777777" w:rsidTr="00EF34E1">
        <w:trPr>
          <w:cantSplit/>
          <w:tblHeader/>
        </w:trPr>
        <w:tc>
          <w:tcPr>
            <w:tcW w:w="2682" w:type="dxa"/>
            <w:shd w:val="clear" w:color="auto" w:fill="auto"/>
          </w:tcPr>
          <w:p w14:paraId="5C093A97" w14:textId="77777777" w:rsidR="004B1118" w:rsidRPr="00EF34E1" w:rsidRDefault="004B1118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19A5CB" w14:textId="77777777" w:rsidR="004B1118" w:rsidRPr="00B3135A" w:rsidRDefault="004B1118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527" w:type="dxa"/>
            <w:gridSpan w:val="7"/>
            <w:shd w:val="clear" w:color="auto" w:fill="auto"/>
            <w:vAlign w:val="bottom"/>
            <w:hideMark/>
          </w:tcPr>
          <w:p w14:paraId="17FA4F04" w14:textId="2B1E6073" w:rsidR="004B1118" w:rsidRPr="00B3135A" w:rsidRDefault="004B1118" w:rsidP="00D6369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4B1118" w:rsidRPr="00B3135A" w14:paraId="3EF5A289" w14:textId="77777777" w:rsidTr="00EF34E1">
        <w:trPr>
          <w:cantSplit/>
          <w:tblHeader/>
        </w:trPr>
        <w:tc>
          <w:tcPr>
            <w:tcW w:w="2682" w:type="dxa"/>
            <w:shd w:val="clear" w:color="auto" w:fill="auto"/>
          </w:tcPr>
          <w:p w14:paraId="792AFF00" w14:textId="77777777" w:rsidR="004B1118" w:rsidRPr="00B3135A" w:rsidRDefault="004B1118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859EB6" w14:textId="77777777" w:rsidR="004B1118" w:rsidRPr="00B3135A" w:rsidRDefault="004B1118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7E265B65" w14:textId="77777777" w:rsidR="004B1118" w:rsidRPr="00B3135A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8D2323" w14:textId="77777777" w:rsidR="004B1118" w:rsidRPr="00B3135A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  <w:hideMark/>
          </w:tcPr>
          <w:p w14:paraId="6189B4E1" w14:textId="77777777" w:rsidR="004B1118" w:rsidRPr="00B3135A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cs/>
                <w:lang w:val="en-US" w:eastAsia="en-GB" w:bidi="th-TH"/>
              </w:rPr>
            </w:pPr>
            <w:r w:rsidRPr="00B3135A"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cs/>
                <w:lang w:val="en-US" w:eastAsia="en-GB" w:bidi="th-TH"/>
              </w:rPr>
              <w:t>เงินกู้ยืมระยะสั้นจากบริษัทร่วม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ECFA4B" w14:textId="77777777" w:rsidR="004B1118" w:rsidRPr="00B3135A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04B184A" w14:textId="1A097B8C" w:rsidR="004B1118" w:rsidRPr="00B3135A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cs/>
                <w:lang w:val="en-US" w:eastAsia="en-GB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EFB144" w14:textId="77777777" w:rsidR="004B1118" w:rsidRPr="00B3135A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14:paraId="05704437" w14:textId="77777777" w:rsidR="004B1118" w:rsidRPr="00B3135A" w:rsidRDefault="004B1118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</w:tr>
      <w:tr w:rsidR="004B1118" w:rsidRPr="00B3135A" w14:paraId="3B176692" w14:textId="77777777" w:rsidTr="00EF34E1">
        <w:trPr>
          <w:cantSplit/>
        </w:trPr>
        <w:tc>
          <w:tcPr>
            <w:tcW w:w="2682" w:type="dxa"/>
            <w:shd w:val="clear" w:color="auto" w:fill="auto"/>
          </w:tcPr>
          <w:p w14:paraId="70693038" w14:textId="77777777" w:rsidR="004B1118" w:rsidRPr="00B3135A" w:rsidRDefault="004B1118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6BB501" w14:textId="77777777" w:rsidR="004B1118" w:rsidRPr="00B3135A" w:rsidRDefault="004B1118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527" w:type="dxa"/>
            <w:gridSpan w:val="7"/>
            <w:shd w:val="clear" w:color="auto" w:fill="auto"/>
            <w:vAlign w:val="bottom"/>
            <w:hideMark/>
          </w:tcPr>
          <w:p w14:paraId="550BA720" w14:textId="77777777" w:rsidR="004B1118" w:rsidRPr="00B3135A" w:rsidRDefault="004B1118" w:rsidP="00D6369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4B1118" w:rsidRPr="00B3135A" w14:paraId="3E67D175" w14:textId="77777777" w:rsidTr="00EF34E1">
        <w:trPr>
          <w:cantSplit/>
        </w:trPr>
        <w:tc>
          <w:tcPr>
            <w:tcW w:w="2682" w:type="dxa"/>
            <w:hideMark/>
          </w:tcPr>
          <w:p w14:paraId="0BC6B0C1" w14:textId="78D55A7C" w:rsidR="004B1118" w:rsidRPr="00B3135A" w:rsidRDefault="004B1118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="00F94D67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60779B0D" w14:textId="77777777" w:rsidR="004B1118" w:rsidRPr="00B3135A" w:rsidRDefault="004B1118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78431BD" w14:textId="77777777" w:rsidR="004B1118" w:rsidRPr="00B3135A" w:rsidRDefault="004B1118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5750EB4" w14:textId="77777777" w:rsidR="004B1118" w:rsidRPr="00B3135A" w:rsidRDefault="004B1118" w:rsidP="00D6369B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vAlign w:val="bottom"/>
          </w:tcPr>
          <w:p w14:paraId="06C1F094" w14:textId="77777777" w:rsidR="004B1118" w:rsidRPr="00B3135A" w:rsidRDefault="004B1118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937016E" w14:textId="77777777" w:rsidR="004B1118" w:rsidRPr="00B3135A" w:rsidRDefault="004B1118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3EC47C" w14:textId="77777777" w:rsidR="004B1118" w:rsidRPr="00B3135A" w:rsidRDefault="004B1118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0495A0" w14:textId="77777777" w:rsidR="004B1118" w:rsidRPr="00B3135A" w:rsidRDefault="004B1118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FECE706" w14:textId="77777777" w:rsidR="004B1118" w:rsidRPr="00B3135A" w:rsidRDefault="004B1118" w:rsidP="00D6369B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EC03A6" w:rsidRPr="00B3135A" w14:paraId="6B893656" w14:textId="77777777" w:rsidTr="00EF34E1">
        <w:trPr>
          <w:cantSplit/>
        </w:trPr>
        <w:tc>
          <w:tcPr>
            <w:tcW w:w="2682" w:type="dxa"/>
            <w:hideMark/>
          </w:tcPr>
          <w:p w14:paraId="2FDB4E25" w14:textId="67EAB475" w:rsidR="00EC03A6" w:rsidRPr="00EF34E1" w:rsidRDefault="006B6114" w:rsidP="00EC03A6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ณ 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วันต้นปี</w:t>
            </w:r>
          </w:p>
        </w:tc>
        <w:tc>
          <w:tcPr>
            <w:tcW w:w="180" w:type="dxa"/>
            <w:vAlign w:val="bottom"/>
          </w:tcPr>
          <w:p w14:paraId="0B51B6B7" w14:textId="77777777" w:rsidR="00EC03A6" w:rsidRPr="00B3135A" w:rsidRDefault="00EC03A6" w:rsidP="00EC03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DB32B7" w14:textId="3219CB11" w:rsidR="00EC03A6" w:rsidRPr="00B3135A" w:rsidRDefault="00EC03A6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290"/>
              </w:tabs>
              <w:spacing w:line="240" w:lineRule="atLeast"/>
              <w:ind w:left="-79" w:right="-31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358512" w14:textId="77777777" w:rsidR="00EC03A6" w:rsidRPr="00B3135A" w:rsidRDefault="00EC03A6" w:rsidP="00EC03A6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C3F07A3" w14:textId="2290077F" w:rsidR="00EC03A6" w:rsidRPr="00B3135A" w:rsidRDefault="00EC03A6" w:rsidP="00EC03A6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eastAsia="en-GB"/>
              </w:rPr>
              <w:t>34,000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4DB0B" w14:textId="77777777" w:rsidR="00EC03A6" w:rsidRPr="00B3135A" w:rsidRDefault="00EC03A6" w:rsidP="00EC03A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24253D" w14:textId="0A7C4F15" w:rsidR="00EC03A6" w:rsidRPr="00B3135A" w:rsidRDefault="00EC03A6" w:rsidP="00EC03A6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eastAsia="en-GB"/>
              </w:rPr>
              <w:t>19,037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B572E4" w14:textId="77777777" w:rsidR="00EC03A6" w:rsidRPr="00B3135A" w:rsidRDefault="00EC03A6" w:rsidP="00EC03A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D059DF2" w14:textId="5DF29817" w:rsidR="00EC03A6" w:rsidRPr="00B3135A" w:rsidRDefault="00EC03A6" w:rsidP="00EC03A6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eastAsia="en-GB"/>
              </w:rPr>
              <w:t>83,037</w:t>
            </w:r>
          </w:p>
        </w:tc>
      </w:tr>
      <w:tr w:rsidR="008E3CF3" w:rsidRPr="00B3135A" w14:paraId="2BB77FDF" w14:textId="77777777" w:rsidTr="00EF34E1">
        <w:trPr>
          <w:cantSplit/>
        </w:trPr>
        <w:tc>
          <w:tcPr>
            <w:tcW w:w="2682" w:type="dxa"/>
            <w:hideMark/>
          </w:tcPr>
          <w:p w14:paraId="09F670E4" w14:textId="18EC896C" w:rsidR="008E3CF3" w:rsidRPr="00B3135A" w:rsidRDefault="008E3CF3" w:rsidP="008E3CF3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การเปลี่ยนแปลงจากกระแส</w:t>
            </w: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4E5580D1" w14:textId="77777777" w:rsidR="008E3CF3" w:rsidRPr="00B3135A" w:rsidRDefault="008E3CF3" w:rsidP="008E3CF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3BAF49" w14:textId="3EC1A4CA" w:rsidR="008E3CF3" w:rsidRPr="00B3135A" w:rsidRDefault="008E3CF3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290"/>
              </w:tabs>
              <w:spacing w:line="240" w:lineRule="atLeast"/>
              <w:ind w:left="-79" w:right="-31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C069CC" w14:textId="77777777" w:rsidR="008E3CF3" w:rsidRPr="00B3135A" w:rsidRDefault="008E3CF3" w:rsidP="008E3CF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5A78EA0" w14:textId="25DBAB95" w:rsidR="008E3CF3" w:rsidRPr="00B3135A" w:rsidRDefault="008E3CF3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176FF6" w14:textId="77777777" w:rsidR="008E3CF3" w:rsidRPr="00B3135A" w:rsidRDefault="008E3CF3" w:rsidP="00EF34E1">
            <w:pPr>
              <w:pStyle w:val="acctfourfigures"/>
              <w:shd w:val="clear" w:color="auto" w:fill="FFFFFF"/>
              <w:tabs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2EF00E" w14:textId="77523091" w:rsidR="008E3CF3" w:rsidRPr="00B3135A" w:rsidRDefault="002E19A5" w:rsidP="008E3CF3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(17,354)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BC320F" w14:textId="77777777" w:rsidR="008E3CF3" w:rsidRPr="00B3135A" w:rsidRDefault="008E3CF3" w:rsidP="008E3C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BD955A6" w14:textId="255A9F78" w:rsidR="008E3CF3" w:rsidRPr="00B3135A" w:rsidRDefault="00B67B2C" w:rsidP="008E3CF3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2,646</w:t>
            </w:r>
          </w:p>
        </w:tc>
      </w:tr>
      <w:tr w:rsidR="00266246" w:rsidRPr="00B3135A" w14:paraId="4EE03CA8" w14:textId="77777777" w:rsidTr="00B67B2C">
        <w:trPr>
          <w:cantSplit/>
        </w:trPr>
        <w:tc>
          <w:tcPr>
            <w:tcW w:w="2682" w:type="dxa"/>
          </w:tcPr>
          <w:p w14:paraId="5E76850D" w14:textId="07115D9E" w:rsidR="008E3CF3" w:rsidRPr="00B3135A" w:rsidRDefault="008E3CF3" w:rsidP="008E3CF3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03DB1B18" w14:textId="77777777" w:rsidR="008E3CF3" w:rsidRPr="00B3135A" w:rsidRDefault="008E3CF3" w:rsidP="008E3CF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shd w:val="clear" w:color="auto" w:fill="FFFF00"/>
            <w:vAlign w:val="bottom"/>
          </w:tcPr>
          <w:p w14:paraId="07AB1341" w14:textId="20A47E36" w:rsidR="008E3CF3" w:rsidRPr="00B3135A" w:rsidRDefault="008E3CF3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02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490E6C8B" w14:textId="77777777" w:rsidR="008E3CF3" w:rsidRPr="00B3135A" w:rsidRDefault="008E3CF3" w:rsidP="008E3CF3">
            <w:pPr>
              <w:pStyle w:val="acctfourfigures"/>
              <w:shd w:val="clear" w:color="auto" w:fill="FFFFFF"/>
              <w:tabs>
                <w:tab w:val="decimal" w:pos="641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31" w:type="dxa"/>
            <w:shd w:val="clear" w:color="auto" w:fill="FFFF00"/>
            <w:vAlign w:val="bottom"/>
          </w:tcPr>
          <w:p w14:paraId="4966F8B9" w14:textId="618A9942" w:rsidR="008E3CF3" w:rsidRPr="00B3135A" w:rsidRDefault="008E3CF3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0E609E16" w14:textId="77777777" w:rsidR="008E3CF3" w:rsidRPr="00B3135A" w:rsidRDefault="008E3CF3" w:rsidP="00EF34E1">
            <w:pPr>
              <w:pStyle w:val="acctfourfigures"/>
              <w:shd w:val="clear" w:color="auto" w:fill="FFFFFF"/>
              <w:tabs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B9D7368" w14:textId="1D26694C" w:rsidR="008E3CF3" w:rsidRPr="00B3135A" w:rsidRDefault="00B67B2C" w:rsidP="008E3CF3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25,</w:t>
            </w:r>
            <w:r w:rsidR="00C15C9C" w:rsidRPr="00B3135A">
              <w:rPr>
                <w:rFonts w:ascii="Angsana New" w:hAnsi="Angsana New"/>
                <w:sz w:val="30"/>
                <w:szCs w:val="30"/>
                <w:lang w:eastAsia="en-GB"/>
              </w:rPr>
              <w:t>254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612636" w14:textId="77777777" w:rsidR="008E3CF3" w:rsidRPr="00B3135A" w:rsidRDefault="008E3CF3" w:rsidP="008E3C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403BFC1" w14:textId="65A246CC" w:rsidR="008E3CF3" w:rsidRPr="00B3135A" w:rsidRDefault="00B67B2C" w:rsidP="008E3CF3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25,</w:t>
            </w:r>
            <w:r w:rsidR="00C15C9C" w:rsidRPr="00B3135A">
              <w:rPr>
                <w:rFonts w:ascii="Angsana New" w:hAnsi="Angsana New"/>
                <w:sz w:val="30"/>
                <w:szCs w:val="30"/>
                <w:lang w:eastAsia="en-GB"/>
              </w:rPr>
              <w:t>254</w:t>
            </w:r>
          </w:p>
        </w:tc>
      </w:tr>
      <w:tr w:rsidR="006B6114" w:rsidRPr="00B3135A" w14:paraId="7B9534BA" w14:textId="77777777" w:rsidTr="00B67B2C">
        <w:trPr>
          <w:cantSplit/>
        </w:trPr>
        <w:tc>
          <w:tcPr>
            <w:tcW w:w="2682" w:type="dxa"/>
            <w:hideMark/>
          </w:tcPr>
          <w:p w14:paraId="0A850F37" w14:textId="6987DC38" w:rsidR="006B6114" w:rsidRPr="00B3135A" w:rsidRDefault="006B6114" w:rsidP="006B6114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ณ 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วันสิ้นปี</w:t>
            </w:r>
          </w:p>
        </w:tc>
        <w:tc>
          <w:tcPr>
            <w:tcW w:w="180" w:type="dxa"/>
            <w:vAlign w:val="bottom"/>
          </w:tcPr>
          <w:p w14:paraId="2DA5753E" w14:textId="77777777" w:rsidR="006B6114" w:rsidRPr="00B3135A" w:rsidRDefault="006B6114" w:rsidP="006B611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8F9135" w14:textId="1C185126" w:rsidR="006B6114" w:rsidRPr="00B3135A" w:rsidRDefault="006B611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29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50,000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01C27540" w14:textId="77777777" w:rsidR="006B6114" w:rsidRPr="00B3135A" w:rsidRDefault="006B6114" w:rsidP="006B6114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00"/>
            <w:vAlign w:val="bottom"/>
          </w:tcPr>
          <w:p w14:paraId="1C18C74F" w14:textId="6BEDDB7F" w:rsidR="006B6114" w:rsidRPr="00B3135A" w:rsidRDefault="006B6114" w:rsidP="006B611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34,000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7DA2D7DF" w14:textId="77777777" w:rsidR="006B6114" w:rsidRPr="00B3135A" w:rsidRDefault="006B6114" w:rsidP="006B611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40835D" w14:textId="1F0A75EC" w:rsidR="006B6114" w:rsidRPr="00B3135A" w:rsidRDefault="006B6114" w:rsidP="006B6114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26,937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FC82A5" w14:textId="77777777" w:rsidR="006B6114" w:rsidRPr="00B3135A" w:rsidRDefault="006B6114" w:rsidP="006B611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2CB129" w14:textId="6F5AB007" w:rsidR="006B6114" w:rsidRPr="00B3135A" w:rsidRDefault="006B6114" w:rsidP="006B6114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110,937</w:t>
            </w:r>
          </w:p>
        </w:tc>
      </w:tr>
      <w:tr w:rsidR="00BA0814" w:rsidRPr="00B3135A" w14:paraId="622E704A" w14:textId="77777777" w:rsidTr="004375F0">
        <w:trPr>
          <w:cantSplit/>
        </w:trPr>
        <w:tc>
          <w:tcPr>
            <w:tcW w:w="2682" w:type="dxa"/>
          </w:tcPr>
          <w:p w14:paraId="12D8E9BB" w14:textId="39E83BA5" w:rsidR="00BA0814" w:rsidRPr="00B3135A" w:rsidRDefault="00BA0814" w:rsidP="0065072C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268B6B13" w14:textId="77777777" w:rsidR="00BA0814" w:rsidRPr="00B3135A" w:rsidRDefault="00BA0814" w:rsidP="0065072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527" w:type="dxa"/>
            <w:gridSpan w:val="7"/>
            <w:vAlign w:val="bottom"/>
          </w:tcPr>
          <w:p w14:paraId="185A7B07" w14:textId="33AD93C9" w:rsidR="00BA0814" w:rsidRPr="00EF34E1" w:rsidRDefault="00BA0814" w:rsidP="00EF34E1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i/>
                <w:iCs/>
                <w:spacing w:val="-8"/>
                <w:sz w:val="30"/>
                <w:szCs w:val="30"/>
                <w:lang w:eastAsia="en-GB" w:bidi="th-TH"/>
              </w:rPr>
            </w:pPr>
            <w:r w:rsidRPr="00EF34E1">
              <w:rPr>
                <w:rFonts w:ascii="Angsana New" w:hAnsi="Angsana New"/>
                <w:i/>
                <w:iCs/>
                <w:spacing w:val="-8"/>
                <w:sz w:val="30"/>
                <w:szCs w:val="30"/>
                <w:lang w:eastAsia="en-GB"/>
              </w:rPr>
              <w:t>(</w:t>
            </w:r>
            <w:r w:rsidRPr="00EF34E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3940D7" w:rsidRPr="00B3135A" w14:paraId="067B3E40" w14:textId="77777777" w:rsidTr="004375F0">
        <w:trPr>
          <w:cantSplit/>
        </w:trPr>
        <w:tc>
          <w:tcPr>
            <w:tcW w:w="2682" w:type="dxa"/>
          </w:tcPr>
          <w:p w14:paraId="02BBABB3" w14:textId="0F2E95EC" w:rsidR="003940D7" w:rsidRPr="00B3135A" w:rsidDel="00BA0814" w:rsidRDefault="003940D7" w:rsidP="0065072C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80" w:type="dxa"/>
            <w:vAlign w:val="bottom"/>
          </w:tcPr>
          <w:p w14:paraId="74B6B3E3" w14:textId="77777777" w:rsidR="003940D7" w:rsidRPr="00B3135A" w:rsidRDefault="003940D7" w:rsidP="0065072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527" w:type="dxa"/>
            <w:gridSpan w:val="7"/>
            <w:vAlign w:val="bottom"/>
          </w:tcPr>
          <w:p w14:paraId="201FFEB6" w14:textId="77777777" w:rsidR="003940D7" w:rsidRPr="00B3135A" w:rsidRDefault="003940D7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i/>
                <w:iCs/>
                <w:spacing w:val="-8"/>
                <w:sz w:val="30"/>
                <w:szCs w:val="30"/>
                <w:lang w:eastAsia="en-GB"/>
              </w:rPr>
            </w:pPr>
          </w:p>
        </w:tc>
      </w:tr>
      <w:tr w:rsidR="0022127A" w:rsidRPr="00B3135A" w14:paraId="1D706B8C" w14:textId="77777777" w:rsidTr="00FB6A37">
        <w:trPr>
          <w:cantSplit/>
        </w:trPr>
        <w:tc>
          <w:tcPr>
            <w:tcW w:w="2682" w:type="dxa"/>
          </w:tcPr>
          <w:p w14:paraId="558C3263" w14:textId="1A3A026D" w:rsidR="0022127A" w:rsidRPr="00B3135A" w:rsidRDefault="0022127A" w:rsidP="0022127A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ณ 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วันต้นปี</w:t>
            </w:r>
          </w:p>
        </w:tc>
        <w:tc>
          <w:tcPr>
            <w:tcW w:w="180" w:type="dxa"/>
            <w:vAlign w:val="bottom"/>
          </w:tcPr>
          <w:p w14:paraId="7E75DBD3" w14:textId="77777777" w:rsidR="0022127A" w:rsidRPr="00B3135A" w:rsidRDefault="0022127A" w:rsidP="002212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A7F2205" w14:textId="4929F5C3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128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180" w:type="dxa"/>
            <w:vAlign w:val="bottom"/>
          </w:tcPr>
          <w:p w14:paraId="4A48D0BD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67CC1F8" w14:textId="69C60D15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34,000</w:t>
            </w:r>
          </w:p>
        </w:tc>
        <w:tc>
          <w:tcPr>
            <w:tcW w:w="180" w:type="dxa"/>
            <w:vAlign w:val="bottom"/>
          </w:tcPr>
          <w:p w14:paraId="5B2A22BB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7A833F64" w14:textId="6DF0D743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26,836</w:t>
            </w:r>
          </w:p>
        </w:tc>
        <w:tc>
          <w:tcPr>
            <w:tcW w:w="180" w:type="dxa"/>
            <w:vAlign w:val="bottom"/>
          </w:tcPr>
          <w:p w14:paraId="1823C8E8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2" w:type="dxa"/>
            <w:vAlign w:val="bottom"/>
          </w:tcPr>
          <w:p w14:paraId="2FDF1D36" w14:textId="4B7F101D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80,836</w:t>
            </w:r>
          </w:p>
        </w:tc>
      </w:tr>
      <w:tr w:rsidR="00BA0814" w:rsidRPr="00B3135A" w14:paraId="10F23ECC" w14:textId="77777777" w:rsidTr="00EF34E1">
        <w:trPr>
          <w:cantSplit/>
        </w:trPr>
        <w:tc>
          <w:tcPr>
            <w:tcW w:w="2682" w:type="dxa"/>
            <w:hideMark/>
          </w:tcPr>
          <w:p w14:paraId="2A96C24B" w14:textId="77777777" w:rsidR="00BA0814" w:rsidRPr="00B3135A" w:rsidRDefault="00BA0814" w:rsidP="00BA0814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การเปลี่ยนแปลงจากกระแส</w:t>
            </w: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74A870F0" w14:textId="77777777" w:rsidR="00BA0814" w:rsidRPr="00B3135A" w:rsidRDefault="00BA0814" w:rsidP="00BA081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D01A224" w14:textId="77777777" w:rsidR="00BA0814" w:rsidRPr="00B3135A" w:rsidRDefault="00BA081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28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10,000</w:t>
            </w:r>
          </w:p>
        </w:tc>
        <w:tc>
          <w:tcPr>
            <w:tcW w:w="180" w:type="dxa"/>
            <w:vAlign w:val="bottom"/>
          </w:tcPr>
          <w:p w14:paraId="42B64221" w14:textId="77777777" w:rsidR="00BA0814" w:rsidRPr="00B3135A" w:rsidRDefault="00BA0814" w:rsidP="00BA0814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513B9FD" w14:textId="77777777" w:rsidR="00BA0814" w:rsidRPr="00B3135A" w:rsidRDefault="00BA081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40D2FC1F" w14:textId="77777777" w:rsidR="00BA0814" w:rsidRPr="00B3135A" w:rsidRDefault="00BA0814" w:rsidP="00BA081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791F0999" w14:textId="77777777" w:rsidR="00BA0814" w:rsidRPr="00B3135A" w:rsidRDefault="00BA081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(16,866)</w:t>
            </w:r>
          </w:p>
        </w:tc>
        <w:tc>
          <w:tcPr>
            <w:tcW w:w="180" w:type="dxa"/>
            <w:vAlign w:val="bottom"/>
          </w:tcPr>
          <w:p w14:paraId="36C038B4" w14:textId="77777777" w:rsidR="00BA0814" w:rsidRPr="00B3135A" w:rsidRDefault="00BA0814" w:rsidP="00BA081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2" w:type="dxa"/>
            <w:vAlign w:val="bottom"/>
          </w:tcPr>
          <w:p w14:paraId="074C30A1" w14:textId="250B6242" w:rsidR="00BA0814" w:rsidRPr="00B3135A" w:rsidRDefault="00BA0814" w:rsidP="00BA0814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(6,866)</w:t>
            </w:r>
          </w:p>
        </w:tc>
      </w:tr>
      <w:tr w:rsidR="00BA0814" w:rsidRPr="00B3135A" w14:paraId="2155A2CC" w14:textId="77777777" w:rsidTr="00EF34E1">
        <w:trPr>
          <w:cantSplit/>
        </w:trPr>
        <w:tc>
          <w:tcPr>
            <w:tcW w:w="2682" w:type="dxa"/>
          </w:tcPr>
          <w:p w14:paraId="385FD554" w14:textId="77777777" w:rsidR="00BA0814" w:rsidRPr="00B3135A" w:rsidRDefault="00BA0814" w:rsidP="00BA0814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4F87BA5A" w14:textId="77777777" w:rsidR="00BA0814" w:rsidRPr="00B3135A" w:rsidRDefault="00BA0814" w:rsidP="00BA081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504E96F" w14:textId="77777777" w:rsidR="00BA0814" w:rsidRPr="00B3135A" w:rsidRDefault="00BA0814" w:rsidP="00EF3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997" w:right="-586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7C1FE4" w14:textId="77777777" w:rsidR="00BA0814" w:rsidRPr="00B3135A" w:rsidRDefault="00BA0814" w:rsidP="00BA0814">
            <w:pPr>
              <w:pStyle w:val="acctfourfigures"/>
              <w:shd w:val="clear" w:color="auto" w:fill="FFFFFF"/>
              <w:tabs>
                <w:tab w:val="decimal" w:pos="641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CE03C20" w14:textId="77777777" w:rsidR="00BA0814" w:rsidRPr="00B3135A" w:rsidRDefault="00BA081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16F90B6" w14:textId="77777777" w:rsidR="00BA0814" w:rsidRPr="00B3135A" w:rsidRDefault="00BA0814" w:rsidP="00BA081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500F5DF9" w14:textId="77777777" w:rsidR="00BA0814" w:rsidRPr="00B3135A" w:rsidRDefault="00BA081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35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9,067</w:t>
            </w:r>
          </w:p>
        </w:tc>
        <w:tc>
          <w:tcPr>
            <w:tcW w:w="180" w:type="dxa"/>
            <w:vAlign w:val="bottom"/>
          </w:tcPr>
          <w:p w14:paraId="7894FAB6" w14:textId="77777777" w:rsidR="00BA0814" w:rsidRPr="00B3135A" w:rsidRDefault="00BA0814" w:rsidP="00BA081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2" w:type="dxa"/>
            <w:vAlign w:val="bottom"/>
          </w:tcPr>
          <w:p w14:paraId="06630F7B" w14:textId="77777777" w:rsidR="00BA0814" w:rsidRPr="00B3135A" w:rsidRDefault="00BA0814" w:rsidP="00BA0814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9,067</w:t>
            </w:r>
          </w:p>
        </w:tc>
      </w:tr>
      <w:tr w:rsidR="0022127A" w:rsidRPr="00B3135A" w14:paraId="4E3C57B1" w14:textId="77777777" w:rsidTr="00FB6A37">
        <w:trPr>
          <w:cantSplit/>
        </w:trPr>
        <w:tc>
          <w:tcPr>
            <w:tcW w:w="2682" w:type="dxa"/>
            <w:hideMark/>
          </w:tcPr>
          <w:p w14:paraId="6D534007" w14:textId="4FCA011D" w:rsidR="0022127A" w:rsidRPr="00B3135A" w:rsidRDefault="0022127A" w:rsidP="0022127A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</w:t>
            </w: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วันสิ้นปี</w:t>
            </w:r>
          </w:p>
        </w:tc>
        <w:tc>
          <w:tcPr>
            <w:tcW w:w="180" w:type="dxa"/>
            <w:vAlign w:val="bottom"/>
          </w:tcPr>
          <w:p w14:paraId="2DCC372B" w14:textId="77777777" w:rsidR="0022127A" w:rsidRPr="00B3135A" w:rsidRDefault="0022127A" w:rsidP="002212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D3262" w14:textId="77777777" w:rsidR="0022127A" w:rsidRPr="00B3135A" w:rsidRDefault="0022127A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28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180" w:type="dxa"/>
            <w:vAlign w:val="bottom"/>
          </w:tcPr>
          <w:p w14:paraId="0E329134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F922D3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34,000</w:t>
            </w:r>
          </w:p>
        </w:tc>
        <w:tc>
          <w:tcPr>
            <w:tcW w:w="180" w:type="dxa"/>
            <w:vAlign w:val="bottom"/>
          </w:tcPr>
          <w:p w14:paraId="24B9D591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2D826" w14:textId="77777777" w:rsidR="0022127A" w:rsidRPr="00B3135A" w:rsidRDefault="0022127A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35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19,037</w:t>
            </w:r>
          </w:p>
        </w:tc>
        <w:tc>
          <w:tcPr>
            <w:tcW w:w="180" w:type="dxa"/>
            <w:vAlign w:val="bottom"/>
          </w:tcPr>
          <w:p w14:paraId="076ACD53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53A060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83,037</w:t>
            </w:r>
          </w:p>
        </w:tc>
      </w:tr>
    </w:tbl>
    <w:p w14:paraId="25AB1958" w14:textId="0428EBB3" w:rsidR="00C14164" w:rsidRPr="00EF34E1" w:rsidRDefault="00C14164" w:rsidP="00CF1B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tbl>
      <w:tblPr>
        <w:tblW w:w="9405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1"/>
        <w:gridCol w:w="180"/>
        <w:gridCol w:w="1593"/>
        <w:gridCol w:w="180"/>
        <w:gridCol w:w="1413"/>
        <w:gridCol w:w="180"/>
        <w:gridCol w:w="1705"/>
        <w:gridCol w:w="180"/>
        <w:gridCol w:w="1283"/>
      </w:tblGrid>
      <w:tr w:rsidR="00B94459" w:rsidRPr="00B3135A" w14:paraId="7CF71081" w14:textId="77777777" w:rsidTr="00EF34E1">
        <w:trPr>
          <w:cantSplit/>
          <w:tblHeader/>
        </w:trPr>
        <w:tc>
          <w:tcPr>
            <w:tcW w:w="2691" w:type="dxa"/>
            <w:shd w:val="clear" w:color="auto" w:fill="auto"/>
          </w:tcPr>
          <w:p w14:paraId="6D06B18F" w14:textId="33DD4229" w:rsidR="00B94459" w:rsidRPr="00B3135A" w:rsidRDefault="00B94459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6B23C" w14:textId="77777777" w:rsidR="00B94459" w:rsidRPr="00B3135A" w:rsidRDefault="00B94459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534" w:type="dxa"/>
            <w:gridSpan w:val="7"/>
            <w:shd w:val="clear" w:color="auto" w:fill="auto"/>
            <w:vAlign w:val="bottom"/>
            <w:hideMark/>
          </w:tcPr>
          <w:p w14:paraId="2B80883B" w14:textId="60AF7B10" w:rsidR="00B94459" w:rsidRPr="00B3135A" w:rsidRDefault="00B94459" w:rsidP="00D6369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B94459" w:rsidRPr="00B3135A" w14:paraId="2CD59589" w14:textId="77777777" w:rsidTr="00EF34E1">
        <w:trPr>
          <w:cantSplit/>
          <w:tblHeader/>
        </w:trPr>
        <w:tc>
          <w:tcPr>
            <w:tcW w:w="2691" w:type="dxa"/>
            <w:shd w:val="clear" w:color="auto" w:fill="auto"/>
          </w:tcPr>
          <w:p w14:paraId="2D41133C" w14:textId="77777777" w:rsidR="00B94459" w:rsidRPr="00B3135A" w:rsidRDefault="00B94459" w:rsidP="00D636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BADB4" w14:textId="77777777" w:rsidR="00B94459" w:rsidRPr="00B3135A" w:rsidRDefault="00B94459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  <w:hideMark/>
          </w:tcPr>
          <w:p w14:paraId="6D93A21D" w14:textId="77777777" w:rsidR="00B94459" w:rsidRPr="00B3135A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F1690" w14:textId="77777777" w:rsidR="00B94459" w:rsidRPr="00B3135A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  <w:hideMark/>
          </w:tcPr>
          <w:p w14:paraId="64D17F08" w14:textId="77777777" w:rsidR="00B94459" w:rsidRPr="00B3135A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cs/>
                <w:lang w:val="en-US" w:eastAsia="en-GB" w:bidi="th-TH"/>
              </w:rPr>
            </w:pPr>
            <w:r w:rsidRPr="00B3135A">
              <w:rPr>
                <w:rFonts w:ascii="Angsana New" w:eastAsia="Calibri" w:hAnsi="Angsana New"/>
                <w:b w:val="0"/>
                <w:spacing w:val="-2"/>
                <w:sz w:val="30"/>
                <w:szCs w:val="30"/>
                <w:cs/>
                <w:lang w:val="en-US" w:eastAsia="en-GB" w:bidi="th-TH"/>
              </w:rPr>
              <w:t>เงินกู้ยืมระยะสั้นจากบริษัทร่วม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034540" w14:textId="77777777" w:rsidR="00B94459" w:rsidRPr="00B3135A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  <w:hideMark/>
          </w:tcPr>
          <w:p w14:paraId="1C847EF2" w14:textId="562C6750" w:rsidR="00B94459" w:rsidRPr="00B3135A" w:rsidRDefault="00B94459" w:rsidP="00A243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 w:hanging="1"/>
              <w:jc w:val="center"/>
              <w:rPr>
                <w:rFonts w:ascii="Angsana New" w:eastAsia="Calibri" w:hAnsi="Angsana New"/>
                <w:b/>
                <w:spacing w:val="-2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 w:eastAsia="en-GB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6C376" w14:textId="77777777" w:rsidR="00B94459" w:rsidRPr="00B3135A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83" w:type="dxa"/>
            <w:shd w:val="clear" w:color="auto" w:fill="auto"/>
            <w:vAlign w:val="bottom"/>
            <w:hideMark/>
          </w:tcPr>
          <w:p w14:paraId="78854C85" w14:textId="77777777" w:rsidR="00B94459" w:rsidRPr="00B3135A" w:rsidRDefault="00B94459" w:rsidP="00D636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</w:tr>
      <w:tr w:rsidR="00B94459" w:rsidRPr="00B3135A" w14:paraId="057A3402" w14:textId="77777777" w:rsidTr="00EF34E1">
        <w:trPr>
          <w:cantSplit/>
          <w:tblHeader/>
        </w:trPr>
        <w:tc>
          <w:tcPr>
            <w:tcW w:w="2691" w:type="dxa"/>
            <w:shd w:val="clear" w:color="auto" w:fill="auto"/>
          </w:tcPr>
          <w:p w14:paraId="18D66F21" w14:textId="77777777" w:rsidR="00B94459" w:rsidRPr="00B3135A" w:rsidRDefault="00B94459" w:rsidP="00EF34E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720DF7" w14:textId="77777777" w:rsidR="00B94459" w:rsidRPr="00B3135A" w:rsidRDefault="00B94459" w:rsidP="00D636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534" w:type="dxa"/>
            <w:gridSpan w:val="7"/>
            <w:shd w:val="clear" w:color="auto" w:fill="auto"/>
            <w:vAlign w:val="bottom"/>
            <w:hideMark/>
          </w:tcPr>
          <w:p w14:paraId="338EB9C9" w14:textId="77777777" w:rsidR="00B94459" w:rsidRPr="00B3135A" w:rsidRDefault="00B94459" w:rsidP="00D6369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B94459" w:rsidRPr="00B3135A" w14:paraId="225A7094" w14:textId="77777777" w:rsidTr="00EF34E1">
        <w:trPr>
          <w:cantSplit/>
        </w:trPr>
        <w:tc>
          <w:tcPr>
            <w:tcW w:w="2691" w:type="dxa"/>
            <w:hideMark/>
          </w:tcPr>
          <w:p w14:paraId="3C29D7FD" w14:textId="00845264" w:rsidR="00B94459" w:rsidRPr="00B3135A" w:rsidRDefault="00B94459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="00F94D67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2C4FE5A5" w14:textId="77777777" w:rsidR="00B94459" w:rsidRPr="00B3135A" w:rsidRDefault="00B94459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vAlign w:val="bottom"/>
          </w:tcPr>
          <w:p w14:paraId="1029B187" w14:textId="77777777" w:rsidR="00B94459" w:rsidRPr="00B3135A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A8C3F91" w14:textId="77777777" w:rsidR="00B94459" w:rsidRPr="00B3135A" w:rsidRDefault="00B94459" w:rsidP="00D6369B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13" w:type="dxa"/>
            <w:vAlign w:val="bottom"/>
          </w:tcPr>
          <w:p w14:paraId="616F6801" w14:textId="77777777" w:rsidR="00B94459" w:rsidRPr="00B3135A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9F5CF66" w14:textId="77777777" w:rsidR="00B94459" w:rsidRPr="00B3135A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36223826" w14:textId="77777777" w:rsidR="00B94459" w:rsidRPr="00B3135A" w:rsidRDefault="00B94459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9D0D734" w14:textId="77777777" w:rsidR="00B94459" w:rsidRPr="00B3135A" w:rsidRDefault="00B94459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3BDCD815" w14:textId="77777777" w:rsidR="00B94459" w:rsidRPr="00B3135A" w:rsidRDefault="00B94459" w:rsidP="00D6369B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22127A" w:rsidRPr="00B3135A" w14:paraId="08E86611" w14:textId="77777777" w:rsidTr="00D34354">
        <w:trPr>
          <w:cantSplit/>
        </w:trPr>
        <w:tc>
          <w:tcPr>
            <w:tcW w:w="2691" w:type="dxa"/>
            <w:hideMark/>
          </w:tcPr>
          <w:p w14:paraId="029D942B" w14:textId="4455D937" w:rsidR="0022127A" w:rsidRPr="00B3135A" w:rsidRDefault="0022127A" w:rsidP="0022127A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ณ 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วันต้นปี</w:t>
            </w:r>
          </w:p>
        </w:tc>
        <w:tc>
          <w:tcPr>
            <w:tcW w:w="180" w:type="dxa"/>
            <w:vAlign w:val="bottom"/>
          </w:tcPr>
          <w:p w14:paraId="7249E426" w14:textId="77777777" w:rsidR="0022127A" w:rsidRPr="00B3135A" w:rsidRDefault="0022127A" w:rsidP="002212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shd w:val="clear" w:color="auto" w:fill="FFFF00"/>
            <w:vAlign w:val="bottom"/>
          </w:tcPr>
          <w:p w14:paraId="17C27E4B" w14:textId="2C7ADFA2" w:rsidR="0022127A" w:rsidRPr="00B3135A" w:rsidRDefault="0022127A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1B73D0CD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51DFBE0" w14:textId="00E21CBA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548B15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8685BC8" w14:textId="7D74BAFF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17,934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95AF25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76CEDB7" w14:textId="0236C805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81,934</w:t>
            </w:r>
          </w:p>
        </w:tc>
      </w:tr>
      <w:tr w:rsidR="00187C29" w:rsidRPr="00B3135A" w14:paraId="71BA37AC" w14:textId="77777777" w:rsidTr="00EF34E1">
        <w:trPr>
          <w:cantSplit/>
        </w:trPr>
        <w:tc>
          <w:tcPr>
            <w:tcW w:w="2691" w:type="dxa"/>
            <w:hideMark/>
          </w:tcPr>
          <w:p w14:paraId="56A052D2" w14:textId="77777777" w:rsidR="00187C29" w:rsidRPr="00B3135A" w:rsidRDefault="00187C29" w:rsidP="00187C29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การเปลี่ยนแปลงจากกระแส</w:t>
            </w: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5F96286A" w14:textId="77777777" w:rsidR="00187C29" w:rsidRPr="00B3135A" w:rsidRDefault="00187C29" w:rsidP="00187C2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1E995A74" w14:textId="0AA41EBE" w:rsidR="00187C29" w:rsidRPr="00B3135A" w:rsidRDefault="00187C29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(30,000)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2FD5D9" w14:textId="77777777" w:rsidR="00187C29" w:rsidRPr="00B3135A" w:rsidRDefault="00187C29" w:rsidP="00187C29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22BF17F" w14:textId="553C17F8" w:rsidR="00187C29" w:rsidRPr="00B3135A" w:rsidRDefault="00187C29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DC8527" w14:textId="77777777" w:rsidR="00187C29" w:rsidRPr="00B3135A" w:rsidRDefault="00187C29" w:rsidP="00EF34E1">
            <w:pPr>
              <w:pStyle w:val="acctfourfigures"/>
              <w:shd w:val="clear" w:color="auto" w:fill="FFFFFF"/>
              <w:tabs>
                <w:tab w:val="decimal" w:pos="9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8ED1835" w14:textId="7D7077B9" w:rsidR="00187C29" w:rsidRPr="00B3135A" w:rsidRDefault="00C15C9C" w:rsidP="00187C29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(4,647)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C6B0F3" w14:textId="77777777" w:rsidR="00187C29" w:rsidRPr="00B3135A" w:rsidRDefault="00187C29" w:rsidP="00187C2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37F3251" w14:textId="50716F85" w:rsidR="00187C29" w:rsidRPr="00B3135A" w:rsidRDefault="00D34354" w:rsidP="00187C29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(34,</w:t>
            </w:r>
            <w:r w:rsidR="00E91B5C" w:rsidRPr="00B3135A">
              <w:rPr>
                <w:rFonts w:ascii="Angsana New" w:hAnsi="Angsana New"/>
                <w:sz w:val="30"/>
                <w:szCs w:val="30"/>
                <w:lang w:eastAsia="en-GB"/>
              </w:rPr>
              <w:t>64</w:t>
            </w: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7)</w:t>
            </w:r>
          </w:p>
        </w:tc>
      </w:tr>
      <w:tr w:rsidR="009C0DBE" w:rsidRPr="00B3135A" w14:paraId="6731689A" w14:textId="77777777" w:rsidTr="00D34354">
        <w:trPr>
          <w:cantSplit/>
        </w:trPr>
        <w:tc>
          <w:tcPr>
            <w:tcW w:w="2691" w:type="dxa"/>
          </w:tcPr>
          <w:p w14:paraId="0FF6B135" w14:textId="77777777" w:rsidR="00187C29" w:rsidRPr="00B3135A" w:rsidRDefault="00187C29" w:rsidP="00187C29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05F8EB24" w14:textId="77777777" w:rsidR="00187C29" w:rsidRPr="00B3135A" w:rsidRDefault="00187C29" w:rsidP="00187C2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16FFD" w14:textId="2AD020DA" w:rsidR="00187C29" w:rsidRPr="00B3135A" w:rsidRDefault="00187C29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01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120151" w14:textId="77777777" w:rsidR="00187C29" w:rsidRPr="00B3135A" w:rsidRDefault="00187C29" w:rsidP="00187C29">
            <w:pPr>
              <w:pStyle w:val="acctfourfigures"/>
              <w:shd w:val="clear" w:color="auto" w:fill="FFFFFF"/>
              <w:tabs>
                <w:tab w:val="decimal" w:pos="641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97A69" w14:textId="0D891561" w:rsidR="00187C29" w:rsidRPr="00B3135A" w:rsidRDefault="00187C29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9DCE4" w14:textId="77777777" w:rsidR="00187C29" w:rsidRPr="00B3135A" w:rsidRDefault="00187C29" w:rsidP="00EF34E1">
            <w:pPr>
              <w:pStyle w:val="acctfourfigures"/>
              <w:shd w:val="clear" w:color="auto" w:fill="FFFFFF"/>
              <w:tabs>
                <w:tab w:val="decimal" w:pos="9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C135D" w14:textId="5F05D6F8" w:rsidR="00187C29" w:rsidRPr="00B3135A" w:rsidRDefault="00D34354" w:rsidP="00187C29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(12,971)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F8610" w14:textId="77777777" w:rsidR="00187C29" w:rsidRPr="00B3135A" w:rsidRDefault="00187C29" w:rsidP="00187C2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70541" w14:textId="7E14D2CA" w:rsidR="00187C29" w:rsidRPr="00B3135A" w:rsidRDefault="00D34354" w:rsidP="00187C29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(12,971)</w:t>
            </w:r>
          </w:p>
        </w:tc>
      </w:tr>
      <w:tr w:rsidR="0022127A" w:rsidRPr="00B3135A" w14:paraId="1348C381" w14:textId="77777777" w:rsidTr="00D34354">
        <w:trPr>
          <w:cantSplit/>
        </w:trPr>
        <w:tc>
          <w:tcPr>
            <w:tcW w:w="2691" w:type="dxa"/>
            <w:hideMark/>
          </w:tcPr>
          <w:p w14:paraId="6D86BB8D" w14:textId="48545FAE" w:rsidR="0022127A" w:rsidRPr="00B3135A" w:rsidRDefault="0022127A" w:rsidP="0022127A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</w:t>
            </w: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วันสิ้นปี</w:t>
            </w:r>
          </w:p>
        </w:tc>
        <w:tc>
          <w:tcPr>
            <w:tcW w:w="180" w:type="dxa"/>
            <w:vAlign w:val="bottom"/>
          </w:tcPr>
          <w:p w14:paraId="64D607BB" w14:textId="77777777" w:rsidR="0022127A" w:rsidRPr="00B3135A" w:rsidRDefault="0022127A" w:rsidP="002212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F3865A" w14:textId="67E76B41" w:rsidR="0022127A" w:rsidRPr="00B3135A" w:rsidRDefault="0022127A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75D002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B9C81A" w14:textId="340A7CAC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3E6317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6C346E" w14:textId="115DA715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46051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FBCBF" w14:textId="50DF86E0" w:rsidR="0022127A" w:rsidRPr="00B3135A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34,316</w:t>
            </w:r>
          </w:p>
        </w:tc>
      </w:tr>
      <w:tr w:rsidR="00C14164" w:rsidRPr="00B3135A" w14:paraId="75D6FA9E" w14:textId="77777777" w:rsidTr="00187C29">
        <w:trPr>
          <w:cantSplit/>
        </w:trPr>
        <w:tc>
          <w:tcPr>
            <w:tcW w:w="2691" w:type="dxa"/>
          </w:tcPr>
          <w:p w14:paraId="53FC0233" w14:textId="77777777" w:rsidR="00C14164" w:rsidRPr="00EF34E1" w:rsidRDefault="00C14164" w:rsidP="00D6369B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05ED3260" w14:textId="77777777" w:rsidR="00C14164" w:rsidRPr="00B3135A" w:rsidRDefault="00C14164" w:rsidP="00D636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24A2A" w14:textId="77777777" w:rsidR="00C14164" w:rsidRPr="00EF34E1" w:rsidDel="00F94D67" w:rsidRDefault="00C14164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D41D6E" w14:textId="77777777" w:rsidR="00C14164" w:rsidRPr="00EF34E1" w:rsidRDefault="00C14164" w:rsidP="00D6369B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79B54B" w14:textId="77777777" w:rsidR="00C14164" w:rsidRPr="00EF34E1" w:rsidDel="00F94D67" w:rsidRDefault="00C14164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2CB7CA" w14:textId="77777777" w:rsidR="00C14164" w:rsidRPr="00EF34E1" w:rsidRDefault="00C14164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93AD68" w14:textId="77777777" w:rsidR="00C14164" w:rsidRPr="00EF34E1" w:rsidDel="00F94D67" w:rsidRDefault="00C14164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702D46" w14:textId="77777777" w:rsidR="00C14164" w:rsidRPr="00EF34E1" w:rsidRDefault="00C14164" w:rsidP="00D636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59CA3" w14:textId="77777777" w:rsidR="00C14164" w:rsidRPr="00EF34E1" w:rsidDel="00F94D67" w:rsidRDefault="00C14164" w:rsidP="00D6369B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266246" w:rsidRPr="00B3135A" w14:paraId="16C2F5C1" w14:textId="77777777" w:rsidTr="00C14164">
        <w:trPr>
          <w:cantSplit/>
        </w:trPr>
        <w:tc>
          <w:tcPr>
            <w:tcW w:w="2691" w:type="dxa"/>
          </w:tcPr>
          <w:p w14:paraId="6A185C56" w14:textId="64A4AED4" w:rsidR="00C14164" w:rsidRPr="00B3135A" w:rsidRDefault="00C14164" w:rsidP="00C14164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256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80" w:type="dxa"/>
            <w:vAlign w:val="bottom"/>
          </w:tcPr>
          <w:p w14:paraId="439B3765" w14:textId="77777777" w:rsidR="00C14164" w:rsidRPr="00B3135A" w:rsidRDefault="00C14164" w:rsidP="00C1416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tcBorders>
              <w:left w:val="nil"/>
              <w:right w:val="nil"/>
            </w:tcBorders>
            <w:vAlign w:val="bottom"/>
          </w:tcPr>
          <w:p w14:paraId="34A8E39A" w14:textId="77777777" w:rsidR="00C14164" w:rsidRPr="00B3135A" w:rsidDel="00F94D67" w:rsidRDefault="00C14164" w:rsidP="00C1416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E30507A" w14:textId="77777777" w:rsidR="00C14164" w:rsidRPr="00B3135A" w:rsidRDefault="00C14164" w:rsidP="00C14164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C47BD" w14:textId="77777777" w:rsidR="00C14164" w:rsidRPr="00B3135A" w:rsidDel="00F94D67" w:rsidRDefault="00C14164" w:rsidP="00C1416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6A8FB52" w14:textId="77777777" w:rsidR="00C14164" w:rsidRPr="00B3135A" w:rsidRDefault="00C14164" w:rsidP="00C1416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2BBE5494" w14:textId="77777777" w:rsidR="00C14164" w:rsidRPr="00B3135A" w:rsidDel="00F94D67" w:rsidRDefault="00C14164" w:rsidP="00C14164">
            <w:pPr>
              <w:pStyle w:val="acctfourfigures"/>
              <w:shd w:val="clear" w:color="auto" w:fill="FFFFFF"/>
              <w:tabs>
                <w:tab w:val="clear" w:pos="765"/>
                <w:tab w:val="decimal" w:pos="126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FBF78CC" w14:textId="77777777" w:rsidR="00C14164" w:rsidRPr="00B3135A" w:rsidRDefault="00C14164" w:rsidP="00C1416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2F8A0B71" w14:textId="77777777" w:rsidR="00C14164" w:rsidRPr="00B3135A" w:rsidDel="00F94D67" w:rsidRDefault="00C14164" w:rsidP="00C14164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2127A" w:rsidRPr="00B3135A" w14:paraId="0C612917" w14:textId="77777777" w:rsidTr="00C14164">
        <w:trPr>
          <w:cantSplit/>
        </w:trPr>
        <w:tc>
          <w:tcPr>
            <w:tcW w:w="2691" w:type="dxa"/>
          </w:tcPr>
          <w:p w14:paraId="4CF69EC5" w14:textId="23152665" w:rsidR="0022127A" w:rsidRPr="00B3135A" w:rsidRDefault="0022127A" w:rsidP="0022127A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ณ 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วันต้นปี</w:t>
            </w:r>
          </w:p>
        </w:tc>
        <w:tc>
          <w:tcPr>
            <w:tcW w:w="180" w:type="dxa"/>
            <w:vAlign w:val="bottom"/>
          </w:tcPr>
          <w:p w14:paraId="2C35C58F" w14:textId="77777777" w:rsidR="0022127A" w:rsidRPr="00B3135A" w:rsidRDefault="0022127A" w:rsidP="002212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tcBorders>
              <w:left w:val="nil"/>
              <w:right w:val="nil"/>
            </w:tcBorders>
            <w:vAlign w:val="bottom"/>
          </w:tcPr>
          <w:p w14:paraId="25E8B832" w14:textId="06B63A6E" w:rsidR="0022127A" w:rsidRPr="00B3135A" w:rsidDel="00F94D67" w:rsidRDefault="0022127A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285"/>
              </w:tabs>
              <w:spacing w:line="240" w:lineRule="atLeast"/>
              <w:ind w:left="-79" w:right="-2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20,000</w:t>
            </w:r>
          </w:p>
        </w:tc>
        <w:tc>
          <w:tcPr>
            <w:tcW w:w="180" w:type="dxa"/>
            <w:vAlign w:val="bottom"/>
          </w:tcPr>
          <w:p w14:paraId="6BEF274F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3F709" w14:textId="17EC4F00" w:rsidR="0022127A" w:rsidRPr="00B3135A" w:rsidDel="00F94D67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34,000</w:t>
            </w:r>
          </w:p>
        </w:tc>
        <w:tc>
          <w:tcPr>
            <w:tcW w:w="180" w:type="dxa"/>
            <w:vAlign w:val="bottom"/>
          </w:tcPr>
          <w:p w14:paraId="08E8FF7F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6D9E5BD6" w14:textId="5F9F7FF3" w:rsidR="0022127A" w:rsidRPr="00B3135A" w:rsidDel="00F94D67" w:rsidRDefault="0022127A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406"/>
              </w:tabs>
              <w:spacing w:line="240" w:lineRule="atLeast"/>
              <w:ind w:left="-79" w:right="-32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23,563</w:t>
            </w:r>
          </w:p>
        </w:tc>
        <w:tc>
          <w:tcPr>
            <w:tcW w:w="180" w:type="dxa"/>
            <w:vAlign w:val="bottom"/>
          </w:tcPr>
          <w:p w14:paraId="6F36237D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AFC7144" w14:textId="04FC7C06" w:rsidR="0022127A" w:rsidRPr="00B3135A" w:rsidDel="00F94D67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77,563</w:t>
            </w:r>
          </w:p>
        </w:tc>
      </w:tr>
      <w:tr w:rsidR="00266246" w:rsidRPr="00B3135A" w14:paraId="00FB4473" w14:textId="77777777" w:rsidTr="00C14164">
        <w:trPr>
          <w:cantSplit/>
        </w:trPr>
        <w:tc>
          <w:tcPr>
            <w:tcW w:w="2691" w:type="dxa"/>
          </w:tcPr>
          <w:p w14:paraId="6FDD9749" w14:textId="652EB77D" w:rsidR="00C14164" w:rsidRPr="00B3135A" w:rsidRDefault="00C14164" w:rsidP="00C14164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การเปลี่ยนแปลงจากกระแส</w:t>
            </w: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2301AFED" w14:textId="77777777" w:rsidR="00C14164" w:rsidRPr="00B3135A" w:rsidRDefault="00C14164" w:rsidP="00C1416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tcBorders>
              <w:left w:val="nil"/>
              <w:right w:val="nil"/>
            </w:tcBorders>
            <w:vAlign w:val="bottom"/>
          </w:tcPr>
          <w:p w14:paraId="12C6D9DD" w14:textId="4C4210EC" w:rsidR="00C14164" w:rsidRPr="00B3135A" w:rsidDel="00F94D67" w:rsidRDefault="00C1416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285"/>
              </w:tabs>
              <w:spacing w:line="240" w:lineRule="atLeast"/>
              <w:ind w:left="-79" w:right="-2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10,000</w:t>
            </w:r>
          </w:p>
        </w:tc>
        <w:tc>
          <w:tcPr>
            <w:tcW w:w="180" w:type="dxa"/>
            <w:vAlign w:val="bottom"/>
          </w:tcPr>
          <w:p w14:paraId="71A0A0B0" w14:textId="77777777" w:rsidR="00C14164" w:rsidRPr="00B3135A" w:rsidRDefault="00C14164" w:rsidP="00C14164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182FD" w14:textId="1D9017C3" w:rsidR="00C14164" w:rsidRPr="00B3135A" w:rsidDel="00F94D67" w:rsidRDefault="00C1416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E4AF1E8" w14:textId="77777777" w:rsidR="00C14164" w:rsidRPr="00B3135A" w:rsidRDefault="00C14164" w:rsidP="00C1416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1C2F54DC" w14:textId="3BEC4824" w:rsidR="00C14164" w:rsidRPr="00B3135A" w:rsidDel="00F94D67" w:rsidRDefault="00C1416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388"/>
              </w:tabs>
              <w:spacing w:line="240" w:lineRule="atLeast"/>
              <w:ind w:left="-79" w:right="-32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(13,701)</w:t>
            </w:r>
          </w:p>
        </w:tc>
        <w:tc>
          <w:tcPr>
            <w:tcW w:w="180" w:type="dxa"/>
            <w:vAlign w:val="bottom"/>
          </w:tcPr>
          <w:p w14:paraId="5ED72DE6" w14:textId="77777777" w:rsidR="00C14164" w:rsidRPr="00B3135A" w:rsidRDefault="00C14164" w:rsidP="00C1416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0008B051" w14:textId="7D6EC189" w:rsidR="00C14164" w:rsidRPr="00B3135A" w:rsidDel="00F94D67" w:rsidRDefault="00C14164" w:rsidP="00C14164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(3,701)</w:t>
            </w:r>
          </w:p>
        </w:tc>
      </w:tr>
      <w:tr w:rsidR="00C14164" w:rsidRPr="00B3135A" w14:paraId="7CD39FEA" w14:textId="77777777" w:rsidTr="00C14164">
        <w:trPr>
          <w:cantSplit/>
        </w:trPr>
        <w:tc>
          <w:tcPr>
            <w:tcW w:w="2691" w:type="dxa"/>
          </w:tcPr>
          <w:p w14:paraId="29F3531E" w14:textId="5A74E544" w:rsidR="00C14164" w:rsidRPr="00B3135A" w:rsidRDefault="00C14164" w:rsidP="00C14164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76C85FF7" w14:textId="77777777" w:rsidR="00C14164" w:rsidRPr="00B3135A" w:rsidRDefault="00C14164" w:rsidP="00C1416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167E2C" w14:textId="518C5A69" w:rsidR="00C14164" w:rsidRPr="00B3135A" w:rsidDel="00F94D67" w:rsidRDefault="00C1416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024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F2FFC6" w14:textId="77777777" w:rsidR="00C14164" w:rsidRPr="00B3135A" w:rsidRDefault="00C14164" w:rsidP="00C14164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B4C0F" w14:textId="10755FE4" w:rsidR="00C14164" w:rsidRPr="00B3135A" w:rsidDel="00F94D67" w:rsidRDefault="00C1416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35B1D01D" w14:textId="77777777" w:rsidR="00C14164" w:rsidRPr="00B3135A" w:rsidRDefault="00C14164" w:rsidP="00C1416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9BB56" w14:textId="01EC56F8" w:rsidR="00C14164" w:rsidRPr="00B3135A" w:rsidDel="00F94D67" w:rsidRDefault="00C14164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397"/>
              </w:tabs>
              <w:spacing w:line="240" w:lineRule="atLeast"/>
              <w:ind w:left="-79" w:right="-23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8,072</w:t>
            </w:r>
          </w:p>
        </w:tc>
        <w:tc>
          <w:tcPr>
            <w:tcW w:w="180" w:type="dxa"/>
            <w:vAlign w:val="bottom"/>
          </w:tcPr>
          <w:p w14:paraId="1BE47AB5" w14:textId="77777777" w:rsidR="00C14164" w:rsidRPr="00B3135A" w:rsidRDefault="00C14164" w:rsidP="00C1416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442888" w14:textId="62D110DA" w:rsidR="00C14164" w:rsidRPr="00B3135A" w:rsidDel="00F94D67" w:rsidRDefault="00C14164" w:rsidP="00C14164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8,072</w:t>
            </w:r>
          </w:p>
        </w:tc>
      </w:tr>
      <w:tr w:rsidR="0022127A" w:rsidRPr="00B3135A" w14:paraId="56FC8CA6" w14:textId="77777777" w:rsidTr="00C14164">
        <w:trPr>
          <w:cantSplit/>
        </w:trPr>
        <w:tc>
          <w:tcPr>
            <w:tcW w:w="2691" w:type="dxa"/>
          </w:tcPr>
          <w:p w14:paraId="7C7E3F9D" w14:textId="2FCE56ED" w:rsidR="0022127A" w:rsidRPr="00B3135A" w:rsidRDefault="0022127A" w:rsidP="0022127A">
            <w:pPr>
              <w:shd w:val="clear" w:color="auto" w:fill="FFFFFF"/>
              <w:tabs>
                <w:tab w:val="clear" w:pos="227"/>
                <w:tab w:val="left" w:pos="360"/>
              </w:tabs>
              <w:ind w:left="180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</w:t>
            </w: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วันสิ้นปี</w:t>
            </w:r>
          </w:p>
        </w:tc>
        <w:tc>
          <w:tcPr>
            <w:tcW w:w="180" w:type="dxa"/>
            <w:vAlign w:val="bottom"/>
          </w:tcPr>
          <w:p w14:paraId="125B6452" w14:textId="77777777" w:rsidR="0022127A" w:rsidRPr="00B3135A" w:rsidRDefault="0022127A" w:rsidP="0022127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4620C" w14:textId="1FF6ED26" w:rsidR="0022127A" w:rsidRPr="00B3135A" w:rsidDel="00F94D67" w:rsidRDefault="0022127A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285"/>
              </w:tabs>
              <w:spacing w:line="240" w:lineRule="atLeast"/>
              <w:ind w:left="-79" w:right="-2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180" w:type="dxa"/>
            <w:vAlign w:val="bottom"/>
          </w:tcPr>
          <w:p w14:paraId="29D25268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B036C7" w14:textId="5EF480C0" w:rsidR="0022127A" w:rsidRPr="00B3135A" w:rsidDel="00F94D67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34,000</w:t>
            </w:r>
          </w:p>
        </w:tc>
        <w:tc>
          <w:tcPr>
            <w:tcW w:w="180" w:type="dxa"/>
            <w:vAlign w:val="bottom"/>
          </w:tcPr>
          <w:p w14:paraId="77321F58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975DE" w14:textId="64FC3D8F" w:rsidR="0022127A" w:rsidRPr="00B3135A" w:rsidDel="00F94D67" w:rsidRDefault="0022127A" w:rsidP="00EF34E1">
            <w:pPr>
              <w:pStyle w:val="acctfourfigures"/>
              <w:shd w:val="clear" w:color="auto" w:fill="FFFFFF"/>
              <w:tabs>
                <w:tab w:val="clear" w:pos="765"/>
                <w:tab w:val="decimal" w:pos="1397"/>
              </w:tabs>
              <w:spacing w:line="240" w:lineRule="atLeast"/>
              <w:ind w:left="-79" w:right="-23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17,934</w:t>
            </w:r>
          </w:p>
        </w:tc>
        <w:tc>
          <w:tcPr>
            <w:tcW w:w="180" w:type="dxa"/>
            <w:vAlign w:val="bottom"/>
          </w:tcPr>
          <w:p w14:paraId="0F5BAC14" w14:textId="77777777" w:rsidR="0022127A" w:rsidRPr="00B3135A" w:rsidRDefault="0022127A" w:rsidP="002212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E53A5B" w14:textId="3BD281CC" w:rsidR="0022127A" w:rsidRPr="00B3135A" w:rsidDel="00F94D67" w:rsidRDefault="0022127A" w:rsidP="0022127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81,934</w:t>
            </w:r>
          </w:p>
        </w:tc>
      </w:tr>
    </w:tbl>
    <w:p w14:paraId="3A546502" w14:textId="168BE964" w:rsidR="005802F6" w:rsidRPr="00B3135A" w:rsidRDefault="005802F6" w:rsidP="005F2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0856178" w14:textId="77777777" w:rsidR="005802F6" w:rsidRPr="00B3135A" w:rsidRDefault="00580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br w:type="page"/>
      </w:r>
    </w:p>
    <w:p w14:paraId="0DDC96E9" w14:textId="01812C63" w:rsidR="005A73B8" w:rsidRPr="00B3135A" w:rsidRDefault="00E91AF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</w:t>
      </w:r>
      <w:r w:rsidR="005A73B8" w:rsidRPr="00B3135A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ผลประโยชน์พนักงาน </w:t>
      </w:r>
    </w:p>
    <w:tbl>
      <w:tblPr>
        <w:tblW w:w="4832" w:type="pct"/>
        <w:tblInd w:w="3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8"/>
        <w:gridCol w:w="330"/>
        <w:gridCol w:w="1166"/>
        <w:gridCol w:w="262"/>
        <w:gridCol w:w="1071"/>
        <w:gridCol w:w="278"/>
        <w:gridCol w:w="1071"/>
        <w:gridCol w:w="267"/>
        <w:gridCol w:w="1097"/>
      </w:tblGrid>
      <w:tr w:rsidR="005271D8" w:rsidRPr="00B3135A" w14:paraId="63D0F5FA" w14:textId="77777777" w:rsidTr="00EF34E1">
        <w:trPr>
          <w:tblHeader/>
        </w:trPr>
        <w:tc>
          <w:tcPr>
            <w:tcW w:w="2014" w:type="pct"/>
          </w:tcPr>
          <w:p w14:paraId="3473DAEB" w14:textId="77777777" w:rsidR="0079698D" w:rsidRPr="00B3135A" w:rsidRDefault="0079698D" w:rsidP="00102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pct"/>
          </w:tcPr>
          <w:p w14:paraId="5BA2296F" w14:textId="77777777" w:rsidR="0079698D" w:rsidRPr="00B3135A" w:rsidRDefault="0079698D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96" w:type="pct"/>
            <w:gridSpan w:val="4"/>
          </w:tcPr>
          <w:p w14:paraId="771C6CC6" w14:textId="77777777" w:rsidR="0079698D" w:rsidRPr="00B3135A" w:rsidRDefault="0079698D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12" w:type="pct"/>
            <w:gridSpan w:val="3"/>
          </w:tcPr>
          <w:p w14:paraId="1885E5E3" w14:textId="77777777" w:rsidR="0079698D" w:rsidRPr="00B3135A" w:rsidRDefault="0079698D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7765C" w:rsidRPr="00B3135A" w14:paraId="58BA67F4" w14:textId="77777777" w:rsidTr="00EF34E1">
        <w:trPr>
          <w:tblHeader/>
        </w:trPr>
        <w:tc>
          <w:tcPr>
            <w:tcW w:w="2014" w:type="pct"/>
          </w:tcPr>
          <w:p w14:paraId="627960B8" w14:textId="3780AC87" w:rsidR="0079698D" w:rsidRPr="00EF34E1" w:rsidRDefault="006C027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18"/>
              <w:rPr>
                <w:rFonts w:ascii="Angsana New" w:hAnsi="Angsana New"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ณ วันที</w:t>
            </w:r>
            <w:r w:rsidR="003D25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="003D25D4" w:rsidRPr="00EF34E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="003D25D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F34E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pct"/>
          </w:tcPr>
          <w:p w14:paraId="65805812" w14:textId="77777777" w:rsidR="0079698D" w:rsidRPr="00B3135A" w:rsidRDefault="0079698D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07BF9398" w14:textId="5E6779E1" w:rsidR="0079698D" w:rsidRPr="00B3135A" w:rsidRDefault="005F2502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410EB7"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5B8DD4A8" w14:textId="77777777" w:rsidR="0079698D" w:rsidRPr="00B3135A" w:rsidRDefault="0079698D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B2411D6" w14:textId="42BB877A" w:rsidR="0079698D" w:rsidRPr="00B3135A" w:rsidRDefault="005F2502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410EB7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61CD32A8" w14:textId="77777777" w:rsidR="0079698D" w:rsidRPr="00B3135A" w:rsidRDefault="0079698D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81D30DF" w14:textId="2F492BE3" w:rsidR="0079698D" w:rsidRPr="00B3135A" w:rsidRDefault="005F2502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410EB7"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32E8ACAF" w14:textId="77777777" w:rsidR="0079698D" w:rsidRPr="00B3135A" w:rsidRDefault="0079698D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3358EF7" w14:textId="252571C4" w:rsidR="0079698D" w:rsidRPr="00B3135A" w:rsidRDefault="005F2502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410EB7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8222E" w:rsidRPr="00B3135A" w14:paraId="7CEA17B3" w14:textId="77777777" w:rsidTr="00EF34E1">
        <w:trPr>
          <w:tblHeader/>
        </w:trPr>
        <w:tc>
          <w:tcPr>
            <w:tcW w:w="2014" w:type="pct"/>
          </w:tcPr>
          <w:p w14:paraId="0232EDC3" w14:textId="77777777" w:rsidR="0079698D" w:rsidRPr="00B3135A" w:rsidRDefault="0079698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pct"/>
          </w:tcPr>
          <w:p w14:paraId="76D7F773" w14:textId="77777777" w:rsidR="0079698D" w:rsidRPr="00B3135A" w:rsidRDefault="0079698D" w:rsidP="0077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808" w:type="pct"/>
            <w:gridSpan w:val="7"/>
            <w:tcBorders>
              <w:bottom w:val="nil"/>
            </w:tcBorders>
          </w:tcPr>
          <w:p w14:paraId="563CFE06" w14:textId="77777777" w:rsidR="0079698D" w:rsidRPr="00B3135A" w:rsidRDefault="0079698D" w:rsidP="0077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10EB7" w:rsidRPr="00B3135A" w14:paraId="3ECDA68C" w14:textId="77777777" w:rsidTr="00EF34E1">
        <w:tc>
          <w:tcPr>
            <w:tcW w:w="2014" w:type="pct"/>
          </w:tcPr>
          <w:p w14:paraId="3B9C20F8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89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/>
              </w:rPr>
              <w:t>โครงการ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78" w:type="pct"/>
          </w:tcPr>
          <w:p w14:paraId="6FA99625" w14:textId="77777777" w:rsidR="00410EB7" w:rsidRPr="00B3135A" w:rsidRDefault="00410EB7" w:rsidP="0041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bottom w:val="nil"/>
            </w:tcBorders>
            <w:shd w:val="clear" w:color="auto" w:fill="auto"/>
          </w:tcPr>
          <w:p w14:paraId="57F1F14A" w14:textId="5A9CD1F4" w:rsidR="00410EB7" w:rsidRPr="00B3135A" w:rsidRDefault="000D22B6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88,364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77C29ACA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7FB941B2" w14:textId="4D2F5EE6" w:rsidR="00410EB7" w:rsidRPr="00B3135A" w:rsidRDefault="00410EB7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88,824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11A55DC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6A5C86B3" w14:textId="2D586E8E" w:rsidR="00410EB7" w:rsidRPr="00B3135A" w:rsidRDefault="00206D26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7,359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AA8808E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bottom w:val="nil"/>
            </w:tcBorders>
          </w:tcPr>
          <w:p w14:paraId="2D58B2BC" w14:textId="3495FEA0" w:rsidR="00410EB7" w:rsidRPr="00B3135A" w:rsidRDefault="00410EB7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84,949</w:t>
            </w:r>
          </w:p>
        </w:tc>
      </w:tr>
      <w:tr w:rsidR="00410EB7" w:rsidRPr="00B3135A" w14:paraId="6BD7F163" w14:textId="77777777" w:rsidTr="00EF34E1">
        <w:tc>
          <w:tcPr>
            <w:tcW w:w="2014" w:type="pct"/>
          </w:tcPr>
          <w:p w14:paraId="727B10F0" w14:textId="79560D13" w:rsidR="00410EB7" w:rsidRPr="00B3135A" w:rsidRDefault="00AB5CB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0EB7" w:rsidRPr="00B3135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78" w:type="pct"/>
            <w:tcBorders>
              <w:bottom w:val="nil"/>
            </w:tcBorders>
          </w:tcPr>
          <w:p w14:paraId="7645BD59" w14:textId="77777777" w:rsidR="00410EB7" w:rsidRPr="00B3135A" w:rsidRDefault="00410EB7" w:rsidP="0041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bottom w:val="nil"/>
            </w:tcBorders>
            <w:shd w:val="clear" w:color="auto" w:fill="auto"/>
          </w:tcPr>
          <w:p w14:paraId="6C7DEA67" w14:textId="469425C3" w:rsidR="00410EB7" w:rsidRPr="00B3135A" w:rsidRDefault="00206D26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  <w:r w:rsidR="00CF07F9"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,867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59660FD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65138F38" w14:textId="3C79925E" w:rsidR="00410EB7" w:rsidRPr="00B3135A" w:rsidRDefault="00410EB7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4,465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A6A31DC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67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</w:tcPr>
          <w:p w14:paraId="17078896" w14:textId="1EF0E28A" w:rsidR="00410EB7" w:rsidRPr="00B3135A" w:rsidRDefault="00206D26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323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70F96CC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bottom w:val="nil"/>
            </w:tcBorders>
          </w:tcPr>
          <w:p w14:paraId="4C18BB58" w14:textId="1A2F7910" w:rsidR="00410EB7" w:rsidRPr="00B3135A" w:rsidRDefault="00410EB7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>4,465</w:t>
            </w:r>
          </w:p>
        </w:tc>
      </w:tr>
      <w:tr w:rsidR="00410EB7" w:rsidRPr="00B3135A" w14:paraId="36441F71" w14:textId="77777777" w:rsidTr="00EF34E1">
        <w:tc>
          <w:tcPr>
            <w:tcW w:w="2014" w:type="pct"/>
            <w:tcBorders>
              <w:bottom w:val="nil"/>
            </w:tcBorders>
            <w:vAlign w:val="bottom"/>
          </w:tcPr>
          <w:p w14:paraId="56545BAC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1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8" w:type="pct"/>
            <w:tcBorders>
              <w:bottom w:val="nil"/>
            </w:tcBorders>
          </w:tcPr>
          <w:p w14:paraId="7D4DC74C" w14:textId="77777777" w:rsidR="00410EB7" w:rsidRPr="00B3135A" w:rsidRDefault="00410EB7" w:rsidP="00410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3AB71" w14:textId="2A4425BE" w:rsidR="00410EB7" w:rsidRPr="00B3135A" w:rsidRDefault="00206D26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92,231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834D934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E7D80D8" w14:textId="1368B614" w:rsidR="00410EB7" w:rsidRPr="00B3135A" w:rsidRDefault="00410EB7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93,289</w:t>
            </w:r>
          </w:p>
        </w:tc>
        <w:tc>
          <w:tcPr>
            <w:tcW w:w="150" w:type="pct"/>
            <w:tcBorders>
              <w:top w:val="nil"/>
              <w:bottom w:val="nil"/>
            </w:tcBorders>
            <w:vAlign w:val="bottom"/>
          </w:tcPr>
          <w:p w14:paraId="2FC4E052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E7B63" w14:textId="331DDEC1" w:rsidR="00410EB7" w:rsidRPr="00B3135A" w:rsidRDefault="00206D26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7,682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28305763" w14:textId="77777777" w:rsidR="00410EB7" w:rsidRPr="00B3135A" w:rsidRDefault="00410EB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5434F" w14:textId="1BF76284" w:rsidR="00410EB7" w:rsidRPr="00B3135A" w:rsidRDefault="00410EB7" w:rsidP="00EF34E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6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89,414</w:t>
            </w:r>
          </w:p>
        </w:tc>
      </w:tr>
    </w:tbl>
    <w:p w14:paraId="6E77018C" w14:textId="626F4A29" w:rsidR="009B5EE2" w:rsidRPr="00EF34E1" w:rsidRDefault="009B5EE2" w:rsidP="00872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66834D58" w14:textId="06B180BF" w:rsidR="005A73B8" w:rsidRPr="00B3135A" w:rsidRDefault="00BC7BBC" w:rsidP="00DC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B483FF4" w14:textId="51D5D993" w:rsidR="00C80600" w:rsidRPr="00B3135A" w:rsidRDefault="005A73B8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BC7BBC" w:rsidRPr="00B3135A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B3135A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</w:t>
      </w:r>
      <w:r w:rsidRPr="00B3135A">
        <w:rPr>
          <w:rFonts w:ascii="Angsana New" w:hAnsi="Angsana New"/>
          <w:sz w:val="30"/>
          <w:szCs w:val="30"/>
        </w:rPr>
        <w:t xml:space="preserve">  </w:t>
      </w:r>
      <w:r w:rsidR="0068222E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พ.ศ.</w:t>
      </w:r>
      <w:r w:rsidR="00D61042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</w:rPr>
        <w:t xml:space="preserve">2541 </w:t>
      </w:r>
      <w:r w:rsidRPr="00B3135A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51A9B" w:rsidRPr="00B3135A">
        <w:rPr>
          <w:rFonts w:ascii="Angsana New" w:hAnsi="Angsana New"/>
          <w:sz w:val="30"/>
          <w:szCs w:val="30"/>
        </w:rPr>
        <w:t xml:space="preserve"> </w:t>
      </w:r>
      <w:r w:rsidR="00284FA7" w:rsidRPr="00B3135A">
        <w:rPr>
          <w:rFonts w:ascii="Angsana New" w:hAnsi="Angsana New"/>
          <w:sz w:val="30"/>
          <w:szCs w:val="30"/>
          <w:cs/>
        </w:rPr>
        <w:t>โครงการผลประโยชน์ที่</w:t>
      </w:r>
      <w:r w:rsidR="00BC7BBC" w:rsidRPr="00B3135A">
        <w:rPr>
          <w:rFonts w:ascii="Angsana New" w:hAnsi="Angsana New"/>
          <w:sz w:val="30"/>
          <w:szCs w:val="30"/>
          <w:cs/>
        </w:rPr>
        <w:t>กำหนดไว้</w:t>
      </w:r>
      <w:r w:rsidR="00235C99" w:rsidRPr="00EF34E1">
        <w:rPr>
          <w:rFonts w:ascii="Angsana New" w:hAnsi="Angsana New"/>
          <w:spacing w:val="-10"/>
          <w:sz w:val="30"/>
          <w:szCs w:val="30"/>
          <w:cs/>
        </w:rPr>
        <w:t>มี</w:t>
      </w:r>
      <w:r w:rsidR="00235C99" w:rsidRPr="00EF34E1">
        <w:rPr>
          <w:rFonts w:ascii="Angsana New" w:hAnsi="Angsana New"/>
          <w:spacing w:val="-8"/>
          <w:sz w:val="30"/>
          <w:szCs w:val="30"/>
          <w:cs/>
        </w:rPr>
        <w:t>ความเสี่ยงจากการประม</w:t>
      </w:r>
      <w:r w:rsidR="00E77373" w:rsidRPr="00EF34E1">
        <w:rPr>
          <w:rFonts w:ascii="Angsana New" w:hAnsi="Angsana New"/>
          <w:spacing w:val="-8"/>
          <w:sz w:val="30"/>
          <w:szCs w:val="30"/>
          <w:cs/>
        </w:rPr>
        <w:t xml:space="preserve">าณการตามหลักคณิตศาสตร์ประกันภัย </w:t>
      </w:r>
      <w:r w:rsidR="00235C99" w:rsidRPr="00EF34E1">
        <w:rPr>
          <w:rFonts w:ascii="Angsana New" w:hAnsi="Angsana New"/>
          <w:spacing w:val="-8"/>
          <w:sz w:val="30"/>
          <w:szCs w:val="30"/>
          <w:cs/>
        </w:rPr>
        <w:t>ได้แก่ ความเสี่ยงของช่วงชีวิต ความเสี่ยงจากอัตราดอกเบี้ย</w:t>
      </w:r>
    </w:p>
    <w:p w14:paraId="405AA901" w14:textId="77777777" w:rsidR="00BC0862" w:rsidRPr="00EF34E1" w:rsidRDefault="00BC0862" w:rsidP="001E3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1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41"/>
        <w:gridCol w:w="536"/>
        <w:gridCol w:w="357"/>
        <w:gridCol w:w="893"/>
        <w:gridCol w:w="232"/>
        <w:gridCol w:w="38"/>
        <w:gridCol w:w="199"/>
        <w:gridCol w:w="1052"/>
        <w:gridCol w:w="88"/>
        <w:gridCol w:w="155"/>
        <w:gridCol w:w="82"/>
        <w:gridCol w:w="1104"/>
        <w:gridCol w:w="92"/>
        <w:gridCol w:w="144"/>
        <w:gridCol w:w="126"/>
        <w:gridCol w:w="1003"/>
        <w:gridCol w:w="69"/>
      </w:tblGrid>
      <w:tr w:rsidR="001B6BD2" w:rsidRPr="00B3135A" w14:paraId="62270873" w14:textId="77777777" w:rsidTr="009161CB">
        <w:trPr>
          <w:gridAfter w:val="1"/>
          <w:wAfter w:w="70" w:type="dxa"/>
        </w:trPr>
        <w:tc>
          <w:tcPr>
            <w:tcW w:w="2970" w:type="dxa"/>
            <w:vMerge w:val="restart"/>
            <w:shd w:val="clear" w:color="auto" w:fill="auto"/>
          </w:tcPr>
          <w:p w14:paraId="00255600" w14:textId="77777777" w:rsidR="001E3AA1" w:rsidRPr="00B3135A" w:rsidRDefault="001E3AA1" w:rsidP="0039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3360DC32" w14:textId="77777777" w:rsidR="008D260D" w:rsidRPr="00EF34E1" w:rsidRDefault="001E3AA1" w:rsidP="0039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396D6C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  <w:gridSpan w:val="2"/>
          </w:tcPr>
          <w:p w14:paraId="25EC4BB9" w14:textId="77777777" w:rsidR="008D260D" w:rsidRPr="00B3135A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6"/>
          </w:tcPr>
          <w:p w14:paraId="7521CD19" w14:textId="77777777" w:rsidR="008D260D" w:rsidRPr="00B3135A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14:paraId="2CC63091" w14:textId="77777777" w:rsidR="008D260D" w:rsidRPr="00B3135A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6" w:type="dxa"/>
            <w:gridSpan w:val="5"/>
          </w:tcPr>
          <w:p w14:paraId="4A420783" w14:textId="77777777" w:rsidR="008D260D" w:rsidRPr="00B3135A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6BD2" w:rsidRPr="00B3135A" w14:paraId="461A927D" w14:textId="77777777" w:rsidTr="009161CB">
        <w:trPr>
          <w:gridAfter w:val="1"/>
          <w:wAfter w:w="70" w:type="dxa"/>
        </w:trPr>
        <w:tc>
          <w:tcPr>
            <w:tcW w:w="2970" w:type="dxa"/>
            <w:vMerge/>
          </w:tcPr>
          <w:p w14:paraId="0E7C1825" w14:textId="77777777" w:rsidR="005F2502" w:rsidRPr="00B3135A" w:rsidRDefault="005F2502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9B6FA4A" w14:textId="5C05A1AD" w:rsidR="005F2502" w:rsidRPr="00EF34E1" w:rsidRDefault="009161CB" w:rsidP="005F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0"/>
              </w:tabs>
              <w:spacing w:line="240" w:lineRule="auto"/>
              <w:ind w:left="-108" w:right="-90" w:firstLine="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F34E1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32" w:type="dxa"/>
            <w:gridSpan w:val="2"/>
          </w:tcPr>
          <w:p w14:paraId="0BACC13A" w14:textId="1408C993" w:rsidR="005F2502" w:rsidRPr="00B3135A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  <w:gridSpan w:val="2"/>
          </w:tcPr>
          <w:p w14:paraId="7D7D8776" w14:textId="77777777" w:rsidR="005F2502" w:rsidRPr="00B3135A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53C2BF50" w14:textId="3029D8D5" w:rsidR="005F2502" w:rsidRPr="00B3135A" w:rsidRDefault="005F2502" w:rsidP="005F2502">
            <w:pPr>
              <w:pStyle w:val="BodyText"/>
              <w:tabs>
                <w:tab w:val="clear" w:pos="227"/>
                <w:tab w:val="clear" w:pos="454"/>
                <w:tab w:val="left" w:pos="432"/>
              </w:tabs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  <w:gridSpan w:val="2"/>
          </w:tcPr>
          <w:p w14:paraId="71324D3B" w14:textId="77777777" w:rsidR="005F2502" w:rsidRPr="00B3135A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1C9C33A" w14:textId="50702158" w:rsidR="005F2502" w:rsidRPr="00B3135A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</w:tcPr>
          <w:p w14:paraId="2453460A" w14:textId="77777777" w:rsidR="005F2502" w:rsidRPr="00B3135A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29B2A96D" w14:textId="78BC0F1F" w:rsidR="005F2502" w:rsidRPr="00B3135A" w:rsidRDefault="005F2502" w:rsidP="005F2502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B6BD2" w:rsidRPr="00B3135A" w14:paraId="276AAE8B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0472A1BA" w14:textId="77777777" w:rsidR="008A59B9" w:rsidRPr="00B3135A" w:rsidRDefault="008A59B9" w:rsidP="008A59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CB307A8" w14:textId="77777777" w:rsidR="008A59B9" w:rsidRPr="00B3135A" w:rsidRDefault="008A59B9" w:rsidP="008A59B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1" w:type="dxa"/>
            <w:gridSpan w:val="13"/>
          </w:tcPr>
          <w:p w14:paraId="3B397C84" w14:textId="77777777" w:rsidR="008A59B9" w:rsidRPr="00B3135A" w:rsidRDefault="008A59B9" w:rsidP="008A59B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6BD2" w:rsidRPr="00B3135A" w14:paraId="4C4682F1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61DC59B5" w14:textId="4FF6F28B" w:rsidR="001B6BD2" w:rsidRPr="00B3135A" w:rsidRDefault="001B6BD2" w:rsidP="001B6BD2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="00AB5CB0" w:rsidRPr="00B3135A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AB5CB0" w:rsidRPr="00B3135A">
              <w:rPr>
                <w:rFonts w:ascii="Angsana New" w:hAnsi="Angsana New"/>
                <w:sz w:val="30"/>
                <w:szCs w:val="30"/>
              </w:rPr>
              <w:t>1</w:t>
            </w:r>
            <w:r w:rsidR="00AB5CB0" w:rsidRPr="00B3135A"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</w:t>
            </w:r>
          </w:p>
        </w:tc>
        <w:tc>
          <w:tcPr>
            <w:tcW w:w="900" w:type="dxa"/>
            <w:gridSpan w:val="2"/>
          </w:tcPr>
          <w:p w14:paraId="5D6A65F8" w14:textId="77777777" w:rsidR="001B6BD2" w:rsidRPr="00B3135A" w:rsidRDefault="001B6BD2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gridSpan w:val="2"/>
          </w:tcPr>
          <w:p w14:paraId="55D6C68A" w14:textId="4FC39975" w:rsidR="001B6BD2" w:rsidRPr="00B3135A" w:rsidRDefault="001B6BD2">
            <w:pPr>
              <w:pStyle w:val="acctfourfigures"/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93,289</w:t>
            </w:r>
          </w:p>
        </w:tc>
        <w:tc>
          <w:tcPr>
            <w:tcW w:w="237" w:type="dxa"/>
            <w:gridSpan w:val="2"/>
          </w:tcPr>
          <w:p w14:paraId="2B8B881B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22F143D6" w14:textId="1DE30AFA" w:rsidR="001B6BD2" w:rsidRPr="00B3135A" w:rsidRDefault="001B6BD2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98,027</w:t>
            </w:r>
          </w:p>
        </w:tc>
        <w:tc>
          <w:tcPr>
            <w:tcW w:w="237" w:type="dxa"/>
            <w:gridSpan w:val="2"/>
          </w:tcPr>
          <w:p w14:paraId="1CC41BEC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2A6FE289" w14:textId="2A28DAC2" w:rsidR="001B6BD2" w:rsidRPr="00B3135A" w:rsidRDefault="001B6BD2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89,414</w:t>
            </w:r>
          </w:p>
        </w:tc>
        <w:tc>
          <w:tcPr>
            <w:tcW w:w="236" w:type="dxa"/>
            <w:gridSpan w:val="2"/>
          </w:tcPr>
          <w:p w14:paraId="21526548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710447E1" w14:textId="7C5D1851" w:rsidR="001B6BD2" w:rsidRPr="00B3135A" w:rsidRDefault="001B6BD2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94,810</w:t>
            </w:r>
          </w:p>
        </w:tc>
      </w:tr>
      <w:tr w:rsidR="001B6BD2" w:rsidRPr="00B3135A" w14:paraId="7969BA26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1F3B9AEE" w14:textId="77777777" w:rsidR="001B6BD2" w:rsidRPr="00EF34E1" w:rsidRDefault="001B6BD2" w:rsidP="00EF34E1">
            <w:pPr>
              <w:tabs>
                <w:tab w:val="clear" w:pos="907"/>
                <w:tab w:val="decimal" w:pos="833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  <w:gridSpan w:val="2"/>
          </w:tcPr>
          <w:p w14:paraId="4CB35A5A" w14:textId="77777777" w:rsidR="001B6BD2" w:rsidRPr="00EF34E1" w:rsidRDefault="001B6BD2" w:rsidP="00EF34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2" w:type="dxa"/>
            <w:gridSpan w:val="2"/>
          </w:tcPr>
          <w:p w14:paraId="179E09E3" w14:textId="77777777" w:rsidR="001B6BD2" w:rsidRPr="00B3135A" w:rsidRDefault="001B6BD2">
            <w:pPr>
              <w:pStyle w:val="acctfourfigures"/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24EDFF1E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5960D779" w14:textId="77777777" w:rsidR="001B6BD2" w:rsidRPr="00B3135A" w:rsidRDefault="001B6BD2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733711EC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22B78A31" w14:textId="77777777" w:rsidR="001B6BD2" w:rsidRPr="00EF34E1" w:rsidRDefault="001B6BD2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63D2C39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23D69047" w14:textId="77777777" w:rsidR="001B6BD2" w:rsidRPr="00B3135A" w:rsidRDefault="001B6BD2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B6BD2" w:rsidRPr="00B3135A" w14:paraId="3A89A210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68173325" w14:textId="77777777" w:rsidR="001B6BD2" w:rsidRPr="00B3135A" w:rsidRDefault="001B6BD2" w:rsidP="001B6BD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  <w:gridSpan w:val="2"/>
          </w:tcPr>
          <w:p w14:paraId="5D120FA5" w14:textId="77777777" w:rsidR="001B6BD2" w:rsidRPr="00B3135A" w:rsidRDefault="001B6BD2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2" w:type="dxa"/>
            <w:gridSpan w:val="2"/>
          </w:tcPr>
          <w:p w14:paraId="18EF1ACA" w14:textId="74762C3C" w:rsidR="001B6BD2" w:rsidRPr="00B3135A" w:rsidRDefault="00D41BDB">
            <w:pPr>
              <w:pStyle w:val="acctfourfigures"/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6,275</w:t>
            </w:r>
          </w:p>
        </w:tc>
        <w:tc>
          <w:tcPr>
            <w:tcW w:w="237" w:type="dxa"/>
            <w:gridSpan w:val="2"/>
          </w:tcPr>
          <w:p w14:paraId="27E375CD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5C2AF8B6" w14:textId="748BF99F" w:rsidR="001B6BD2" w:rsidRPr="00B3135A" w:rsidRDefault="001B6BD2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5,774</w:t>
            </w:r>
          </w:p>
        </w:tc>
        <w:tc>
          <w:tcPr>
            <w:tcW w:w="237" w:type="dxa"/>
            <w:gridSpan w:val="2"/>
          </w:tcPr>
          <w:p w14:paraId="779443A4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F3EF81" w14:textId="38F44478" w:rsidR="001B6BD2" w:rsidRPr="00B3135A" w:rsidRDefault="00206D26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1,467</w:t>
            </w:r>
          </w:p>
        </w:tc>
        <w:tc>
          <w:tcPr>
            <w:tcW w:w="236" w:type="dxa"/>
            <w:gridSpan w:val="2"/>
          </w:tcPr>
          <w:p w14:paraId="6237E454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153F5AC3" w14:textId="0DF3853D" w:rsidR="001B6BD2" w:rsidRPr="00B3135A" w:rsidRDefault="001B6BD2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5,240</w:t>
            </w:r>
          </w:p>
        </w:tc>
      </w:tr>
      <w:tr w:rsidR="001B6BD2" w:rsidRPr="00B3135A" w14:paraId="58F769A4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0AE9A9F3" w14:textId="77777777" w:rsidR="001B6BD2" w:rsidRPr="00EF34E1" w:rsidRDefault="001B6BD2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  <w:gridSpan w:val="2"/>
          </w:tcPr>
          <w:p w14:paraId="41298C0B" w14:textId="77777777" w:rsidR="001B6BD2" w:rsidRPr="00B3135A" w:rsidRDefault="001B6BD2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14:paraId="71EE67BF" w14:textId="2BEC3E27" w:rsidR="001B6BD2" w:rsidRPr="00B3135A" w:rsidRDefault="00206D26">
            <w:pPr>
              <w:pStyle w:val="acctfourfigures"/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2,04</w:t>
            </w:r>
            <w:r w:rsidR="00D41BDB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  <w:gridSpan w:val="2"/>
          </w:tcPr>
          <w:p w14:paraId="620EFDD9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</w:tcPr>
          <w:p w14:paraId="742D6A96" w14:textId="5AA40EA7" w:rsidR="001B6BD2" w:rsidRPr="00B3135A" w:rsidRDefault="00D977F9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1,713</w:t>
            </w:r>
          </w:p>
        </w:tc>
        <w:tc>
          <w:tcPr>
            <w:tcW w:w="237" w:type="dxa"/>
            <w:gridSpan w:val="2"/>
          </w:tcPr>
          <w:p w14:paraId="0D5EE6E5" w14:textId="77777777" w:rsidR="001B6BD2" w:rsidRPr="00EF34E1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CCC8FF9" w14:textId="62D31201" w:rsidR="001B6BD2" w:rsidRPr="00B3135A" w:rsidRDefault="00206D26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36" w:type="dxa"/>
            <w:gridSpan w:val="2"/>
          </w:tcPr>
          <w:p w14:paraId="1EBC0073" w14:textId="77777777" w:rsidR="001B6BD2" w:rsidRPr="00EF34E1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2D6A1013" w14:textId="3965E0D1" w:rsidR="001B6BD2" w:rsidRPr="00B3135A" w:rsidRDefault="00D977F9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1,589</w:t>
            </w:r>
          </w:p>
        </w:tc>
      </w:tr>
      <w:tr w:rsidR="001B6BD2" w:rsidRPr="00B3135A" w14:paraId="71E0CBB5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269C9005" w14:textId="77777777" w:rsidR="001B6BD2" w:rsidRPr="00B3135A" w:rsidRDefault="001B6BD2" w:rsidP="001B6BD2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5F4DE8AE" w14:textId="77777777" w:rsidR="001B6BD2" w:rsidRPr="00B3135A" w:rsidRDefault="001B6BD2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E44562" w14:textId="71929D40" w:rsidR="001B6BD2" w:rsidRPr="00B3135A" w:rsidRDefault="00773948">
            <w:pPr>
              <w:pStyle w:val="acctfourfigures"/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8,316</w:t>
            </w:r>
          </w:p>
        </w:tc>
        <w:tc>
          <w:tcPr>
            <w:tcW w:w="237" w:type="dxa"/>
            <w:gridSpan w:val="2"/>
          </w:tcPr>
          <w:p w14:paraId="3246A934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5F93E" w14:textId="20A78E06" w:rsidR="001B6BD2" w:rsidRPr="00B3135A" w:rsidRDefault="00D977F9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7,487</w:t>
            </w:r>
          </w:p>
        </w:tc>
        <w:tc>
          <w:tcPr>
            <w:tcW w:w="237" w:type="dxa"/>
            <w:gridSpan w:val="2"/>
          </w:tcPr>
          <w:p w14:paraId="3AC7B90F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1B133FC1" w14:textId="570033B3" w:rsidR="001B6BD2" w:rsidRPr="00B3135A" w:rsidRDefault="00206D26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2,011</w:t>
            </w:r>
          </w:p>
        </w:tc>
        <w:tc>
          <w:tcPr>
            <w:tcW w:w="236" w:type="dxa"/>
            <w:gridSpan w:val="2"/>
          </w:tcPr>
          <w:p w14:paraId="4C8197A5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A36830" w14:textId="3DCC4AB8" w:rsidR="001B6BD2" w:rsidRPr="00B3135A" w:rsidRDefault="00D977F9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6,829</w:t>
            </w:r>
          </w:p>
        </w:tc>
      </w:tr>
      <w:tr w:rsidR="001B6BD2" w:rsidRPr="00B3135A" w14:paraId="0D833DA3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08DD2686" w14:textId="6A53908F" w:rsidR="001B6BD2" w:rsidRPr="00EF34E1" w:rsidRDefault="001B6BD2" w:rsidP="001B6BD2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gridSpan w:val="2"/>
          </w:tcPr>
          <w:p w14:paraId="271B8692" w14:textId="77777777" w:rsidR="001B6BD2" w:rsidRPr="00B3135A" w:rsidRDefault="001B6BD2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6606691A" w14:textId="77777777" w:rsidR="001B6BD2" w:rsidRPr="00B3135A" w:rsidRDefault="001B6BD2" w:rsidP="00EF34E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1EFAF106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</w:tcBorders>
          </w:tcPr>
          <w:p w14:paraId="1BFD4035" w14:textId="77777777" w:rsidR="001B6BD2" w:rsidRPr="00B3135A" w:rsidRDefault="001B6BD2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5D95009A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844FB7F" w14:textId="77777777" w:rsidR="001B6BD2" w:rsidRPr="00B3135A" w:rsidRDefault="001B6BD2" w:rsidP="001B6BD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9711206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</w:tcPr>
          <w:p w14:paraId="11CD56AF" w14:textId="77777777" w:rsidR="001B6BD2" w:rsidRPr="00B3135A" w:rsidRDefault="001B6BD2" w:rsidP="00EF34E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6BD2" w:rsidRPr="00B3135A" w14:paraId="091A2297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4FE38069" w14:textId="37EBE48D" w:rsidR="001B6BD2" w:rsidRPr="00B3135A" w:rsidRDefault="00AB5CB0" w:rsidP="001B6BD2">
            <w:pPr>
              <w:tabs>
                <w:tab w:val="clear" w:pos="227"/>
                <w:tab w:val="left" w:pos="324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="001B6BD2"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</w:rPr>
              <w:t xml:space="preserve">) </w:t>
            </w:r>
            <w:r w:rsidRPr="00B3135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="001B6BD2"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จากการประมาณการตามหลัก</w:t>
            </w:r>
            <w:r w:rsidR="001B6BD2" w:rsidRPr="00B3135A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00" w:type="dxa"/>
            <w:gridSpan w:val="2"/>
          </w:tcPr>
          <w:p w14:paraId="65C22EEF" w14:textId="77777777" w:rsidR="001B6BD2" w:rsidRPr="00B3135A" w:rsidRDefault="001B6BD2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gridSpan w:val="2"/>
          </w:tcPr>
          <w:p w14:paraId="658F6B27" w14:textId="77777777" w:rsidR="001B6BD2" w:rsidRPr="00B3135A" w:rsidRDefault="001B6BD2" w:rsidP="00EF34E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gridSpan w:val="2"/>
          </w:tcPr>
          <w:p w14:paraId="4A0E9953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2D1CDD0B" w14:textId="77777777" w:rsidR="001B6BD2" w:rsidRPr="00B3135A" w:rsidRDefault="001B6BD2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  <w:gridSpan w:val="2"/>
          </w:tcPr>
          <w:p w14:paraId="4758CB4F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7C6726" w14:textId="77777777" w:rsidR="001B6BD2" w:rsidRPr="00B3135A" w:rsidRDefault="001B6BD2" w:rsidP="001B6BD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38DE14B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1508AE79" w14:textId="3EB51054" w:rsidR="001B6BD2" w:rsidRPr="00B3135A" w:rsidRDefault="001B6BD2" w:rsidP="00EF34E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B6BD2" w:rsidRPr="00B3135A" w14:paraId="450EC756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4AADAB09" w14:textId="77777777" w:rsidR="001B6BD2" w:rsidRPr="00EF34E1" w:rsidRDefault="001B6BD2" w:rsidP="001B6B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3135A">
              <w:rPr>
                <w:rFonts w:ascii="Angsana New" w:eastAsia="Calibri" w:hAnsi="Angsana New"/>
                <w:sz w:val="30"/>
                <w:szCs w:val="30"/>
              </w:rPr>
              <w:t xml:space="preserve">   - </w:t>
            </w:r>
            <w:r w:rsidRPr="00B3135A">
              <w:rPr>
                <w:rFonts w:ascii="Angsana New" w:eastAsia="Calibri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00" w:type="dxa"/>
            <w:gridSpan w:val="2"/>
          </w:tcPr>
          <w:p w14:paraId="03874A3F" w14:textId="77777777" w:rsidR="001B6BD2" w:rsidRPr="00B3135A" w:rsidRDefault="001B6BD2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gridSpan w:val="2"/>
          </w:tcPr>
          <w:p w14:paraId="7837FB6B" w14:textId="07FA54D6" w:rsidR="001B6BD2" w:rsidRPr="00B3135A" w:rsidRDefault="00C21724">
            <w:pPr>
              <w:pStyle w:val="acctfourfigures"/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4,140</w:t>
            </w:r>
          </w:p>
        </w:tc>
        <w:tc>
          <w:tcPr>
            <w:tcW w:w="237" w:type="dxa"/>
            <w:gridSpan w:val="2"/>
          </w:tcPr>
          <w:p w14:paraId="16B54257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42BED0DB" w14:textId="29953CC8" w:rsidR="001B6BD2" w:rsidRPr="00B3135A" w:rsidRDefault="001B6BD2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(10,276)</w:t>
            </w:r>
          </w:p>
        </w:tc>
        <w:tc>
          <w:tcPr>
            <w:tcW w:w="237" w:type="dxa"/>
            <w:gridSpan w:val="2"/>
          </w:tcPr>
          <w:p w14:paraId="2D5F45D0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3B0617C0" w14:textId="6A38B7FE" w:rsidR="001B6BD2" w:rsidRPr="00B3135A" w:rsidRDefault="00C21724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4,140</w:t>
            </w:r>
            <w:r w:rsidRPr="00B3135A" w:rsidDel="00C217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73C9FCC2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26F2A0C7" w14:textId="1CF7680A" w:rsidR="001B6BD2" w:rsidRPr="00B3135A" w:rsidRDefault="001B6BD2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(10,276)</w:t>
            </w:r>
          </w:p>
        </w:tc>
      </w:tr>
      <w:tr w:rsidR="00C21724" w:rsidRPr="00B3135A" w14:paraId="741F5A97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63020E4C" w14:textId="77777777" w:rsidR="00C21724" w:rsidRPr="00EF34E1" w:rsidRDefault="00C21724" w:rsidP="00C217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00" w:type="dxa"/>
            <w:gridSpan w:val="2"/>
          </w:tcPr>
          <w:p w14:paraId="60EB7491" w14:textId="77777777" w:rsidR="00C21724" w:rsidRPr="00B3135A" w:rsidRDefault="00C21724" w:rsidP="00C217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gridSpan w:val="2"/>
          </w:tcPr>
          <w:p w14:paraId="43E3BB4A" w14:textId="08167B62" w:rsidR="00C21724" w:rsidRPr="00B3135A" w:rsidRDefault="00C21724">
            <w:pPr>
              <w:pStyle w:val="acctfourfigures"/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 w:rsidDel="00C217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(1,066)</w:t>
            </w:r>
          </w:p>
        </w:tc>
        <w:tc>
          <w:tcPr>
            <w:tcW w:w="237" w:type="dxa"/>
            <w:gridSpan w:val="2"/>
          </w:tcPr>
          <w:p w14:paraId="1294CCD8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71832E77" w14:textId="61881513" w:rsidR="00C21724" w:rsidRPr="00B3135A" w:rsidRDefault="00C21724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3,036</w:t>
            </w:r>
          </w:p>
        </w:tc>
        <w:tc>
          <w:tcPr>
            <w:tcW w:w="237" w:type="dxa"/>
            <w:gridSpan w:val="2"/>
          </w:tcPr>
          <w:p w14:paraId="509A8DAE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543A2F31" w14:textId="7AF00E33" w:rsidR="00C21724" w:rsidRPr="00B3135A" w:rsidRDefault="00C21724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 w:rsidDel="00C2172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(1,066)</w:t>
            </w:r>
          </w:p>
        </w:tc>
        <w:tc>
          <w:tcPr>
            <w:tcW w:w="236" w:type="dxa"/>
            <w:gridSpan w:val="2"/>
          </w:tcPr>
          <w:p w14:paraId="5731429E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17D57CBF" w14:textId="665DBE19" w:rsidR="00C21724" w:rsidRPr="00B3135A" w:rsidRDefault="00C21724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3,036</w:t>
            </w:r>
          </w:p>
        </w:tc>
      </w:tr>
      <w:tr w:rsidR="00C21724" w:rsidRPr="00B3135A" w14:paraId="3BC2BBDB" w14:textId="77777777" w:rsidTr="00EF34E1">
        <w:trPr>
          <w:gridAfter w:val="1"/>
          <w:wAfter w:w="70" w:type="dxa"/>
        </w:trPr>
        <w:tc>
          <w:tcPr>
            <w:tcW w:w="2970" w:type="dxa"/>
          </w:tcPr>
          <w:p w14:paraId="71E33D53" w14:textId="77777777" w:rsidR="00C21724" w:rsidRPr="00EF34E1" w:rsidRDefault="00C21724" w:rsidP="00C217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/>
              </w:rPr>
              <w:t xml:space="preserve">   - </w:t>
            </w:r>
            <w:r w:rsidRPr="00EF34E1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00" w:type="dxa"/>
            <w:gridSpan w:val="2"/>
          </w:tcPr>
          <w:p w14:paraId="35B49DB4" w14:textId="77777777" w:rsidR="00C21724" w:rsidRPr="00B3135A" w:rsidRDefault="00C21724" w:rsidP="00C217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14:paraId="6D12C24D" w14:textId="3552C3C9" w:rsidR="00C21724" w:rsidRPr="00B3135A" w:rsidRDefault="00C21724">
            <w:pPr>
              <w:pStyle w:val="acctfourfigures"/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(88)</w:t>
            </w:r>
          </w:p>
        </w:tc>
        <w:tc>
          <w:tcPr>
            <w:tcW w:w="237" w:type="dxa"/>
            <w:gridSpan w:val="2"/>
          </w:tcPr>
          <w:p w14:paraId="03B501DB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</w:tcPr>
          <w:p w14:paraId="5214E807" w14:textId="5020D9F8" w:rsidR="00C21724" w:rsidRPr="00B3135A" w:rsidRDefault="00C21724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3,522</w:t>
            </w:r>
          </w:p>
        </w:tc>
        <w:tc>
          <w:tcPr>
            <w:tcW w:w="237" w:type="dxa"/>
            <w:gridSpan w:val="2"/>
          </w:tcPr>
          <w:p w14:paraId="07163A99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AD2C231" w14:textId="1756EAEB" w:rsidR="00C21724" w:rsidRPr="00B3135A" w:rsidRDefault="00C21724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36" w:type="dxa"/>
            <w:gridSpan w:val="2"/>
          </w:tcPr>
          <w:p w14:paraId="0270BE00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3A35C491" w14:textId="3CE26102" w:rsidR="00C21724" w:rsidRPr="00B3135A" w:rsidRDefault="00C21724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3,522</w:t>
            </w:r>
          </w:p>
        </w:tc>
      </w:tr>
      <w:tr w:rsidR="00C21724" w:rsidRPr="00B3135A" w14:paraId="4416C933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38AD8E7C" w14:textId="50052291" w:rsidR="00C21724" w:rsidRPr="00EF34E1" w:rsidRDefault="00C21724" w:rsidP="00C217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75400149" w14:textId="77777777" w:rsidR="00C21724" w:rsidRPr="00EF34E1" w:rsidRDefault="00C21724" w:rsidP="00C217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E5058" w14:textId="53B05B3F" w:rsidR="00C21724" w:rsidRPr="00EF34E1" w:rsidRDefault="00C21724">
            <w:pPr>
              <w:pStyle w:val="acctfourfigures"/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2,986</w:t>
            </w:r>
          </w:p>
        </w:tc>
        <w:tc>
          <w:tcPr>
            <w:tcW w:w="237" w:type="dxa"/>
            <w:gridSpan w:val="2"/>
          </w:tcPr>
          <w:p w14:paraId="0FDD1F81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E620B" w14:textId="34D4AEED" w:rsidR="00C21724" w:rsidRPr="00B3135A" w:rsidRDefault="00C21724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(3,718)</w:t>
            </w:r>
          </w:p>
        </w:tc>
        <w:tc>
          <w:tcPr>
            <w:tcW w:w="237" w:type="dxa"/>
            <w:gridSpan w:val="2"/>
          </w:tcPr>
          <w:p w14:paraId="0FD41318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55ED440D" w14:textId="5E478D1E" w:rsidR="00C21724" w:rsidRPr="00B3135A" w:rsidRDefault="00C21724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3,796</w:t>
            </w:r>
          </w:p>
        </w:tc>
        <w:tc>
          <w:tcPr>
            <w:tcW w:w="236" w:type="dxa"/>
            <w:gridSpan w:val="2"/>
          </w:tcPr>
          <w:p w14:paraId="0A5899BE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EBA89" w14:textId="1BD61CFD" w:rsidR="00C21724" w:rsidRPr="00B3135A" w:rsidRDefault="00C21724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(3,718)</w:t>
            </w:r>
          </w:p>
        </w:tc>
      </w:tr>
      <w:tr w:rsidR="00C21724" w:rsidRPr="00B3135A" w14:paraId="1BE02459" w14:textId="77777777" w:rsidTr="00EF34E1">
        <w:trPr>
          <w:gridAfter w:val="1"/>
          <w:wAfter w:w="70" w:type="dxa"/>
        </w:trPr>
        <w:tc>
          <w:tcPr>
            <w:tcW w:w="2970" w:type="dxa"/>
          </w:tcPr>
          <w:p w14:paraId="622B9E8F" w14:textId="77777777" w:rsidR="00C21724" w:rsidRPr="00EF34E1" w:rsidRDefault="00C21724" w:rsidP="00C217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  <w:gridSpan w:val="2"/>
          </w:tcPr>
          <w:p w14:paraId="3E6EBF9F" w14:textId="77777777" w:rsidR="00C21724" w:rsidRPr="00B3135A" w:rsidRDefault="00C21724" w:rsidP="00C217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39BA1147" w14:textId="77777777" w:rsidR="00C21724" w:rsidRPr="00B3135A" w:rsidRDefault="00C21724" w:rsidP="00C2172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32359474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</w:tcBorders>
          </w:tcPr>
          <w:p w14:paraId="4C8D00CE" w14:textId="77777777" w:rsidR="00C21724" w:rsidRPr="00B3135A" w:rsidRDefault="00C21724" w:rsidP="00C217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5864B06F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9D164BF" w14:textId="77777777" w:rsidR="00C21724" w:rsidRPr="00B3135A" w:rsidRDefault="00C21724" w:rsidP="00C2172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112C5BB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</w:tcPr>
          <w:p w14:paraId="283888AD" w14:textId="77777777" w:rsidR="00C21724" w:rsidRPr="00B3135A" w:rsidRDefault="00C21724" w:rsidP="00C2172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41204" w:rsidRPr="00B3135A" w14:paraId="3844223F" w14:textId="77777777" w:rsidTr="00841204">
        <w:trPr>
          <w:gridAfter w:val="1"/>
          <w:wAfter w:w="70" w:type="dxa"/>
        </w:trPr>
        <w:tc>
          <w:tcPr>
            <w:tcW w:w="2970" w:type="dxa"/>
          </w:tcPr>
          <w:p w14:paraId="0A3AB6D5" w14:textId="5397357D" w:rsidR="00841204" w:rsidRPr="00B3135A" w:rsidRDefault="00841204" w:rsidP="005856A5">
            <w:pPr>
              <w:pStyle w:val="acctfourfigures"/>
              <w:tabs>
                <w:tab w:val="clear" w:pos="765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โอนออกไปยังบริษัทย่อย</w:t>
            </w:r>
          </w:p>
        </w:tc>
        <w:tc>
          <w:tcPr>
            <w:tcW w:w="900" w:type="dxa"/>
            <w:gridSpan w:val="2"/>
          </w:tcPr>
          <w:p w14:paraId="0EAC1027" w14:textId="2EAFE58B" w:rsidR="00841204" w:rsidRPr="00EF34E1" w:rsidRDefault="00841204" w:rsidP="00EF34E1">
            <w:pPr>
              <w:pStyle w:val="acctfourfigures"/>
              <w:tabs>
                <w:tab w:val="clear" w:pos="765"/>
              </w:tabs>
              <w:spacing w:line="240" w:lineRule="auto"/>
              <w:ind w:left="-14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14:paraId="79F4690E" w14:textId="77777777" w:rsidR="00841204" w:rsidRPr="00B3135A" w:rsidRDefault="00841204" w:rsidP="00EF34E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7" w:type="dxa"/>
            <w:gridSpan w:val="2"/>
          </w:tcPr>
          <w:p w14:paraId="306F2EF7" w14:textId="77777777" w:rsidR="00841204" w:rsidRPr="00B3135A" w:rsidRDefault="0084120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</w:tcPr>
          <w:p w14:paraId="3469991D" w14:textId="77777777" w:rsidR="00841204" w:rsidRPr="00EF34E1" w:rsidRDefault="008412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gridSpan w:val="2"/>
          </w:tcPr>
          <w:p w14:paraId="5223D024" w14:textId="77777777" w:rsidR="00841204" w:rsidRPr="00B3135A" w:rsidRDefault="0084120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2F4D06A" w14:textId="77777777" w:rsidR="00841204" w:rsidRPr="00EF34E1" w:rsidRDefault="00841204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(82,004)</w:t>
            </w:r>
          </w:p>
        </w:tc>
        <w:tc>
          <w:tcPr>
            <w:tcW w:w="236" w:type="dxa"/>
            <w:gridSpan w:val="2"/>
          </w:tcPr>
          <w:p w14:paraId="44EC5C75" w14:textId="77777777" w:rsidR="00841204" w:rsidRPr="00B3135A" w:rsidRDefault="0084120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3AA3C833" w14:textId="77777777" w:rsidR="00841204" w:rsidRPr="00B3135A" w:rsidRDefault="00841204" w:rsidP="00C02BA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C21724" w:rsidRPr="00B3135A" w14:paraId="1D108BF2" w14:textId="77777777" w:rsidTr="009161CB">
        <w:trPr>
          <w:gridAfter w:val="1"/>
          <w:wAfter w:w="70" w:type="dxa"/>
        </w:trPr>
        <w:tc>
          <w:tcPr>
            <w:tcW w:w="2970" w:type="dxa"/>
          </w:tcPr>
          <w:p w14:paraId="28E29CEF" w14:textId="77777777" w:rsidR="00C21724" w:rsidRPr="00B3135A" w:rsidRDefault="00C21724" w:rsidP="00C2172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  <w:gridSpan w:val="2"/>
          </w:tcPr>
          <w:p w14:paraId="18AB52B2" w14:textId="77777777" w:rsidR="00C21724" w:rsidRPr="00B3135A" w:rsidRDefault="00C21724" w:rsidP="00C217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14:paraId="7F903048" w14:textId="6AEBCD08" w:rsidR="00C21724" w:rsidRPr="00B3135A" w:rsidRDefault="00C21724" w:rsidP="00EF34E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773948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2,360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gridSpan w:val="2"/>
          </w:tcPr>
          <w:p w14:paraId="59992E25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bottom w:val="single" w:sz="4" w:space="0" w:color="auto"/>
            </w:tcBorders>
          </w:tcPr>
          <w:p w14:paraId="648C222C" w14:textId="77777777" w:rsidR="00C21724" w:rsidRPr="00B3135A" w:rsidRDefault="00C21724" w:rsidP="00C217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(8,507)</w:t>
            </w:r>
          </w:p>
        </w:tc>
        <w:tc>
          <w:tcPr>
            <w:tcW w:w="237" w:type="dxa"/>
            <w:gridSpan w:val="2"/>
          </w:tcPr>
          <w:p w14:paraId="6F07DEED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C002E59" w14:textId="77777777" w:rsidR="00C21724" w:rsidRPr="00B3135A" w:rsidRDefault="00C21724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(5,535)</w:t>
            </w:r>
          </w:p>
        </w:tc>
        <w:tc>
          <w:tcPr>
            <w:tcW w:w="236" w:type="dxa"/>
            <w:gridSpan w:val="2"/>
          </w:tcPr>
          <w:p w14:paraId="4DFED6BC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4480D24C" w14:textId="77777777" w:rsidR="00C21724" w:rsidRPr="00B3135A" w:rsidRDefault="00C21724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(8,507)</w:t>
            </w:r>
            <w:r w:rsidRPr="00B3135A" w:rsidDel="00FC1FD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</w:tr>
      <w:tr w:rsidR="00C21724" w:rsidRPr="00B3135A" w14:paraId="2390F205" w14:textId="77777777" w:rsidTr="009161CB">
        <w:trPr>
          <w:gridAfter w:val="1"/>
          <w:wAfter w:w="70" w:type="dxa"/>
          <w:trHeight w:val="20"/>
        </w:trPr>
        <w:tc>
          <w:tcPr>
            <w:tcW w:w="2970" w:type="dxa"/>
          </w:tcPr>
          <w:p w14:paraId="1ED590B1" w14:textId="77777777" w:rsidR="00C21724" w:rsidRPr="00B3135A" w:rsidRDefault="00C21724" w:rsidP="00C2172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14:paraId="021C9E9C" w14:textId="77777777" w:rsidR="00C21724" w:rsidRPr="00B3135A" w:rsidRDefault="00C21724" w:rsidP="00C2172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gridSpan w:val="2"/>
            <w:tcBorders>
              <w:bottom w:val="double" w:sz="4" w:space="0" w:color="auto"/>
            </w:tcBorders>
          </w:tcPr>
          <w:p w14:paraId="1EFD8504" w14:textId="77777777" w:rsidR="00C21724" w:rsidRPr="00B3135A" w:rsidRDefault="00C21724" w:rsidP="00EF34E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92,231</w:t>
            </w:r>
          </w:p>
        </w:tc>
        <w:tc>
          <w:tcPr>
            <w:tcW w:w="237" w:type="dxa"/>
            <w:gridSpan w:val="2"/>
          </w:tcPr>
          <w:p w14:paraId="7EE4A2B9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bottom w:val="double" w:sz="4" w:space="0" w:color="auto"/>
            </w:tcBorders>
          </w:tcPr>
          <w:p w14:paraId="244393DC" w14:textId="77777777" w:rsidR="00C21724" w:rsidRPr="00B3135A" w:rsidRDefault="00C21724" w:rsidP="00C2172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93,289</w:t>
            </w:r>
          </w:p>
        </w:tc>
        <w:tc>
          <w:tcPr>
            <w:tcW w:w="237" w:type="dxa"/>
            <w:gridSpan w:val="2"/>
          </w:tcPr>
          <w:p w14:paraId="4F8C341D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50B82A87" w14:textId="77777777" w:rsidR="00C21724" w:rsidRPr="00B3135A" w:rsidRDefault="00C21724" w:rsidP="00EF34E1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7,682</w:t>
            </w:r>
          </w:p>
        </w:tc>
        <w:tc>
          <w:tcPr>
            <w:tcW w:w="236" w:type="dxa"/>
            <w:gridSpan w:val="2"/>
          </w:tcPr>
          <w:p w14:paraId="44446FC2" w14:textId="77777777" w:rsidR="00C21724" w:rsidRPr="00B3135A" w:rsidRDefault="00C21724" w:rsidP="00C2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</w:tcPr>
          <w:p w14:paraId="108042D7" w14:textId="77777777" w:rsidR="00C21724" w:rsidRPr="00B3135A" w:rsidRDefault="00C21724" w:rsidP="00EF34E1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89,414</w:t>
            </w:r>
          </w:p>
        </w:tc>
      </w:tr>
      <w:tr w:rsidR="008D260D" w:rsidRPr="00B3135A" w14:paraId="377703A6" w14:textId="77777777" w:rsidTr="000075D1">
        <w:tc>
          <w:tcPr>
            <w:tcW w:w="3510" w:type="dxa"/>
            <w:gridSpan w:val="2"/>
          </w:tcPr>
          <w:p w14:paraId="42C74190" w14:textId="77777777" w:rsidR="008D260D" w:rsidRPr="00EF34E1" w:rsidRDefault="008B3D24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135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790" w:type="dxa"/>
            <w:gridSpan w:val="6"/>
          </w:tcPr>
          <w:p w14:paraId="712B157E" w14:textId="77777777" w:rsidR="008D260D" w:rsidRPr="00B3135A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1CE46E00" w14:textId="77777777" w:rsidR="008D260D" w:rsidRPr="00B3135A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8" w:type="dxa"/>
            <w:gridSpan w:val="7"/>
          </w:tcPr>
          <w:p w14:paraId="025CA6C8" w14:textId="77777777" w:rsidR="008D260D" w:rsidRPr="00B3135A" w:rsidRDefault="008D260D" w:rsidP="008D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348" w:rsidRPr="00B3135A" w14:paraId="1B9C3734" w14:textId="77777777" w:rsidTr="000075D1">
        <w:tc>
          <w:tcPr>
            <w:tcW w:w="3510" w:type="dxa"/>
            <w:gridSpan w:val="2"/>
          </w:tcPr>
          <w:p w14:paraId="6BD3CB99" w14:textId="77777777" w:rsidR="006E6348" w:rsidRPr="00B3135A" w:rsidRDefault="003A3689" w:rsidP="006E6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135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B3D24" w:rsidRPr="00B3135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60" w:type="dxa"/>
            <w:gridSpan w:val="2"/>
          </w:tcPr>
          <w:p w14:paraId="3736AAB0" w14:textId="7325A536" w:rsidR="006E6348" w:rsidRPr="00B3135A" w:rsidRDefault="00FC2EEA" w:rsidP="00C4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473EF063" w14:textId="77777777" w:rsidR="006E6348" w:rsidRPr="00B3135A" w:rsidRDefault="006E6348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498E69F" w14:textId="06400BD2" w:rsidR="006E6348" w:rsidRPr="00B3135A" w:rsidRDefault="00FC2EEA" w:rsidP="00C444FB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gridSpan w:val="2"/>
          </w:tcPr>
          <w:p w14:paraId="08D447BE" w14:textId="77777777" w:rsidR="006E6348" w:rsidRPr="00B3135A" w:rsidRDefault="006E6348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3"/>
          </w:tcPr>
          <w:p w14:paraId="52D0FFAA" w14:textId="62122CDC" w:rsidR="006E6348" w:rsidRPr="00B3135A" w:rsidRDefault="00FC2EEA" w:rsidP="00C4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36ED0D14" w14:textId="77777777" w:rsidR="006E6348" w:rsidRPr="00B3135A" w:rsidRDefault="006E6348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3F1B7675" w14:textId="6E4FEF40" w:rsidR="006E6348" w:rsidRPr="00B3135A" w:rsidRDefault="00FC2EEA" w:rsidP="006E6348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A59B9" w:rsidRPr="00B3135A" w14:paraId="08A90496" w14:textId="77777777" w:rsidTr="000075D1">
        <w:tc>
          <w:tcPr>
            <w:tcW w:w="3510" w:type="dxa"/>
            <w:gridSpan w:val="2"/>
          </w:tcPr>
          <w:p w14:paraId="52FE916B" w14:textId="77777777" w:rsidR="008A59B9" w:rsidRPr="00B3135A" w:rsidRDefault="008A59B9" w:rsidP="008A59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1" w:type="dxa"/>
            <w:gridSpan w:val="15"/>
          </w:tcPr>
          <w:p w14:paraId="0B1D934F" w14:textId="77777777" w:rsidR="008A59B9" w:rsidRPr="00B3135A" w:rsidRDefault="008A59B9" w:rsidP="008A59B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1B6BD2" w:rsidRPr="00B3135A" w14:paraId="42E08EBA" w14:textId="77777777" w:rsidTr="000075D1">
        <w:tc>
          <w:tcPr>
            <w:tcW w:w="3510" w:type="dxa"/>
            <w:gridSpan w:val="2"/>
          </w:tcPr>
          <w:p w14:paraId="57219B86" w14:textId="77777777" w:rsidR="001B6BD2" w:rsidRPr="00B3135A" w:rsidRDefault="001B6BD2" w:rsidP="001B6B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  <w:gridSpan w:val="2"/>
          </w:tcPr>
          <w:p w14:paraId="3F5843E3" w14:textId="547882EA" w:rsidR="001B6BD2" w:rsidRPr="00B3135A" w:rsidRDefault="004D779F" w:rsidP="001B6BD2">
            <w:pPr>
              <w:pStyle w:val="acctfourfigures"/>
              <w:tabs>
                <w:tab w:val="clear" w:pos="765"/>
                <w:tab w:val="left" w:pos="1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2.14</w:t>
            </w:r>
          </w:p>
        </w:tc>
        <w:tc>
          <w:tcPr>
            <w:tcW w:w="270" w:type="dxa"/>
            <w:gridSpan w:val="2"/>
          </w:tcPr>
          <w:p w14:paraId="38313DFF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4243401" w14:textId="02F7ECB4" w:rsidR="001B6BD2" w:rsidRPr="00B3135A" w:rsidRDefault="001B6BD2" w:rsidP="001B6BD2">
            <w:pPr>
              <w:pStyle w:val="acctfourfigures"/>
              <w:tabs>
                <w:tab w:val="clear" w:pos="765"/>
                <w:tab w:val="left" w:pos="162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1.97 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3.34</w:t>
            </w:r>
          </w:p>
        </w:tc>
        <w:tc>
          <w:tcPr>
            <w:tcW w:w="243" w:type="dxa"/>
            <w:gridSpan w:val="2"/>
          </w:tcPr>
          <w:p w14:paraId="0BEBF870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3"/>
          </w:tcPr>
          <w:p w14:paraId="76A68DA4" w14:textId="7C406EEF" w:rsidR="001B6BD2" w:rsidRPr="00B3135A" w:rsidRDefault="004D779F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2.14</w:t>
            </w:r>
          </w:p>
        </w:tc>
        <w:tc>
          <w:tcPr>
            <w:tcW w:w="270" w:type="dxa"/>
            <w:gridSpan w:val="2"/>
          </w:tcPr>
          <w:p w14:paraId="6E94CC2E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5D69E770" w14:textId="4EECB3D9" w:rsidR="001B6BD2" w:rsidRPr="00B3135A" w:rsidRDefault="001B6BD2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1.97</w:t>
            </w:r>
          </w:p>
        </w:tc>
      </w:tr>
      <w:tr w:rsidR="001B6BD2" w:rsidRPr="00B3135A" w14:paraId="30955F34" w14:textId="77777777" w:rsidTr="000075D1">
        <w:trPr>
          <w:trHeight w:val="75"/>
        </w:trPr>
        <w:tc>
          <w:tcPr>
            <w:tcW w:w="3510" w:type="dxa"/>
            <w:gridSpan w:val="2"/>
          </w:tcPr>
          <w:p w14:paraId="3BD043A5" w14:textId="77777777" w:rsidR="001B6BD2" w:rsidRPr="00B3135A" w:rsidRDefault="001B6BD2" w:rsidP="001B6B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  <w:gridSpan w:val="2"/>
          </w:tcPr>
          <w:p w14:paraId="3FBFF51F" w14:textId="2D305F44" w:rsidR="001B6BD2" w:rsidRPr="00B3135A" w:rsidRDefault="004D779F" w:rsidP="001B6BD2">
            <w:pPr>
              <w:pStyle w:val="acctfourfigures"/>
              <w:tabs>
                <w:tab w:val="clear" w:pos="765"/>
                <w:tab w:val="left" w:pos="162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1.5</w:t>
            </w:r>
            <w:r w:rsidR="000153AD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153AD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70" w:type="dxa"/>
            <w:gridSpan w:val="2"/>
          </w:tcPr>
          <w:p w14:paraId="422B7A7B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906A0D2" w14:textId="6973A68E" w:rsidR="001B6BD2" w:rsidRPr="00B3135A" w:rsidRDefault="001B6BD2" w:rsidP="001B6BD2">
            <w:pPr>
              <w:pStyle w:val="acctfourfigures"/>
              <w:tabs>
                <w:tab w:val="clear" w:pos="765"/>
                <w:tab w:val="left" w:pos="162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1.50 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5.00</w:t>
            </w:r>
          </w:p>
        </w:tc>
        <w:tc>
          <w:tcPr>
            <w:tcW w:w="243" w:type="dxa"/>
            <w:gridSpan w:val="2"/>
          </w:tcPr>
          <w:p w14:paraId="2E544D7D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3"/>
          </w:tcPr>
          <w:p w14:paraId="732D8CE6" w14:textId="14C97D5D" w:rsidR="001B6BD2" w:rsidRPr="00B3135A" w:rsidRDefault="004D779F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1.5</w:t>
            </w:r>
            <w:r w:rsidR="000075D1" w:rsidRPr="00EF34E1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075D1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70" w:type="dxa"/>
            <w:gridSpan w:val="2"/>
          </w:tcPr>
          <w:p w14:paraId="35834140" w14:textId="5DC0E6C8" w:rsidR="001B6BD2" w:rsidRPr="00B3135A" w:rsidRDefault="001B6B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076B0B18" w14:textId="10DB2238" w:rsidR="001B6BD2" w:rsidRPr="00B3135A" w:rsidRDefault="001B6BD2" w:rsidP="001B6BD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1.50 - 3.00</w:t>
            </w:r>
          </w:p>
        </w:tc>
      </w:tr>
      <w:tr w:rsidR="001B6BD2" w:rsidRPr="00B3135A" w14:paraId="37DA4F3A" w14:textId="77777777" w:rsidTr="000075D1">
        <w:trPr>
          <w:trHeight w:val="75"/>
        </w:trPr>
        <w:tc>
          <w:tcPr>
            <w:tcW w:w="3510" w:type="dxa"/>
            <w:gridSpan w:val="2"/>
          </w:tcPr>
          <w:p w14:paraId="6D720C4E" w14:textId="77777777" w:rsidR="001B6BD2" w:rsidRPr="00B3135A" w:rsidRDefault="001B6BD2" w:rsidP="001B6B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gridSpan w:val="2"/>
          </w:tcPr>
          <w:p w14:paraId="4B4EF1F0" w14:textId="5B0301EF" w:rsidR="001B6BD2" w:rsidRPr="00B3135A" w:rsidRDefault="004D779F" w:rsidP="00EF34E1">
            <w:pPr>
              <w:pStyle w:val="acctfourfigures"/>
              <w:tabs>
                <w:tab w:val="clear" w:pos="765"/>
                <w:tab w:val="left" w:pos="69"/>
              </w:tabs>
              <w:spacing w:line="240" w:lineRule="auto"/>
              <w:ind w:left="-111" w:right="-20"/>
              <w:jc w:val="right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0.00 </w:t>
            </w:r>
            <w:r w:rsidR="0061617E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14.00</w:t>
            </w:r>
          </w:p>
        </w:tc>
        <w:tc>
          <w:tcPr>
            <w:tcW w:w="270" w:type="dxa"/>
            <w:gridSpan w:val="2"/>
          </w:tcPr>
          <w:p w14:paraId="2EA469B7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4787009" w14:textId="1D6E1694" w:rsidR="001B6BD2" w:rsidRPr="00B3135A" w:rsidRDefault="001B6BD2" w:rsidP="001B6BD2">
            <w:pPr>
              <w:pStyle w:val="acctfourfigures"/>
              <w:tabs>
                <w:tab w:val="clear" w:pos="765"/>
                <w:tab w:val="left" w:pos="162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0.00 -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3" w:type="dxa"/>
            <w:gridSpan w:val="2"/>
          </w:tcPr>
          <w:p w14:paraId="4B6F1250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3"/>
          </w:tcPr>
          <w:p w14:paraId="7F1E6971" w14:textId="6F736397" w:rsidR="001B6BD2" w:rsidRPr="00EF34E1" w:rsidRDefault="004D779F" w:rsidP="00EF34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0.00 </w:t>
            </w:r>
            <w:r w:rsidR="0061617E" w:rsidRPr="00EF34E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EF34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14.00</w:t>
            </w:r>
          </w:p>
        </w:tc>
        <w:tc>
          <w:tcPr>
            <w:tcW w:w="270" w:type="dxa"/>
            <w:gridSpan w:val="2"/>
          </w:tcPr>
          <w:p w14:paraId="4CC000D9" w14:textId="77777777" w:rsidR="001B6BD2" w:rsidRPr="00B3135A" w:rsidRDefault="001B6BD2" w:rsidP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7CED54C7" w14:textId="38C08A46" w:rsidR="001B6BD2" w:rsidRPr="00B3135A" w:rsidRDefault="001B6BD2" w:rsidP="001B6BD2">
            <w:pPr>
              <w:pStyle w:val="acctfourfigures"/>
              <w:tabs>
                <w:tab w:val="clear" w:pos="765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t>0.00 - 14.00</w:t>
            </w:r>
          </w:p>
        </w:tc>
      </w:tr>
    </w:tbl>
    <w:p w14:paraId="1DBBC1BF" w14:textId="77777777" w:rsidR="00BF2A23" w:rsidRPr="00B3135A" w:rsidRDefault="00BF2A23" w:rsidP="001C0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36D9F0" w14:textId="77777777" w:rsidR="001C053D" w:rsidRPr="00EF34E1" w:rsidRDefault="00EC49F3" w:rsidP="001C0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ข้อสมมติเกี่ยวกับอัตรา</w:t>
      </w:r>
      <w:r w:rsidR="001C053D" w:rsidRPr="00B3135A">
        <w:rPr>
          <w:rFonts w:ascii="Angsana New" w:hAnsi="Angsana New"/>
          <w:sz w:val="30"/>
          <w:szCs w:val="30"/>
          <w:cs/>
        </w:rPr>
        <w:t>มรณะในอนาคต</w:t>
      </w:r>
      <w:r w:rsidR="004A2451" w:rsidRPr="00B3135A">
        <w:rPr>
          <w:rFonts w:ascii="Angsana New" w:hAnsi="Angsana New"/>
          <w:sz w:val="30"/>
          <w:szCs w:val="30"/>
          <w:cs/>
        </w:rPr>
        <w:t>ถือ</w:t>
      </w:r>
      <w:r w:rsidR="001C053D" w:rsidRPr="00B3135A">
        <w:rPr>
          <w:rFonts w:ascii="Angsana New" w:hAnsi="Angsana New"/>
          <w:sz w:val="30"/>
          <w:szCs w:val="30"/>
          <w:cs/>
        </w:rPr>
        <w:t>ตามข้อมูลทางสถิติที่เผยแพร่ทั่วไปและตารางมรณะ</w:t>
      </w:r>
    </w:p>
    <w:p w14:paraId="5C539431" w14:textId="4C009A1A" w:rsidR="001C053D" w:rsidRPr="00B3135A" w:rsidRDefault="00991559" w:rsidP="00BC7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</w:rPr>
        <w:tab/>
      </w:r>
    </w:p>
    <w:p w14:paraId="0D690AFF" w14:textId="0167BB41" w:rsidR="008D260D" w:rsidRPr="00B3135A" w:rsidRDefault="008D260D" w:rsidP="00773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8A59B9" w:rsidRPr="00B3135A">
        <w:rPr>
          <w:rFonts w:ascii="Angsana New" w:hAnsi="Angsana New"/>
          <w:spacing w:val="-6"/>
          <w:sz w:val="30"/>
          <w:szCs w:val="30"/>
        </w:rPr>
        <w:t xml:space="preserve">30 </w:t>
      </w:r>
      <w:r w:rsidR="008A59B9" w:rsidRPr="00B3135A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="00881E48" w:rsidRPr="00B3135A">
        <w:rPr>
          <w:rFonts w:ascii="Angsana New" w:hAnsi="Angsana New"/>
          <w:spacing w:val="-6"/>
          <w:sz w:val="30"/>
          <w:szCs w:val="30"/>
        </w:rPr>
        <w:t>256</w:t>
      </w:r>
      <w:r w:rsidR="001B6BD2" w:rsidRPr="00B3135A">
        <w:rPr>
          <w:rFonts w:ascii="Angsana New" w:hAnsi="Angsana New"/>
          <w:spacing w:val="-6"/>
          <w:sz w:val="30"/>
          <w:szCs w:val="30"/>
        </w:rPr>
        <w:t>5</w:t>
      </w:r>
      <w:r w:rsidRPr="00B3135A">
        <w:rPr>
          <w:rFonts w:ascii="Angsana New" w:hAnsi="Angsana New"/>
          <w:spacing w:val="-6"/>
          <w:sz w:val="30"/>
          <w:szCs w:val="30"/>
        </w:rPr>
        <w:t xml:space="preserve"> </w:t>
      </w:r>
      <w:r w:rsidRPr="00B3135A">
        <w:rPr>
          <w:rFonts w:ascii="Angsana New" w:hAnsi="Angsana New"/>
          <w:spacing w:val="-6"/>
          <w:sz w:val="30"/>
          <w:szCs w:val="30"/>
          <w:cs/>
        </w:rPr>
        <w:t>ระยะเวลาถัวเฉลี่ยถ่วงน้ำหนักของภาระ</w:t>
      </w:r>
      <w:r w:rsidR="009F54CD" w:rsidRPr="00B3135A">
        <w:rPr>
          <w:rFonts w:ascii="Angsana New" w:hAnsi="Angsana New"/>
          <w:spacing w:val="-6"/>
          <w:sz w:val="30"/>
          <w:szCs w:val="30"/>
          <w:cs/>
        </w:rPr>
        <w:t>ผูกพันผลประโยชน์ที่กำหนดไว้เป็น</w:t>
      </w:r>
      <w:r w:rsidR="00F15A24" w:rsidRPr="00B3135A">
        <w:rPr>
          <w:rFonts w:ascii="Angsana New" w:hAnsi="Angsana New"/>
          <w:spacing w:val="-6"/>
          <w:sz w:val="30"/>
          <w:szCs w:val="30"/>
        </w:rPr>
        <w:t xml:space="preserve"> </w:t>
      </w:r>
      <w:r w:rsidR="007A72A2" w:rsidRPr="00EF34E1">
        <w:rPr>
          <w:rFonts w:ascii="Angsana New" w:hAnsi="Angsana New"/>
          <w:spacing w:val="-6"/>
          <w:sz w:val="30"/>
          <w:szCs w:val="30"/>
        </w:rPr>
        <w:t>11</w:t>
      </w:r>
      <w:r w:rsidR="00F65FF1" w:rsidRPr="00B3135A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="008A59B9" w:rsidRPr="00B3135A">
        <w:rPr>
          <w:rFonts w:ascii="Angsana New" w:hAnsi="Angsana New"/>
          <w:i/>
          <w:iCs/>
          <w:sz w:val="30"/>
          <w:szCs w:val="30"/>
          <w:cs/>
        </w:rPr>
        <w:br/>
      </w:r>
      <w:r w:rsidRPr="00B3135A">
        <w:rPr>
          <w:rFonts w:ascii="Angsana New" w:hAnsi="Angsana New"/>
          <w:i/>
          <w:iCs/>
          <w:sz w:val="30"/>
          <w:szCs w:val="30"/>
          <w:cs/>
        </w:rPr>
        <w:t>(</w:t>
      </w:r>
      <w:r w:rsidR="00881E48" w:rsidRPr="00B3135A">
        <w:rPr>
          <w:rFonts w:ascii="Angsana New" w:hAnsi="Angsana New"/>
          <w:i/>
          <w:iCs/>
          <w:sz w:val="30"/>
          <w:szCs w:val="30"/>
        </w:rPr>
        <w:t>256</w:t>
      </w:r>
      <w:r w:rsidR="001B6BD2" w:rsidRPr="00B3135A">
        <w:rPr>
          <w:rFonts w:ascii="Angsana New" w:hAnsi="Angsana New"/>
          <w:i/>
          <w:iCs/>
          <w:sz w:val="30"/>
          <w:szCs w:val="30"/>
        </w:rPr>
        <w:t>4</w:t>
      </w:r>
      <w:r w:rsidRPr="00B3135A">
        <w:rPr>
          <w:rFonts w:ascii="Angsana New" w:hAnsi="Angsana New"/>
          <w:i/>
          <w:iCs/>
          <w:sz w:val="30"/>
          <w:szCs w:val="30"/>
        </w:rPr>
        <w:t xml:space="preserve">: </w:t>
      </w:r>
      <w:r w:rsidR="008B3D24" w:rsidRPr="00B3135A">
        <w:rPr>
          <w:rFonts w:ascii="Angsana New" w:hAnsi="Angsana New"/>
          <w:i/>
          <w:iCs/>
          <w:sz w:val="30"/>
          <w:szCs w:val="30"/>
        </w:rPr>
        <w:t>10</w:t>
      </w:r>
      <w:r w:rsidR="00977E51" w:rsidRPr="00B313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65FF1" w:rsidRPr="00B3135A">
        <w:rPr>
          <w:rFonts w:ascii="Angsana New" w:hAnsi="Angsana New"/>
          <w:i/>
          <w:iCs/>
          <w:sz w:val="30"/>
          <w:szCs w:val="30"/>
          <w:cs/>
        </w:rPr>
        <w:t xml:space="preserve">ปี </w:t>
      </w:r>
      <w:r w:rsidR="00977E51" w:rsidRPr="00B3135A">
        <w:rPr>
          <w:rFonts w:ascii="Angsana New" w:hAnsi="Angsana New"/>
          <w:i/>
          <w:iCs/>
          <w:sz w:val="30"/>
          <w:szCs w:val="30"/>
          <w:cs/>
        </w:rPr>
        <w:t xml:space="preserve">ถึง </w:t>
      </w:r>
      <w:r w:rsidR="00977E51" w:rsidRPr="00B3135A">
        <w:rPr>
          <w:rFonts w:ascii="Angsana New" w:hAnsi="Angsana New"/>
          <w:i/>
          <w:iCs/>
          <w:sz w:val="30"/>
          <w:szCs w:val="30"/>
        </w:rPr>
        <w:t>1</w:t>
      </w:r>
      <w:r w:rsidR="008B3D24" w:rsidRPr="00B3135A">
        <w:rPr>
          <w:rFonts w:ascii="Angsana New" w:hAnsi="Angsana New"/>
          <w:i/>
          <w:iCs/>
          <w:sz w:val="30"/>
          <w:szCs w:val="30"/>
        </w:rPr>
        <w:t>4</w:t>
      </w:r>
      <w:r w:rsidRPr="00B3135A">
        <w:rPr>
          <w:rFonts w:ascii="Angsana New" w:hAnsi="Angsana New"/>
          <w:i/>
          <w:iCs/>
          <w:sz w:val="30"/>
          <w:szCs w:val="30"/>
        </w:rPr>
        <w:t xml:space="preserve"> </w:t>
      </w:r>
      <w:r w:rsidRPr="00B3135A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3A8B481" w14:textId="77777777" w:rsidR="004A0246" w:rsidRPr="00EF34E1" w:rsidRDefault="004A0246" w:rsidP="00773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57617B" w14:textId="0C3C4C79" w:rsidR="008D260D" w:rsidRPr="00EF34E1" w:rsidRDefault="008D260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eastAsia="Calibri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156999C1" w14:textId="004E63CD" w:rsidR="001B18B2" w:rsidRPr="00B3135A" w:rsidRDefault="00570EAF" w:rsidP="00042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8D260D" w:rsidRPr="00B3135A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</w:t>
      </w:r>
      <w:r w:rsidRPr="00B3135A">
        <w:rPr>
          <w:rFonts w:ascii="Angsana New" w:hAnsi="Angsana New"/>
          <w:sz w:val="30"/>
          <w:szCs w:val="30"/>
          <w:cs/>
        </w:rPr>
        <w:t>อสมมติ</w:t>
      </w:r>
      <w:r w:rsidR="008D260D" w:rsidRPr="00B3135A">
        <w:rPr>
          <w:rFonts w:ascii="Angsana New" w:hAnsi="Angsana New"/>
          <w:sz w:val="30"/>
          <w:szCs w:val="30"/>
          <w:cs/>
        </w:rPr>
        <w:t>อื่น</w:t>
      </w:r>
      <w:r w:rsidR="00AB5CB0" w:rsidRPr="00B3135A">
        <w:rPr>
          <w:rFonts w:ascii="Angsana New" w:hAnsi="Angsana New"/>
          <w:sz w:val="30"/>
          <w:szCs w:val="30"/>
        </w:rPr>
        <w:t xml:space="preserve"> </w:t>
      </w:r>
      <w:r w:rsidR="008D260D" w:rsidRPr="00B3135A">
        <w:rPr>
          <w:rFonts w:ascii="Angsana New" w:hAnsi="Angsana New"/>
          <w:sz w:val="30"/>
          <w:szCs w:val="30"/>
          <w:cs/>
        </w:rPr>
        <w:t>ๆ คงที่</w:t>
      </w:r>
    </w:p>
    <w:p w14:paraId="6DD9AC04" w14:textId="77777777" w:rsidR="001F2231" w:rsidRPr="00EF34E1" w:rsidRDefault="001F2231" w:rsidP="00042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00"/>
        <w:gridCol w:w="270"/>
        <w:gridCol w:w="992"/>
        <w:gridCol w:w="268"/>
        <w:gridCol w:w="909"/>
        <w:gridCol w:w="265"/>
        <w:gridCol w:w="950"/>
      </w:tblGrid>
      <w:tr w:rsidR="004C7975" w:rsidRPr="00B3135A" w14:paraId="3764CDDA" w14:textId="77777777" w:rsidTr="00EF34E1">
        <w:tc>
          <w:tcPr>
            <w:tcW w:w="4590" w:type="dxa"/>
          </w:tcPr>
          <w:p w14:paraId="4DBF74F2" w14:textId="0F017BD0" w:rsidR="004C7975" w:rsidRPr="00EF34E1" w:rsidRDefault="004C7975" w:rsidP="0061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554" w:type="dxa"/>
            <w:gridSpan w:val="7"/>
          </w:tcPr>
          <w:p w14:paraId="44F6493F" w14:textId="77777777" w:rsidR="004C7975" w:rsidRPr="00B3135A" w:rsidRDefault="004C7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3135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175E2" w:rsidRPr="00B3135A" w14:paraId="06AC538B" w14:textId="77777777" w:rsidTr="00EF34E1">
        <w:tc>
          <w:tcPr>
            <w:tcW w:w="4590" w:type="dxa"/>
          </w:tcPr>
          <w:p w14:paraId="313A077A" w14:textId="6B506A30" w:rsidR="006175E2" w:rsidRPr="00B3135A" w:rsidRDefault="006175E2">
            <w:pPr>
              <w:tabs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br w:type="page"/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62" w:type="dxa"/>
            <w:gridSpan w:val="3"/>
          </w:tcPr>
          <w:p w14:paraId="1A3DA0A6" w14:textId="77777777" w:rsidR="006175E2" w:rsidRPr="00B3135A" w:rsidRDefault="006175E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8" w:type="dxa"/>
          </w:tcPr>
          <w:p w14:paraId="4948C52A" w14:textId="77777777" w:rsidR="006175E2" w:rsidRPr="00B3135A" w:rsidRDefault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4" w:type="dxa"/>
            <w:gridSpan w:val="3"/>
          </w:tcPr>
          <w:p w14:paraId="07C0B354" w14:textId="77777777" w:rsidR="006175E2" w:rsidRPr="00EF34E1" w:rsidRDefault="006175E2">
            <w:pPr>
              <w:pStyle w:val="acctfourfigures"/>
              <w:tabs>
                <w:tab w:val="clear" w:pos="765"/>
              </w:tabs>
              <w:spacing w:line="240" w:lineRule="auto"/>
              <w:ind w:left="-79" w:right="-144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175E2" w:rsidRPr="00B3135A" w14:paraId="4AF3D8DD" w14:textId="77777777" w:rsidTr="00EF34E1">
        <w:tc>
          <w:tcPr>
            <w:tcW w:w="4590" w:type="dxa"/>
          </w:tcPr>
          <w:p w14:paraId="1C0DAD8D" w14:textId="2B337B7A" w:rsidR="006175E2" w:rsidRPr="00B3135A" w:rsidRDefault="006175E2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900" w:type="dxa"/>
          </w:tcPr>
          <w:p w14:paraId="53C7BA96" w14:textId="5A575888" w:rsidR="006175E2" w:rsidRPr="00B3135A" w:rsidRDefault="006175E2">
            <w:pPr>
              <w:pStyle w:val="acctfourfigures"/>
              <w:tabs>
                <w:tab w:val="clear" w:pos="765"/>
              </w:tabs>
              <w:spacing w:line="240" w:lineRule="auto"/>
              <w:ind w:left="-79" w:right="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04DE775" w14:textId="77777777" w:rsidR="006175E2" w:rsidRPr="00B3135A" w:rsidRDefault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7B53A9D" w14:textId="63EC47ED" w:rsidR="006175E2" w:rsidRPr="00B3135A" w:rsidRDefault="006175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3E965AF9" w14:textId="77777777" w:rsidR="006175E2" w:rsidRPr="00B3135A" w:rsidRDefault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292CD64E" w14:textId="7A90343F" w:rsidR="006175E2" w:rsidRPr="00B3135A" w:rsidRDefault="006175E2">
            <w:pPr>
              <w:pStyle w:val="acctfourfigures"/>
              <w:tabs>
                <w:tab w:val="clear" w:pos="765"/>
              </w:tabs>
              <w:spacing w:line="240" w:lineRule="auto"/>
              <w:ind w:left="-79" w:right="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</w:tcPr>
          <w:p w14:paraId="38262BA1" w14:textId="77777777" w:rsidR="006175E2" w:rsidRPr="00B3135A" w:rsidRDefault="0061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</w:tcPr>
          <w:p w14:paraId="2B64894B" w14:textId="09315D56" w:rsidR="006175E2" w:rsidRPr="00B3135A" w:rsidRDefault="006175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1B6BD2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175E2" w:rsidRPr="00B3135A" w14:paraId="31323F50" w14:textId="77777777" w:rsidTr="00EF34E1">
        <w:tc>
          <w:tcPr>
            <w:tcW w:w="4590" w:type="dxa"/>
          </w:tcPr>
          <w:p w14:paraId="07D36F3B" w14:textId="77777777" w:rsidR="006175E2" w:rsidRPr="00EF34E1" w:rsidRDefault="006175E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4" w:type="dxa"/>
            <w:gridSpan w:val="7"/>
          </w:tcPr>
          <w:p w14:paraId="555ECED9" w14:textId="77777777" w:rsidR="006175E2" w:rsidRPr="00B3135A" w:rsidRDefault="006175E2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B6BD2" w:rsidRPr="00B3135A" w14:paraId="724F3844" w14:textId="77777777" w:rsidTr="00EF34E1">
        <w:tc>
          <w:tcPr>
            <w:tcW w:w="4590" w:type="dxa"/>
          </w:tcPr>
          <w:p w14:paraId="6FB3A9CA" w14:textId="77777777" w:rsidR="001B6BD2" w:rsidRPr="00B3135A" w:rsidRDefault="001B6BD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5A85A065" w14:textId="2D9FE245" w:rsidR="001B6BD2" w:rsidRPr="00B3135A" w:rsidRDefault="004D779F" w:rsidP="00EF34E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F2F42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422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3671FD4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63CD964" w14:textId="4A8F4EFD" w:rsidR="001B6BD2" w:rsidRPr="00B3135A" w:rsidRDefault="001B6BD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(8,657)</w:t>
            </w:r>
          </w:p>
        </w:tc>
        <w:tc>
          <w:tcPr>
            <w:tcW w:w="268" w:type="dxa"/>
            <w:vAlign w:val="center"/>
          </w:tcPr>
          <w:p w14:paraId="576C8ED8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7AB0D32D" w14:textId="6838117E" w:rsidR="001B6BD2" w:rsidRPr="00B3135A" w:rsidRDefault="00B808D8" w:rsidP="00EF34E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246196" w:rsidRPr="00EF34E1">
              <w:rPr>
                <w:rFonts w:ascii="Angsana New" w:hAnsi="Angsana New"/>
                <w:sz w:val="30"/>
                <w:szCs w:val="30"/>
                <w:lang w:bidi="th-TH"/>
              </w:rPr>
              <w:t>09</w:t>
            </w:r>
          </w:p>
        </w:tc>
        <w:tc>
          <w:tcPr>
            <w:tcW w:w="265" w:type="dxa"/>
            <w:vAlign w:val="center"/>
          </w:tcPr>
          <w:p w14:paraId="6CA255F6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vAlign w:val="center"/>
          </w:tcPr>
          <w:p w14:paraId="2AC8BEDF" w14:textId="4A040E73" w:rsidR="001B6BD2" w:rsidRPr="00B3135A" w:rsidRDefault="001B6BD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3,629</w:t>
            </w:r>
          </w:p>
        </w:tc>
      </w:tr>
      <w:tr w:rsidR="001B6BD2" w:rsidRPr="00B3135A" w14:paraId="01FF204A" w14:textId="77777777" w:rsidTr="00EF34E1">
        <w:tc>
          <w:tcPr>
            <w:tcW w:w="4590" w:type="dxa"/>
          </w:tcPr>
          <w:p w14:paraId="642E7EF0" w14:textId="77777777" w:rsidR="001B6BD2" w:rsidRPr="00B3135A" w:rsidRDefault="001B6BD2">
            <w:pPr>
              <w:spacing w:line="240" w:lineRule="auto"/>
              <w:ind w:left="234" w:hanging="23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00" w:type="dxa"/>
            <w:vAlign w:val="center"/>
          </w:tcPr>
          <w:p w14:paraId="66C8AF4D" w14:textId="6CECA510" w:rsidR="001B6BD2" w:rsidRPr="00B3135A" w:rsidRDefault="00B808D8" w:rsidP="00EF34E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4F2F42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vAlign w:val="center"/>
          </w:tcPr>
          <w:p w14:paraId="3BFA0F50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center"/>
          </w:tcPr>
          <w:p w14:paraId="032A50F3" w14:textId="4D853B4A" w:rsidR="001B6BD2" w:rsidRPr="00B3135A" w:rsidRDefault="001B6BD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3,551</w:t>
            </w:r>
          </w:p>
        </w:tc>
        <w:tc>
          <w:tcPr>
            <w:tcW w:w="268" w:type="dxa"/>
            <w:vAlign w:val="center"/>
          </w:tcPr>
          <w:p w14:paraId="09702870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center"/>
          </w:tcPr>
          <w:p w14:paraId="2ECBFFF9" w14:textId="18098D8C" w:rsidR="001B6BD2" w:rsidRPr="00B3135A" w:rsidRDefault="004D779F" w:rsidP="00EF34E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577BB" w:rsidRPr="00EF34E1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246196" w:rsidRPr="00EF34E1">
              <w:rPr>
                <w:rFonts w:ascii="Angsana New" w:hAnsi="Angsana New"/>
                <w:sz w:val="30"/>
                <w:szCs w:val="30"/>
                <w:lang w:bidi="th-TH"/>
              </w:rPr>
              <w:t>49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</w:tcPr>
          <w:p w14:paraId="6327AF2A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  <w:vAlign w:val="center"/>
          </w:tcPr>
          <w:p w14:paraId="0477C64D" w14:textId="5E085164" w:rsidR="001B6BD2" w:rsidRPr="00B3135A" w:rsidRDefault="001B6BD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(8,675)</w:t>
            </w:r>
          </w:p>
        </w:tc>
      </w:tr>
      <w:tr w:rsidR="001B6BD2" w:rsidRPr="00B3135A" w14:paraId="4AF550B5" w14:textId="77777777" w:rsidTr="00EF34E1">
        <w:tc>
          <w:tcPr>
            <w:tcW w:w="4590" w:type="dxa"/>
          </w:tcPr>
          <w:p w14:paraId="33865FB8" w14:textId="77777777" w:rsidR="001B6BD2" w:rsidRPr="00B3135A" w:rsidRDefault="001B6BD2" w:rsidP="00EF34E1">
            <w:pPr>
              <w:tabs>
                <w:tab w:val="clear" w:pos="680"/>
                <w:tab w:val="clear" w:pos="4451"/>
                <w:tab w:val="clear" w:pos="4678"/>
                <w:tab w:val="decimal" w:pos="614"/>
                <w:tab w:val="left" w:pos="4032"/>
                <w:tab w:val="left" w:pos="4302"/>
              </w:tabs>
              <w:spacing w:line="240" w:lineRule="auto"/>
              <w:ind w:left="234" w:right="-4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00" w:type="dxa"/>
            <w:vAlign w:val="center"/>
          </w:tcPr>
          <w:p w14:paraId="4512EF76" w14:textId="5CBF8F86" w:rsidR="001B6BD2" w:rsidRPr="00B3135A" w:rsidRDefault="004D779F" w:rsidP="00EF34E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808D8" w:rsidRPr="00EF34E1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4F2F42" w:rsidRPr="00EF34E1">
              <w:rPr>
                <w:rFonts w:ascii="Angsana New" w:hAnsi="Angsana New"/>
                <w:sz w:val="30"/>
                <w:szCs w:val="30"/>
                <w:lang w:bidi="th-TH"/>
              </w:rPr>
              <w:t>93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27955A4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3D72AE8" w14:textId="615041F1" w:rsidR="001B6BD2" w:rsidRPr="00B3135A" w:rsidRDefault="001B6BD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(6,674)</w:t>
            </w:r>
          </w:p>
        </w:tc>
        <w:tc>
          <w:tcPr>
            <w:tcW w:w="268" w:type="dxa"/>
            <w:vAlign w:val="center"/>
          </w:tcPr>
          <w:p w14:paraId="7095ADD8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393B24B5" w14:textId="16F2E5A0" w:rsidR="001B6BD2" w:rsidRPr="00B3135A" w:rsidRDefault="000577BB" w:rsidP="00EF34E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246196" w:rsidRPr="00EF34E1"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</w:p>
        </w:tc>
        <w:tc>
          <w:tcPr>
            <w:tcW w:w="265" w:type="dxa"/>
            <w:vAlign w:val="center"/>
          </w:tcPr>
          <w:p w14:paraId="2CFBF804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vAlign w:val="center"/>
          </w:tcPr>
          <w:p w14:paraId="59667723" w14:textId="7F5FEF15" w:rsidR="001B6BD2" w:rsidRPr="00B3135A" w:rsidRDefault="001B6BD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79"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1,265</w:t>
            </w:r>
          </w:p>
        </w:tc>
      </w:tr>
    </w:tbl>
    <w:p w14:paraId="6EA9A182" w14:textId="7D9AD5AE" w:rsidR="009C58BC" w:rsidRPr="00EF34E1" w:rsidRDefault="00C80600">
      <w:pPr>
        <w:rPr>
          <w:rFonts w:asciiTheme="majorBidi" w:hAnsiTheme="majorBidi" w:cstheme="majorBidi"/>
          <w:sz w:val="30"/>
          <w:szCs w:val="30"/>
        </w:rPr>
      </w:pPr>
      <w:r w:rsidRPr="00B3135A">
        <w:rPr>
          <w:rFonts w:asciiTheme="majorBidi" w:hAnsiTheme="majorBidi" w:cstheme="majorBidi"/>
          <w:sz w:val="30"/>
          <w:szCs w:val="30"/>
        </w:rPr>
        <w:tab/>
      </w:r>
      <w:r w:rsidR="00FD65B5" w:rsidRPr="00B3135A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00"/>
        <w:gridCol w:w="270"/>
        <w:gridCol w:w="992"/>
        <w:gridCol w:w="268"/>
        <w:gridCol w:w="909"/>
        <w:gridCol w:w="265"/>
        <w:gridCol w:w="950"/>
      </w:tblGrid>
      <w:tr w:rsidR="0055098C" w:rsidRPr="00B3135A" w14:paraId="7493637A" w14:textId="77777777" w:rsidTr="009A0F89">
        <w:tc>
          <w:tcPr>
            <w:tcW w:w="4590" w:type="dxa"/>
          </w:tcPr>
          <w:p w14:paraId="0933CDFD" w14:textId="77777777" w:rsidR="0055098C" w:rsidRPr="00B3135A" w:rsidRDefault="0055098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4" w:type="dxa"/>
            <w:gridSpan w:val="7"/>
            <w:vAlign w:val="center"/>
          </w:tcPr>
          <w:p w14:paraId="5F950FFE" w14:textId="010AECA8" w:rsidR="0055098C" w:rsidRPr="00B3135A" w:rsidRDefault="0055098C" w:rsidP="00EF34E1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098C" w:rsidRPr="00B3135A" w14:paraId="132A3D76" w14:textId="77777777" w:rsidTr="002D182A">
        <w:tc>
          <w:tcPr>
            <w:tcW w:w="4590" w:type="dxa"/>
          </w:tcPr>
          <w:p w14:paraId="639F592B" w14:textId="4B0E94F0" w:rsidR="0055098C" w:rsidRPr="00B3135A" w:rsidRDefault="0055098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162" w:type="dxa"/>
            <w:gridSpan w:val="3"/>
            <w:vAlign w:val="center"/>
          </w:tcPr>
          <w:p w14:paraId="7947175C" w14:textId="2D930753" w:rsidR="0055098C" w:rsidRPr="00B3135A" w:rsidRDefault="0055098C" w:rsidP="00EF34E1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8" w:type="dxa"/>
            <w:vAlign w:val="center"/>
          </w:tcPr>
          <w:p w14:paraId="37581D0F" w14:textId="77777777" w:rsidR="0055098C" w:rsidRPr="00B3135A" w:rsidRDefault="005509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06D42208" w14:textId="05E44D75" w:rsidR="0055098C" w:rsidRPr="00B3135A" w:rsidRDefault="0055098C" w:rsidP="00EF34E1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F020B" w:rsidRPr="00B3135A" w14:paraId="4A7D52AE" w14:textId="77777777" w:rsidTr="001F020B">
        <w:tc>
          <w:tcPr>
            <w:tcW w:w="4590" w:type="dxa"/>
          </w:tcPr>
          <w:p w14:paraId="3E163B0D" w14:textId="7418A1E4" w:rsidR="001F020B" w:rsidRPr="00B3135A" w:rsidRDefault="0055098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vAlign w:val="center"/>
          </w:tcPr>
          <w:p w14:paraId="75E43736" w14:textId="04552637" w:rsidR="001F020B" w:rsidRPr="00B3135A" w:rsidRDefault="0055098C" w:rsidP="00EF34E1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4F271C7C" w14:textId="77777777" w:rsidR="001F020B" w:rsidRPr="00B3135A" w:rsidRDefault="001F020B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A7CA348" w14:textId="0C629B83" w:rsidR="001F020B" w:rsidRPr="00B3135A" w:rsidRDefault="0055098C" w:rsidP="00EF34E1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  <w:vAlign w:val="center"/>
          </w:tcPr>
          <w:p w14:paraId="0A90B9A8" w14:textId="77777777" w:rsidR="001F020B" w:rsidRPr="00B3135A" w:rsidRDefault="001F020B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6D2F13DB" w14:textId="602956D1" w:rsidR="001F020B" w:rsidRPr="00B3135A" w:rsidRDefault="0055098C" w:rsidP="00EF34E1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5" w:type="dxa"/>
            <w:vAlign w:val="center"/>
          </w:tcPr>
          <w:p w14:paraId="4219B0BE" w14:textId="77777777" w:rsidR="001F020B" w:rsidRPr="00B3135A" w:rsidRDefault="001F020B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vAlign w:val="center"/>
          </w:tcPr>
          <w:p w14:paraId="6E9E5059" w14:textId="3DF49D9F" w:rsidR="001F020B" w:rsidRPr="00B3135A" w:rsidRDefault="0055098C" w:rsidP="00EF34E1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5098C" w:rsidRPr="00B3135A" w14:paraId="79234F25" w14:textId="77777777" w:rsidTr="009A0F89">
        <w:tc>
          <w:tcPr>
            <w:tcW w:w="4590" w:type="dxa"/>
          </w:tcPr>
          <w:p w14:paraId="35433DA9" w14:textId="77777777" w:rsidR="0055098C" w:rsidRPr="00B3135A" w:rsidRDefault="0055098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4" w:type="dxa"/>
            <w:gridSpan w:val="7"/>
            <w:vAlign w:val="center"/>
          </w:tcPr>
          <w:p w14:paraId="0CFA4B31" w14:textId="32052D09" w:rsidR="0055098C" w:rsidRPr="00B3135A" w:rsidRDefault="0055098C" w:rsidP="00EF34E1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B6BD2" w:rsidRPr="00B3135A" w14:paraId="3706D38D" w14:textId="77777777" w:rsidTr="00EF34E1">
        <w:tc>
          <w:tcPr>
            <w:tcW w:w="4590" w:type="dxa"/>
          </w:tcPr>
          <w:p w14:paraId="1C81E7C0" w14:textId="77777777" w:rsidR="001B6BD2" w:rsidRPr="00B3135A" w:rsidRDefault="001B6BD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3EA468B9" w14:textId="7ADB05E1" w:rsidR="001B6BD2" w:rsidRPr="00B3135A" w:rsidRDefault="004D779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A3031" w:rsidRPr="00EF34E1">
              <w:rPr>
                <w:rFonts w:ascii="Angsana New" w:hAnsi="Angsana New"/>
                <w:sz w:val="30"/>
                <w:szCs w:val="30"/>
                <w:lang w:bidi="th-TH"/>
              </w:rPr>
              <w:t>262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4524EFC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4ACE1DB" w14:textId="55C20123" w:rsidR="001B6BD2" w:rsidRPr="00B3135A" w:rsidRDefault="001B6BD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(8,255)</w:t>
            </w:r>
          </w:p>
        </w:tc>
        <w:tc>
          <w:tcPr>
            <w:tcW w:w="268" w:type="dxa"/>
            <w:vAlign w:val="center"/>
          </w:tcPr>
          <w:p w14:paraId="17614CE7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0ACFF231" w14:textId="725CB756" w:rsidR="001B6BD2" w:rsidRPr="00B3135A" w:rsidRDefault="007A303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319</w:t>
            </w:r>
          </w:p>
        </w:tc>
        <w:tc>
          <w:tcPr>
            <w:tcW w:w="265" w:type="dxa"/>
            <w:vAlign w:val="center"/>
          </w:tcPr>
          <w:p w14:paraId="668B0516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vAlign w:val="center"/>
          </w:tcPr>
          <w:p w14:paraId="7E4EFB2C" w14:textId="69F25DD8" w:rsidR="001B6BD2" w:rsidRPr="00B3135A" w:rsidRDefault="001B6BD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3,151</w:t>
            </w:r>
          </w:p>
        </w:tc>
      </w:tr>
      <w:tr w:rsidR="001B6BD2" w:rsidRPr="00B3135A" w14:paraId="526CE18E" w14:textId="77777777" w:rsidTr="00EF34E1">
        <w:tc>
          <w:tcPr>
            <w:tcW w:w="4590" w:type="dxa"/>
          </w:tcPr>
          <w:p w14:paraId="1BEE98C6" w14:textId="77777777" w:rsidR="001B6BD2" w:rsidRPr="00B3135A" w:rsidRDefault="001B6BD2">
            <w:pPr>
              <w:ind w:left="234" w:hanging="23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00" w:type="dxa"/>
            <w:vAlign w:val="center"/>
          </w:tcPr>
          <w:p w14:paraId="2B67A186" w14:textId="33B86F21" w:rsidR="001B6BD2" w:rsidRPr="00B3135A" w:rsidRDefault="00631EE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  <w:vAlign w:val="center"/>
          </w:tcPr>
          <w:p w14:paraId="41AC50FF" w14:textId="77777777" w:rsidR="001B6BD2" w:rsidRPr="00B3135A" w:rsidRDefault="001B6BD2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center"/>
          </w:tcPr>
          <w:p w14:paraId="0AAC0CC6" w14:textId="458C0C18" w:rsidR="001B6BD2" w:rsidRPr="00B3135A" w:rsidRDefault="001B6BD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2,958</w:t>
            </w:r>
          </w:p>
        </w:tc>
        <w:tc>
          <w:tcPr>
            <w:tcW w:w="268" w:type="dxa"/>
            <w:vAlign w:val="center"/>
          </w:tcPr>
          <w:p w14:paraId="0572BC02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center"/>
          </w:tcPr>
          <w:p w14:paraId="1DA3556C" w14:textId="5703DCA9" w:rsidR="001B6BD2" w:rsidRPr="00B3135A" w:rsidRDefault="004D779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E7" w:rsidRPr="00EF34E1">
              <w:rPr>
                <w:rFonts w:ascii="Angsana New" w:hAnsi="Angsana New"/>
                <w:sz w:val="30"/>
                <w:szCs w:val="30"/>
                <w:lang w:bidi="th-TH"/>
              </w:rPr>
              <w:t>119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</w:tcPr>
          <w:p w14:paraId="1E10C8A8" w14:textId="77777777" w:rsidR="001B6BD2" w:rsidRPr="00B3135A" w:rsidRDefault="001B6B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50" w:type="dxa"/>
            <w:vAlign w:val="center"/>
          </w:tcPr>
          <w:p w14:paraId="04EEA642" w14:textId="3AF2D8A9" w:rsidR="001B6BD2" w:rsidRPr="00B3135A" w:rsidRDefault="001B6BD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(8,180)</w:t>
            </w:r>
          </w:p>
        </w:tc>
      </w:tr>
      <w:tr w:rsidR="004F128A" w:rsidRPr="00B3135A" w14:paraId="06BFFBE1" w14:textId="77777777" w:rsidTr="00EF34E1">
        <w:tc>
          <w:tcPr>
            <w:tcW w:w="4590" w:type="dxa"/>
          </w:tcPr>
          <w:p w14:paraId="3615EB8A" w14:textId="77777777" w:rsidR="004F128A" w:rsidRPr="00B3135A" w:rsidRDefault="004F128A">
            <w:pPr>
              <w:tabs>
                <w:tab w:val="clear" w:pos="4451"/>
                <w:tab w:val="clear" w:pos="4678"/>
                <w:tab w:val="left" w:pos="4032"/>
                <w:tab w:val="left" w:pos="4302"/>
              </w:tabs>
              <w:ind w:left="234" w:right="-4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00" w:type="dxa"/>
            <w:vAlign w:val="center"/>
          </w:tcPr>
          <w:p w14:paraId="01F9D6A4" w14:textId="5CA34205" w:rsidR="004F128A" w:rsidRPr="00B3135A" w:rsidRDefault="004D779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E7" w:rsidRPr="00EF34E1">
              <w:rPr>
                <w:rFonts w:ascii="Angsana New" w:hAnsi="Angsana New"/>
                <w:sz w:val="30"/>
                <w:szCs w:val="30"/>
                <w:lang w:bidi="th-TH"/>
              </w:rPr>
              <w:t>188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8AC0C52" w14:textId="77777777" w:rsidR="004F128A" w:rsidRPr="00B3135A" w:rsidRDefault="004F12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B618F38" w14:textId="761A4040" w:rsidR="004F128A" w:rsidRPr="00B3135A" w:rsidRDefault="004F128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(6,427)</w:t>
            </w:r>
          </w:p>
        </w:tc>
        <w:tc>
          <w:tcPr>
            <w:tcW w:w="268" w:type="dxa"/>
            <w:vAlign w:val="center"/>
          </w:tcPr>
          <w:p w14:paraId="58C01143" w14:textId="77777777" w:rsidR="004F128A" w:rsidRPr="00B3135A" w:rsidRDefault="004F12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5B6320D6" w14:textId="2917C933" w:rsidR="004F128A" w:rsidRPr="00B3135A" w:rsidRDefault="00631EE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223</w:t>
            </w:r>
          </w:p>
        </w:tc>
        <w:tc>
          <w:tcPr>
            <w:tcW w:w="265" w:type="dxa"/>
            <w:vAlign w:val="center"/>
          </w:tcPr>
          <w:p w14:paraId="04EFA85C" w14:textId="77777777" w:rsidR="004F128A" w:rsidRPr="00B3135A" w:rsidRDefault="004F128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0" w:type="dxa"/>
            <w:vAlign w:val="center"/>
          </w:tcPr>
          <w:p w14:paraId="791A7323" w14:textId="108E6E04" w:rsidR="004F128A" w:rsidRPr="00B3135A" w:rsidRDefault="004F128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</w:tr>
    </w:tbl>
    <w:p w14:paraId="0AACDD89" w14:textId="77777777" w:rsidR="00241D27" w:rsidRPr="00B3135A" w:rsidRDefault="00241D27" w:rsidP="00ED1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F7423E9" w14:textId="04C61A4B" w:rsidR="00CD3536" w:rsidRPr="00B3135A" w:rsidRDefault="00CB4F4E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15925FEA" w14:textId="6A67AAFC" w:rsidR="008B3D24" w:rsidRPr="00EF34E1" w:rsidRDefault="00FD65B5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22"/>
          <w:szCs w:val="22"/>
        </w:rPr>
      </w:pPr>
      <w:r w:rsidRPr="00EF34E1">
        <w:rPr>
          <w:rFonts w:ascii="Angsana New" w:hAnsi="Angsana New"/>
          <w:sz w:val="22"/>
          <w:szCs w:val="22"/>
        </w:rPr>
        <w:tab/>
      </w:r>
    </w:p>
    <w:p w14:paraId="2B764550" w14:textId="77777777" w:rsidR="00F53290" w:rsidRPr="00B3135A" w:rsidRDefault="0036388A" w:rsidP="00EF34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B3135A">
        <w:rPr>
          <w:rFonts w:ascii="Angsana New" w:hAnsi="Angsana New"/>
          <w:sz w:val="30"/>
          <w:szCs w:val="30"/>
          <w:cs/>
        </w:rPr>
        <w:br/>
        <w:t>หนึ่งเสียงต่อหนึ่งหุ้นในที่ประชุมของบริษัท</w:t>
      </w:r>
    </w:p>
    <w:p w14:paraId="734DD577" w14:textId="77777777" w:rsidR="001B18B2" w:rsidRPr="00EF34E1" w:rsidRDefault="001B18B2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22"/>
          <w:szCs w:val="22"/>
        </w:rPr>
      </w:pPr>
    </w:p>
    <w:p w14:paraId="0C033A68" w14:textId="77777777" w:rsidR="00CB4F4E" w:rsidRPr="00B3135A" w:rsidRDefault="00CB4F4E" w:rsidP="00CB4F4E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137BDCD1" w14:textId="431F43AE" w:rsidR="004F128A" w:rsidRPr="00B3135A" w:rsidRDefault="00CD3536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3135A">
        <w:rPr>
          <w:rFonts w:ascii="Angsana New" w:hAnsi="Angsana New"/>
          <w:spacing w:val="-4"/>
          <w:sz w:val="30"/>
          <w:szCs w:val="30"/>
        </w:rPr>
        <w:t>2535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 มาตรา </w:t>
      </w:r>
      <w:r w:rsidRPr="00B3135A">
        <w:rPr>
          <w:rFonts w:ascii="Angsana New" w:hAnsi="Angsana New"/>
          <w:spacing w:val="-4"/>
          <w:sz w:val="30"/>
          <w:szCs w:val="30"/>
        </w:rPr>
        <w:t>51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3135A">
        <w:rPr>
          <w:rFonts w:ascii="Angsana New" w:hAnsi="Angsana New"/>
          <w:spacing w:val="-4"/>
          <w:sz w:val="30"/>
          <w:szCs w:val="30"/>
        </w:rPr>
        <w:t>“</w:t>
      </w:r>
      <w:r w:rsidRPr="00B3135A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B3135A">
        <w:rPr>
          <w:rFonts w:ascii="Angsana New" w:hAnsi="Angsana New"/>
          <w:spacing w:val="-4"/>
          <w:sz w:val="30"/>
          <w:szCs w:val="30"/>
        </w:rPr>
        <w:t>”</w:t>
      </w:r>
      <w:r w:rsidRPr="00B3135A">
        <w:rPr>
          <w:rFonts w:ascii="Angsana New" w:hAnsi="Angsana New"/>
          <w:spacing w:val="-4"/>
          <w:sz w:val="30"/>
          <w:szCs w:val="30"/>
          <w:cs/>
        </w:rPr>
        <w:t>) ส่วนเกินมูลค่าหุ้นนี้</w:t>
      </w:r>
      <w:r w:rsidR="00CA32E5" w:rsidRPr="00B3135A">
        <w:rPr>
          <w:rFonts w:ascii="Angsana New" w:hAnsi="Angsana New"/>
          <w:spacing w:val="-4"/>
          <w:sz w:val="30"/>
          <w:szCs w:val="30"/>
          <w:cs/>
        </w:rPr>
        <w:br/>
      </w:r>
      <w:r w:rsidRPr="00B3135A">
        <w:rPr>
          <w:rFonts w:ascii="Angsana New" w:hAnsi="Angsana New"/>
          <w:spacing w:val="-4"/>
          <w:sz w:val="30"/>
          <w:szCs w:val="30"/>
          <w:cs/>
        </w:rPr>
        <w:t>จะนำไปจ่ายเป็นเงินปันผลไม่ได้</w:t>
      </w:r>
    </w:p>
    <w:p w14:paraId="424BC40B" w14:textId="165B4D38" w:rsidR="00716454" w:rsidRPr="00EF34E1" w:rsidRDefault="00FD65B5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22"/>
          <w:szCs w:val="22"/>
          <w:cs/>
        </w:rPr>
      </w:pPr>
      <w:r w:rsidRPr="00EF34E1">
        <w:rPr>
          <w:rFonts w:ascii="Angsana New" w:hAnsi="Angsana New"/>
          <w:sz w:val="22"/>
          <w:szCs w:val="22"/>
        </w:rPr>
        <w:tab/>
      </w:r>
    </w:p>
    <w:p w14:paraId="31090B83" w14:textId="77777777" w:rsidR="002A11B2" w:rsidRPr="00B3135A" w:rsidRDefault="002A11B2" w:rsidP="00EF34E1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60798B96" w14:textId="77777777" w:rsidR="008506CE" w:rsidRPr="00EF34E1" w:rsidRDefault="008506CE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22"/>
          <w:szCs w:val="22"/>
          <w:cs/>
        </w:rPr>
      </w:pPr>
    </w:p>
    <w:p w14:paraId="435BDFCE" w14:textId="77777777" w:rsidR="003057D6" w:rsidRPr="00B3135A" w:rsidRDefault="003057D6" w:rsidP="0066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3135A">
        <w:rPr>
          <w:rFonts w:ascii="Angsana New" w:hAnsi="Angsana New"/>
          <w:sz w:val="30"/>
          <w:szCs w:val="30"/>
        </w:rPr>
        <w:t>2535</w:t>
      </w:r>
      <w:r w:rsidRPr="00B3135A">
        <w:rPr>
          <w:rFonts w:ascii="Angsana New" w:hAnsi="Angsana New"/>
          <w:sz w:val="30"/>
          <w:szCs w:val="30"/>
          <w:cs/>
        </w:rPr>
        <w:t xml:space="preserve"> มาตรา </w:t>
      </w:r>
      <w:r w:rsidRPr="00B3135A">
        <w:rPr>
          <w:rFonts w:ascii="Angsana New" w:hAnsi="Angsana New"/>
          <w:sz w:val="30"/>
          <w:szCs w:val="30"/>
        </w:rPr>
        <w:t>116</w:t>
      </w:r>
      <w:r w:rsidRPr="00B3135A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บริษัทจะต้องจัดสรรทุนสำรอง(</w:t>
      </w:r>
      <w:r w:rsidRPr="00B3135A">
        <w:rPr>
          <w:rFonts w:ascii="Angsana New" w:hAnsi="Angsana New"/>
          <w:sz w:val="30"/>
          <w:szCs w:val="30"/>
        </w:rPr>
        <w:t>“</w:t>
      </w:r>
      <w:r w:rsidRPr="00B3135A">
        <w:rPr>
          <w:rFonts w:ascii="Angsana New" w:hAnsi="Angsana New"/>
          <w:sz w:val="30"/>
          <w:szCs w:val="30"/>
          <w:cs/>
        </w:rPr>
        <w:t>สำรองตามกฎหมาย</w:t>
      </w:r>
      <w:r w:rsidRPr="00B3135A">
        <w:rPr>
          <w:rFonts w:ascii="Angsana New" w:hAnsi="Angsana New"/>
          <w:sz w:val="30"/>
          <w:szCs w:val="30"/>
        </w:rPr>
        <w:t>”</w:t>
      </w:r>
      <w:r w:rsidR="004B6534" w:rsidRPr="00B3135A">
        <w:rPr>
          <w:rFonts w:ascii="Angsana New" w:hAnsi="Angsana New"/>
          <w:sz w:val="30"/>
          <w:szCs w:val="30"/>
          <w:cs/>
        </w:rPr>
        <w:t xml:space="preserve">) </w:t>
      </w:r>
      <w:r w:rsidRPr="00B3135A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Pr="00B3135A">
        <w:rPr>
          <w:rFonts w:ascii="Angsana New" w:hAnsi="Angsana New"/>
          <w:sz w:val="30"/>
          <w:szCs w:val="30"/>
        </w:rPr>
        <w:t xml:space="preserve">5 </w:t>
      </w:r>
      <w:r w:rsidRPr="00B3135A">
        <w:rPr>
          <w:rFonts w:ascii="Angsana New" w:hAnsi="Angsana New"/>
          <w:sz w:val="30"/>
          <w:szCs w:val="30"/>
          <w:cs/>
        </w:rPr>
        <w:t>ของกำไรสุทธิ</w:t>
      </w:r>
      <w:r w:rsidR="006530B2" w:rsidRPr="00B3135A">
        <w:rPr>
          <w:rFonts w:ascii="Angsana New" w:hAnsi="Angsana New"/>
          <w:sz w:val="30"/>
          <w:szCs w:val="30"/>
          <w:cs/>
        </w:rPr>
        <w:t>ประจำปีหลังจากหักขาดทุนสะสมยกมา</w:t>
      </w:r>
      <w:r w:rsidR="006530B2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(ถ้ามี)</w:t>
      </w:r>
      <w:r w:rsidR="006530B2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จนกว่า</w:t>
      </w:r>
      <w:r w:rsidRPr="00B3135A">
        <w:rPr>
          <w:rFonts w:ascii="Angsana New" w:hAnsi="Angsana New"/>
          <w:spacing w:val="-6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B3135A">
        <w:rPr>
          <w:rFonts w:ascii="Angsana New" w:hAnsi="Angsana New"/>
          <w:spacing w:val="-6"/>
          <w:sz w:val="30"/>
          <w:szCs w:val="30"/>
        </w:rPr>
        <w:t xml:space="preserve">10 </w:t>
      </w:r>
      <w:r w:rsidRPr="00B3135A">
        <w:rPr>
          <w:rFonts w:ascii="Angsana New" w:hAnsi="Angsana New"/>
          <w:spacing w:val="-6"/>
          <w:sz w:val="30"/>
          <w:szCs w:val="30"/>
          <w:cs/>
        </w:rPr>
        <w:t>ของทุนจดทะเบียน</w:t>
      </w:r>
      <w:r w:rsidR="003A5E31" w:rsidRPr="00B313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pacing w:val="-6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64E77136" w14:textId="67D01EB1" w:rsidR="009C58BC" w:rsidRPr="00EF34E1" w:rsidRDefault="00FD65B5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22"/>
          <w:szCs w:val="22"/>
        </w:rPr>
      </w:pPr>
      <w:r w:rsidRPr="00EF34E1">
        <w:rPr>
          <w:rFonts w:ascii="Angsana New" w:hAnsi="Angsana New"/>
          <w:sz w:val="22"/>
          <w:szCs w:val="22"/>
        </w:rPr>
        <w:tab/>
      </w:r>
    </w:p>
    <w:p w14:paraId="5CF292C9" w14:textId="495FA09A" w:rsidR="001F3925" w:rsidRPr="00B3135A" w:rsidRDefault="00BF2527" w:rsidP="00EF34E1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E4767D" w:rsidRPr="00B3135A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60F6166A" w14:textId="77777777" w:rsidR="001F3925" w:rsidRPr="00EF34E1" w:rsidRDefault="001F3925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22"/>
          <w:szCs w:val="22"/>
        </w:rPr>
      </w:pPr>
    </w:p>
    <w:p w14:paraId="5BC6C1D7" w14:textId="480D9D76" w:rsidR="000371D1" w:rsidRPr="00B3135A" w:rsidRDefault="000F43F7" w:rsidP="00236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ผู้บริหาร</w:t>
      </w:r>
      <w:r w:rsidR="00A061D9" w:rsidRPr="00B3135A">
        <w:rPr>
          <w:rFonts w:ascii="Angsana New" w:hAnsi="Angsana New"/>
          <w:sz w:val="30"/>
          <w:szCs w:val="30"/>
          <w:cs/>
        </w:rPr>
        <w:t>พิจารณา</w:t>
      </w:r>
      <w:r w:rsidRPr="00B3135A">
        <w:rPr>
          <w:rFonts w:ascii="Angsana New" w:hAnsi="Angsana New"/>
          <w:sz w:val="30"/>
          <w:szCs w:val="30"/>
          <w:cs/>
        </w:rPr>
        <w:t>ว่า</w:t>
      </w:r>
      <w:r w:rsidR="000371D1" w:rsidRPr="00B3135A">
        <w:rPr>
          <w:rFonts w:ascii="Angsana New" w:hAnsi="Angsana New"/>
          <w:sz w:val="30"/>
          <w:szCs w:val="30"/>
          <w:cs/>
        </w:rPr>
        <w:t>กลุ่มบริษัท</w:t>
      </w:r>
      <w:r w:rsidR="00B01227" w:rsidRPr="00B3135A">
        <w:rPr>
          <w:rFonts w:ascii="Angsana New" w:hAnsi="Angsana New"/>
          <w:sz w:val="30"/>
          <w:szCs w:val="30"/>
          <w:cs/>
        </w:rPr>
        <w:t>ดำเนินกิจการในส่วนงาน</w:t>
      </w:r>
      <w:r w:rsidR="008506CE" w:rsidRPr="00B3135A">
        <w:rPr>
          <w:rFonts w:ascii="Angsana New" w:hAnsi="Angsana New"/>
          <w:sz w:val="30"/>
          <w:szCs w:val="30"/>
          <w:cs/>
        </w:rPr>
        <w:t>เดียวคือธุรกิจ</w:t>
      </w:r>
      <w:r w:rsidR="000371D1" w:rsidRPr="00B3135A">
        <w:rPr>
          <w:rFonts w:ascii="Angsana New" w:hAnsi="Angsana New"/>
          <w:sz w:val="30"/>
          <w:szCs w:val="30"/>
          <w:cs/>
        </w:rPr>
        <w:t>สับปะรด</w:t>
      </w:r>
      <w:r w:rsidR="000371D1" w:rsidRPr="00B3135A">
        <w:rPr>
          <w:rFonts w:ascii="Angsana New" w:hAnsi="Angsana New"/>
          <w:sz w:val="30"/>
          <w:szCs w:val="30"/>
        </w:rPr>
        <w:t xml:space="preserve"> </w:t>
      </w:r>
      <w:r w:rsidR="000371D1" w:rsidRPr="00B3135A">
        <w:rPr>
          <w:rFonts w:ascii="Angsana New" w:hAnsi="Angsana New"/>
          <w:sz w:val="30"/>
          <w:szCs w:val="30"/>
          <w:cs/>
        </w:rPr>
        <w:t>ดังนั้นจึงมีส่วนงาน</w:t>
      </w:r>
      <w:r w:rsidR="00E16516" w:rsidRPr="00B3135A">
        <w:rPr>
          <w:rFonts w:ascii="Angsana New" w:hAnsi="Angsana New"/>
          <w:sz w:val="30"/>
          <w:szCs w:val="30"/>
          <w:cs/>
        </w:rPr>
        <w:t>ที่รายงาน</w:t>
      </w:r>
      <w:r w:rsidR="000371D1" w:rsidRPr="00B3135A">
        <w:rPr>
          <w:rFonts w:ascii="Angsana New" w:hAnsi="Angsana New"/>
          <w:sz w:val="30"/>
          <w:szCs w:val="30"/>
          <w:cs/>
        </w:rPr>
        <w:t>เพียงส่วนงานเดียว</w:t>
      </w:r>
    </w:p>
    <w:p w14:paraId="39A848EE" w14:textId="77777777" w:rsidR="00716454" w:rsidRPr="00EF34E1" w:rsidRDefault="00716454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22"/>
          <w:szCs w:val="22"/>
        </w:rPr>
      </w:pPr>
    </w:p>
    <w:p w14:paraId="7558EED1" w14:textId="1CCB0C53" w:rsidR="001657CB" w:rsidRPr="00B3135A" w:rsidRDefault="001657CB" w:rsidP="00A243D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spacing w:line="0" w:lineRule="atLeast"/>
        <w:ind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69034133" w14:textId="3005ED30" w:rsidR="004F13A5" w:rsidRPr="00B3135A" w:rsidRDefault="001657CB" w:rsidP="00236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กลุ</w:t>
      </w:r>
      <w:r w:rsidR="008506CE" w:rsidRPr="00EF34E1">
        <w:rPr>
          <w:rFonts w:ascii="Angsana New" w:hAnsi="Angsana New"/>
          <w:sz w:val="30"/>
          <w:szCs w:val="30"/>
          <w:cs/>
        </w:rPr>
        <w:t>่มบริษัทมีฐานการดำเนินธุรกิจ</w:t>
      </w:r>
      <w:r w:rsidRPr="00EF34E1">
        <w:rPr>
          <w:rFonts w:ascii="Angsana New" w:hAnsi="Angsana New"/>
          <w:sz w:val="30"/>
          <w:szCs w:val="30"/>
          <w:cs/>
        </w:rPr>
        <w:t>ในประเทศไทย</w:t>
      </w:r>
      <w:r w:rsidRPr="00EF34E1">
        <w:rPr>
          <w:rFonts w:ascii="Angsana New" w:hAnsi="Angsana New"/>
          <w:sz w:val="30"/>
          <w:szCs w:val="30"/>
        </w:rPr>
        <w:t xml:space="preserve"> </w:t>
      </w:r>
      <w:r w:rsidRPr="00EF34E1">
        <w:rPr>
          <w:rFonts w:ascii="Angsana New" w:hAnsi="Angsana New"/>
          <w:sz w:val="30"/>
          <w:szCs w:val="30"/>
          <w:cs/>
        </w:rPr>
        <w:t>โดยส่วนใหญ่สินค้าที่ผลิตได้จะส่งไปจำหน่ายโดยตรงที่ต่างประเทศให้กับลูกค้าภายนอก</w:t>
      </w:r>
    </w:p>
    <w:p w14:paraId="0E8EA081" w14:textId="0DC60D18" w:rsidR="0001364A" w:rsidRPr="00EF34E1" w:rsidRDefault="0001364A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22"/>
          <w:szCs w:val="22"/>
        </w:rPr>
      </w:pPr>
    </w:p>
    <w:p w14:paraId="0051821D" w14:textId="4CCC98A0" w:rsidR="00F76792" w:rsidRPr="00B3135A" w:rsidRDefault="001657CB" w:rsidP="00942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 w:rsidR="00852BE4" w:rsidRPr="00B3135A">
        <w:rPr>
          <w:rFonts w:ascii="Angsana New" w:hAnsi="Angsana New"/>
          <w:sz w:val="30"/>
          <w:szCs w:val="30"/>
          <w:cs/>
        </w:rPr>
        <w:t xml:space="preserve"> สินทรัพย์ตามส่วนงานแยกตามสถานที่</w:t>
      </w:r>
      <w:r w:rsidR="00373FD7" w:rsidRPr="00B3135A">
        <w:rPr>
          <w:rFonts w:ascii="Angsana New" w:hAnsi="Angsana New"/>
          <w:sz w:val="30"/>
          <w:szCs w:val="30"/>
          <w:cs/>
        </w:rPr>
        <w:t>ตั้</w:t>
      </w:r>
      <w:r w:rsidR="00852BE4" w:rsidRPr="00B3135A">
        <w:rPr>
          <w:rFonts w:ascii="Angsana New" w:hAnsi="Angsana New"/>
          <w:sz w:val="30"/>
          <w:szCs w:val="30"/>
          <w:cs/>
        </w:rPr>
        <w:t>งทางภูมิศาตร์ของ</w:t>
      </w:r>
      <w:r w:rsidR="000539FF" w:rsidRPr="00B3135A">
        <w:rPr>
          <w:rFonts w:ascii="Angsana New" w:hAnsi="Angsana New"/>
          <w:sz w:val="30"/>
          <w:szCs w:val="30"/>
          <w:cs/>
        </w:rPr>
        <w:t>สินทรัพย์</w:t>
      </w:r>
      <w:r w:rsidR="00852BE4" w:rsidRPr="00B3135A">
        <w:rPr>
          <w:rFonts w:ascii="Angsana New" w:hAnsi="Angsana New"/>
          <w:sz w:val="30"/>
          <w:szCs w:val="30"/>
        </w:rPr>
        <w:t xml:space="preserve"> </w:t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01"/>
        <w:gridCol w:w="1288"/>
        <w:gridCol w:w="236"/>
        <w:gridCol w:w="1264"/>
        <w:gridCol w:w="245"/>
        <w:gridCol w:w="7"/>
        <w:gridCol w:w="1323"/>
        <w:gridCol w:w="7"/>
        <w:gridCol w:w="238"/>
        <w:gridCol w:w="7"/>
        <w:gridCol w:w="1321"/>
        <w:gridCol w:w="7"/>
      </w:tblGrid>
      <w:tr w:rsidR="00066578" w:rsidRPr="00B3135A" w14:paraId="467F68AE" w14:textId="77777777" w:rsidTr="00EF34E1">
        <w:trPr>
          <w:gridAfter w:val="1"/>
          <w:wAfter w:w="7" w:type="dxa"/>
        </w:trPr>
        <w:tc>
          <w:tcPr>
            <w:tcW w:w="3204" w:type="dxa"/>
          </w:tcPr>
          <w:p w14:paraId="39CF3CA9" w14:textId="6E8689D2" w:rsidR="00E92239" w:rsidRPr="00EF34E1" w:rsidRDefault="00E92239" w:rsidP="005A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5E56E441" w14:textId="77777777" w:rsidR="00E92239" w:rsidRPr="00B3135A" w:rsidRDefault="00E92239" w:rsidP="005A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6578" w:rsidRPr="00B3135A" w14:paraId="3A4BF3DC" w14:textId="77777777" w:rsidTr="00EF34E1">
        <w:trPr>
          <w:gridAfter w:val="1"/>
          <w:wAfter w:w="7" w:type="dxa"/>
        </w:trPr>
        <w:tc>
          <w:tcPr>
            <w:tcW w:w="3204" w:type="dxa"/>
          </w:tcPr>
          <w:p w14:paraId="20DFB79A" w14:textId="77777777" w:rsidR="00E92239" w:rsidRPr="00B3135A" w:rsidRDefault="00870FB7" w:rsidP="00870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790" w:type="dxa"/>
            <w:gridSpan w:val="3"/>
          </w:tcPr>
          <w:p w14:paraId="419340FF" w14:textId="77777777" w:rsidR="00E92239" w:rsidRPr="00B3135A" w:rsidRDefault="00E92239" w:rsidP="005A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45" w:type="dxa"/>
          </w:tcPr>
          <w:p w14:paraId="49315D5D" w14:textId="77777777" w:rsidR="00E92239" w:rsidRPr="00B3135A" w:rsidRDefault="00E92239" w:rsidP="005A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05" w:type="dxa"/>
            <w:gridSpan w:val="6"/>
            <w:shd w:val="clear" w:color="auto" w:fill="auto"/>
          </w:tcPr>
          <w:p w14:paraId="05D793C1" w14:textId="77777777" w:rsidR="00E92239" w:rsidRPr="00B3135A" w:rsidRDefault="00E92239" w:rsidP="005A7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066578" w:rsidRPr="00B3135A" w14:paraId="1D3E858E" w14:textId="77777777" w:rsidTr="00EF34E1">
        <w:trPr>
          <w:gridAfter w:val="1"/>
          <w:wAfter w:w="7" w:type="dxa"/>
        </w:trPr>
        <w:tc>
          <w:tcPr>
            <w:tcW w:w="3204" w:type="dxa"/>
          </w:tcPr>
          <w:p w14:paraId="0ED700DD" w14:textId="6E6905DA" w:rsidR="00E92239" w:rsidRPr="00B3135A" w:rsidRDefault="00E92239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6948CBC4" w14:textId="313B4355" w:rsidR="00E92239" w:rsidRPr="00B3135A" w:rsidRDefault="003A28CD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61C9B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8BE01DC" w14:textId="77777777" w:rsidR="00E92239" w:rsidRPr="00B3135A" w:rsidRDefault="00E92239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</w:tcPr>
          <w:p w14:paraId="1C5A1EBB" w14:textId="4992E660" w:rsidR="00E92239" w:rsidRPr="00B3135A" w:rsidRDefault="003A28CD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D61C9B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48599C30" w14:textId="77777777" w:rsidR="00E92239" w:rsidRPr="00B3135A" w:rsidRDefault="00E92239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  <w:gridSpan w:val="2"/>
          </w:tcPr>
          <w:p w14:paraId="30C9B661" w14:textId="239CCA31" w:rsidR="00E92239" w:rsidRPr="00B3135A" w:rsidRDefault="003A28CD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D61C9B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5" w:type="dxa"/>
            <w:gridSpan w:val="2"/>
          </w:tcPr>
          <w:p w14:paraId="45667204" w14:textId="77777777" w:rsidR="00E92239" w:rsidRPr="00B3135A" w:rsidRDefault="00E92239" w:rsidP="00E4767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14:paraId="0630E7F0" w14:textId="5105810F" w:rsidR="00E92239" w:rsidRPr="00B3135A" w:rsidRDefault="003A28CD" w:rsidP="00A243DE">
            <w:pPr>
              <w:pStyle w:val="acctfourfigures"/>
              <w:tabs>
                <w:tab w:val="clear" w:pos="765"/>
              </w:tabs>
              <w:spacing w:line="240" w:lineRule="auto"/>
              <w:ind w:left="-134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D61C9B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66578" w:rsidRPr="00B3135A" w14:paraId="5B599C54" w14:textId="77777777" w:rsidTr="00EF34E1">
        <w:trPr>
          <w:gridAfter w:val="1"/>
          <w:wAfter w:w="7" w:type="dxa"/>
        </w:trPr>
        <w:tc>
          <w:tcPr>
            <w:tcW w:w="3204" w:type="dxa"/>
          </w:tcPr>
          <w:p w14:paraId="0296683D" w14:textId="4E127DF8" w:rsidR="00AE74DC" w:rsidRPr="00B3135A" w:rsidRDefault="00AE74DC" w:rsidP="00A2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10"/>
          </w:tcPr>
          <w:p w14:paraId="5F29A2DB" w14:textId="77777777" w:rsidR="00AE74DC" w:rsidRPr="00B3135A" w:rsidRDefault="00AE74DC" w:rsidP="00A243DE">
            <w:pPr>
              <w:pStyle w:val="acctfourfigures"/>
              <w:tabs>
                <w:tab w:val="clear" w:pos="765"/>
              </w:tabs>
              <w:spacing w:line="240" w:lineRule="auto"/>
              <w:ind w:left="-134" w:right="-111" w:firstLine="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1C9B" w:rsidRPr="00B3135A" w14:paraId="51141F2A" w14:textId="77777777" w:rsidTr="00EF34E1">
        <w:trPr>
          <w:gridAfter w:val="1"/>
          <w:wAfter w:w="7" w:type="dxa"/>
          <w:trHeight w:val="371"/>
        </w:trPr>
        <w:tc>
          <w:tcPr>
            <w:tcW w:w="3204" w:type="dxa"/>
          </w:tcPr>
          <w:p w14:paraId="17CF1B29" w14:textId="77777777" w:rsidR="00D61C9B" w:rsidRPr="00B3135A" w:rsidRDefault="00D61C9B" w:rsidP="00D6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89" w:type="dxa"/>
            <w:shd w:val="clear" w:color="auto" w:fill="auto"/>
          </w:tcPr>
          <w:p w14:paraId="7F51A2CC" w14:textId="74DF8B84" w:rsidR="00D61C9B" w:rsidRPr="00B3135A" w:rsidRDefault="005C2A5E" w:rsidP="00C02BA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3,1</w:t>
            </w:r>
            <w:r w:rsidR="00E70557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70557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36" w:type="dxa"/>
          </w:tcPr>
          <w:p w14:paraId="79DF6112" w14:textId="77777777" w:rsidR="00D61C9B" w:rsidRPr="00B3135A" w:rsidRDefault="00D61C9B" w:rsidP="00D6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99BDE36" w14:textId="3EF83014" w:rsidR="00D61C9B" w:rsidRPr="00B3135A" w:rsidRDefault="00D61C9B" w:rsidP="00EF34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2,459,126</w:t>
            </w:r>
          </w:p>
        </w:tc>
        <w:tc>
          <w:tcPr>
            <w:tcW w:w="245" w:type="dxa"/>
          </w:tcPr>
          <w:p w14:paraId="3BA87C08" w14:textId="77777777" w:rsidR="00D61C9B" w:rsidRPr="00B3135A" w:rsidRDefault="00D61C9B" w:rsidP="00D6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gridSpan w:val="2"/>
          </w:tcPr>
          <w:p w14:paraId="49AB2482" w14:textId="5259431C" w:rsidR="00D61C9B" w:rsidRPr="00B3135A" w:rsidRDefault="005C2A5E" w:rsidP="00D6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45A474C1" w14:textId="77777777" w:rsidR="00D61C9B" w:rsidRPr="00B3135A" w:rsidRDefault="00D61C9B" w:rsidP="00D61C9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9" w:type="dxa"/>
            <w:gridSpan w:val="2"/>
          </w:tcPr>
          <w:p w14:paraId="511FEEAC" w14:textId="375B086F" w:rsidR="00D61C9B" w:rsidRPr="00B3135A" w:rsidRDefault="00D61C9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C9B" w:rsidRPr="00B3135A" w14:paraId="7FBD207B" w14:textId="77777777" w:rsidTr="008F5F94">
        <w:trPr>
          <w:gridAfter w:val="1"/>
          <w:wAfter w:w="7" w:type="dxa"/>
        </w:trPr>
        <w:tc>
          <w:tcPr>
            <w:tcW w:w="3204" w:type="dxa"/>
          </w:tcPr>
          <w:p w14:paraId="0BFC7091" w14:textId="77777777" w:rsidR="00D61C9B" w:rsidRPr="00B3135A" w:rsidRDefault="00D61C9B" w:rsidP="00D6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6E772A23" w14:textId="3070B0E8" w:rsidR="00D61C9B" w:rsidRPr="00B3135A" w:rsidRDefault="005C2A5E" w:rsidP="00C02BA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70557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70557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36" w:type="dxa"/>
          </w:tcPr>
          <w:p w14:paraId="6C987B25" w14:textId="77777777" w:rsidR="00D61C9B" w:rsidRPr="00B3135A" w:rsidRDefault="00D61C9B" w:rsidP="00D6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0B93327" w14:textId="6E3F8D38" w:rsidR="00D61C9B" w:rsidRPr="00B3135A" w:rsidRDefault="00D61C9B" w:rsidP="00EF34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146,055</w:t>
            </w:r>
          </w:p>
        </w:tc>
        <w:tc>
          <w:tcPr>
            <w:tcW w:w="245" w:type="dxa"/>
          </w:tcPr>
          <w:p w14:paraId="4BEC2A9F" w14:textId="77777777" w:rsidR="00D61C9B" w:rsidRPr="00B3135A" w:rsidRDefault="00D61C9B" w:rsidP="00D61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gridSpan w:val="2"/>
            <w:tcBorders>
              <w:bottom w:val="single" w:sz="4" w:space="0" w:color="auto"/>
            </w:tcBorders>
          </w:tcPr>
          <w:p w14:paraId="3E2BEC3B" w14:textId="7CC88A5B" w:rsidR="00D61C9B" w:rsidRPr="00EF34E1" w:rsidRDefault="005C2A5E" w:rsidP="00EF34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264AE3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066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64AE3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45" w:type="dxa"/>
            <w:gridSpan w:val="2"/>
          </w:tcPr>
          <w:p w14:paraId="36125E70" w14:textId="77777777" w:rsidR="00D61C9B" w:rsidRPr="00B3135A" w:rsidRDefault="00D61C9B" w:rsidP="00D61C9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14:paraId="79BDC1B4" w14:textId="5F8308A7" w:rsidR="00D61C9B" w:rsidRPr="00B3135A" w:rsidRDefault="00D61C9B" w:rsidP="00EF34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1,130,544</w:t>
            </w:r>
          </w:p>
        </w:tc>
      </w:tr>
      <w:tr w:rsidR="00264AE3" w:rsidRPr="00B3135A" w14:paraId="7CC775BC" w14:textId="77777777" w:rsidTr="008F5F94">
        <w:trPr>
          <w:gridAfter w:val="1"/>
          <w:wAfter w:w="7" w:type="dxa"/>
        </w:trPr>
        <w:tc>
          <w:tcPr>
            <w:tcW w:w="3204" w:type="dxa"/>
          </w:tcPr>
          <w:p w14:paraId="159405E6" w14:textId="77777777" w:rsidR="00264AE3" w:rsidRPr="00B3135A" w:rsidRDefault="00264AE3" w:rsidP="0026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รวมรายได้</w:t>
            </w: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2FBBA" w14:textId="463783FA" w:rsidR="00264AE3" w:rsidRPr="00B3135A" w:rsidRDefault="00264AE3" w:rsidP="00C02BA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3,337,870</w:t>
            </w:r>
          </w:p>
        </w:tc>
        <w:tc>
          <w:tcPr>
            <w:tcW w:w="236" w:type="dxa"/>
          </w:tcPr>
          <w:p w14:paraId="6F701118" w14:textId="77777777" w:rsidR="00264AE3" w:rsidRPr="00B3135A" w:rsidRDefault="00264AE3" w:rsidP="0026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94CAF98" w14:textId="5ACED5D3" w:rsidR="00264AE3" w:rsidRPr="00EF34E1" w:rsidRDefault="00264AE3" w:rsidP="00EF34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2,605,181</w:t>
            </w:r>
          </w:p>
        </w:tc>
        <w:tc>
          <w:tcPr>
            <w:tcW w:w="245" w:type="dxa"/>
          </w:tcPr>
          <w:p w14:paraId="4DF92705" w14:textId="77777777" w:rsidR="00264AE3" w:rsidRPr="00B3135A" w:rsidRDefault="00264AE3" w:rsidP="0026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5ACB9F" w14:textId="7A8C34D9" w:rsidR="00264AE3" w:rsidRPr="00EF34E1" w:rsidRDefault="00264AE3" w:rsidP="00EF34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1,066,280</w:t>
            </w:r>
          </w:p>
        </w:tc>
        <w:tc>
          <w:tcPr>
            <w:tcW w:w="245" w:type="dxa"/>
            <w:gridSpan w:val="2"/>
          </w:tcPr>
          <w:p w14:paraId="384286AD" w14:textId="77777777" w:rsidR="00264AE3" w:rsidRPr="00B3135A" w:rsidRDefault="00264AE3" w:rsidP="00264AE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35749C" w14:textId="610DF01A" w:rsidR="00264AE3" w:rsidRPr="00EF34E1" w:rsidRDefault="00264AE3" w:rsidP="00EF34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1,130,544</w:t>
            </w:r>
          </w:p>
        </w:tc>
      </w:tr>
      <w:tr w:rsidR="00D61C9B" w:rsidRPr="00B3135A" w14:paraId="1A3A1BC6" w14:textId="77777777" w:rsidTr="00EF34E1">
        <w:tc>
          <w:tcPr>
            <w:tcW w:w="6246" w:type="dxa"/>
            <w:gridSpan w:val="6"/>
          </w:tcPr>
          <w:p w14:paraId="450AF4E5" w14:textId="77777777" w:rsidR="00D61C9B" w:rsidRPr="00EF34E1" w:rsidRDefault="00D61C9B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905" w:type="dxa"/>
            <w:gridSpan w:val="6"/>
            <w:shd w:val="clear" w:color="auto" w:fill="auto"/>
          </w:tcPr>
          <w:p w14:paraId="75215155" w14:textId="78966980" w:rsidR="00D61C9B" w:rsidRPr="00B3135A" w:rsidRDefault="00D61C9B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1C9B" w:rsidRPr="00B3135A" w14:paraId="3CAF801F" w14:textId="77777777" w:rsidTr="00EF34E1">
        <w:tc>
          <w:tcPr>
            <w:tcW w:w="6246" w:type="dxa"/>
            <w:gridSpan w:val="6"/>
          </w:tcPr>
          <w:p w14:paraId="55097FA1" w14:textId="24DED93F" w:rsidR="00D61C9B" w:rsidRPr="00EF34E1" w:rsidRDefault="00D61C9B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905" w:type="dxa"/>
            <w:gridSpan w:val="6"/>
            <w:shd w:val="clear" w:color="auto" w:fill="auto"/>
          </w:tcPr>
          <w:p w14:paraId="757FA37A" w14:textId="18ED5A7D" w:rsidR="00D61C9B" w:rsidRPr="00B3135A" w:rsidRDefault="00D61C9B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D61C9B" w:rsidRPr="00B3135A" w14:paraId="300472B5" w14:textId="77777777" w:rsidTr="00EF34E1">
        <w:tc>
          <w:tcPr>
            <w:tcW w:w="6246" w:type="dxa"/>
            <w:gridSpan w:val="6"/>
          </w:tcPr>
          <w:p w14:paraId="33D30865" w14:textId="390B2A10" w:rsidR="00D61C9B" w:rsidRPr="00B3135A" w:rsidRDefault="00D61C9B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31" w:type="dxa"/>
            <w:gridSpan w:val="2"/>
          </w:tcPr>
          <w:p w14:paraId="5A3DA079" w14:textId="77777777" w:rsidR="00D61C9B" w:rsidRPr="00B3135A" w:rsidRDefault="00D61C9B" w:rsidP="0065072C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5" w:type="dxa"/>
            <w:gridSpan w:val="2"/>
          </w:tcPr>
          <w:p w14:paraId="094224F1" w14:textId="77777777" w:rsidR="00D61C9B" w:rsidRPr="00B3135A" w:rsidRDefault="00D61C9B" w:rsidP="0065072C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14:paraId="498FE301" w14:textId="77777777" w:rsidR="00D61C9B" w:rsidRPr="00B3135A" w:rsidRDefault="00D61C9B" w:rsidP="0065072C">
            <w:pPr>
              <w:pStyle w:val="acctfourfigures"/>
              <w:tabs>
                <w:tab w:val="clear" w:pos="765"/>
              </w:tabs>
              <w:spacing w:line="240" w:lineRule="auto"/>
              <w:ind w:left="-134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61C9B" w:rsidRPr="00B3135A" w14:paraId="107A51B4" w14:textId="77777777" w:rsidTr="00EF34E1">
        <w:tc>
          <w:tcPr>
            <w:tcW w:w="6246" w:type="dxa"/>
            <w:gridSpan w:val="6"/>
          </w:tcPr>
          <w:p w14:paraId="2E2943C6" w14:textId="77777777" w:rsidR="00D61C9B" w:rsidRPr="00EF34E1" w:rsidRDefault="00D61C9B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2905" w:type="dxa"/>
            <w:gridSpan w:val="6"/>
          </w:tcPr>
          <w:p w14:paraId="61944725" w14:textId="53C15DB5" w:rsidR="00D61C9B" w:rsidRPr="00B3135A" w:rsidRDefault="00D61C9B" w:rsidP="0065072C">
            <w:pPr>
              <w:pStyle w:val="acctfourfigures"/>
              <w:tabs>
                <w:tab w:val="clear" w:pos="765"/>
              </w:tabs>
              <w:spacing w:line="240" w:lineRule="auto"/>
              <w:ind w:left="-134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50C6" w:rsidRPr="00B3135A" w14:paraId="45D8AFD8" w14:textId="77777777" w:rsidTr="000450C6">
        <w:tc>
          <w:tcPr>
            <w:tcW w:w="6246" w:type="dxa"/>
            <w:gridSpan w:val="6"/>
          </w:tcPr>
          <w:p w14:paraId="54406065" w14:textId="6EC0F893" w:rsidR="000450C6" w:rsidRPr="00B3135A" w:rsidRDefault="000450C6" w:rsidP="0004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31" w:type="dxa"/>
            <w:gridSpan w:val="2"/>
            <w:tcBorders>
              <w:bottom w:val="double" w:sz="4" w:space="0" w:color="auto"/>
            </w:tcBorders>
          </w:tcPr>
          <w:p w14:paraId="76ED9867" w14:textId="7C0D0527" w:rsidR="000450C6" w:rsidRPr="00B3135A" w:rsidRDefault="000450C6" w:rsidP="0004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3,337,870</w:t>
            </w:r>
          </w:p>
        </w:tc>
        <w:tc>
          <w:tcPr>
            <w:tcW w:w="245" w:type="dxa"/>
            <w:gridSpan w:val="2"/>
          </w:tcPr>
          <w:p w14:paraId="13FC95B7" w14:textId="77777777" w:rsidR="000450C6" w:rsidRPr="00B3135A" w:rsidRDefault="000450C6" w:rsidP="000450C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9" w:type="dxa"/>
            <w:gridSpan w:val="2"/>
            <w:tcBorders>
              <w:bottom w:val="double" w:sz="4" w:space="0" w:color="auto"/>
            </w:tcBorders>
          </w:tcPr>
          <w:p w14:paraId="5C084F57" w14:textId="49A1A2E2" w:rsidR="000450C6" w:rsidRPr="00B3135A" w:rsidRDefault="000450C6" w:rsidP="00EF34E1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2,605,181</w:t>
            </w:r>
          </w:p>
        </w:tc>
      </w:tr>
    </w:tbl>
    <w:p w14:paraId="467AD277" w14:textId="77777777" w:rsidR="00022CDC" w:rsidRPr="00EF34E1" w:rsidRDefault="00022CDC" w:rsidP="009430F8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p w14:paraId="5EAA9FD7" w14:textId="6D4517EF" w:rsidR="004160CD" w:rsidRPr="00B3135A" w:rsidRDefault="004160CD" w:rsidP="00A243D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spacing w:line="0" w:lineRule="atLeast"/>
        <w:ind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52C2DEAF" w14:textId="77777777" w:rsidR="00B317C4" w:rsidRPr="00EF34E1" w:rsidRDefault="00B317C4" w:rsidP="00EF34E1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p w14:paraId="2F6A1164" w14:textId="38B4D5F2" w:rsidR="00ED38C4" w:rsidRPr="00B3135A" w:rsidRDefault="00DE2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รายได้จากลูกค้า</w:t>
      </w:r>
      <w:r w:rsidR="00061CCE" w:rsidRPr="00EF34E1">
        <w:rPr>
          <w:rFonts w:ascii="Angsana New" w:hAnsi="Angsana New"/>
          <w:sz w:val="30"/>
          <w:szCs w:val="30"/>
          <w:cs/>
        </w:rPr>
        <w:t>รายใหญ่หลายราย</w:t>
      </w:r>
      <w:r w:rsidR="00DC4CB2" w:rsidRPr="00EF34E1">
        <w:rPr>
          <w:rFonts w:ascii="Angsana New" w:hAnsi="Angsana New"/>
          <w:sz w:val="30"/>
          <w:szCs w:val="30"/>
          <w:cs/>
        </w:rPr>
        <w:t>ของกลุ่มบริษัท</w:t>
      </w:r>
      <w:r w:rsidR="00061CCE" w:rsidRPr="00EF34E1">
        <w:rPr>
          <w:rFonts w:ascii="Angsana New" w:hAnsi="Angsana New"/>
          <w:sz w:val="30"/>
          <w:szCs w:val="30"/>
          <w:cs/>
        </w:rPr>
        <w:t>รวม</w:t>
      </w:r>
      <w:r w:rsidR="004160CD" w:rsidRPr="00EF34E1">
        <w:rPr>
          <w:rFonts w:ascii="Angsana New" w:hAnsi="Angsana New"/>
          <w:sz w:val="30"/>
          <w:szCs w:val="30"/>
          <w:cs/>
        </w:rPr>
        <w:t>เป็น</w:t>
      </w:r>
      <w:r w:rsidR="004B19A5" w:rsidRPr="00EF34E1">
        <w:rPr>
          <w:rFonts w:ascii="Angsana New" w:hAnsi="Angsana New"/>
          <w:sz w:val="30"/>
          <w:szCs w:val="30"/>
          <w:cs/>
        </w:rPr>
        <w:t>เงินประมาณ</w:t>
      </w:r>
      <w:r w:rsidR="00A97CD9" w:rsidRPr="00EF34E1">
        <w:rPr>
          <w:rFonts w:ascii="Angsana New" w:hAnsi="Angsana New"/>
          <w:sz w:val="30"/>
          <w:szCs w:val="30"/>
        </w:rPr>
        <w:t xml:space="preserve"> </w:t>
      </w:r>
      <w:r w:rsidR="007A72A2" w:rsidRPr="00EF34E1">
        <w:rPr>
          <w:rFonts w:ascii="Angsana New" w:hAnsi="Angsana New"/>
          <w:sz w:val="30"/>
          <w:szCs w:val="30"/>
        </w:rPr>
        <w:t>317.61</w:t>
      </w:r>
      <w:r w:rsidR="00A97CD9" w:rsidRPr="00EF34E1">
        <w:rPr>
          <w:rFonts w:ascii="Angsana New" w:hAnsi="Angsana New"/>
          <w:sz w:val="30"/>
          <w:szCs w:val="30"/>
        </w:rPr>
        <w:t xml:space="preserve"> </w:t>
      </w:r>
      <w:r w:rsidR="004160CD" w:rsidRPr="00EF34E1">
        <w:rPr>
          <w:rFonts w:ascii="Angsana New" w:hAnsi="Angsana New"/>
          <w:sz w:val="30"/>
          <w:szCs w:val="30"/>
          <w:cs/>
        </w:rPr>
        <w:t xml:space="preserve">ล้านบาท </w:t>
      </w:r>
      <w:r w:rsidR="00770FE2" w:rsidRPr="00EF34E1">
        <w:rPr>
          <w:rFonts w:ascii="Angsana New" w:hAnsi="Angsana New"/>
          <w:i/>
          <w:iCs/>
          <w:sz w:val="30"/>
          <w:szCs w:val="30"/>
          <w:cs/>
        </w:rPr>
        <w:t>(</w:t>
      </w:r>
      <w:r w:rsidR="002B4004" w:rsidRPr="00EF34E1">
        <w:rPr>
          <w:rFonts w:ascii="Angsana New" w:hAnsi="Angsana New"/>
          <w:i/>
          <w:iCs/>
          <w:sz w:val="30"/>
          <w:szCs w:val="30"/>
        </w:rPr>
        <w:t>256</w:t>
      </w:r>
      <w:r w:rsidR="00D61C9B" w:rsidRPr="00EF34E1">
        <w:rPr>
          <w:rFonts w:ascii="Angsana New" w:hAnsi="Angsana New"/>
          <w:i/>
          <w:iCs/>
          <w:sz w:val="30"/>
          <w:szCs w:val="30"/>
        </w:rPr>
        <w:t>4</w:t>
      </w:r>
      <w:r w:rsidR="00770FE2" w:rsidRPr="00EF34E1">
        <w:rPr>
          <w:rFonts w:ascii="Angsana New" w:hAnsi="Angsana New"/>
          <w:i/>
          <w:iCs/>
          <w:sz w:val="30"/>
          <w:szCs w:val="30"/>
        </w:rPr>
        <w:t xml:space="preserve">: </w:t>
      </w:r>
      <w:r w:rsidR="00D61C9B" w:rsidRPr="00EF34E1">
        <w:rPr>
          <w:rFonts w:ascii="Angsana New" w:hAnsi="Angsana New"/>
          <w:i/>
          <w:iCs/>
          <w:sz w:val="30"/>
          <w:szCs w:val="30"/>
        </w:rPr>
        <w:t>316.43</w:t>
      </w:r>
      <w:r w:rsidR="008B3D24" w:rsidRPr="00EF34E1">
        <w:rPr>
          <w:rFonts w:ascii="Angsana New" w:hAnsi="Angsana New"/>
          <w:sz w:val="30"/>
          <w:szCs w:val="30"/>
        </w:rPr>
        <w:t xml:space="preserve"> </w:t>
      </w:r>
      <w:r w:rsidR="00770FE2" w:rsidRPr="00EF34E1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="004160CD" w:rsidRPr="00EF34E1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03F9B74D" w14:textId="77777777" w:rsidR="00716454" w:rsidRPr="00EF34E1" w:rsidRDefault="00716454" w:rsidP="002A36A3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p w14:paraId="34158721" w14:textId="6D5E8CB8" w:rsidR="00ED396D" w:rsidRPr="00B3135A" w:rsidRDefault="00FE3289" w:rsidP="00FE328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080"/>
        </w:tabs>
        <w:spacing w:line="0" w:lineRule="atLeast"/>
        <w:ind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34E1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533E861C" w14:textId="77777777" w:rsidR="00947D85" w:rsidRPr="00EF34E1" w:rsidRDefault="00947D85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04"/>
        <w:gridCol w:w="1289"/>
        <w:gridCol w:w="236"/>
        <w:gridCol w:w="1265"/>
        <w:gridCol w:w="245"/>
        <w:gridCol w:w="1331"/>
        <w:gridCol w:w="245"/>
        <w:gridCol w:w="1329"/>
      </w:tblGrid>
      <w:tr w:rsidR="00947D85" w:rsidRPr="00B3135A" w14:paraId="73F25EA8" w14:textId="77777777" w:rsidTr="00151073">
        <w:tc>
          <w:tcPr>
            <w:tcW w:w="3204" w:type="dxa"/>
          </w:tcPr>
          <w:p w14:paraId="2EBB669D" w14:textId="7BCF92A1" w:rsidR="00947D85" w:rsidRPr="00B3135A" w:rsidRDefault="00947D85" w:rsidP="0094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2790" w:type="dxa"/>
            <w:gridSpan w:val="3"/>
          </w:tcPr>
          <w:p w14:paraId="665C6641" w14:textId="0340A2B8" w:rsidR="00947D85" w:rsidRPr="00B3135A" w:rsidRDefault="00947D85" w:rsidP="0094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01CBC7EC" w14:textId="77777777" w:rsidR="00947D85" w:rsidRPr="00B3135A" w:rsidRDefault="00947D85" w:rsidP="0094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14:paraId="01C16954" w14:textId="2B398463" w:rsidR="00947D85" w:rsidRPr="00B3135A" w:rsidRDefault="00947D85" w:rsidP="0094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D85" w:rsidRPr="00B3135A" w14:paraId="4081B922" w14:textId="77777777" w:rsidTr="00151073">
        <w:tc>
          <w:tcPr>
            <w:tcW w:w="3204" w:type="dxa"/>
          </w:tcPr>
          <w:p w14:paraId="34264B23" w14:textId="77777777" w:rsidR="00947D85" w:rsidRPr="00B3135A" w:rsidRDefault="00947D85" w:rsidP="0094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3C1D5681" w14:textId="77777777" w:rsidR="00947D85" w:rsidRPr="00B3135A" w:rsidRDefault="00947D85" w:rsidP="00947D8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4C8C7611" w14:textId="77777777" w:rsidR="00947D85" w:rsidRPr="00B3135A" w:rsidRDefault="00947D85" w:rsidP="00947D8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</w:tcPr>
          <w:p w14:paraId="439A56E6" w14:textId="77777777" w:rsidR="00947D85" w:rsidRPr="00B3135A" w:rsidRDefault="00947D85" w:rsidP="00947D8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</w:tcPr>
          <w:p w14:paraId="13047E8A" w14:textId="77777777" w:rsidR="00947D85" w:rsidRPr="00B3135A" w:rsidRDefault="00947D85" w:rsidP="00947D8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1" w:type="dxa"/>
          </w:tcPr>
          <w:p w14:paraId="2E772477" w14:textId="77777777" w:rsidR="00947D85" w:rsidRPr="00B3135A" w:rsidRDefault="00947D85" w:rsidP="00947D8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5" w:type="dxa"/>
          </w:tcPr>
          <w:p w14:paraId="2BBEA2C7" w14:textId="77777777" w:rsidR="00947D85" w:rsidRPr="00B3135A" w:rsidRDefault="00947D85" w:rsidP="00947D8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4B7772F3" w14:textId="77777777" w:rsidR="00947D85" w:rsidRPr="00B3135A" w:rsidRDefault="00947D85" w:rsidP="00947D85">
            <w:pPr>
              <w:pStyle w:val="acctfourfigures"/>
              <w:tabs>
                <w:tab w:val="clear" w:pos="765"/>
              </w:tabs>
              <w:spacing w:line="240" w:lineRule="auto"/>
              <w:ind w:left="-134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7D85" w:rsidRPr="00B3135A" w14:paraId="38491FFE" w14:textId="77777777" w:rsidTr="00151073">
        <w:tc>
          <w:tcPr>
            <w:tcW w:w="3204" w:type="dxa"/>
          </w:tcPr>
          <w:p w14:paraId="4BA8138F" w14:textId="77777777" w:rsidR="00947D85" w:rsidRPr="00B3135A" w:rsidRDefault="00947D85" w:rsidP="0094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0A03365C" w14:textId="77777777" w:rsidR="00947D85" w:rsidRPr="00B3135A" w:rsidRDefault="00947D85" w:rsidP="00947D85">
            <w:pPr>
              <w:pStyle w:val="acctfourfigures"/>
              <w:tabs>
                <w:tab w:val="clear" w:pos="765"/>
              </w:tabs>
              <w:spacing w:line="240" w:lineRule="auto"/>
              <w:ind w:left="-134" w:right="-111" w:firstLine="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7D85" w:rsidRPr="00B3135A" w14:paraId="171301BD" w14:textId="77777777" w:rsidTr="00377565">
        <w:tc>
          <w:tcPr>
            <w:tcW w:w="3204" w:type="dxa"/>
          </w:tcPr>
          <w:p w14:paraId="6F5990BB" w14:textId="00202B16" w:rsidR="00947D85" w:rsidRPr="00EF34E1" w:rsidRDefault="00377565" w:rsidP="0094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5A1257EF" w14:textId="28457966" w:rsidR="00947D85" w:rsidRPr="00EF34E1" w:rsidRDefault="00947D85" w:rsidP="00947D8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7866AD"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7866AD"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0CC44B5C" w14:textId="77777777" w:rsidR="00947D85" w:rsidRPr="00B3135A" w:rsidRDefault="00947D85" w:rsidP="0094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618BD299" w14:textId="210B2386" w:rsidR="00947D85" w:rsidRPr="00EF34E1" w:rsidRDefault="00947D85" w:rsidP="00EF34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866AD"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7,612</w:t>
            </w:r>
          </w:p>
        </w:tc>
        <w:tc>
          <w:tcPr>
            <w:tcW w:w="245" w:type="dxa"/>
          </w:tcPr>
          <w:p w14:paraId="4C1B310A" w14:textId="77777777" w:rsidR="00947D85" w:rsidRPr="00B3135A" w:rsidRDefault="00947D85" w:rsidP="0094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</w:tcPr>
          <w:p w14:paraId="4A353755" w14:textId="54FEF514" w:rsidR="00947D85" w:rsidRPr="00EF34E1" w:rsidRDefault="007866AD" w:rsidP="00EF34E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76988487" w14:textId="77777777" w:rsidR="00947D85" w:rsidRPr="00B3135A" w:rsidRDefault="00947D85" w:rsidP="00947D8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14:paraId="54212847" w14:textId="34A239C3" w:rsidR="00947D85" w:rsidRPr="00EF34E1" w:rsidRDefault="007866AD" w:rsidP="00947D8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27,594</w:t>
            </w:r>
          </w:p>
        </w:tc>
      </w:tr>
    </w:tbl>
    <w:p w14:paraId="1620E2A8" w14:textId="77777777" w:rsidR="00ED396D" w:rsidRPr="00EF34E1" w:rsidRDefault="00ED396D" w:rsidP="002A36A3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p w14:paraId="1F137667" w14:textId="0FAE3DBA" w:rsidR="00434764" w:rsidRPr="00EF34E1" w:rsidRDefault="0068347E" w:rsidP="0068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5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เงินรับล่วงหน้าค่าสินค้า</w:t>
      </w:r>
      <w:r w:rsidR="00F924F7" w:rsidRPr="00EF34E1">
        <w:rPr>
          <w:rFonts w:ascii="Angsana New" w:hAnsi="Angsana New"/>
          <w:sz w:val="30"/>
          <w:szCs w:val="30"/>
          <w:cs/>
        </w:rPr>
        <w:t xml:space="preserve">ของกลุ่มบริษัทและบริษัท ณ วันที่ </w:t>
      </w:r>
      <w:r w:rsidR="00F924F7" w:rsidRPr="00EF34E1">
        <w:rPr>
          <w:rFonts w:ascii="Angsana New" w:hAnsi="Angsana New"/>
          <w:sz w:val="30"/>
          <w:szCs w:val="30"/>
        </w:rPr>
        <w:t>3</w:t>
      </w:r>
      <w:r w:rsidRPr="00B3135A">
        <w:rPr>
          <w:rFonts w:ascii="Angsana New" w:hAnsi="Angsana New"/>
          <w:sz w:val="30"/>
          <w:szCs w:val="30"/>
        </w:rPr>
        <w:t>0</w:t>
      </w:r>
      <w:r w:rsidR="00F924F7" w:rsidRPr="00EF34E1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 w:hint="cs"/>
          <w:sz w:val="30"/>
          <w:szCs w:val="30"/>
          <w:cs/>
        </w:rPr>
        <w:t>กันยายน</w:t>
      </w:r>
      <w:r w:rsidR="00F924F7" w:rsidRPr="00EF34E1">
        <w:rPr>
          <w:rFonts w:ascii="Angsana New" w:hAnsi="Angsana New"/>
          <w:sz w:val="30"/>
          <w:szCs w:val="30"/>
          <w:cs/>
        </w:rPr>
        <w:t xml:space="preserve"> </w:t>
      </w:r>
      <w:r w:rsidR="00F924F7" w:rsidRPr="00EF34E1">
        <w:rPr>
          <w:rFonts w:ascii="Angsana New" w:hAnsi="Angsana New"/>
          <w:sz w:val="30"/>
          <w:szCs w:val="30"/>
        </w:rPr>
        <w:t>256</w:t>
      </w:r>
      <w:r w:rsidRPr="00B3135A">
        <w:rPr>
          <w:rFonts w:ascii="Angsana New" w:hAnsi="Angsana New"/>
          <w:sz w:val="30"/>
          <w:szCs w:val="30"/>
        </w:rPr>
        <w:t>4</w:t>
      </w:r>
      <w:r w:rsidR="00F924F7" w:rsidRPr="00EF34E1">
        <w:rPr>
          <w:rFonts w:ascii="Angsana New" w:hAnsi="Angsana New"/>
          <w:sz w:val="30"/>
          <w:szCs w:val="30"/>
          <w:cs/>
        </w:rPr>
        <w:t xml:space="preserve"> จำนวน </w:t>
      </w:r>
      <w:r w:rsidR="00F6791A" w:rsidRPr="00B3135A">
        <w:rPr>
          <w:rFonts w:ascii="Angsana New" w:hAnsi="Angsana New"/>
          <w:sz w:val="30"/>
          <w:szCs w:val="30"/>
        </w:rPr>
        <w:t>27.60</w:t>
      </w:r>
      <w:r w:rsidR="00F924F7" w:rsidRPr="00EF34E1">
        <w:rPr>
          <w:rFonts w:ascii="Angsana New" w:hAnsi="Angsana New"/>
          <w:sz w:val="30"/>
          <w:szCs w:val="30"/>
          <w:cs/>
        </w:rPr>
        <w:t xml:space="preserve"> ล้านบาท</w:t>
      </w:r>
      <w:r w:rsidR="008E0742" w:rsidRPr="00B3135A">
        <w:rPr>
          <w:rFonts w:ascii="Angsana New" w:hAnsi="Angsana New"/>
          <w:sz w:val="30"/>
          <w:szCs w:val="30"/>
        </w:rPr>
        <w:t xml:space="preserve"> </w:t>
      </w:r>
      <w:r w:rsidR="00F924F7" w:rsidRPr="00EF34E1">
        <w:rPr>
          <w:rFonts w:ascii="Angsana New" w:hAnsi="Angsana New"/>
          <w:sz w:val="30"/>
          <w:szCs w:val="30"/>
          <w:cs/>
        </w:rPr>
        <w:t xml:space="preserve">ถูกรับรู้เป็นรายได้ในระหว่างปี </w:t>
      </w:r>
      <w:r w:rsidR="00F924F7" w:rsidRPr="00EF34E1">
        <w:rPr>
          <w:rFonts w:ascii="Angsana New" w:hAnsi="Angsana New"/>
          <w:sz w:val="30"/>
          <w:szCs w:val="30"/>
        </w:rPr>
        <w:t>2565</w:t>
      </w:r>
      <w:r w:rsidR="00F924F7" w:rsidRPr="00EF34E1">
        <w:rPr>
          <w:rFonts w:ascii="Angsana New" w:hAnsi="Angsana New"/>
          <w:sz w:val="30"/>
          <w:szCs w:val="30"/>
          <w:cs/>
        </w:rPr>
        <w:t xml:space="preserve"> </w:t>
      </w:r>
      <w:r w:rsidR="00F924F7" w:rsidRPr="00EF34E1">
        <w:rPr>
          <w:rFonts w:ascii="Angsana New" w:hAnsi="Angsana New"/>
          <w:i/>
          <w:iCs/>
          <w:sz w:val="30"/>
          <w:szCs w:val="30"/>
        </w:rPr>
        <w:t xml:space="preserve">(2564: </w:t>
      </w:r>
      <w:r w:rsidR="00E420F4" w:rsidRPr="00EF34E1">
        <w:rPr>
          <w:rFonts w:ascii="Angsana New" w:hAnsi="Angsana New"/>
          <w:i/>
          <w:iCs/>
          <w:sz w:val="30"/>
          <w:szCs w:val="30"/>
        </w:rPr>
        <w:t>12.95</w:t>
      </w:r>
      <w:r w:rsidR="00F924F7" w:rsidRPr="00EF34E1">
        <w:rPr>
          <w:rFonts w:ascii="Angsana New" w:hAnsi="Angsana New"/>
          <w:i/>
          <w:iCs/>
          <w:sz w:val="30"/>
          <w:szCs w:val="30"/>
        </w:rPr>
        <w:t xml:space="preserve"> </w:t>
      </w:r>
      <w:r w:rsidR="00F924F7" w:rsidRPr="00EF34E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5F3237D7" w14:textId="77777777" w:rsidR="00ED396D" w:rsidRPr="00EF34E1" w:rsidRDefault="00ED396D" w:rsidP="00EF34E1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p w14:paraId="2AB0D155" w14:textId="3AFB4393" w:rsidR="006F187D" w:rsidRPr="00EF34E1" w:rsidRDefault="006F187D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34E1">
        <w:rPr>
          <w:rFonts w:ascii="Angsana New" w:hAnsi="Angsana New"/>
          <w:b/>
          <w:bCs/>
          <w:sz w:val="30"/>
          <w:szCs w:val="30"/>
          <w:cs/>
        </w:rPr>
        <w:t>การดำเนินงานที่ยกเลิกในงบเฉพาะกิจการ</w:t>
      </w:r>
    </w:p>
    <w:p w14:paraId="1E3D2668" w14:textId="7520F4E1" w:rsidR="000450C6" w:rsidRPr="00EF34E1" w:rsidRDefault="000450C6" w:rsidP="00EF34E1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p w14:paraId="35BE3698" w14:textId="77777777" w:rsidR="006F187D" w:rsidRPr="00EF34E1" w:rsidRDefault="006F187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F34E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F34E1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EF34E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F34E1">
        <w:rPr>
          <w:rFonts w:asciiTheme="majorBidi" w:hAnsiTheme="majorBidi" w:cstheme="majorBidi"/>
          <w:i/>
          <w:iCs/>
          <w:sz w:val="30"/>
          <w:szCs w:val="30"/>
          <w:cs/>
        </w:rPr>
        <w:tab/>
        <w:t>ส่วนงานสับปะรด</w:t>
      </w:r>
    </w:p>
    <w:p w14:paraId="5D412D39" w14:textId="577249A8" w:rsidR="006F187D" w:rsidRPr="00EF34E1" w:rsidRDefault="006F18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3135A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ตั้งแต่วันที่ </w:t>
      </w:r>
      <w:r w:rsidRPr="00B3135A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B3135A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B3135A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B3135A">
        <w:rPr>
          <w:rFonts w:asciiTheme="majorBidi" w:hAnsiTheme="majorBidi" w:cstheme="majorBidi"/>
          <w:spacing w:val="-2"/>
          <w:sz w:val="30"/>
          <w:szCs w:val="30"/>
          <w:cs/>
        </w:rPr>
        <w:t>เป็นต้นไป บริษัทได้</w:t>
      </w:r>
      <w:r w:rsidRPr="00B3135A">
        <w:rPr>
          <w:rFonts w:ascii="Angsana New" w:hAnsi="Angsana New"/>
          <w:spacing w:val="-2"/>
          <w:sz w:val="30"/>
          <w:szCs w:val="30"/>
          <w:cs/>
        </w:rPr>
        <w:t>หยุดดำเนินการผลิตส่วนงานสับปะรด</w:t>
      </w:r>
      <w:r w:rsidRPr="00B3135A">
        <w:rPr>
          <w:rFonts w:ascii="Angsana New" w:hAnsi="Angsana New"/>
          <w:spacing w:val="-2"/>
          <w:sz w:val="30"/>
          <w:szCs w:val="30"/>
        </w:rPr>
        <w:t xml:space="preserve"> </w:t>
      </w:r>
      <w:r w:rsidRPr="00B3135A">
        <w:rPr>
          <w:rFonts w:ascii="Angsana New" w:hAnsi="Angsana New"/>
          <w:spacing w:val="-2"/>
          <w:sz w:val="30"/>
          <w:szCs w:val="30"/>
          <w:cs/>
        </w:rPr>
        <w:t>ซึ่งเป็นไปตามแผนการปรับ</w:t>
      </w:r>
      <w:r w:rsidRPr="00B3135A">
        <w:rPr>
          <w:rFonts w:ascii="Angsana New" w:hAnsi="Angsana New"/>
          <w:sz w:val="30"/>
          <w:szCs w:val="30"/>
          <w:cs/>
        </w:rPr>
        <w:t>โครงสร้างการดำเนินธุรกิจสับปะรด</w:t>
      </w:r>
      <w:r w:rsidRPr="00B3135A">
        <w:rPr>
          <w:rFonts w:ascii="Angsana New" w:hAnsi="Angsana New"/>
          <w:spacing w:val="-2"/>
          <w:sz w:val="30"/>
          <w:szCs w:val="30"/>
          <w:cs/>
        </w:rPr>
        <w:t>ภายในกลุ่มบริษัท</w:t>
      </w:r>
      <w:r w:rsidRPr="00B3135A">
        <w:rPr>
          <w:rFonts w:asciiTheme="majorBidi" w:hAnsiTheme="majorBidi" w:cstheme="majorBidi"/>
          <w:sz w:val="30"/>
          <w:szCs w:val="30"/>
          <w:cs/>
        </w:rPr>
        <w:t xml:space="preserve"> ซึ่งได้เปิดเผยในหมาย</w:t>
      </w:r>
      <w:r w:rsidRPr="00EF34E1">
        <w:rPr>
          <w:rFonts w:ascii="Angsana New" w:hAnsi="Angsana New"/>
          <w:spacing w:val="-2"/>
          <w:sz w:val="30"/>
          <w:szCs w:val="30"/>
          <w:cs/>
        </w:rPr>
        <w:t xml:space="preserve">เหตุข้อ </w:t>
      </w:r>
      <w:r w:rsidRPr="00EF34E1">
        <w:rPr>
          <w:rFonts w:ascii="Angsana New" w:hAnsi="Angsana New"/>
          <w:spacing w:val="-2"/>
          <w:sz w:val="30"/>
          <w:szCs w:val="30"/>
        </w:rPr>
        <w:t>3</w:t>
      </w:r>
      <w:r w:rsidRPr="00B3135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955C6" w:rsidRPr="00EF34E1">
        <w:rPr>
          <w:rFonts w:ascii="Angsana New" w:hAnsi="Angsana New"/>
          <w:spacing w:val="-2"/>
          <w:sz w:val="30"/>
          <w:szCs w:val="30"/>
          <w:cs/>
        </w:rPr>
        <w:t>ส่วนงานนี้ไม่ได้เป็น</w:t>
      </w:r>
      <w:r w:rsidR="00A955C6" w:rsidRPr="00B3135A">
        <w:rPr>
          <w:rFonts w:ascii="Angsana New" w:hAnsi="Angsana New"/>
          <w:spacing w:val="-2"/>
          <w:sz w:val="30"/>
          <w:szCs w:val="30"/>
        </w:rPr>
        <w:br/>
      </w:r>
      <w:r w:rsidR="00A955C6" w:rsidRPr="00EF34E1">
        <w:rPr>
          <w:rFonts w:ascii="Angsana New" w:hAnsi="Angsana New"/>
          <w:spacing w:val="-2"/>
          <w:sz w:val="30"/>
          <w:szCs w:val="30"/>
          <w:cs/>
        </w:rPr>
        <w:t>การดำเนินงานที่ยกเลิก ณ</w:t>
      </w:r>
      <w:r w:rsidR="00A955C6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="00A955C6" w:rsidRPr="00EF34E1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A955C6" w:rsidRPr="00EF34E1">
        <w:rPr>
          <w:rFonts w:ascii="Angsana New" w:hAnsi="Angsana New"/>
          <w:spacing w:val="-2"/>
          <w:sz w:val="30"/>
          <w:szCs w:val="30"/>
        </w:rPr>
        <w:t xml:space="preserve">31 </w:t>
      </w:r>
      <w:r w:rsidR="00A955C6" w:rsidRPr="00EF34E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955C6" w:rsidRPr="00EF34E1">
        <w:rPr>
          <w:rFonts w:ascii="Angsana New" w:hAnsi="Angsana New"/>
          <w:spacing w:val="-2"/>
          <w:sz w:val="30"/>
          <w:szCs w:val="30"/>
        </w:rPr>
        <w:t xml:space="preserve">2564 </w:t>
      </w:r>
      <w:r w:rsidR="00A955C6" w:rsidRPr="00EF34E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งบกำไรขาดทุนเบ็ดเสร็จที่แสดงเปรียบเทียบได้ถูกจัดประเภทใหม่</w:t>
      </w:r>
      <w:r w:rsidR="00A955C6" w:rsidRPr="00B3135A">
        <w:rPr>
          <w:rFonts w:ascii="Angsana New" w:hAnsi="Angsana New"/>
          <w:spacing w:val="-2"/>
          <w:sz w:val="30"/>
          <w:szCs w:val="30"/>
        </w:rPr>
        <w:br/>
      </w:r>
      <w:r w:rsidR="00A955C6" w:rsidRPr="00EF34E1">
        <w:rPr>
          <w:rFonts w:ascii="Angsana New" w:hAnsi="Angsana New"/>
          <w:spacing w:val="-2"/>
          <w:sz w:val="30"/>
          <w:szCs w:val="30"/>
          <w:cs/>
        </w:rPr>
        <w:t>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733B2C9B" w14:textId="77777777" w:rsidR="00FA0D6A" w:rsidRPr="00B3135A" w:rsidRDefault="00FA0D6A" w:rsidP="00FA0D6A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p w14:paraId="373284B9" w14:textId="77777777" w:rsidR="000E7A42" w:rsidRPr="00B3135A" w:rsidRDefault="000E7A42" w:rsidP="00FA0D6A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p w14:paraId="6FED282B" w14:textId="77777777" w:rsidR="00FA0D6A" w:rsidRPr="00B3135A" w:rsidRDefault="00FA0D6A" w:rsidP="00FA0D6A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p w14:paraId="21EA5A68" w14:textId="77777777" w:rsidR="00FA0D6A" w:rsidRPr="00EF34E1" w:rsidRDefault="00FA0D6A" w:rsidP="00EF34E1">
      <w:pPr>
        <w:spacing w:line="0" w:lineRule="atLeast"/>
        <w:ind w:left="691" w:hanging="144"/>
        <w:rPr>
          <w:rFonts w:ascii="Angsana New" w:hAnsi="Angsana New"/>
          <w:sz w:val="30"/>
          <w:szCs w:val="30"/>
        </w:rPr>
      </w:pPr>
    </w:p>
    <w:tbl>
      <w:tblPr>
        <w:tblW w:w="9118" w:type="dxa"/>
        <w:tblInd w:w="450" w:type="dxa"/>
        <w:shd w:val="clear" w:color="auto" w:fill="FFFF00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9"/>
        <w:gridCol w:w="1548"/>
        <w:gridCol w:w="178"/>
        <w:gridCol w:w="1533"/>
      </w:tblGrid>
      <w:tr w:rsidR="006F187D" w:rsidRPr="00B3135A" w14:paraId="2ACF9920" w14:textId="77777777" w:rsidTr="00EF34E1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0B57B0AD" w14:textId="77777777" w:rsidR="006F187D" w:rsidRPr="00B3135A" w:rsidRDefault="006F187D" w:rsidP="0065072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3E219EA3" w14:textId="77777777" w:rsidR="006F187D" w:rsidRPr="00B3135A" w:rsidRDefault="006F187D" w:rsidP="0065072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187D" w:rsidRPr="00B3135A" w14:paraId="643E57BE" w14:textId="77777777" w:rsidTr="00EF34E1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79322628" w14:textId="1BB6A4DE" w:rsidR="006F187D" w:rsidRPr="00B3135A" w:rsidRDefault="006F187D" w:rsidP="0065072C">
            <w:pPr>
              <w:ind w:right="-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862136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62136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8" w:type="dxa"/>
            <w:shd w:val="clear" w:color="auto" w:fill="auto"/>
          </w:tcPr>
          <w:p w14:paraId="13EEBBF4" w14:textId="77777777" w:rsidR="006F187D" w:rsidRPr="00B3135A" w:rsidRDefault="006F187D" w:rsidP="0065072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48AD3703" w14:textId="77777777" w:rsidR="006F187D" w:rsidRPr="00B3135A" w:rsidRDefault="006F187D" w:rsidP="0065072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</w:tcPr>
          <w:p w14:paraId="382450D9" w14:textId="77777777" w:rsidR="006F187D" w:rsidRPr="00B3135A" w:rsidRDefault="006F187D" w:rsidP="0065072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6F187D" w:rsidRPr="00B3135A" w14:paraId="6867E6E9" w14:textId="77777777" w:rsidTr="00EF34E1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46B8F5BB" w14:textId="77777777" w:rsidR="006F187D" w:rsidRPr="00B3135A" w:rsidRDefault="006F187D" w:rsidP="0065072C">
            <w:pPr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40B7DB61" w14:textId="77777777" w:rsidR="006F187D" w:rsidRPr="00B3135A" w:rsidRDefault="006F187D" w:rsidP="0065072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31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F187D" w:rsidRPr="00B3135A" w14:paraId="5570D076" w14:textId="77777777" w:rsidTr="00EF34E1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75126E34" w14:textId="77777777" w:rsidR="006F187D" w:rsidRPr="00EF34E1" w:rsidRDefault="006F187D" w:rsidP="0065072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B313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F1AC0DE" w14:textId="4698F08F" w:rsidR="006F187D" w:rsidRPr="00EF34E1" w:rsidRDefault="004128A1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1,2</w:t>
            </w:r>
            <w:r w:rsidR="006F70FD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,8</w:t>
            </w:r>
            <w:r w:rsidR="006F70FD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692868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65E7C8" w14:textId="77777777" w:rsidR="006F187D" w:rsidRPr="00B3135A" w:rsidRDefault="006F187D" w:rsidP="006507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079A30D" w14:textId="518F8C31" w:rsidR="006F187D" w:rsidRPr="00EF34E1" w:rsidRDefault="008F7049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2,637,353</w:t>
            </w:r>
          </w:p>
        </w:tc>
      </w:tr>
      <w:tr w:rsidR="00634263" w:rsidRPr="00B3135A" w14:paraId="09A7B227" w14:textId="77777777" w:rsidTr="00DE766E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63FA152F" w14:textId="77777777" w:rsidR="006F187D" w:rsidRPr="00B3135A" w:rsidRDefault="006F187D" w:rsidP="00650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B313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B9AF9" w14:textId="2E2798C1" w:rsidR="006F187D" w:rsidRPr="00B3135A" w:rsidRDefault="004128A1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(1,080,383)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44EF57" w14:textId="77777777" w:rsidR="006F187D" w:rsidRPr="00B3135A" w:rsidRDefault="006F187D" w:rsidP="006507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EAEE0" w14:textId="4F1D5AA7" w:rsidR="006F187D" w:rsidRPr="00B3135A" w:rsidRDefault="008F7049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(2,562,962)</w:t>
            </w:r>
          </w:p>
        </w:tc>
      </w:tr>
      <w:tr w:rsidR="00634263" w:rsidRPr="00B3135A" w14:paraId="5E5175FD" w14:textId="77777777" w:rsidTr="00DE766E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016A2F6E" w14:textId="77777777" w:rsidR="006F187D" w:rsidRPr="00B3135A" w:rsidRDefault="006F187D" w:rsidP="00650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A3758" w14:textId="754AA818" w:rsidR="006F187D" w:rsidRPr="00B3135A" w:rsidRDefault="004128A1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466C9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466C9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F4755A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1A2780" w14:textId="77777777" w:rsidR="006F187D" w:rsidRPr="00B3135A" w:rsidRDefault="006F187D" w:rsidP="0065072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A3A75" w14:textId="51A29804" w:rsidR="006F187D" w:rsidRPr="00B3135A" w:rsidRDefault="008F7049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74,391</w:t>
            </w:r>
          </w:p>
        </w:tc>
      </w:tr>
      <w:tr w:rsidR="00634263" w:rsidRPr="00B3135A" w14:paraId="1315744F" w14:textId="77777777" w:rsidTr="00DE766E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762862CB" w14:textId="77777777" w:rsidR="006F187D" w:rsidRPr="00B3135A" w:rsidRDefault="006F187D" w:rsidP="00650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/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2F791" w14:textId="72CF621A" w:rsidR="006F187D" w:rsidRPr="00B3135A" w:rsidRDefault="0044733B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(3</w:t>
            </w:r>
            <w:r w:rsidR="009F5732" w:rsidRPr="00B3135A">
              <w:rPr>
                <w:rFonts w:ascii="Angsana New" w:hAnsi="Angsana New"/>
                <w:sz w:val="30"/>
                <w:szCs w:val="30"/>
              </w:rPr>
              <w:t>7</w:t>
            </w:r>
            <w:r w:rsidRPr="00B3135A">
              <w:rPr>
                <w:rFonts w:ascii="Angsana New" w:hAnsi="Angsana New"/>
                <w:sz w:val="30"/>
                <w:szCs w:val="30"/>
              </w:rPr>
              <w:t>,</w:t>
            </w:r>
            <w:r w:rsidR="009F5732" w:rsidRPr="00B3135A">
              <w:rPr>
                <w:rFonts w:ascii="Angsana New" w:hAnsi="Angsana New"/>
                <w:sz w:val="30"/>
                <w:szCs w:val="30"/>
              </w:rPr>
              <w:t>496</w:t>
            </w:r>
            <w:r w:rsidRPr="00B313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C025DB" w14:textId="77777777" w:rsidR="006F187D" w:rsidRPr="00B3135A" w:rsidRDefault="006F187D" w:rsidP="006507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91487" w14:textId="18F371CA" w:rsidR="006F187D" w:rsidRPr="00B3135A" w:rsidRDefault="002F1468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(4,208)</w:t>
            </w:r>
          </w:p>
        </w:tc>
      </w:tr>
      <w:tr w:rsidR="00F23021" w:rsidRPr="00B3135A" w14:paraId="09D8953B" w14:textId="77777777" w:rsidTr="00DE766E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391BB884" w14:textId="3516F4A2" w:rsidR="00F23021" w:rsidRPr="00B3135A" w:rsidRDefault="00F23021" w:rsidP="00F230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2742B" w14:textId="7C3E8E2D" w:rsidR="00F23021" w:rsidRPr="00B3135A" w:rsidRDefault="00F23021" w:rsidP="00F2302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146,928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AF9C1E" w14:textId="77777777" w:rsidR="00F23021" w:rsidRPr="00B3135A" w:rsidRDefault="00F23021" w:rsidP="00F2302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5068A" w14:textId="06E1481E" w:rsidR="00F23021" w:rsidRPr="00B3135A" w:rsidRDefault="00F2302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70,183</w:t>
            </w:r>
          </w:p>
        </w:tc>
      </w:tr>
      <w:tr w:rsidR="006F187D" w:rsidRPr="00B3135A" w14:paraId="3BDE921A" w14:textId="77777777" w:rsidTr="00EF34E1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000E83F6" w14:textId="77777777" w:rsidR="006F187D" w:rsidRPr="00B3135A" w:rsidRDefault="006F187D" w:rsidP="006507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กำไรจากการจำหน่ายการดำเนินงานที่ยกเลิก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7E912B7" w14:textId="55471D15" w:rsidR="006F187D" w:rsidRPr="00B3135A" w:rsidRDefault="008F7049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6,352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7FBF9C" w14:textId="77777777" w:rsidR="006F187D" w:rsidRPr="00B3135A" w:rsidRDefault="006F187D" w:rsidP="0065072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6E6B5EF" w14:textId="57738155" w:rsidR="006F187D" w:rsidRPr="00B3135A" w:rsidRDefault="00E5175D" w:rsidP="0065072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4263" w:rsidRPr="00B3135A" w14:paraId="0DCE8C65" w14:textId="77777777" w:rsidTr="00DE766E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6497C815" w14:textId="77777777" w:rsidR="006F187D" w:rsidRPr="00B3135A" w:rsidRDefault="006F187D" w:rsidP="00650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ภาษีเงินได้ของกำไรจากการจำหน่ายการดำเนินงานที่ยกเลิก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3C943" w14:textId="778A991A" w:rsidR="006F187D" w:rsidRPr="00B3135A" w:rsidRDefault="008F7049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(1,270)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ACDDF1" w14:textId="77777777" w:rsidR="006F187D" w:rsidRPr="00B3135A" w:rsidRDefault="006F187D" w:rsidP="0065072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B2EC9" w14:textId="05356F4D" w:rsidR="006F187D" w:rsidRPr="00B3135A" w:rsidRDefault="00E5175D" w:rsidP="0065072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6246" w:rsidRPr="00B3135A" w14:paraId="19029C52" w14:textId="77777777" w:rsidTr="00DE766E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47ECBB16" w14:textId="0B984C71" w:rsidR="006F187D" w:rsidRPr="00B3135A" w:rsidRDefault="006F187D" w:rsidP="006507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 w:rsidR="008F5F94"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20967" w14:textId="19A37297" w:rsidR="006F187D" w:rsidRPr="00B3135A" w:rsidRDefault="008F7049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B856C8"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856C8"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BFA4D0" w14:textId="77777777" w:rsidR="006F187D" w:rsidRPr="00B3135A" w:rsidRDefault="006F187D" w:rsidP="0065072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284B9" w14:textId="0F391C50" w:rsidR="006F187D" w:rsidRPr="00B3135A" w:rsidRDefault="003E78AA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E5175D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</w:tr>
      <w:tr w:rsidR="00634263" w:rsidRPr="00B3135A" w14:paraId="6147D8E0" w14:textId="77777777" w:rsidTr="00AD3C28">
        <w:trPr>
          <w:cantSplit/>
          <w:trHeight w:val="34"/>
        </w:trPr>
        <w:tc>
          <w:tcPr>
            <w:tcW w:w="5859" w:type="dxa"/>
            <w:shd w:val="clear" w:color="auto" w:fill="auto"/>
            <w:vAlign w:val="bottom"/>
          </w:tcPr>
          <w:p w14:paraId="2D2EDFEC" w14:textId="77777777" w:rsidR="006F187D" w:rsidRPr="00B3135A" w:rsidRDefault="006F187D" w:rsidP="00650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13AB8" w14:textId="77777777" w:rsidR="006F187D" w:rsidRPr="00B3135A" w:rsidRDefault="006F187D" w:rsidP="0065072C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46AAD1" w14:textId="77777777" w:rsidR="006F187D" w:rsidRPr="00B3135A" w:rsidRDefault="006F187D" w:rsidP="0065072C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13E513" w14:textId="77777777" w:rsidR="006F187D" w:rsidRPr="00B3135A" w:rsidRDefault="006F187D" w:rsidP="0065072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1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4263" w:rsidRPr="00B3135A" w14:paraId="3F644E57" w14:textId="77777777" w:rsidTr="009E24D4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1C57F473" w14:textId="1CFFED2D" w:rsidR="006F187D" w:rsidRPr="00EF34E1" w:rsidRDefault="00434D40" w:rsidP="006507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4E1">
              <w:rPr>
                <w:rFonts w:asciiTheme="majorBidi" w:hAnsiTheme="majorBidi"/>
                <w:sz w:val="30"/>
                <w:szCs w:val="30"/>
                <w:cs/>
              </w:rPr>
              <w:t>การแบ่งปันกำไร</w:t>
            </w:r>
            <w:r w:rsidR="00255D5F">
              <w:rPr>
                <w:rFonts w:asciiTheme="majorBidi" w:hAnsiTheme="majorBidi" w:hint="cs"/>
                <w:sz w:val="30"/>
                <w:szCs w:val="30"/>
                <w:cs/>
              </w:rPr>
              <w:t>ต่อหุ้น</w:t>
            </w:r>
            <w:r w:rsidRPr="00EF34E1">
              <w:rPr>
                <w:rFonts w:asciiTheme="majorBidi" w:hAnsiTheme="majorBidi"/>
                <w:sz w:val="30"/>
                <w:szCs w:val="30"/>
                <w:cs/>
              </w:rPr>
              <w:t>สำหรับปีให้ผู้ถือหุ้นของบริษัทที่มาจาก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549A8E8" w14:textId="213A8F19" w:rsidR="006F187D" w:rsidRPr="00B3135A" w:rsidRDefault="006F187D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E1B0E9" w14:textId="77777777" w:rsidR="006F187D" w:rsidRPr="00B3135A" w:rsidRDefault="006F187D" w:rsidP="0065072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E4CB262" w14:textId="5E906AF3" w:rsidR="006F187D" w:rsidRPr="00B3135A" w:rsidRDefault="006F187D" w:rsidP="0065072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773F" w:rsidRPr="00B3135A" w14:paraId="2D86F8B8" w14:textId="77777777" w:rsidTr="00B86A1A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0AAE8D6D" w14:textId="589F4DBB" w:rsidR="00D5773F" w:rsidRPr="00B3135A" w:rsidRDefault="00D5773F" w:rsidP="00D5773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Theme="majorBidi" w:hAnsiTheme="majorBidi"/>
                <w:sz w:val="30"/>
                <w:szCs w:val="30"/>
              </w:rPr>
              <w:t xml:space="preserve">   - </w:t>
            </w:r>
            <w:r w:rsidRPr="00EF34E1">
              <w:rPr>
                <w:rFonts w:asciiTheme="majorBidi" w:hAnsi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574460B" w14:textId="4875827C" w:rsidR="00D5773F" w:rsidRPr="00EF34E1" w:rsidRDefault="00F22E0F" w:rsidP="00EF34E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1.82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AFFDB8" w14:textId="77777777" w:rsidR="00D5773F" w:rsidRPr="00B3135A" w:rsidRDefault="00D5773F" w:rsidP="00D5773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2A560FF" w14:textId="6B4E4466" w:rsidR="00D5773F" w:rsidRPr="00EF34E1" w:rsidRDefault="00993A29" w:rsidP="00EF34E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2.34</w:t>
            </w:r>
          </w:p>
        </w:tc>
      </w:tr>
      <w:tr w:rsidR="00D5773F" w:rsidRPr="00B3135A" w14:paraId="519AE3E9" w14:textId="77777777" w:rsidTr="009E24D4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24BEEDBC" w14:textId="5A016BF0" w:rsidR="00D5773F" w:rsidRPr="00B3135A" w:rsidRDefault="009E24D4" w:rsidP="00D5773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Theme="majorBidi" w:hAnsiTheme="majorBidi"/>
                <w:sz w:val="30"/>
                <w:szCs w:val="30"/>
              </w:rPr>
              <w:t xml:space="preserve">   - </w:t>
            </w:r>
            <w:r w:rsidR="00D5773F" w:rsidRPr="00EF34E1">
              <w:rPr>
                <w:rFonts w:asciiTheme="majorBidi" w:hAnsi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31505" w14:textId="2ADC9625" w:rsidR="00D5773F" w:rsidRPr="00EF34E1" w:rsidRDefault="00F22E0F" w:rsidP="00EF34E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7.24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3A44D9" w14:textId="77777777" w:rsidR="00D5773F" w:rsidRPr="00B3135A" w:rsidRDefault="00D5773F" w:rsidP="00D5773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FFF1D" w14:textId="5D96C582" w:rsidR="00D5773F" w:rsidRPr="00EF34E1" w:rsidRDefault="00993A29" w:rsidP="00EF34E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3.34</w:t>
            </w:r>
          </w:p>
        </w:tc>
      </w:tr>
      <w:tr w:rsidR="009E24D4" w:rsidRPr="00B3135A" w14:paraId="6980A5C7" w14:textId="77777777" w:rsidTr="009E24D4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20F64004" w14:textId="77777777" w:rsidR="009E24D4" w:rsidRPr="00B3135A" w:rsidRDefault="009E24D4" w:rsidP="00D5773F">
            <w:pPr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29074" w14:textId="4D3978DF" w:rsidR="009E24D4" w:rsidRPr="00E53D4B" w:rsidRDefault="00F22E0F" w:rsidP="00EF34E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9.06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6C720E" w14:textId="77777777" w:rsidR="009E24D4" w:rsidRPr="00B3135A" w:rsidRDefault="009E24D4" w:rsidP="00D5773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05A99" w14:textId="5D22F04D" w:rsidR="009E24D4" w:rsidRPr="00B3135A" w:rsidRDefault="00E53D4B" w:rsidP="00EF34E1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5.68</w:t>
            </w:r>
          </w:p>
        </w:tc>
      </w:tr>
    </w:tbl>
    <w:p w14:paraId="1DE10271" w14:textId="3D29E741" w:rsidR="009E24D4" w:rsidRPr="00EF34E1" w:rsidRDefault="00A33554">
      <w:pPr>
        <w:rPr>
          <w:rFonts w:asciiTheme="majorBidi" w:hAnsiTheme="majorBidi" w:cstheme="majorBidi"/>
          <w:sz w:val="30"/>
          <w:szCs w:val="30"/>
        </w:rPr>
      </w:pPr>
      <w:r w:rsidRPr="00B3135A">
        <w:rPr>
          <w:rFonts w:asciiTheme="majorBidi" w:hAnsiTheme="majorBidi" w:cstheme="majorBidi"/>
          <w:sz w:val="30"/>
          <w:szCs w:val="30"/>
        </w:rPr>
        <w:tab/>
      </w:r>
      <w:r w:rsidRPr="00B3135A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18" w:type="dxa"/>
        <w:tblInd w:w="450" w:type="dxa"/>
        <w:shd w:val="clear" w:color="auto" w:fill="FFFF00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9"/>
        <w:gridCol w:w="1548"/>
        <w:gridCol w:w="178"/>
        <w:gridCol w:w="1533"/>
      </w:tblGrid>
      <w:tr w:rsidR="00A33554" w:rsidRPr="00B3135A" w14:paraId="3C359F85" w14:textId="77777777" w:rsidTr="00A33554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475B900D" w14:textId="2BB05403" w:rsidR="00A33554" w:rsidRPr="00B3135A" w:rsidRDefault="00A33554" w:rsidP="00A3355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4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6288FBED" w14:textId="3662ECCD" w:rsidR="00A33554" w:rsidRPr="00B3135A" w:rsidRDefault="00A33554" w:rsidP="00EF34E1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554" w:rsidRPr="00B3135A" w14:paraId="4B2FB7DF" w14:textId="77777777" w:rsidTr="00EF34E1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59B8F8A6" w14:textId="52165434" w:rsidR="00A33554" w:rsidRPr="00EF34E1" w:rsidRDefault="00A33554" w:rsidP="00A335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B313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8" w:type="dxa"/>
            <w:shd w:val="clear" w:color="auto" w:fill="auto"/>
          </w:tcPr>
          <w:p w14:paraId="2827DB96" w14:textId="08ACB91B" w:rsidR="00A33554" w:rsidRPr="00B3135A" w:rsidDel="009E24D4" w:rsidRDefault="00A33554" w:rsidP="00EF34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1C1FD6D2" w14:textId="77777777" w:rsidR="00A33554" w:rsidRPr="00EF34E1" w:rsidRDefault="00A33554" w:rsidP="00EF34E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3" w:type="dxa"/>
            <w:shd w:val="clear" w:color="auto" w:fill="auto"/>
          </w:tcPr>
          <w:p w14:paraId="0C80FB27" w14:textId="6545FCE6" w:rsidR="00A33554" w:rsidRPr="00B3135A" w:rsidDel="009E24D4" w:rsidRDefault="00A33554" w:rsidP="00EF34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33554" w:rsidRPr="00B3135A" w14:paraId="23DEFE95" w14:textId="77777777" w:rsidTr="00A33554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6934367F" w14:textId="77777777" w:rsidR="00A33554" w:rsidRPr="00EF34E1" w:rsidRDefault="00A33554" w:rsidP="00A3355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0EBDD69D" w14:textId="092FDF3B" w:rsidR="00A33554" w:rsidRPr="00B3135A" w:rsidRDefault="00A33554" w:rsidP="00A335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31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33554" w:rsidRPr="00B3135A" w14:paraId="03FD7E35" w14:textId="77777777" w:rsidTr="006023DC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79B66705" w14:textId="749DC8EC" w:rsidR="00A33554" w:rsidRPr="00B3135A" w:rsidRDefault="00A33554" w:rsidP="00A335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</w:t>
            </w:r>
            <w:r w:rsidRPr="00B3135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313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ใช้ไปใน) </w:t>
            </w: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59B1344" w14:textId="414B671F" w:rsidR="00A33554" w:rsidRPr="00B3135A" w:rsidRDefault="001E6AF2" w:rsidP="00A3355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332,670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3EF9A3" w14:textId="77777777" w:rsidR="00A33554" w:rsidRPr="00B3135A" w:rsidRDefault="00A33554" w:rsidP="00A335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FFBA533" w14:textId="417ED176" w:rsidR="00A33554" w:rsidRPr="00B3135A" w:rsidRDefault="00A33554" w:rsidP="00A3355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85972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85972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33554" w:rsidRPr="00B3135A" w14:paraId="3AE6E9E1" w14:textId="77777777" w:rsidTr="00EF34E1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703584C9" w14:textId="77777777" w:rsidR="00A33554" w:rsidRPr="00B3135A" w:rsidRDefault="00A33554" w:rsidP="00A335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033FA32" w14:textId="0C2355CF" w:rsidR="00A33554" w:rsidRPr="00EF34E1" w:rsidRDefault="003D1710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(14,715)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122EA5" w14:textId="77777777" w:rsidR="00A33554" w:rsidRPr="00B3135A" w:rsidRDefault="00A33554" w:rsidP="00A335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5947204" w14:textId="7F8F76C0" w:rsidR="00A33554" w:rsidRPr="00B3135A" w:rsidRDefault="00A33554" w:rsidP="00A3355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D1710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,1</w:t>
            </w:r>
            <w:r w:rsidR="003D1710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33554" w:rsidRPr="00B3135A" w14:paraId="66AFCFCB" w14:textId="77777777" w:rsidTr="006023DC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47A74231" w14:textId="77777777" w:rsidR="00A33554" w:rsidRPr="00B3135A" w:rsidRDefault="00A33554" w:rsidP="00A335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32964" w14:textId="3DCB9771" w:rsidR="00A33554" w:rsidRPr="00EF34E1" w:rsidRDefault="00DE6F1F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(4,647)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77C821" w14:textId="77777777" w:rsidR="00A33554" w:rsidRPr="00B3135A" w:rsidRDefault="00A33554" w:rsidP="00A335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57BEB" w14:textId="59E057B6" w:rsidR="00A33554" w:rsidRPr="00B3135A" w:rsidRDefault="00A33554" w:rsidP="00A3355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F5C2B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F5C2B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5C2B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33554" w:rsidRPr="00B3135A" w14:paraId="307563D6" w14:textId="77777777" w:rsidTr="006023DC">
        <w:trPr>
          <w:cantSplit/>
          <w:trHeight w:val="20"/>
        </w:trPr>
        <w:tc>
          <w:tcPr>
            <w:tcW w:w="5859" w:type="dxa"/>
            <w:shd w:val="clear" w:color="auto" w:fill="auto"/>
            <w:vAlign w:val="bottom"/>
          </w:tcPr>
          <w:p w14:paraId="01C38E65" w14:textId="77777777" w:rsidR="00A33554" w:rsidRPr="00B3135A" w:rsidRDefault="00A33554" w:rsidP="00A3355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A5E88" w14:textId="7D26F147" w:rsidR="00A33554" w:rsidRPr="00EF34E1" w:rsidRDefault="001A5FDD" w:rsidP="00A3355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313</w:t>
            </w:r>
            <w:r w:rsidR="00A33554"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30399D"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4956D5" w14:textId="77777777" w:rsidR="00A33554" w:rsidRPr="00B3135A" w:rsidRDefault="00A33554" w:rsidP="00A3355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95088A" w14:textId="44ACD8B7" w:rsidR="00A33554" w:rsidRPr="00B3135A" w:rsidRDefault="00A33554" w:rsidP="00A33554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 w:rsidR="004F5C2B"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4F5C2B"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235F9"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8E395C2" w14:textId="3D2DECA1" w:rsidR="00F76792" w:rsidRPr="00EF34E1" w:rsidRDefault="00F76792">
      <w:pPr>
        <w:rPr>
          <w:rFonts w:asciiTheme="majorBidi" w:hAnsiTheme="majorBidi" w:cstheme="majorBidi"/>
          <w:sz w:val="30"/>
          <w:szCs w:val="30"/>
        </w:rPr>
      </w:pPr>
      <w:r w:rsidRPr="00B3135A">
        <w:rPr>
          <w:rFonts w:asciiTheme="majorBidi" w:hAnsiTheme="majorBidi" w:cstheme="majorBidi"/>
          <w:sz w:val="30"/>
          <w:szCs w:val="30"/>
        </w:rPr>
        <w:tab/>
      </w:r>
      <w:r w:rsidRPr="00B3135A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18" w:type="dxa"/>
        <w:tblInd w:w="450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227"/>
        <w:gridCol w:w="1891"/>
      </w:tblGrid>
      <w:tr w:rsidR="006F187D" w:rsidRPr="00B3135A" w14:paraId="12199E35" w14:textId="77777777" w:rsidTr="00D444BB">
        <w:trPr>
          <w:tblHeader/>
        </w:trPr>
        <w:tc>
          <w:tcPr>
            <w:tcW w:w="7227" w:type="dxa"/>
            <w:shd w:val="clear" w:color="auto" w:fill="auto"/>
            <w:vAlign w:val="bottom"/>
          </w:tcPr>
          <w:p w14:paraId="34EC4A17" w14:textId="3602BF4B" w:rsidR="006F187D" w:rsidRPr="00B3135A" w:rsidRDefault="006F187D" w:rsidP="006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ผลกระทบจากการจำหน่ายต่อฐานะการเงิน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67E3329D" w14:textId="77777777" w:rsidR="006F187D" w:rsidRPr="00B3135A" w:rsidRDefault="006F187D" w:rsidP="0065072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187D" w:rsidRPr="00B3135A" w14:paraId="6EB4C65C" w14:textId="77777777" w:rsidTr="00D444BB">
        <w:trPr>
          <w:tblHeader/>
        </w:trPr>
        <w:tc>
          <w:tcPr>
            <w:tcW w:w="7227" w:type="dxa"/>
            <w:shd w:val="clear" w:color="auto" w:fill="auto"/>
            <w:vAlign w:val="bottom"/>
          </w:tcPr>
          <w:p w14:paraId="7BD723AD" w14:textId="77777777" w:rsidR="006F187D" w:rsidRPr="00B3135A" w:rsidRDefault="006F187D" w:rsidP="006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0780AE8B" w14:textId="77777777" w:rsidR="006F187D" w:rsidRPr="00B3135A" w:rsidRDefault="006F187D" w:rsidP="0065072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31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85E1B" w:rsidRPr="00B3135A" w14:paraId="65C34FEA" w14:textId="77777777" w:rsidTr="00EF34E1">
        <w:tc>
          <w:tcPr>
            <w:tcW w:w="7227" w:type="dxa"/>
            <w:shd w:val="clear" w:color="auto" w:fill="auto"/>
            <w:vAlign w:val="bottom"/>
          </w:tcPr>
          <w:p w14:paraId="282ABCA5" w14:textId="77777777" w:rsidR="00385E1B" w:rsidRPr="00B3135A" w:rsidRDefault="00385E1B" w:rsidP="003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0A93DE49" w14:textId="5A8A7080" w:rsidR="00385E1B" w:rsidRPr="00B3135A" w:rsidRDefault="00385E1B" w:rsidP="00385E1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(64,320)</w:t>
            </w:r>
          </w:p>
        </w:tc>
      </w:tr>
      <w:tr w:rsidR="00385E1B" w:rsidRPr="00B3135A" w14:paraId="5A86A599" w14:textId="77777777" w:rsidTr="00EF34E1">
        <w:tc>
          <w:tcPr>
            <w:tcW w:w="7227" w:type="dxa"/>
            <w:shd w:val="clear" w:color="auto" w:fill="auto"/>
            <w:vAlign w:val="bottom"/>
          </w:tcPr>
          <w:p w14:paraId="10DDA318" w14:textId="77777777" w:rsidR="00385E1B" w:rsidRPr="00B3135A" w:rsidRDefault="00385E1B" w:rsidP="003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21C69674" w14:textId="0784D6B7" w:rsidR="00385E1B" w:rsidRPr="00B3135A" w:rsidRDefault="009B5014" w:rsidP="00385E1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5E1B" w:rsidRPr="00B3135A">
              <w:rPr>
                <w:rFonts w:asciiTheme="majorBidi" w:hAnsiTheme="majorBidi" w:cstheme="majorBidi"/>
                <w:sz w:val="30"/>
                <w:szCs w:val="30"/>
              </w:rPr>
              <w:t>125,145)</w:t>
            </w:r>
          </w:p>
        </w:tc>
      </w:tr>
      <w:tr w:rsidR="00385E1B" w:rsidRPr="00B3135A" w14:paraId="68E6BE6C" w14:textId="77777777" w:rsidTr="00EF34E1">
        <w:tc>
          <w:tcPr>
            <w:tcW w:w="7227" w:type="dxa"/>
            <w:shd w:val="clear" w:color="auto" w:fill="auto"/>
            <w:vAlign w:val="bottom"/>
          </w:tcPr>
          <w:p w14:paraId="7A8BC707" w14:textId="77777777" w:rsidR="00385E1B" w:rsidRPr="00B3135A" w:rsidRDefault="00385E1B" w:rsidP="003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F5FB0" w14:textId="15F4F4B7" w:rsidR="00385E1B" w:rsidRPr="00B3135A" w:rsidRDefault="00385E1B" w:rsidP="00385E1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82,004</w:t>
            </w:r>
          </w:p>
        </w:tc>
      </w:tr>
      <w:tr w:rsidR="00385E1B" w:rsidRPr="00B3135A" w14:paraId="5ABE4805" w14:textId="77777777" w:rsidTr="00EF34E1">
        <w:tc>
          <w:tcPr>
            <w:tcW w:w="7227" w:type="dxa"/>
            <w:shd w:val="clear" w:color="auto" w:fill="auto"/>
            <w:vAlign w:val="bottom"/>
          </w:tcPr>
          <w:p w14:paraId="77242D1E" w14:textId="77777777" w:rsidR="00385E1B" w:rsidRPr="00B3135A" w:rsidRDefault="00385E1B" w:rsidP="00385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3" w:name="_Hlk118989871"/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สินทรัพย์และหนี้สินสุทธิ ณ วันที่จำหน่าย</w:t>
            </w: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3C9B7" w14:textId="715CBEDC" w:rsidR="00385E1B" w:rsidRPr="00B3135A" w:rsidRDefault="00385E1B" w:rsidP="00385E1B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(107,461)</w:t>
            </w:r>
          </w:p>
        </w:tc>
      </w:tr>
      <w:bookmarkEnd w:id="3"/>
      <w:tr w:rsidR="00A33554" w:rsidRPr="00B3135A" w14:paraId="7BFE860C" w14:textId="77777777" w:rsidTr="007F78B5">
        <w:tc>
          <w:tcPr>
            <w:tcW w:w="7227" w:type="dxa"/>
            <w:shd w:val="clear" w:color="auto" w:fill="auto"/>
            <w:vAlign w:val="bottom"/>
          </w:tcPr>
          <w:p w14:paraId="75F3AD18" w14:textId="28E61E4A" w:rsidR="00A33554" w:rsidRPr="00B3135A" w:rsidRDefault="00A33554" w:rsidP="00A33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20446C61" w14:textId="4C8F9D84" w:rsidR="00A33554" w:rsidRPr="00B3135A" w:rsidRDefault="00F944EA" w:rsidP="00A33554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795186"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F3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0B45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6F187D" w:rsidRPr="00B3135A" w14:paraId="4C00A6CC" w14:textId="77777777" w:rsidTr="00EF34E1">
        <w:tc>
          <w:tcPr>
            <w:tcW w:w="7227" w:type="dxa"/>
            <w:shd w:val="clear" w:color="auto" w:fill="auto"/>
            <w:vAlign w:val="bottom"/>
          </w:tcPr>
          <w:p w14:paraId="6918F083" w14:textId="77777777" w:rsidR="006F187D" w:rsidRPr="00B3135A" w:rsidRDefault="006F187D" w:rsidP="006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สิ่งตอบแทนในการขายค้างรับ</w:t>
            </w:r>
          </w:p>
        </w:tc>
        <w:tc>
          <w:tcPr>
            <w:tcW w:w="1891" w:type="dxa"/>
            <w:shd w:val="clear" w:color="auto" w:fill="auto"/>
            <w:vAlign w:val="bottom"/>
          </w:tcPr>
          <w:p w14:paraId="7CCFD3E3" w14:textId="13A86A28" w:rsidR="006F187D" w:rsidRPr="00B3135A" w:rsidRDefault="007F78B5" w:rsidP="0065072C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95,32</w:t>
            </w:r>
            <w:r w:rsidR="000B45E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F187D" w:rsidRPr="00B3135A" w14:paraId="606BA48A" w14:textId="77777777" w:rsidTr="00EF34E1">
        <w:tc>
          <w:tcPr>
            <w:tcW w:w="7227" w:type="dxa"/>
            <w:shd w:val="clear" w:color="auto" w:fill="auto"/>
            <w:vAlign w:val="bottom"/>
          </w:tcPr>
          <w:p w14:paraId="500BB959" w14:textId="77777777" w:rsidR="006F187D" w:rsidRPr="00B3135A" w:rsidRDefault="006F187D" w:rsidP="006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เงินสดที่จ่ายไป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271FB" w14:textId="0F42803B" w:rsidR="006F187D" w:rsidRPr="00B3135A" w:rsidRDefault="007F78B5" w:rsidP="0065072C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Theme="majorBidi" w:hAnsiTheme="majorBidi" w:cstheme="majorBidi"/>
                <w:sz w:val="30"/>
                <w:szCs w:val="30"/>
              </w:rPr>
              <w:t>(82,004)</w:t>
            </w:r>
          </w:p>
        </w:tc>
      </w:tr>
      <w:tr w:rsidR="006F187D" w:rsidRPr="00B3135A" w14:paraId="5603E19C" w14:textId="77777777" w:rsidTr="007F78B5">
        <w:tc>
          <w:tcPr>
            <w:tcW w:w="7227" w:type="dxa"/>
            <w:shd w:val="clear" w:color="auto" w:fill="auto"/>
            <w:vAlign w:val="bottom"/>
          </w:tcPr>
          <w:p w14:paraId="1C9433CD" w14:textId="77777777" w:rsidR="006F187D" w:rsidRPr="00B3135A" w:rsidRDefault="006F187D" w:rsidP="006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40800" w14:textId="123428BD" w:rsidR="006F187D" w:rsidRPr="00FD7BB3" w:rsidRDefault="007F78B5" w:rsidP="0065072C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6277E4"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313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277E4" w:rsidRPr="00EF3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</w:tr>
    </w:tbl>
    <w:p w14:paraId="6A77CDC0" w14:textId="77777777" w:rsidR="000450C6" w:rsidRPr="00B3135A" w:rsidRDefault="000450C6" w:rsidP="001024DD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D18DA35" w14:textId="38224D92" w:rsidR="00DE0E99" w:rsidRPr="00B3135A" w:rsidRDefault="00770323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tbl>
      <w:tblPr>
        <w:tblW w:w="91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810"/>
        <w:gridCol w:w="992"/>
        <w:gridCol w:w="236"/>
        <w:gridCol w:w="986"/>
        <w:gridCol w:w="236"/>
        <w:gridCol w:w="961"/>
        <w:gridCol w:w="236"/>
        <w:gridCol w:w="953"/>
      </w:tblGrid>
      <w:tr w:rsidR="00215520" w:rsidRPr="00B3135A" w14:paraId="5B3753E9" w14:textId="77777777" w:rsidTr="00EF34E1">
        <w:trPr>
          <w:tblHeader/>
        </w:trPr>
        <w:tc>
          <w:tcPr>
            <w:tcW w:w="3690" w:type="dxa"/>
            <w:shd w:val="clear" w:color="auto" w:fill="FFFFFF"/>
          </w:tcPr>
          <w:p w14:paraId="1F1435EE" w14:textId="77777777" w:rsidR="00215520" w:rsidRPr="00B3135A" w:rsidRDefault="00215520" w:rsidP="00A243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587B7EE8" w14:textId="77777777" w:rsidR="00215520" w:rsidRPr="00B3135A" w:rsidRDefault="00215520" w:rsidP="00D63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4" w:type="dxa"/>
            <w:gridSpan w:val="3"/>
            <w:shd w:val="clear" w:color="auto" w:fill="FFFFFF"/>
            <w:vAlign w:val="bottom"/>
            <w:hideMark/>
          </w:tcPr>
          <w:p w14:paraId="6565AFCB" w14:textId="2115B2DD" w:rsidR="00215520" w:rsidRPr="00B3135A" w:rsidRDefault="00215520" w:rsidP="00D63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15F1C4" w14:textId="77777777" w:rsidR="00215520" w:rsidRPr="00B3135A" w:rsidRDefault="00215520" w:rsidP="00D63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50" w:type="dxa"/>
            <w:gridSpan w:val="3"/>
            <w:shd w:val="clear" w:color="auto" w:fill="FFFFFF"/>
            <w:vAlign w:val="bottom"/>
            <w:hideMark/>
          </w:tcPr>
          <w:p w14:paraId="29E898B6" w14:textId="77777777" w:rsidR="00215520" w:rsidRPr="00B3135A" w:rsidRDefault="00215520" w:rsidP="00D63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605" w:rsidRPr="00B3135A" w14:paraId="13C2A0B2" w14:textId="77777777" w:rsidTr="00EF34E1">
        <w:trPr>
          <w:tblHeader/>
        </w:trPr>
        <w:tc>
          <w:tcPr>
            <w:tcW w:w="3690" w:type="dxa"/>
            <w:shd w:val="clear" w:color="auto" w:fill="FFFFFF"/>
          </w:tcPr>
          <w:p w14:paraId="749AEAA8" w14:textId="77777777" w:rsidR="00E74605" w:rsidRPr="00B3135A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44332365" w14:textId="3D99DE29" w:rsidR="00E74605" w:rsidRPr="00B3135A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2" w:type="dxa"/>
            <w:shd w:val="clear" w:color="auto" w:fill="FFFFFF"/>
            <w:vAlign w:val="bottom"/>
            <w:hideMark/>
          </w:tcPr>
          <w:p w14:paraId="76292723" w14:textId="3D7D192A" w:rsidR="00E74605" w:rsidRPr="00B3135A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3CF7083" w14:textId="77777777" w:rsidR="00E74605" w:rsidRPr="00B3135A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6" w:type="dxa"/>
            <w:shd w:val="clear" w:color="auto" w:fill="FFFFFF"/>
            <w:vAlign w:val="bottom"/>
            <w:hideMark/>
          </w:tcPr>
          <w:p w14:paraId="681C22BC" w14:textId="033B4351" w:rsidR="00E74605" w:rsidRPr="00B3135A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A6D7BA3" w14:textId="77777777" w:rsidR="00E74605" w:rsidRPr="00B3135A" w:rsidRDefault="00E74605" w:rsidP="00E74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FFFFFF"/>
            <w:vAlign w:val="bottom"/>
            <w:hideMark/>
          </w:tcPr>
          <w:p w14:paraId="752CE0EC" w14:textId="139232DA" w:rsidR="00E74605" w:rsidRPr="00B3135A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5BDAD3A" w14:textId="77777777" w:rsidR="00E74605" w:rsidRPr="00B3135A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FFFFFF"/>
            <w:vAlign w:val="bottom"/>
            <w:hideMark/>
          </w:tcPr>
          <w:p w14:paraId="68AB6EB2" w14:textId="6AB5800E" w:rsidR="00E74605" w:rsidRPr="00B3135A" w:rsidRDefault="00E74605" w:rsidP="00E74605">
            <w:pPr>
              <w:pStyle w:val="acctfourfigures"/>
              <w:tabs>
                <w:tab w:val="left" w:pos="720"/>
              </w:tabs>
              <w:spacing w:line="360" w:lineRule="exac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74605" w:rsidRPr="00B3135A" w14:paraId="0D8CC40F" w14:textId="77777777" w:rsidTr="00EF34E1">
        <w:trPr>
          <w:tblHeader/>
        </w:trPr>
        <w:tc>
          <w:tcPr>
            <w:tcW w:w="3690" w:type="dxa"/>
          </w:tcPr>
          <w:p w14:paraId="2C9B9412" w14:textId="0C95F463" w:rsidR="00E74605" w:rsidRPr="00B3135A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72BB570" w14:textId="4FFE8608" w:rsidR="00E74605" w:rsidRPr="00B3135A" w:rsidRDefault="00E74605" w:rsidP="00EF34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12" w:right="-10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00" w:type="dxa"/>
            <w:gridSpan w:val="7"/>
            <w:hideMark/>
          </w:tcPr>
          <w:p w14:paraId="678C5459" w14:textId="2454E040" w:rsidR="00E74605" w:rsidRPr="00B3135A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605" w:rsidRPr="00B3135A" w14:paraId="7730C601" w14:textId="77777777" w:rsidTr="00EF34E1">
        <w:tc>
          <w:tcPr>
            <w:tcW w:w="3690" w:type="dxa"/>
            <w:hideMark/>
          </w:tcPr>
          <w:p w14:paraId="6C4A323D" w14:textId="7268BECA" w:rsidR="00E74605" w:rsidRPr="00B3135A" w:rsidRDefault="00E74605" w:rsidP="00E7460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78"/>
                <w:tab w:val="left" w:pos="525"/>
              </w:tabs>
              <w:spacing w:line="360" w:lineRule="exact"/>
              <w:ind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44C3D451" w14:textId="77777777" w:rsidR="00E74605" w:rsidRPr="00B3135A" w:rsidDel="00215520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</w:tcPr>
          <w:p w14:paraId="7576303D" w14:textId="75A40447" w:rsidR="00E74605" w:rsidRPr="00B3135A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2258B85" w14:textId="77777777" w:rsidR="00E74605" w:rsidRPr="00B3135A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56654CC" w14:textId="30450B8F" w:rsidR="00E74605" w:rsidRPr="00B3135A" w:rsidRDefault="00E74605" w:rsidP="00E74605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CFC3AA" w14:textId="77777777" w:rsidR="00E74605" w:rsidRPr="00B3135A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A923B61" w14:textId="483D53D0" w:rsidR="00E74605" w:rsidRPr="00B3135A" w:rsidRDefault="00E74605" w:rsidP="00E746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FCE449" w14:textId="77777777" w:rsidR="00E74605" w:rsidRPr="00B3135A" w:rsidRDefault="00E74605" w:rsidP="00E7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1ECE9B83" w14:textId="73C527D4" w:rsidR="00E74605" w:rsidRPr="00B3135A" w:rsidRDefault="00E74605" w:rsidP="00E746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ED7" w:rsidRPr="00B3135A" w14:paraId="77572B5B" w14:textId="77777777" w:rsidTr="00EF34E1">
        <w:tc>
          <w:tcPr>
            <w:tcW w:w="3690" w:type="dxa"/>
          </w:tcPr>
          <w:p w14:paraId="6AA98784" w14:textId="6B81C50D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78"/>
                <w:tab w:val="left" w:pos="525"/>
              </w:tabs>
              <w:spacing w:line="360" w:lineRule="exact"/>
              <w:ind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และสินค้ากึ่งสำเร็จรูป</w:t>
            </w:r>
          </w:p>
        </w:tc>
        <w:tc>
          <w:tcPr>
            <w:tcW w:w="810" w:type="dxa"/>
          </w:tcPr>
          <w:p w14:paraId="251C707E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04C0C91E" w14:textId="47705530" w:rsidR="00F04ED7" w:rsidRPr="00B3135A" w:rsidRDefault="006967A9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(17</w:t>
            </w:r>
            <w:r w:rsidR="00A358C2" w:rsidRPr="00EF34E1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358C2" w:rsidRPr="00EF34E1">
              <w:rPr>
                <w:rFonts w:ascii="Angsana New" w:hAnsi="Angsana New"/>
                <w:sz w:val="30"/>
                <w:szCs w:val="30"/>
                <w:lang w:bidi="th-TH"/>
              </w:rPr>
              <w:t>735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F04888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071B71EF" w14:textId="3B80F80A" w:rsidR="00F04ED7" w:rsidRPr="00B3135A" w:rsidRDefault="00F04ED7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150,642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42EEA049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5787EEC7" w14:textId="509B80D2" w:rsidR="00F04ED7" w:rsidRPr="00EF34E1" w:rsidRDefault="00871BF4" w:rsidP="00EF34E1">
            <w:pPr>
              <w:pStyle w:val="acctfourfigures"/>
              <w:tabs>
                <w:tab w:val="clear" w:pos="765"/>
                <w:tab w:val="decimal" w:pos="476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E03577" w14:textId="77777777" w:rsidR="00F04ED7" w:rsidRPr="00EF34E1" w:rsidRDefault="00F04ED7" w:rsidP="00EF34E1">
            <w:pPr>
              <w:pStyle w:val="acctfourfigures"/>
              <w:tabs>
                <w:tab w:val="clear" w:pos="765"/>
                <w:tab w:val="decimal" w:pos="476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786FE2A7" w14:textId="0F8D6508" w:rsidR="00F04ED7" w:rsidRPr="00B3135A" w:rsidRDefault="00871BF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4ED7" w:rsidRPr="00B3135A" w14:paraId="63C9C900" w14:textId="77777777" w:rsidTr="00EF34E1">
        <w:tc>
          <w:tcPr>
            <w:tcW w:w="3690" w:type="dxa"/>
            <w:hideMark/>
          </w:tcPr>
          <w:p w14:paraId="25291744" w14:textId="77777777" w:rsidR="00F04ED7" w:rsidRPr="00B3135A" w:rsidRDefault="00F04ED7" w:rsidP="00F04ED7">
            <w:pPr>
              <w:tabs>
                <w:tab w:val="clear" w:pos="680"/>
                <w:tab w:val="left" w:pos="0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45E92C99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46E4BC5" w14:textId="3E699D3A" w:rsidR="00F04ED7" w:rsidRPr="00B3135A" w:rsidRDefault="00141AB0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2,097,984</w:t>
            </w:r>
          </w:p>
        </w:tc>
        <w:tc>
          <w:tcPr>
            <w:tcW w:w="236" w:type="dxa"/>
            <w:shd w:val="clear" w:color="auto" w:fill="auto"/>
          </w:tcPr>
          <w:p w14:paraId="065D83A9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hideMark/>
          </w:tcPr>
          <w:p w14:paraId="4C909B9F" w14:textId="74C1922F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1,799,597</w:t>
            </w:r>
          </w:p>
        </w:tc>
        <w:tc>
          <w:tcPr>
            <w:tcW w:w="236" w:type="dxa"/>
          </w:tcPr>
          <w:p w14:paraId="62AF0990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700EBB3E" w14:textId="4112064B" w:rsidR="00F04ED7" w:rsidRPr="00EF34E1" w:rsidRDefault="00871BF4" w:rsidP="00EF34E1">
            <w:pPr>
              <w:pStyle w:val="acctfourfigures"/>
              <w:tabs>
                <w:tab w:val="clear" w:pos="765"/>
                <w:tab w:val="decimal" w:pos="476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222E0" w14:textId="77777777" w:rsidR="00F04ED7" w:rsidRPr="00EF34E1" w:rsidRDefault="00F04ED7" w:rsidP="00EF34E1">
            <w:pPr>
              <w:pStyle w:val="acctfourfigures"/>
              <w:tabs>
                <w:tab w:val="clear" w:pos="765"/>
                <w:tab w:val="decimal" w:pos="476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1E70ADD7" w14:textId="62B5D25B" w:rsidR="00F04ED7" w:rsidRPr="00B3135A" w:rsidRDefault="00871BF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4ED7" w:rsidRPr="00B3135A" w14:paraId="4CD742A9" w14:textId="77777777" w:rsidTr="00EF34E1">
        <w:tc>
          <w:tcPr>
            <w:tcW w:w="3690" w:type="dxa"/>
            <w:hideMark/>
          </w:tcPr>
          <w:p w14:paraId="4F31008E" w14:textId="6385B8F3" w:rsidR="00F04ED7" w:rsidRPr="00B3135A" w:rsidRDefault="00F04ED7" w:rsidP="00F04ED7">
            <w:pPr>
              <w:tabs>
                <w:tab w:val="clear" w:pos="454"/>
                <w:tab w:val="clear" w:pos="680"/>
                <w:tab w:val="left" w:pos="0"/>
                <w:tab w:val="left" w:pos="522"/>
                <w:tab w:val="left" w:pos="612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2280FCE5" w14:textId="5A2785B7" w:rsidR="00F04ED7" w:rsidRPr="00EF34E1" w:rsidRDefault="00F04ED7" w:rsidP="00EF34E1">
            <w:pPr>
              <w:pStyle w:val="acctfourfigures"/>
              <w:tabs>
                <w:tab w:val="clear" w:pos="765"/>
              </w:tabs>
              <w:spacing w:line="360" w:lineRule="exact"/>
              <w:ind w:left="-110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25EF3595" w14:textId="50B10CCF" w:rsidR="00F04ED7" w:rsidRPr="00B3135A" w:rsidRDefault="00141AB0" w:rsidP="00EF34E1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578,</w:t>
            </w:r>
            <w:r w:rsidR="00081F2E" w:rsidRPr="00EF34E1">
              <w:rPr>
                <w:rFonts w:ascii="Angsana New" w:hAnsi="Angsana New"/>
                <w:sz w:val="30"/>
                <w:szCs w:val="30"/>
              </w:rPr>
              <w:t>7</w:t>
            </w:r>
            <w:r w:rsidRPr="00B3135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64E7617B" w14:textId="77777777" w:rsidR="00F04ED7" w:rsidRPr="00EF34E1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shd w:val="clear" w:color="auto" w:fill="auto"/>
            <w:hideMark/>
          </w:tcPr>
          <w:p w14:paraId="1B93890C" w14:textId="334531C0" w:rsidR="00F04ED7" w:rsidRPr="00B3135A" w:rsidRDefault="00F04ED7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523,404</w:t>
            </w:r>
          </w:p>
        </w:tc>
        <w:tc>
          <w:tcPr>
            <w:tcW w:w="236" w:type="dxa"/>
          </w:tcPr>
          <w:p w14:paraId="05FD5147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6223C1F2" w14:textId="00925058" w:rsidR="00F04ED7" w:rsidRPr="00B3135A" w:rsidRDefault="00AD0F04" w:rsidP="00EF34E1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</w:t>
            </w:r>
            <w:r w:rsidR="00871BF4" w:rsidRPr="00B3135A">
              <w:rPr>
                <w:rFonts w:ascii="Angsana New" w:hAnsi="Angsana New"/>
                <w:sz w:val="30"/>
                <w:szCs w:val="30"/>
              </w:rPr>
              <w:t>9</w:t>
            </w:r>
            <w:r w:rsidRPr="00B3135A">
              <w:rPr>
                <w:rFonts w:ascii="Angsana New" w:hAnsi="Angsana New"/>
                <w:sz w:val="30"/>
                <w:szCs w:val="30"/>
              </w:rPr>
              <w:t>,</w:t>
            </w:r>
            <w:r w:rsidR="00871BF4" w:rsidRPr="00B3135A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236" w:type="dxa"/>
            <w:shd w:val="clear" w:color="auto" w:fill="auto"/>
          </w:tcPr>
          <w:p w14:paraId="10D440C0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39C4C571" w14:textId="76F2419B" w:rsidR="00F04ED7" w:rsidRPr="00B3135A" w:rsidRDefault="00F23D49" w:rsidP="00EF34E1">
            <w:pPr>
              <w:pStyle w:val="acctfourfigures"/>
              <w:tabs>
                <w:tab w:val="clear" w:pos="765"/>
                <w:tab w:val="decimal" w:pos="74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20,303</w:t>
            </w:r>
          </w:p>
        </w:tc>
      </w:tr>
      <w:tr w:rsidR="00F04ED7" w:rsidRPr="00B3135A" w14:paraId="2B5BC949" w14:textId="77777777" w:rsidTr="00EF34E1">
        <w:tc>
          <w:tcPr>
            <w:tcW w:w="3690" w:type="dxa"/>
          </w:tcPr>
          <w:p w14:paraId="79253996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252"/>
                <w:tab w:val="left" w:pos="525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4267D943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41F3AC9" w14:textId="328A0C1F" w:rsidR="00F04ED7" w:rsidRPr="00B3135A" w:rsidRDefault="00A815BB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51,065</w:t>
            </w:r>
          </w:p>
        </w:tc>
        <w:tc>
          <w:tcPr>
            <w:tcW w:w="236" w:type="dxa"/>
            <w:shd w:val="clear" w:color="auto" w:fill="auto"/>
          </w:tcPr>
          <w:p w14:paraId="5D1EFE45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090D8153" w14:textId="2F489371" w:rsidR="00F04ED7" w:rsidRPr="00B3135A" w:rsidRDefault="00F04ED7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Pr="00B3135A">
              <w:rPr>
                <w:rFonts w:ascii="Angsana New" w:hAnsi="Angsana New"/>
                <w:sz w:val="30"/>
                <w:szCs w:val="30"/>
              </w:rPr>
              <w:t>,125</w:t>
            </w:r>
          </w:p>
        </w:tc>
        <w:tc>
          <w:tcPr>
            <w:tcW w:w="236" w:type="dxa"/>
          </w:tcPr>
          <w:p w14:paraId="662701FA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0183AFD6" w14:textId="0B79BE63" w:rsidR="00F04ED7" w:rsidRPr="00B3135A" w:rsidRDefault="00F23D49" w:rsidP="00EF34E1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36</w:t>
            </w:r>
            <w:r w:rsidR="00AD0F04" w:rsidRPr="00B3135A">
              <w:rPr>
                <w:rFonts w:ascii="Angsana New" w:hAnsi="Angsana New"/>
                <w:sz w:val="30"/>
                <w:szCs w:val="30"/>
              </w:rPr>
              <w:t>,</w:t>
            </w:r>
            <w:r w:rsidRPr="00B3135A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36" w:type="dxa"/>
            <w:shd w:val="clear" w:color="auto" w:fill="auto"/>
          </w:tcPr>
          <w:p w14:paraId="33FD5A51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197EAA66" w14:textId="7227B82A" w:rsidR="00F04ED7" w:rsidRPr="00B3135A" w:rsidRDefault="00F23D49" w:rsidP="00EF34E1">
            <w:pPr>
              <w:pStyle w:val="acctfourfigures"/>
              <w:tabs>
                <w:tab w:val="clear" w:pos="765"/>
                <w:tab w:val="decimal" w:pos="74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8,152</w:t>
            </w:r>
          </w:p>
        </w:tc>
      </w:tr>
      <w:tr w:rsidR="00F04ED7" w:rsidRPr="00B3135A" w14:paraId="4683ABBD" w14:textId="77777777" w:rsidTr="00EF34E1">
        <w:trPr>
          <w:trHeight w:val="416"/>
        </w:trPr>
        <w:tc>
          <w:tcPr>
            <w:tcW w:w="3690" w:type="dxa"/>
          </w:tcPr>
          <w:p w14:paraId="7B45B684" w14:textId="072DFB84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252"/>
                <w:tab w:val="left" w:pos="525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กลับรายการขาดทุนจากการปรับมูลค่าสินค้า</w:t>
            </w:r>
          </w:p>
        </w:tc>
        <w:tc>
          <w:tcPr>
            <w:tcW w:w="810" w:type="dxa"/>
          </w:tcPr>
          <w:p w14:paraId="7E570F36" w14:textId="5E5070EB" w:rsidR="00F04ED7" w:rsidRPr="00EF34E1" w:rsidRDefault="002C0B6C" w:rsidP="00EF34E1">
            <w:pPr>
              <w:pStyle w:val="acctfourfigures"/>
              <w:tabs>
                <w:tab w:val="clear" w:pos="765"/>
              </w:tabs>
              <w:spacing w:line="360" w:lineRule="exact"/>
              <w:ind w:left="-110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3C77E8F7" w14:textId="6AECBD1E" w:rsidR="00F04ED7" w:rsidRPr="00B3135A" w:rsidRDefault="00BA09E8" w:rsidP="00EF34E1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312977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7C109CFC" w14:textId="74A32799" w:rsidR="00F04ED7" w:rsidRPr="00B3135A" w:rsidRDefault="00F04ED7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53,340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46358D3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12535213" w14:textId="4CABE827" w:rsidR="00F04ED7" w:rsidRPr="00B3135A" w:rsidRDefault="00871BF4" w:rsidP="00EF34E1">
            <w:pPr>
              <w:pStyle w:val="acctfourfigures"/>
              <w:tabs>
                <w:tab w:val="clear" w:pos="765"/>
                <w:tab w:val="decimal" w:pos="476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8057F4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53BAF632" w14:textId="52A8F68B" w:rsidR="00F04ED7" w:rsidRPr="00B3135A" w:rsidRDefault="00871BF4" w:rsidP="00EF34E1">
            <w:pPr>
              <w:pStyle w:val="acctfourfigures"/>
              <w:tabs>
                <w:tab w:val="clear" w:pos="765"/>
                <w:tab w:val="decimal" w:pos="455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04ED7" w:rsidRPr="00B3135A" w14:paraId="206675B2" w14:textId="77777777" w:rsidTr="00EF34E1">
        <w:trPr>
          <w:trHeight w:val="416"/>
        </w:trPr>
        <w:tc>
          <w:tcPr>
            <w:tcW w:w="3690" w:type="dxa"/>
          </w:tcPr>
          <w:p w14:paraId="78178FC2" w14:textId="37D4A620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252"/>
                <w:tab w:val="left" w:pos="525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ค่าขนส่งและค่าใช้จ่ายส่งออก</w:t>
            </w:r>
          </w:p>
        </w:tc>
        <w:tc>
          <w:tcPr>
            <w:tcW w:w="810" w:type="dxa"/>
          </w:tcPr>
          <w:p w14:paraId="634F7DA3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AF304A1" w14:textId="37071F98" w:rsidR="00F04ED7" w:rsidRPr="00B3135A" w:rsidRDefault="00A815BB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60,107</w:t>
            </w:r>
          </w:p>
        </w:tc>
        <w:tc>
          <w:tcPr>
            <w:tcW w:w="236" w:type="dxa"/>
            <w:shd w:val="clear" w:color="auto" w:fill="auto"/>
          </w:tcPr>
          <w:p w14:paraId="180577C5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24D08DE5" w14:textId="2753CFAE" w:rsidR="00F04ED7" w:rsidRPr="00B3135A" w:rsidRDefault="00F04ED7" w:rsidP="00F04ED7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47,947</w:t>
            </w:r>
          </w:p>
        </w:tc>
        <w:tc>
          <w:tcPr>
            <w:tcW w:w="236" w:type="dxa"/>
          </w:tcPr>
          <w:p w14:paraId="6FE04F0C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0B457CCB" w14:textId="5553084C" w:rsidR="00F04ED7" w:rsidRPr="00B3135A" w:rsidRDefault="00871BF4" w:rsidP="00EF34E1">
            <w:pPr>
              <w:pStyle w:val="acctfourfigures"/>
              <w:tabs>
                <w:tab w:val="clear" w:pos="765"/>
                <w:tab w:val="decimal" w:pos="476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D12DEC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0ADB76BA" w14:textId="630EB393" w:rsidR="00F04ED7" w:rsidRPr="00B3135A" w:rsidRDefault="00871BF4" w:rsidP="00EF34E1">
            <w:pPr>
              <w:pStyle w:val="acctfourfigures"/>
              <w:tabs>
                <w:tab w:val="clear" w:pos="765"/>
                <w:tab w:val="decimal" w:pos="455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8BC" w:rsidRPr="00B3135A" w14:paraId="257C3A17" w14:textId="77777777" w:rsidTr="00F23D49">
        <w:trPr>
          <w:trHeight w:val="416"/>
        </w:trPr>
        <w:tc>
          <w:tcPr>
            <w:tcW w:w="3690" w:type="dxa"/>
          </w:tcPr>
          <w:p w14:paraId="0212B88B" w14:textId="61CF3E9C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0"/>
                <w:tab w:val="left" w:pos="252"/>
                <w:tab w:val="left" w:pos="525"/>
              </w:tabs>
              <w:spacing w:line="360" w:lineRule="exact"/>
              <w:ind w:right="-104" w:hanging="1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ค่าเช่าจ่ายและค่าบริการ</w:t>
            </w:r>
          </w:p>
        </w:tc>
        <w:tc>
          <w:tcPr>
            <w:tcW w:w="810" w:type="dxa"/>
          </w:tcPr>
          <w:p w14:paraId="233E6811" w14:textId="77777777" w:rsidR="009C58BC" w:rsidRPr="00B3135A" w:rsidRDefault="009C58BC" w:rsidP="009C58BC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C2B172A" w14:textId="66A1CC33" w:rsidR="009C58BC" w:rsidRPr="00B3135A" w:rsidRDefault="009C58BC" w:rsidP="009C58BC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11,838</w:t>
            </w:r>
          </w:p>
        </w:tc>
        <w:tc>
          <w:tcPr>
            <w:tcW w:w="236" w:type="dxa"/>
            <w:shd w:val="clear" w:color="auto" w:fill="auto"/>
          </w:tcPr>
          <w:p w14:paraId="0C247F93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6F3EF1A8" w14:textId="68239F16" w:rsidR="009C58BC" w:rsidRPr="00B3135A" w:rsidRDefault="009C58BC" w:rsidP="009C58BC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9,808</w:t>
            </w:r>
          </w:p>
        </w:tc>
        <w:tc>
          <w:tcPr>
            <w:tcW w:w="236" w:type="dxa"/>
          </w:tcPr>
          <w:p w14:paraId="5CC9B044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407C12D2" w14:textId="399AF1AC" w:rsidR="009C58BC" w:rsidRPr="00B3135A" w:rsidRDefault="009C58BC" w:rsidP="009C58BC">
            <w:pPr>
              <w:pStyle w:val="acctfourfigures"/>
              <w:tabs>
                <w:tab w:val="clear" w:pos="765"/>
                <w:tab w:val="decimal" w:pos="476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EACE43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shd w:val="clear" w:color="auto" w:fill="auto"/>
          </w:tcPr>
          <w:p w14:paraId="34F7E796" w14:textId="083635CB" w:rsidR="009C58BC" w:rsidRPr="00B3135A" w:rsidRDefault="009C58BC" w:rsidP="009C58BC">
            <w:pPr>
              <w:pStyle w:val="acctfourfigures"/>
              <w:tabs>
                <w:tab w:val="clear" w:pos="765"/>
                <w:tab w:val="decimal" w:pos="455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8BC" w:rsidRPr="00B3135A" w14:paraId="2EF5AE3D" w14:textId="77777777" w:rsidTr="00EF34E1">
        <w:tc>
          <w:tcPr>
            <w:tcW w:w="3690" w:type="dxa"/>
            <w:hideMark/>
          </w:tcPr>
          <w:p w14:paraId="446047C1" w14:textId="096576CE" w:rsidR="009C58BC" w:rsidRPr="00B3135A" w:rsidRDefault="009C58BC" w:rsidP="009C58BC">
            <w:pPr>
              <w:tabs>
                <w:tab w:val="clear" w:pos="680"/>
                <w:tab w:val="left" w:pos="0"/>
              </w:tabs>
              <w:spacing w:line="360" w:lineRule="exact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25A092AA" w14:textId="77777777" w:rsidR="009C58BC" w:rsidRPr="00B3135A" w:rsidRDefault="009C58BC" w:rsidP="009C58BC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D85A3" w14:textId="560F53B2" w:rsidR="009C58BC" w:rsidRPr="00B3135A" w:rsidRDefault="009C58BC" w:rsidP="009C58BC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358C2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358C2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236" w:type="dxa"/>
            <w:shd w:val="clear" w:color="auto" w:fill="auto"/>
          </w:tcPr>
          <w:p w14:paraId="67ECA5D7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30AF5" w14:textId="46D956B0" w:rsidR="009C58BC" w:rsidRPr="00B3135A" w:rsidRDefault="009C58BC" w:rsidP="009C58BC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366,565</w:t>
            </w:r>
          </w:p>
        </w:tc>
        <w:tc>
          <w:tcPr>
            <w:tcW w:w="236" w:type="dxa"/>
          </w:tcPr>
          <w:p w14:paraId="15E861C0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AC943" w14:textId="0B4A903A" w:rsidR="009C58BC" w:rsidRPr="00B3135A" w:rsidRDefault="009C58BC" w:rsidP="00EF34E1">
            <w:pPr>
              <w:pStyle w:val="acctfourfigures"/>
              <w:tabs>
                <w:tab w:val="clear" w:pos="765"/>
                <w:tab w:val="decimal" w:pos="476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07BFE5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982A4" w14:textId="07FFC7A6" w:rsidR="009C58BC" w:rsidRPr="00B3135A" w:rsidRDefault="009C58BC" w:rsidP="00EF34E1">
            <w:pPr>
              <w:pStyle w:val="acctfourfigures"/>
              <w:tabs>
                <w:tab w:val="clear" w:pos="765"/>
                <w:tab w:val="decimal" w:pos="455"/>
              </w:tabs>
              <w:spacing w:line="360" w:lineRule="exact"/>
              <w:ind w:left="-110" w:right="-20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5D6D" w:rsidRPr="00B3135A" w14:paraId="4B734B2F" w14:textId="77777777" w:rsidTr="00F23D49">
        <w:trPr>
          <w:trHeight w:val="190"/>
        </w:trPr>
        <w:tc>
          <w:tcPr>
            <w:tcW w:w="3690" w:type="dxa"/>
            <w:hideMark/>
          </w:tcPr>
          <w:p w14:paraId="222A19C7" w14:textId="240A0D6F" w:rsidR="009C58BC" w:rsidRPr="00EF34E1" w:rsidRDefault="009C58BC" w:rsidP="00EF34E1">
            <w:pPr>
              <w:tabs>
                <w:tab w:val="clear" w:pos="680"/>
                <w:tab w:val="clear" w:pos="2807"/>
                <w:tab w:val="clear" w:pos="3515"/>
                <w:tab w:val="left" w:pos="0"/>
              </w:tabs>
              <w:spacing w:line="360" w:lineRule="exact"/>
              <w:ind w:right="-558" w:hanging="18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รวมต้นทุนขาย ต้นทุนการให้เช่า ค่าใช้จ่าย</w:t>
            </w:r>
            <w:r w:rsidRPr="00EF34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br/>
              <w:t xml:space="preserve">   ในการจัดจำหน่าย  และค่าใช้จ่ายในการบริหาร </w:t>
            </w:r>
          </w:p>
        </w:tc>
        <w:tc>
          <w:tcPr>
            <w:tcW w:w="810" w:type="dxa"/>
          </w:tcPr>
          <w:p w14:paraId="3155ABD0" w14:textId="77777777" w:rsidR="009C58BC" w:rsidRPr="00B3135A" w:rsidRDefault="009C58BC" w:rsidP="009C58BC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4BB3B0" w14:textId="77777777" w:rsidR="009C58BC" w:rsidRPr="00B3135A" w:rsidRDefault="009C58BC" w:rsidP="009C58BC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2BA2F0" w14:textId="318EB0A9" w:rsidR="009C58BC" w:rsidRPr="00B3135A" w:rsidRDefault="009C58BC" w:rsidP="00EF34E1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D718CE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192,</w:t>
            </w:r>
            <w:r w:rsidR="00340AAF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718CE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14:paraId="59169B24" w14:textId="77777777" w:rsidR="009C58BC" w:rsidRPr="00EF34E1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665128" w14:textId="77777777" w:rsidR="009C58BC" w:rsidRPr="00B3135A" w:rsidRDefault="009C58BC" w:rsidP="009C58BC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10" w:right="-200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4A98A2" w14:textId="4C88131E" w:rsidR="009C58BC" w:rsidRPr="00B3135A" w:rsidRDefault="009C58BC" w:rsidP="009C58BC">
            <w:pPr>
              <w:pStyle w:val="acctfourfigures"/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2,594,464</w:t>
            </w:r>
          </w:p>
        </w:tc>
        <w:tc>
          <w:tcPr>
            <w:tcW w:w="236" w:type="dxa"/>
          </w:tcPr>
          <w:p w14:paraId="6FCE4F8C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CE9FC0" w14:textId="17B6B754" w:rsidR="009C58BC" w:rsidRPr="00EF34E1" w:rsidRDefault="009C58BC" w:rsidP="00EF34E1">
            <w:pPr>
              <w:pStyle w:val="acctfourfigures"/>
              <w:tabs>
                <w:tab w:val="clear" w:pos="765"/>
                <w:tab w:val="decimal" w:pos="759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55,567</w:t>
            </w:r>
          </w:p>
        </w:tc>
        <w:tc>
          <w:tcPr>
            <w:tcW w:w="236" w:type="dxa"/>
            <w:shd w:val="clear" w:color="auto" w:fill="auto"/>
          </w:tcPr>
          <w:p w14:paraId="09D36630" w14:textId="77777777" w:rsidR="009C58BC" w:rsidRPr="00B3135A" w:rsidRDefault="009C58BC" w:rsidP="009C5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4484D" w14:textId="77777777" w:rsidR="009C58BC" w:rsidRPr="00B3135A" w:rsidRDefault="009C58BC" w:rsidP="00EF34E1">
            <w:pPr>
              <w:pStyle w:val="acctfourfigures"/>
              <w:tabs>
                <w:tab w:val="clear" w:pos="765"/>
                <w:tab w:val="decimal" w:pos="74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E040653" w14:textId="28069814" w:rsidR="009C58BC" w:rsidRPr="00B3135A" w:rsidRDefault="009C58BC" w:rsidP="00EF34E1">
            <w:pPr>
              <w:pStyle w:val="acctfourfigures"/>
              <w:tabs>
                <w:tab w:val="clear" w:pos="765"/>
                <w:tab w:val="decimal" w:pos="740"/>
              </w:tabs>
              <w:spacing w:line="360" w:lineRule="exact"/>
              <w:ind w:left="-110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28,455</w:t>
            </w:r>
          </w:p>
        </w:tc>
      </w:tr>
    </w:tbl>
    <w:p w14:paraId="4315EFF7" w14:textId="20502D1B" w:rsidR="00D444BB" w:rsidRPr="00EF34E1" w:rsidRDefault="00D444BB" w:rsidP="00EF34E1">
      <w:pPr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414E9EEE" w14:textId="77777777" w:rsidR="004F13D8" w:rsidRPr="00B3135A" w:rsidRDefault="004F13D8" w:rsidP="004F13D8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0033D879" w14:textId="77777777" w:rsidR="004F13D8" w:rsidRPr="00EF34E1" w:rsidRDefault="004F13D8" w:rsidP="00EF34E1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810"/>
        <w:gridCol w:w="900"/>
        <w:gridCol w:w="253"/>
        <w:gridCol w:w="917"/>
        <w:gridCol w:w="253"/>
        <w:gridCol w:w="917"/>
        <w:gridCol w:w="236"/>
        <w:gridCol w:w="934"/>
      </w:tblGrid>
      <w:tr w:rsidR="004F13D8" w:rsidRPr="00B3135A" w14:paraId="0135FBF1" w14:textId="77777777" w:rsidTr="004375F0">
        <w:trPr>
          <w:tblHeader/>
        </w:trPr>
        <w:tc>
          <w:tcPr>
            <w:tcW w:w="3870" w:type="dxa"/>
          </w:tcPr>
          <w:p w14:paraId="60043C6C" w14:textId="77777777" w:rsidR="004F13D8" w:rsidRPr="00B3135A" w:rsidRDefault="004F13D8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1D8EEA5B" w14:textId="77777777" w:rsidR="004F13D8" w:rsidRPr="00B3135A" w:rsidRDefault="004F13D8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0EC1753C" w14:textId="77777777" w:rsidR="004F13D8" w:rsidRPr="00B3135A" w:rsidRDefault="004F13D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2EBB3FE9" w14:textId="77777777" w:rsidR="004F13D8" w:rsidRPr="00B3135A" w:rsidRDefault="004F13D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087" w:type="dxa"/>
            <w:gridSpan w:val="3"/>
          </w:tcPr>
          <w:p w14:paraId="608FA190" w14:textId="77777777" w:rsidR="004F13D8" w:rsidRPr="00B3135A" w:rsidRDefault="004F13D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3D8" w:rsidRPr="00B3135A" w14:paraId="5B6873D3" w14:textId="77777777" w:rsidTr="004375F0">
        <w:trPr>
          <w:tblHeader/>
        </w:trPr>
        <w:tc>
          <w:tcPr>
            <w:tcW w:w="3870" w:type="dxa"/>
          </w:tcPr>
          <w:p w14:paraId="0F0EEBE0" w14:textId="77777777" w:rsidR="004F13D8" w:rsidRPr="00B3135A" w:rsidRDefault="004F13D8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A7BA101" w14:textId="77777777" w:rsidR="004F13D8" w:rsidRPr="00B3135A" w:rsidRDefault="004F13D8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1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03DC8449" w14:textId="77777777" w:rsidR="004F13D8" w:rsidRPr="00B3135A" w:rsidRDefault="004F13D8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53" w:type="dxa"/>
            <w:vAlign w:val="bottom"/>
          </w:tcPr>
          <w:p w14:paraId="3DCBA94E" w14:textId="77777777" w:rsidR="004F13D8" w:rsidRPr="00B3135A" w:rsidRDefault="004F13D8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92AE56F" w14:textId="77777777" w:rsidR="004F13D8" w:rsidRPr="00B3135A" w:rsidRDefault="004F13D8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3" w:type="dxa"/>
            <w:vAlign w:val="bottom"/>
          </w:tcPr>
          <w:p w14:paraId="0DB0B3D6" w14:textId="77777777" w:rsidR="004F13D8" w:rsidRPr="00B3135A" w:rsidRDefault="004F13D8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4EEFCA6B" w14:textId="77777777" w:rsidR="004F13D8" w:rsidRPr="00B3135A" w:rsidRDefault="004F13D8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6035551E" w14:textId="77777777" w:rsidR="004F13D8" w:rsidRPr="00B3135A" w:rsidRDefault="004F13D8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90F4F77" w14:textId="77777777" w:rsidR="004F13D8" w:rsidRPr="00B3135A" w:rsidRDefault="004F13D8" w:rsidP="004375F0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F13D8" w:rsidRPr="00B3135A" w14:paraId="5E28FFD8" w14:textId="77777777" w:rsidTr="004375F0">
        <w:trPr>
          <w:tblHeader/>
        </w:trPr>
        <w:tc>
          <w:tcPr>
            <w:tcW w:w="3870" w:type="dxa"/>
          </w:tcPr>
          <w:p w14:paraId="51305F8F" w14:textId="77777777" w:rsidR="004F13D8" w:rsidRPr="00B3135A" w:rsidRDefault="004F13D8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7CEDF18" w14:textId="77777777" w:rsidR="004F13D8" w:rsidRPr="00B3135A" w:rsidRDefault="004F13D8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14:paraId="66517601" w14:textId="77777777" w:rsidR="004F13D8" w:rsidRPr="00B3135A" w:rsidRDefault="004F13D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26F2C" w:rsidRPr="00B3135A" w14:paraId="2240E5ED" w14:textId="77777777" w:rsidTr="000C1A6A">
        <w:trPr>
          <w:tblHeader/>
        </w:trPr>
        <w:tc>
          <w:tcPr>
            <w:tcW w:w="3870" w:type="dxa"/>
          </w:tcPr>
          <w:p w14:paraId="65EBE87E" w14:textId="77777777" w:rsidR="004F13D8" w:rsidRPr="00B3135A" w:rsidRDefault="004F13D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14:paraId="2643209D" w14:textId="77777777" w:rsidR="004F13D8" w:rsidRPr="00B3135A" w:rsidRDefault="004F13D8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46DDA8" w14:textId="77777777" w:rsidR="004F13D8" w:rsidRPr="00B3135A" w:rsidRDefault="004F13D8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51B25FD4" w14:textId="77777777" w:rsidR="004F13D8" w:rsidRPr="00B3135A" w:rsidRDefault="004F13D8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3133423" w14:textId="77777777" w:rsidR="004F13D8" w:rsidRPr="00B3135A" w:rsidRDefault="004F13D8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52C400AD" w14:textId="77777777" w:rsidR="004F13D8" w:rsidRPr="00B3135A" w:rsidRDefault="004F13D8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45ABE25" w14:textId="77777777" w:rsidR="004F13D8" w:rsidRPr="00B3135A" w:rsidRDefault="004F13D8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83D6E5A" w14:textId="77777777" w:rsidR="004F13D8" w:rsidRPr="00B3135A" w:rsidRDefault="004F13D8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7BF5587" w14:textId="77777777" w:rsidR="004F13D8" w:rsidRPr="00B3135A" w:rsidRDefault="004F13D8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B4C15" w:rsidRPr="00B3135A" w14:paraId="01249C3A" w14:textId="77777777" w:rsidTr="000C1A6A">
        <w:trPr>
          <w:tblHeader/>
        </w:trPr>
        <w:tc>
          <w:tcPr>
            <w:tcW w:w="3870" w:type="dxa"/>
          </w:tcPr>
          <w:p w14:paraId="2EC16C52" w14:textId="77777777" w:rsidR="004F13D8" w:rsidRPr="00B3135A" w:rsidRDefault="004F13D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10" w:type="dxa"/>
          </w:tcPr>
          <w:p w14:paraId="4D655A9B" w14:textId="77777777" w:rsidR="004F13D8" w:rsidRPr="00B3135A" w:rsidRDefault="004F13D8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1DDD3" w14:textId="77777777" w:rsidR="004F13D8" w:rsidRPr="00EF34E1" w:rsidRDefault="004F13D8" w:rsidP="004375F0">
            <w:pPr>
              <w:pStyle w:val="3"/>
              <w:tabs>
                <w:tab w:val="clear" w:pos="360"/>
                <w:tab w:val="clear" w:pos="720"/>
                <w:tab w:val="decimal" w:pos="68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13,199</w:t>
            </w:r>
          </w:p>
        </w:tc>
        <w:tc>
          <w:tcPr>
            <w:tcW w:w="253" w:type="dxa"/>
            <w:shd w:val="clear" w:color="auto" w:fill="auto"/>
          </w:tcPr>
          <w:p w14:paraId="13B7C89D" w14:textId="77777777" w:rsidR="004F13D8" w:rsidRPr="00B3135A" w:rsidRDefault="004F13D8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7E42A" w14:textId="77777777" w:rsidR="004F13D8" w:rsidRPr="00EF34E1" w:rsidRDefault="004F13D8" w:rsidP="004375F0">
            <w:pPr>
              <w:pStyle w:val="3"/>
              <w:tabs>
                <w:tab w:val="clear" w:pos="360"/>
                <w:tab w:val="clear" w:pos="720"/>
                <w:tab w:val="decimal" w:pos="448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A18CA6B" w14:textId="77777777" w:rsidR="004F13D8" w:rsidRPr="00EF34E1" w:rsidRDefault="004F13D8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A3652" w14:textId="77777777" w:rsidR="004F13D8" w:rsidRPr="00EF34E1" w:rsidRDefault="004F13D8" w:rsidP="004375F0">
            <w:pPr>
              <w:pStyle w:val="3"/>
              <w:tabs>
                <w:tab w:val="clear" w:pos="360"/>
                <w:tab w:val="clear" w:pos="720"/>
                <w:tab w:val="decimal" w:pos="424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A2E49E" w14:textId="77777777" w:rsidR="004F13D8" w:rsidRPr="00EF34E1" w:rsidRDefault="004F13D8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02972C3" w14:textId="77777777" w:rsidR="004F13D8" w:rsidRPr="00EF34E1" w:rsidRDefault="004F13D8" w:rsidP="004375F0">
            <w:pPr>
              <w:pStyle w:val="3"/>
              <w:tabs>
                <w:tab w:val="clear" w:pos="360"/>
                <w:tab w:val="clear" w:pos="720"/>
                <w:tab w:val="decimal" w:pos="372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6B4C15" w:rsidRPr="00B3135A" w14:paraId="3CE65ABA" w14:textId="77777777" w:rsidTr="00EF34E1">
        <w:trPr>
          <w:tblHeader/>
        </w:trPr>
        <w:tc>
          <w:tcPr>
            <w:tcW w:w="3870" w:type="dxa"/>
          </w:tcPr>
          <w:p w14:paraId="5ECA0918" w14:textId="77777777" w:rsidR="006B4C15" w:rsidRPr="00B3135A" w:rsidRDefault="006B4C15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7CBCC51" w14:textId="77777777" w:rsidR="006B4C15" w:rsidRPr="00B3135A" w:rsidRDefault="006B4C15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9F6CD" w14:textId="77777777" w:rsidR="006B4C15" w:rsidRPr="00EF34E1" w:rsidRDefault="006B4C15" w:rsidP="004375F0">
            <w:pPr>
              <w:pStyle w:val="3"/>
              <w:tabs>
                <w:tab w:val="clear" w:pos="360"/>
                <w:tab w:val="clear" w:pos="720"/>
                <w:tab w:val="decimal" w:pos="68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6C2DD2DD" w14:textId="77777777" w:rsidR="006B4C15" w:rsidRPr="00B3135A" w:rsidRDefault="006B4C15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F518F" w14:textId="77777777" w:rsidR="006B4C15" w:rsidRPr="00EF34E1" w:rsidRDefault="006B4C15" w:rsidP="004375F0">
            <w:pPr>
              <w:pStyle w:val="3"/>
              <w:tabs>
                <w:tab w:val="clear" w:pos="360"/>
                <w:tab w:val="clear" w:pos="720"/>
                <w:tab w:val="decimal" w:pos="448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41E8BCBB" w14:textId="77777777" w:rsidR="006B4C15" w:rsidRPr="00EF34E1" w:rsidRDefault="006B4C15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D2D59" w14:textId="77777777" w:rsidR="006B4C15" w:rsidRPr="00EF34E1" w:rsidRDefault="006B4C15" w:rsidP="004375F0">
            <w:pPr>
              <w:pStyle w:val="3"/>
              <w:tabs>
                <w:tab w:val="clear" w:pos="360"/>
                <w:tab w:val="clear" w:pos="720"/>
                <w:tab w:val="decimal" w:pos="424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0E179E2" w14:textId="77777777" w:rsidR="006B4C15" w:rsidRPr="00EF34E1" w:rsidRDefault="006B4C15" w:rsidP="004375F0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50DC90A" w14:textId="77777777" w:rsidR="006B4C15" w:rsidRPr="00EF34E1" w:rsidRDefault="006B4C15" w:rsidP="004375F0">
            <w:pPr>
              <w:pStyle w:val="3"/>
              <w:tabs>
                <w:tab w:val="clear" w:pos="360"/>
                <w:tab w:val="clear" w:pos="720"/>
                <w:tab w:val="decimal" w:pos="372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B4C15" w:rsidRPr="00B3135A" w14:paraId="63457824" w14:textId="77777777" w:rsidTr="00EF34E1">
        <w:trPr>
          <w:tblHeader/>
        </w:trPr>
        <w:tc>
          <w:tcPr>
            <w:tcW w:w="3870" w:type="dxa"/>
          </w:tcPr>
          <w:p w14:paraId="3CB2EFD3" w14:textId="43AE3918" w:rsidR="006B4C15" w:rsidRPr="00B3135A" w:rsidRDefault="006B4C15" w:rsidP="006B4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7A73D8E" w14:textId="77777777" w:rsidR="006B4C15" w:rsidRPr="00B3135A" w:rsidRDefault="006B4C15" w:rsidP="006B4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F14A80" w14:textId="77777777" w:rsidR="006B4C15" w:rsidRPr="00EF34E1" w:rsidRDefault="006B4C15" w:rsidP="006B4C15">
            <w:pPr>
              <w:pStyle w:val="3"/>
              <w:tabs>
                <w:tab w:val="clear" w:pos="360"/>
                <w:tab w:val="clear" w:pos="720"/>
                <w:tab w:val="decimal" w:pos="68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34C3E924" w14:textId="77777777" w:rsidR="006B4C15" w:rsidRPr="00B3135A" w:rsidRDefault="006B4C15" w:rsidP="006B4C15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AD3DF58" w14:textId="77777777" w:rsidR="006B4C15" w:rsidRPr="00EF34E1" w:rsidRDefault="006B4C15" w:rsidP="006B4C15">
            <w:pPr>
              <w:pStyle w:val="3"/>
              <w:tabs>
                <w:tab w:val="clear" w:pos="360"/>
                <w:tab w:val="clear" w:pos="720"/>
                <w:tab w:val="decimal" w:pos="448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0D2C27EF" w14:textId="77777777" w:rsidR="006B4C15" w:rsidRPr="00EF34E1" w:rsidRDefault="006B4C15" w:rsidP="006B4C15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204C40D" w14:textId="77777777" w:rsidR="006B4C15" w:rsidRPr="00EF34E1" w:rsidRDefault="006B4C15" w:rsidP="006B4C15">
            <w:pPr>
              <w:pStyle w:val="3"/>
              <w:tabs>
                <w:tab w:val="clear" w:pos="360"/>
                <w:tab w:val="clear" w:pos="720"/>
                <w:tab w:val="decimal" w:pos="424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BE22AD2" w14:textId="77777777" w:rsidR="006B4C15" w:rsidRPr="00EF34E1" w:rsidRDefault="006B4C15" w:rsidP="006B4C15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E919D1E" w14:textId="77777777" w:rsidR="006B4C15" w:rsidRPr="00EF34E1" w:rsidRDefault="006B4C15" w:rsidP="006B4C15">
            <w:pPr>
              <w:pStyle w:val="3"/>
              <w:tabs>
                <w:tab w:val="clear" w:pos="360"/>
                <w:tab w:val="clear" w:pos="720"/>
                <w:tab w:val="decimal" w:pos="372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B4C15" w:rsidRPr="00B3135A" w14:paraId="1AD31B6F" w14:textId="77777777" w:rsidTr="00EF34E1">
        <w:trPr>
          <w:tblHeader/>
        </w:trPr>
        <w:tc>
          <w:tcPr>
            <w:tcW w:w="3870" w:type="dxa"/>
          </w:tcPr>
          <w:p w14:paraId="282D19E2" w14:textId="235391C8" w:rsidR="006B4C15" w:rsidRPr="00B3135A" w:rsidRDefault="006B4C15" w:rsidP="006B4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546B26A" w14:textId="77777777" w:rsidR="006B4C15" w:rsidRPr="00B3135A" w:rsidRDefault="006B4C15" w:rsidP="006B4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377901" w14:textId="4E55F8D5" w:rsidR="006B4C15" w:rsidRPr="00EF34E1" w:rsidRDefault="006B4C15" w:rsidP="006B4C15">
            <w:pPr>
              <w:pStyle w:val="3"/>
              <w:tabs>
                <w:tab w:val="clear" w:pos="360"/>
                <w:tab w:val="clear" w:pos="720"/>
                <w:tab w:val="decimal" w:pos="68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3F29F5CD" w14:textId="77777777" w:rsidR="006B4C15" w:rsidRPr="00B3135A" w:rsidRDefault="006B4C15" w:rsidP="006B4C15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7C79C87" w14:textId="524AC222" w:rsidR="006B4C15" w:rsidRPr="00EF34E1" w:rsidRDefault="006B4C1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4FCCC5D4" w14:textId="77777777" w:rsidR="006B4C15" w:rsidRPr="00EF34E1" w:rsidRDefault="006B4C1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DCE273C" w14:textId="3163874F" w:rsidR="006B4C15" w:rsidRPr="00EF34E1" w:rsidRDefault="006B4C1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C4251A" w14:textId="77777777" w:rsidR="006B4C15" w:rsidRPr="00EF34E1" w:rsidRDefault="006B4C1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7D03D79" w14:textId="0DD120D1" w:rsidR="006B4C15" w:rsidRPr="00EF34E1" w:rsidRDefault="006B4C1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6F2C" w:rsidRPr="00B3135A" w14:paraId="33F644D7" w14:textId="77777777" w:rsidTr="00BB3CC9">
        <w:trPr>
          <w:tblHeader/>
        </w:trPr>
        <w:tc>
          <w:tcPr>
            <w:tcW w:w="3870" w:type="dxa"/>
          </w:tcPr>
          <w:p w14:paraId="02FC43F9" w14:textId="77777777" w:rsidR="00304298" w:rsidRPr="00B3135A" w:rsidRDefault="00213619" w:rsidP="00EF34E1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22C86C8B" w14:textId="77777777" w:rsidR="00304298" w:rsidRPr="00B3135A" w:rsidRDefault="00304298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DF8D61A" w14:textId="77777777" w:rsidR="00304298" w:rsidRPr="00B3135A" w:rsidRDefault="00304298" w:rsidP="00061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4E3AB0D6" w14:textId="77777777" w:rsidR="00304298" w:rsidRPr="00B3135A" w:rsidRDefault="00304298" w:rsidP="00061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087" w:type="dxa"/>
            <w:gridSpan w:val="3"/>
          </w:tcPr>
          <w:p w14:paraId="3C9ED24A" w14:textId="77777777" w:rsidR="00304298" w:rsidRPr="00B3135A" w:rsidRDefault="0030429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D6D" w:rsidRPr="00B3135A" w14:paraId="2A5FABB3" w14:textId="77777777" w:rsidTr="00BB3CC9">
        <w:trPr>
          <w:tblHeader/>
        </w:trPr>
        <w:tc>
          <w:tcPr>
            <w:tcW w:w="3870" w:type="dxa"/>
          </w:tcPr>
          <w:p w14:paraId="09BBAB6C" w14:textId="77777777" w:rsidR="002831F2" w:rsidRPr="00EF34E1" w:rsidRDefault="002831F2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FAC145D" w14:textId="53173789" w:rsidR="002831F2" w:rsidRPr="00EF34E1" w:rsidRDefault="00037430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1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07963497" w14:textId="6EC2FCA6" w:rsidR="002831F2" w:rsidRPr="00B3135A" w:rsidRDefault="000614D7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53" w:type="dxa"/>
            <w:vAlign w:val="bottom"/>
          </w:tcPr>
          <w:p w14:paraId="286C41A0" w14:textId="77777777" w:rsidR="002831F2" w:rsidRPr="00B3135A" w:rsidRDefault="002831F2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C1E5683" w14:textId="49635727" w:rsidR="002831F2" w:rsidRPr="00B3135A" w:rsidRDefault="000614D7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3" w:type="dxa"/>
            <w:vAlign w:val="bottom"/>
          </w:tcPr>
          <w:p w14:paraId="12E9D30F" w14:textId="77777777" w:rsidR="002831F2" w:rsidRPr="00B3135A" w:rsidRDefault="002831F2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2F529668" w14:textId="03134DE9" w:rsidR="002831F2" w:rsidRPr="00B3135A" w:rsidRDefault="000614D7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0E60D0DA" w14:textId="77777777" w:rsidR="002831F2" w:rsidRPr="00B3135A" w:rsidRDefault="002831F2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338F019" w14:textId="16A095D9" w:rsidR="002831F2" w:rsidRPr="00B3135A" w:rsidRDefault="000614D7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F13D8" w:rsidRPr="00B3135A" w14:paraId="5CD63176" w14:textId="77777777" w:rsidTr="00BB3CC9">
        <w:trPr>
          <w:tblHeader/>
        </w:trPr>
        <w:tc>
          <w:tcPr>
            <w:tcW w:w="3870" w:type="dxa"/>
          </w:tcPr>
          <w:p w14:paraId="334AC9D8" w14:textId="77777777" w:rsidR="002831F2" w:rsidRPr="00EF34E1" w:rsidRDefault="002831F2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72E38D0" w14:textId="77777777" w:rsidR="002831F2" w:rsidRPr="00B3135A" w:rsidRDefault="002831F2" w:rsidP="00061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14:paraId="23465922" w14:textId="77777777" w:rsidR="002831F2" w:rsidRPr="00B3135A" w:rsidRDefault="002831F2" w:rsidP="00061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3CC9" w:rsidRPr="00B3135A" w14:paraId="5AD938F6" w14:textId="77777777" w:rsidTr="00BB3CC9">
        <w:trPr>
          <w:tblHeader/>
        </w:trPr>
        <w:tc>
          <w:tcPr>
            <w:tcW w:w="3870" w:type="dxa"/>
          </w:tcPr>
          <w:p w14:paraId="47BE7716" w14:textId="77777777" w:rsidR="002C63AB" w:rsidRPr="00B3135A" w:rsidRDefault="002C63AB" w:rsidP="002C6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70EB5F7B" w14:textId="77777777" w:rsidR="002C63AB" w:rsidRPr="00B3135A" w:rsidRDefault="002C63AB" w:rsidP="002C6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BADF62" w14:textId="77777777" w:rsidR="002C63AB" w:rsidRPr="00B3135A" w:rsidRDefault="002C63AB" w:rsidP="00EF34E1">
            <w:pPr>
              <w:pStyle w:val="3"/>
              <w:tabs>
                <w:tab w:val="clear" w:pos="360"/>
                <w:tab w:val="clear" w:pos="720"/>
                <w:tab w:val="decimal" w:pos="686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6C186314" w14:textId="77777777" w:rsidR="002C63AB" w:rsidRPr="00B3135A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E9DE41B" w14:textId="77777777" w:rsidR="002C63AB" w:rsidRPr="00B3135A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0A44EB1B" w14:textId="77777777" w:rsidR="002C63AB" w:rsidRPr="00B3135A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10FC11B3" w14:textId="77777777" w:rsidR="002C63AB" w:rsidRPr="00B3135A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13FBDEB" w14:textId="77777777" w:rsidR="002C63AB" w:rsidRPr="00B3135A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565BB8E" w14:textId="77777777" w:rsidR="002C63AB" w:rsidRPr="00B3135A" w:rsidRDefault="002C63AB" w:rsidP="002C63AB">
            <w:pPr>
              <w:pStyle w:val="3"/>
              <w:tabs>
                <w:tab w:val="clear" w:pos="360"/>
                <w:tab w:val="clear" w:pos="720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B3CC9" w:rsidRPr="00B3135A" w14:paraId="2D7D96DE" w14:textId="77777777" w:rsidTr="00BB3CC9">
        <w:trPr>
          <w:tblHeader/>
        </w:trPr>
        <w:tc>
          <w:tcPr>
            <w:tcW w:w="3870" w:type="dxa"/>
          </w:tcPr>
          <w:p w14:paraId="5A6B114E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</w:tcPr>
          <w:p w14:paraId="5883B24E" w14:textId="77777777" w:rsidR="00F04ED7" w:rsidRPr="00B3135A" w:rsidRDefault="00F04ED7" w:rsidP="00F0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5C336D" w14:textId="29A17423" w:rsidR="00F04ED7" w:rsidRPr="00B3135A" w:rsidRDefault="009B0342" w:rsidP="00EF34E1">
            <w:pPr>
              <w:pStyle w:val="3"/>
              <w:tabs>
                <w:tab w:val="clear" w:pos="360"/>
                <w:tab w:val="clear" w:pos="720"/>
                <w:tab w:val="decimal" w:pos="68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3429F8" w:rsidRPr="00B313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429F8" w:rsidRPr="00B313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036</w:t>
            </w:r>
          </w:p>
        </w:tc>
        <w:tc>
          <w:tcPr>
            <w:tcW w:w="253" w:type="dxa"/>
            <w:shd w:val="clear" w:color="auto" w:fill="auto"/>
          </w:tcPr>
          <w:p w14:paraId="1F2DB551" w14:textId="77777777" w:rsidR="00F04ED7" w:rsidRPr="00B3135A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7919A4D" w14:textId="5F5FD72A" w:rsidR="00F04ED7" w:rsidRPr="00B3135A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(7,466)</w:t>
            </w:r>
          </w:p>
        </w:tc>
        <w:tc>
          <w:tcPr>
            <w:tcW w:w="253" w:type="dxa"/>
            <w:shd w:val="clear" w:color="auto" w:fill="auto"/>
          </w:tcPr>
          <w:p w14:paraId="67D94673" w14:textId="77777777" w:rsidR="00F04ED7" w:rsidRPr="00B3135A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157098C0" w14:textId="20D6E49C" w:rsidR="00F04ED7" w:rsidRPr="00B3135A" w:rsidRDefault="00D031F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54FE1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15EB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54FE1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115EB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BA0B19A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ECA2F18" w14:textId="17A6AEA9" w:rsidR="00F04ED7" w:rsidRPr="00B3135A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(7,572)</w:t>
            </w:r>
          </w:p>
        </w:tc>
      </w:tr>
      <w:tr w:rsidR="00037430" w:rsidRPr="00B3135A" w14:paraId="57DAB8DB" w14:textId="77777777" w:rsidTr="00BB3CC9">
        <w:trPr>
          <w:tblHeader/>
        </w:trPr>
        <w:tc>
          <w:tcPr>
            <w:tcW w:w="3870" w:type="dxa"/>
          </w:tcPr>
          <w:p w14:paraId="461192E6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B3D49A3" w14:textId="77777777" w:rsidR="00F04ED7" w:rsidRPr="00B3135A" w:rsidRDefault="00F04ED7" w:rsidP="00F0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EC203" w14:textId="77777777" w:rsidR="00F04ED7" w:rsidRPr="00B3135A" w:rsidRDefault="00F04ED7" w:rsidP="00EF34E1">
            <w:pPr>
              <w:pStyle w:val="3"/>
              <w:tabs>
                <w:tab w:val="clear" w:pos="360"/>
                <w:tab w:val="clear" w:pos="720"/>
                <w:tab w:val="decimal" w:pos="686"/>
                <w:tab w:val="decimal" w:pos="763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27A5D817" w14:textId="77777777" w:rsidR="00F04ED7" w:rsidRPr="00B3135A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FAC85" w14:textId="77777777" w:rsidR="00F04ED7" w:rsidRPr="00B3135A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116A2CB5" w14:textId="77777777" w:rsidR="00F04ED7" w:rsidRPr="00B3135A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1CCAF" w14:textId="77777777" w:rsidR="00F04ED7" w:rsidRPr="00B3135A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562081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729C0EB" w14:textId="77777777" w:rsidR="00F04ED7" w:rsidRPr="00B3135A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17AA" w:rsidRPr="00B3135A" w14:paraId="40AB2A3B" w14:textId="77777777" w:rsidTr="00BB3CC9">
        <w:trPr>
          <w:tblHeader/>
        </w:trPr>
        <w:tc>
          <w:tcPr>
            <w:tcW w:w="3870" w:type="dxa"/>
          </w:tcPr>
          <w:p w14:paraId="26E0E946" w14:textId="77777777" w:rsidR="004F13D8" w:rsidRPr="00B3135A" w:rsidRDefault="00037430" w:rsidP="00254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ค่าใช้จ่ายทางภาษีไม่รวมภาษีเงินได้ที่เกิด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4F13D8" w:rsidRPr="00B3135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D3B68ED" w14:textId="70874EA0" w:rsidR="00037430" w:rsidRPr="00B3135A" w:rsidRDefault="004F13D8" w:rsidP="00254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37430" w:rsidRPr="00EF34E1">
              <w:rPr>
                <w:rFonts w:ascii="Angsana New" w:hAnsi="Angsana New"/>
                <w:sz w:val="30"/>
                <w:szCs w:val="30"/>
                <w:cs/>
              </w:rPr>
              <w:t>กำไรจากการขายการดำเนินงานที่ยกเลิก</w:t>
            </w:r>
          </w:p>
        </w:tc>
        <w:tc>
          <w:tcPr>
            <w:tcW w:w="810" w:type="dxa"/>
          </w:tcPr>
          <w:p w14:paraId="206EF914" w14:textId="77777777" w:rsidR="00037430" w:rsidRPr="00B3135A" w:rsidRDefault="00037430" w:rsidP="00254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42B4C86" w14:textId="1BEAF969" w:rsidR="004F13D8" w:rsidRPr="00B3135A" w:rsidRDefault="004F13D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23704C" w14:textId="11E04A09" w:rsidR="00037430" w:rsidRPr="00B3135A" w:rsidRDefault="00037430" w:rsidP="00EF34E1">
            <w:pPr>
              <w:pStyle w:val="3"/>
              <w:tabs>
                <w:tab w:val="clear" w:pos="360"/>
                <w:tab w:val="clear" w:pos="720"/>
                <w:tab w:val="decimal" w:pos="68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46,235</w:t>
            </w:r>
          </w:p>
        </w:tc>
        <w:tc>
          <w:tcPr>
            <w:tcW w:w="253" w:type="dxa"/>
            <w:shd w:val="clear" w:color="auto" w:fill="auto"/>
          </w:tcPr>
          <w:p w14:paraId="4697CF41" w14:textId="77777777" w:rsidR="00037430" w:rsidRPr="00B3135A" w:rsidRDefault="0003743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F6BA91" w14:textId="6CC88619" w:rsidR="00037430" w:rsidRPr="00B3135A" w:rsidRDefault="0003743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(7,466)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C60313B" w14:textId="77777777" w:rsidR="00037430" w:rsidRPr="00B3135A" w:rsidRDefault="0003743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D7521" w14:textId="572EE5FF" w:rsidR="00037430" w:rsidRPr="00B3135A" w:rsidRDefault="0003743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37,697</w:t>
            </w:r>
          </w:p>
        </w:tc>
        <w:tc>
          <w:tcPr>
            <w:tcW w:w="236" w:type="dxa"/>
            <w:shd w:val="clear" w:color="auto" w:fill="auto"/>
          </w:tcPr>
          <w:p w14:paraId="239364E2" w14:textId="77777777" w:rsidR="00037430" w:rsidRPr="00B3135A" w:rsidRDefault="00037430" w:rsidP="00254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6891E92C" w14:textId="55AC6F28" w:rsidR="00037430" w:rsidRPr="00B3135A" w:rsidRDefault="0003743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(7,572)</w:t>
            </w:r>
          </w:p>
        </w:tc>
      </w:tr>
      <w:tr w:rsidR="00780F1D" w:rsidRPr="00B3135A" w14:paraId="5E19C325" w14:textId="77777777" w:rsidTr="00780F1D">
        <w:trPr>
          <w:tblHeader/>
        </w:trPr>
        <w:tc>
          <w:tcPr>
            <w:tcW w:w="3870" w:type="dxa"/>
          </w:tcPr>
          <w:p w14:paraId="7D87C43D" w14:textId="77777777" w:rsidR="00780F1D" w:rsidRPr="00B3135A" w:rsidRDefault="00780F1D" w:rsidP="006B4C1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C805BE2" w14:textId="77777777" w:rsidR="00780F1D" w:rsidRPr="00EF34E1" w:rsidRDefault="00780F1D" w:rsidP="006B4C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51D387" w14:textId="77777777" w:rsidR="00780F1D" w:rsidRPr="00B3135A" w:rsidRDefault="00780F1D" w:rsidP="006B4C15">
            <w:pPr>
              <w:pStyle w:val="3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352CC77F" w14:textId="77777777" w:rsidR="00780F1D" w:rsidRPr="00B3135A" w:rsidRDefault="00780F1D" w:rsidP="006B4C15">
            <w:pPr>
              <w:tabs>
                <w:tab w:val="decimal" w:pos="724"/>
              </w:tabs>
              <w:ind w:lef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11EE2ABB" w14:textId="77777777" w:rsidR="00780F1D" w:rsidRPr="00B3135A" w:rsidRDefault="00780F1D" w:rsidP="006B4C15">
            <w:pPr>
              <w:tabs>
                <w:tab w:val="decimal" w:pos="624"/>
              </w:tabs>
              <w:ind w:lef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78EA085E" w14:textId="77777777" w:rsidR="00780F1D" w:rsidRPr="00EF34E1" w:rsidRDefault="00780F1D" w:rsidP="006B4C15">
            <w:pPr>
              <w:tabs>
                <w:tab w:val="decimal" w:pos="624"/>
              </w:tabs>
              <w:ind w:lef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5500671" w14:textId="77777777" w:rsidR="00780F1D" w:rsidRPr="00EF34E1" w:rsidRDefault="00780F1D" w:rsidP="006B4C15">
            <w:pPr>
              <w:tabs>
                <w:tab w:val="decimal" w:pos="624"/>
              </w:tabs>
              <w:ind w:lef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14067A" w14:textId="77777777" w:rsidR="00780F1D" w:rsidRPr="00B3135A" w:rsidRDefault="00780F1D" w:rsidP="00EF34E1">
            <w:pPr>
              <w:tabs>
                <w:tab w:val="decimal" w:pos="763"/>
              </w:tabs>
              <w:ind w:lef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D493F99" w14:textId="77777777" w:rsidR="00780F1D" w:rsidRPr="00B3135A" w:rsidRDefault="00780F1D" w:rsidP="006B4C15">
            <w:pPr>
              <w:tabs>
                <w:tab w:val="decimal" w:pos="642"/>
              </w:tabs>
              <w:ind w:lef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F1D" w:rsidRPr="00B3135A" w14:paraId="48333319" w14:textId="77777777" w:rsidTr="00780F1D">
        <w:trPr>
          <w:tblHeader/>
        </w:trPr>
        <w:tc>
          <w:tcPr>
            <w:tcW w:w="3870" w:type="dxa"/>
          </w:tcPr>
          <w:p w14:paraId="7CB002AF" w14:textId="44DC9934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การจัดดสรรไปยัง</w:t>
            </w:r>
          </w:p>
        </w:tc>
        <w:tc>
          <w:tcPr>
            <w:tcW w:w="810" w:type="dxa"/>
          </w:tcPr>
          <w:p w14:paraId="0763F68D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F6462F" w14:textId="77777777" w:rsidR="00780F1D" w:rsidRPr="00EF34E1" w:rsidRDefault="00780F1D" w:rsidP="00780F1D">
            <w:pPr>
              <w:pStyle w:val="3"/>
              <w:tabs>
                <w:tab w:val="clear" w:pos="360"/>
                <w:tab w:val="clear" w:pos="720"/>
                <w:tab w:val="decimal" w:pos="68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  <w:shd w:val="clear" w:color="auto" w:fill="auto"/>
          </w:tcPr>
          <w:p w14:paraId="22EF2D14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CA10DFD" w14:textId="77777777" w:rsidR="00780F1D" w:rsidRPr="00EF34E1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59A285D0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AF473C6" w14:textId="77777777" w:rsidR="00780F1D" w:rsidRPr="00EF34E1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0A4C65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92193E2" w14:textId="77777777" w:rsidR="00780F1D" w:rsidRPr="00EF34E1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0F1D" w:rsidRPr="00B3135A" w14:paraId="395E311A" w14:textId="77777777" w:rsidTr="00780F1D">
        <w:trPr>
          <w:tblHeader/>
        </w:trPr>
        <w:tc>
          <w:tcPr>
            <w:tcW w:w="3870" w:type="dxa"/>
          </w:tcPr>
          <w:p w14:paraId="0123A0DC" w14:textId="5DEE46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810" w:type="dxa"/>
          </w:tcPr>
          <w:p w14:paraId="4EDED67D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D74696" w14:textId="641729A2" w:rsidR="00780F1D" w:rsidRPr="00EF34E1" w:rsidRDefault="00780F1D" w:rsidP="00780F1D">
            <w:pPr>
              <w:pStyle w:val="3"/>
              <w:tabs>
                <w:tab w:val="clear" w:pos="360"/>
                <w:tab w:val="clear" w:pos="720"/>
                <w:tab w:val="decimal" w:pos="68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/>
              </w:rPr>
              <w:t>46,235</w:t>
            </w:r>
          </w:p>
        </w:tc>
        <w:tc>
          <w:tcPr>
            <w:tcW w:w="253" w:type="dxa"/>
            <w:shd w:val="clear" w:color="auto" w:fill="auto"/>
          </w:tcPr>
          <w:p w14:paraId="3EBBD13E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46570ED1" w14:textId="67A5232C" w:rsidR="00780F1D" w:rsidRPr="00EF34E1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(7,466)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4E032DB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80BC79C" w14:textId="4543461F" w:rsidR="00780F1D" w:rsidRPr="00EF34E1" w:rsidRDefault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36" w:type="dxa"/>
            <w:shd w:val="clear" w:color="auto" w:fill="auto"/>
          </w:tcPr>
          <w:p w14:paraId="76F59385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6294C3A" w14:textId="40E5E5C2" w:rsidR="00780F1D" w:rsidRPr="00EF34E1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(11,780)</w:t>
            </w:r>
          </w:p>
        </w:tc>
      </w:tr>
      <w:tr w:rsidR="00780F1D" w:rsidRPr="00B3135A" w14:paraId="15B29A4B" w14:textId="77777777" w:rsidTr="00AA2753">
        <w:trPr>
          <w:tblHeader/>
        </w:trPr>
        <w:tc>
          <w:tcPr>
            <w:tcW w:w="3870" w:type="dxa"/>
          </w:tcPr>
          <w:p w14:paraId="1912369F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ภาษีเงินได้จากการดำเนินงานที่ยกเลิก </w:t>
            </w:r>
          </w:p>
          <w:p w14:paraId="17419A5F" w14:textId="77777777" w:rsidR="00641046" w:rsidRDefault="00780F1D" w:rsidP="008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(ไม่รวม</w:t>
            </w:r>
            <w:r w:rsidR="008471E5" w:rsidRPr="008471E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ภาษีเงินได้ที่เกิดจากกำไรจากการข</w:t>
            </w:r>
            <w:r w:rsidR="008471E5">
              <w:rPr>
                <w:rFonts w:ascii="Angsana New" w:hAnsi="Angsana New" w:hint="cs"/>
                <w:sz w:val="30"/>
                <w:szCs w:val="30"/>
                <w:cs/>
              </w:rPr>
              <w:t>าย</w:t>
            </w:r>
          </w:p>
          <w:p w14:paraId="6666E6B2" w14:textId="53313B8E" w:rsidR="00780F1D" w:rsidRPr="00B3135A" w:rsidRDefault="00641046" w:rsidP="008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471E5" w:rsidRPr="008471E5">
              <w:rPr>
                <w:rFonts w:ascii="Angsana New" w:hAnsi="Angsana New"/>
                <w:sz w:val="30"/>
                <w:szCs w:val="30"/>
                <w:cs/>
              </w:rPr>
              <w:t>การดำเนินงานที่ยกเลิก</w:t>
            </w:r>
            <w:r w:rsidR="00780F1D" w:rsidRPr="00B3135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680A157E" w14:textId="77777777" w:rsidR="006B4C15" w:rsidRPr="00B3135A" w:rsidRDefault="006B4C15" w:rsidP="006B4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00B7F266" w14:textId="77777777" w:rsidR="00F001AF" w:rsidRDefault="00F001AF" w:rsidP="006B4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14AD248A" w14:textId="22C6A841" w:rsidR="00780F1D" w:rsidRPr="00B3135A" w:rsidRDefault="000F5A7E" w:rsidP="006B4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F8EDC" w14:textId="67A2AF65" w:rsidR="00780F1D" w:rsidRPr="00EF34E1" w:rsidRDefault="00780F1D" w:rsidP="00EF34E1">
            <w:pPr>
              <w:pStyle w:val="3"/>
              <w:tabs>
                <w:tab w:val="clear" w:pos="360"/>
                <w:tab w:val="clear" w:pos="720"/>
                <w:tab w:val="decimal" w:pos="43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9F867C2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17583" w14:textId="672FA02A" w:rsidR="00780F1D" w:rsidRPr="00EF34E1" w:rsidRDefault="00780F1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7F5FBFB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09A68" w14:textId="2920495F" w:rsidR="00780F1D" w:rsidRPr="00EF34E1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37,496</w:t>
            </w:r>
          </w:p>
        </w:tc>
        <w:tc>
          <w:tcPr>
            <w:tcW w:w="236" w:type="dxa"/>
            <w:shd w:val="clear" w:color="auto" w:fill="auto"/>
          </w:tcPr>
          <w:p w14:paraId="27C079E6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E113889" w14:textId="4204D0E9" w:rsidR="00780F1D" w:rsidRPr="00EF34E1" w:rsidRDefault="004F13D8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4,208</w:t>
            </w:r>
          </w:p>
        </w:tc>
      </w:tr>
      <w:tr w:rsidR="00AA2753" w:rsidRPr="00B3135A" w14:paraId="13E3D51E" w14:textId="77777777" w:rsidTr="00AA2753">
        <w:trPr>
          <w:tblHeader/>
        </w:trPr>
        <w:tc>
          <w:tcPr>
            <w:tcW w:w="3870" w:type="dxa"/>
          </w:tcPr>
          <w:p w14:paraId="7CD9A0AE" w14:textId="77777777" w:rsidR="00AA2753" w:rsidRPr="00B3135A" w:rsidRDefault="00AA2753" w:rsidP="00AA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3F64060" w14:textId="77777777" w:rsidR="00AA2753" w:rsidRPr="00B3135A" w:rsidRDefault="00AA2753" w:rsidP="00AA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084CE" w14:textId="7A985743" w:rsidR="00AA2753" w:rsidRPr="00EF34E1" w:rsidRDefault="00AA2753" w:rsidP="00EF34E1">
            <w:pPr>
              <w:pStyle w:val="3"/>
              <w:tabs>
                <w:tab w:val="clear" w:pos="360"/>
                <w:tab w:val="clear" w:pos="720"/>
                <w:tab w:val="decimal" w:pos="68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46,235</w:t>
            </w:r>
          </w:p>
        </w:tc>
        <w:tc>
          <w:tcPr>
            <w:tcW w:w="253" w:type="dxa"/>
            <w:shd w:val="clear" w:color="auto" w:fill="auto"/>
          </w:tcPr>
          <w:p w14:paraId="69C3BC2F" w14:textId="77777777" w:rsidR="00AA2753" w:rsidRPr="00EF34E1" w:rsidRDefault="00AA275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  <w:tab w:val="decimal" w:pos="7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73FC1" w14:textId="4158A252" w:rsidR="00AA2753" w:rsidRPr="00EF34E1" w:rsidRDefault="00AA275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(7,466)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7F57913" w14:textId="77777777" w:rsidR="00AA2753" w:rsidRPr="00B3135A" w:rsidRDefault="00AA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29CF3" w14:textId="0C0C129E" w:rsidR="00AA2753" w:rsidRPr="00EF34E1" w:rsidRDefault="00AA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37,697</w:t>
            </w:r>
          </w:p>
        </w:tc>
        <w:tc>
          <w:tcPr>
            <w:tcW w:w="236" w:type="dxa"/>
            <w:shd w:val="clear" w:color="auto" w:fill="auto"/>
          </w:tcPr>
          <w:p w14:paraId="33BC0852" w14:textId="77777777" w:rsidR="00AA2753" w:rsidRPr="00EF34E1" w:rsidRDefault="00AA2753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  <w:tab w:val="decimal" w:pos="763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F97F6CC" w14:textId="0B9F8495" w:rsidR="00AA2753" w:rsidRPr="00EF34E1" w:rsidRDefault="00AA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(7,572)</w:t>
            </w:r>
          </w:p>
        </w:tc>
      </w:tr>
      <w:tr w:rsidR="00780F1D" w:rsidRPr="00B3135A" w14:paraId="15AF754D" w14:textId="77777777" w:rsidTr="00780F1D">
        <w:trPr>
          <w:tblHeader/>
        </w:trPr>
        <w:tc>
          <w:tcPr>
            <w:tcW w:w="3870" w:type="dxa"/>
          </w:tcPr>
          <w:p w14:paraId="4AA16300" w14:textId="77777777" w:rsidR="004F13D8" w:rsidRPr="00B3135A" w:rsidRDefault="004F13D8" w:rsidP="004F1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ภาษีเงินได้จากกำไรจากการขาย</w:t>
            </w:r>
          </w:p>
          <w:p w14:paraId="496747CA" w14:textId="2C5FE320" w:rsidR="00780F1D" w:rsidRPr="00B3135A" w:rsidRDefault="004F13D8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การดำเนินงานยกเลิก</w:t>
            </w:r>
          </w:p>
        </w:tc>
        <w:tc>
          <w:tcPr>
            <w:tcW w:w="810" w:type="dxa"/>
          </w:tcPr>
          <w:p w14:paraId="79D86DAF" w14:textId="77777777" w:rsidR="006B4C15" w:rsidRPr="00B3135A" w:rsidRDefault="006B4C15" w:rsidP="006B4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1A39F730" w14:textId="3A318E25" w:rsidR="00780F1D" w:rsidRPr="00EF34E1" w:rsidRDefault="000F5A7E" w:rsidP="006B4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CA802" w14:textId="6A0DA63D" w:rsidR="00780F1D" w:rsidRPr="00EF34E1" w:rsidRDefault="00780F1D" w:rsidP="00EF34E1">
            <w:pPr>
              <w:pStyle w:val="3"/>
              <w:tabs>
                <w:tab w:val="clear" w:pos="360"/>
                <w:tab w:val="clear" w:pos="720"/>
                <w:tab w:val="decimal" w:pos="436"/>
              </w:tabs>
              <w:spacing w:line="240" w:lineRule="atLeast"/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25617B7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889CC" w14:textId="28AF5178" w:rsidR="00780F1D" w:rsidRPr="00EF34E1" w:rsidRDefault="00780F1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D2B0113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4DE97" w14:textId="68D5443B" w:rsidR="00780F1D" w:rsidRPr="00EF34E1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236" w:type="dxa"/>
            <w:shd w:val="clear" w:color="auto" w:fill="auto"/>
          </w:tcPr>
          <w:p w14:paraId="126C1289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70FD6C7" w14:textId="4EFD2677" w:rsidR="00780F1D" w:rsidRPr="00EF34E1" w:rsidRDefault="00780F1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0F1D" w:rsidRPr="00B3135A" w14:paraId="4D7A799C" w14:textId="77777777" w:rsidTr="00780F1D">
        <w:trPr>
          <w:tblHeader/>
        </w:trPr>
        <w:tc>
          <w:tcPr>
            <w:tcW w:w="3870" w:type="dxa"/>
          </w:tcPr>
          <w:p w14:paraId="48FB9581" w14:textId="619F8868" w:rsidR="00780F1D" w:rsidRPr="00B3135A" w:rsidRDefault="004F13D8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</w:tcPr>
          <w:p w14:paraId="76A3644E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BFA7F" w14:textId="0EF6CC39" w:rsidR="00780F1D" w:rsidRPr="00EF34E1" w:rsidRDefault="00780F1D" w:rsidP="00780F1D">
            <w:pPr>
              <w:pStyle w:val="3"/>
              <w:tabs>
                <w:tab w:val="clear" w:pos="360"/>
                <w:tab w:val="clear" w:pos="720"/>
                <w:tab w:val="decimal" w:pos="686"/>
              </w:tabs>
              <w:spacing w:line="240" w:lineRule="atLeast"/>
              <w:ind w:left="-29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46,235</w:t>
            </w:r>
          </w:p>
        </w:tc>
        <w:tc>
          <w:tcPr>
            <w:tcW w:w="253" w:type="dxa"/>
            <w:shd w:val="clear" w:color="auto" w:fill="auto"/>
          </w:tcPr>
          <w:p w14:paraId="7ED5C535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FB71D2" w14:textId="2D05602E" w:rsidR="00780F1D" w:rsidRPr="00EF34E1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(7,466)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E4A70F5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C67E2" w14:textId="42478466" w:rsidR="00780F1D" w:rsidRPr="00EF34E1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38,967</w:t>
            </w:r>
          </w:p>
        </w:tc>
        <w:tc>
          <w:tcPr>
            <w:tcW w:w="236" w:type="dxa"/>
            <w:shd w:val="clear" w:color="auto" w:fill="auto"/>
          </w:tcPr>
          <w:p w14:paraId="7A8A0CC2" w14:textId="77777777" w:rsidR="00780F1D" w:rsidRPr="00B3135A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29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86F81" w14:textId="4CAF2607" w:rsidR="00780F1D" w:rsidRPr="00EF34E1" w:rsidRDefault="00780F1D" w:rsidP="0078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29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(7,572)</w:t>
            </w:r>
          </w:p>
        </w:tc>
      </w:tr>
    </w:tbl>
    <w:p w14:paraId="4C2FDAA1" w14:textId="20779A07" w:rsidR="00774C32" w:rsidRPr="00EF34E1" w:rsidRDefault="00774C32">
      <w:pPr>
        <w:rPr>
          <w:sz w:val="30"/>
          <w:szCs w:val="30"/>
        </w:rPr>
      </w:pPr>
      <w:r w:rsidRPr="00EF34E1">
        <w:rPr>
          <w:rFonts w:ascii="Angsana New" w:hAnsi="Angsana New"/>
          <w:sz w:val="30"/>
          <w:szCs w:val="30"/>
        </w:rPr>
        <w:tab/>
      </w:r>
      <w:r w:rsidRPr="00EF34E1">
        <w:rPr>
          <w:rFonts w:ascii="Angsana New" w:hAnsi="Angsana New"/>
          <w:sz w:val="30"/>
          <w:szCs w:val="30"/>
        </w:rPr>
        <w:tab/>
      </w:r>
      <w:r w:rsidRPr="00B3135A">
        <w:rPr>
          <w:rFonts w:ascii="Angsana New" w:hAnsi="Angsana New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54"/>
        <w:gridCol w:w="36"/>
        <w:gridCol w:w="810"/>
        <w:gridCol w:w="90"/>
        <w:gridCol w:w="90"/>
        <w:gridCol w:w="90"/>
        <w:gridCol w:w="855"/>
        <w:gridCol w:w="45"/>
        <w:gridCol w:w="133"/>
        <w:gridCol w:w="47"/>
        <w:gridCol w:w="900"/>
        <w:gridCol w:w="180"/>
        <w:gridCol w:w="900"/>
        <w:gridCol w:w="10"/>
        <w:gridCol w:w="170"/>
        <w:gridCol w:w="9"/>
        <w:gridCol w:w="891"/>
        <w:gridCol w:w="180"/>
        <w:gridCol w:w="900"/>
      </w:tblGrid>
      <w:tr w:rsidR="00DC493C" w:rsidRPr="00B3135A" w14:paraId="491BDD30" w14:textId="77777777" w:rsidTr="00A243DE">
        <w:trPr>
          <w:cantSplit/>
          <w:tblHeader/>
        </w:trPr>
        <w:tc>
          <w:tcPr>
            <w:tcW w:w="2754" w:type="dxa"/>
          </w:tcPr>
          <w:p w14:paraId="72B3A575" w14:textId="2EF76402" w:rsidR="00DC493C" w:rsidRPr="00EF34E1" w:rsidRDefault="00DC493C" w:rsidP="000614D7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36" w:type="dxa"/>
            <w:gridSpan w:val="18"/>
            <w:hideMark/>
          </w:tcPr>
          <w:p w14:paraId="70DF7F19" w14:textId="77777777" w:rsidR="00DC493C" w:rsidRPr="00B3135A" w:rsidRDefault="00DC493C" w:rsidP="000614D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831F2" w:rsidRPr="00B3135A" w14:paraId="286F2052" w14:textId="77777777" w:rsidTr="00A243DE">
        <w:trPr>
          <w:cantSplit/>
        </w:trPr>
        <w:tc>
          <w:tcPr>
            <w:tcW w:w="2754" w:type="dxa"/>
          </w:tcPr>
          <w:p w14:paraId="4D01650F" w14:textId="63C476E4" w:rsidR="002831F2" w:rsidRPr="00B3135A" w:rsidRDefault="002831F2" w:rsidP="000614D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096" w:type="dxa"/>
            <w:gridSpan w:val="10"/>
            <w:tcBorders>
              <w:top w:val="nil"/>
              <w:left w:val="nil"/>
              <w:right w:val="nil"/>
            </w:tcBorders>
            <w:hideMark/>
          </w:tcPr>
          <w:p w14:paraId="498EDC7F" w14:textId="031204B0" w:rsidR="002831F2" w:rsidRPr="00B3135A" w:rsidRDefault="000614D7" w:rsidP="00C75B11">
            <w:pPr>
              <w:pStyle w:val="acctfourfigures"/>
              <w:tabs>
                <w:tab w:val="clear" w:pos="765"/>
              </w:tabs>
              <w:spacing w:line="240" w:lineRule="atLeast"/>
              <w:ind w:left="-94" w:right="-47" w:hanging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8ADCB22" w14:textId="77777777" w:rsidR="002831F2" w:rsidRPr="00B3135A" w:rsidRDefault="002831F2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7"/>
            <w:tcBorders>
              <w:top w:val="nil"/>
              <w:left w:val="nil"/>
              <w:right w:val="nil"/>
            </w:tcBorders>
            <w:vAlign w:val="bottom"/>
            <w:hideMark/>
          </w:tcPr>
          <w:p w14:paraId="0E568669" w14:textId="654A9114" w:rsidR="002831F2" w:rsidRPr="00B3135A" w:rsidRDefault="000614D7" w:rsidP="000614D7">
            <w:pPr>
              <w:pStyle w:val="acctfourfigures"/>
              <w:tabs>
                <w:tab w:val="clear" w:pos="765"/>
              </w:tabs>
              <w:spacing w:line="24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1B6689" w:rsidRPr="00B3135A" w14:paraId="5FC34CC4" w14:textId="77777777" w:rsidTr="00A243DE">
        <w:trPr>
          <w:cantSplit/>
        </w:trPr>
        <w:tc>
          <w:tcPr>
            <w:tcW w:w="2754" w:type="dxa"/>
          </w:tcPr>
          <w:p w14:paraId="0E00D427" w14:textId="77777777" w:rsidR="001B6689" w:rsidRPr="00B3135A" w:rsidRDefault="001B6689" w:rsidP="001B668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4A37A9C7" w14:textId="0EE39401" w:rsidR="001B6689" w:rsidRPr="00B3135A" w:rsidRDefault="00D75DF9" w:rsidP="001B6689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</w:r>
            <w:r w:rsidR="0073717A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46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47915C7" w14:textId="77777777" w:rsidR="001B6689" w:rsidRPr="00B3135A" w:rsidRDefault="001B6689" w:rsidP="00EF34E1">
            <w:pPr>
              <w:pStyle w:val="acctfourfigures"/>
              <w:tabs>
                <w:tab w:val="clear" w:pos="765"/>
                <w:tab w:val="left" w:pos="720"/>
                <w:tab w:val="decimal" w:pos="821"/>
              </w:tabs>
              <w:spacing w:line="240" w:lineRule="atLeast"/>
              <w:ind w:left="-94" w:right="-47" w:hanging="35"/>
              <w:jc w:val="center"/>
              <w:rPr>
                <w:rFonts w:ascii="Angsana New" w:hAnsi="Angsana New"/>
                <w:spacing w:val="-6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Pr="00B3135A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454F01" w14:textId="77777777" w:rsidR="001B6689" w:rsidRPr="00B3135A" w:rsidRDefault="001B6689" w:rsidP="001B6689">
            <w:pPr>
              <w:pStyle w:val="acctfourfigures"/>
              <w:spacing w:line="240" w:lineRule="atLeast"/>
              <w:ind w:left="-94" w:right="-47" w:hanging="4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57F94A5" w14:textId="77777777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4C5EB29F" w14:textId="1200CB57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B3135A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  <w:p w14:paraId="156E8DD7" w14:textId="77777777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7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442255" w14:textId="77777777" w:rsidR="001B6689" w:rsidRPr="00B3135A" w:rsidRDefault="001B6689" w:rsidP="001B6689">
            <w:pPr>
              <w:pStyle w:val="acctfourfigures"/>
              <w:spacing w:line="240" w:lineRule="atLeast"/>
              <w:ind w:left="-94" w:right="-47" w:hanging="4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47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9E5FDAE" w14:textId="77777777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hanging="40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1741DE25" w14:textId="77777777" w:rsidR="001B6689" w:rsidRPr="00B3135A" w:rsidRDefault="001B6689" w:rsidP="001B6689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79" w:hanging="40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F3F46D" w14:textId="77777777" w:rsidR="001B6689" w:rsidRPr="00B3135A" w:rsidRDefault="001B6689" w:rsidP="001B6689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DF4E246" w14:textId="77777777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269967C1" w14:textId="77777777" w:rsidR="001B6689" w:rsidRPr="00B3135A" w:rsidRDefault="001B6689" w:rsidP="001B6689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0DDC2635" w14:textId="77777777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51B2872F" w14:textId="77777777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B3135A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  <w:p w14:paraId="662E2629" w14:textId="325E4448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37AE4F0" w14:textId="77777777" w:rsidR="001B6689" w:rsidRPr="00B3135A" w:rsidRDefault="001B6689" w:rsidP="001B6689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CAD9032" w14:textId="77777777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981B32B" w14:textId="77777777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1B6689" w:rsidRPr="00B3135A" w14:paraId="5204387E" w14:textId="77777777" w:rsidTr="00A243DE">
        <w:trPr>
          <w:cantSplit/>
        </w:trPr>
        <w:tc>
          <w:tcPr>
            <w:tcW w:w="2754" w:type="dxa"/>
          </w:tcPr>
          <w:p w14:paraId="6264D45E" w14:textId="77777777" w:rsidR="001B6689" w:rsidRPr="00B3135A" w:rsidRDefault="001B6689" w:rsidP="001B6689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36" w:type="dxa"/>
            <w:gridSpan w:val="18"/>
            <w:hideMark/>
          </w:tcPr>
          <w:p w14:paraId="5133F9D5" w14:textId="77777777" w:rsidR="001B6689" w:rsidRPr="00B3135A" w:rsidRDefault="001B6689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hanging="40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73717A" w:rsidRPr="00B3135A" w14:paraId="22A1D13C" w14:textId="77777777" w:rsidTr="00A243DE">
        <w:trPr>
          <w:cantSplit/>
        </w:trPr>
        <w:tc>
          <w:tcPr>
            <w:tcW w:w="2754" w:type="dxa"/>
          </w:tcPr>
          <w:p w14:paraId="34E1E1E5" w14:textId="0BB6A413" w:rsidR="0073717A" w:rsidRPr="00B3135A" w:rsidRDefault="0073717A" w:rsidP="001B6689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รับรู้ใน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6336" w:type="dxa"/>
            <w:gridSpan w:val="18"/>
          </w:tcPr>
          <w:p w14:paraId="58A3E555" w14:textId="77777777" w:rsidR="0073717A" w:rsidRPr="00B3135A" w:rsidRDefault="0073717A" w:rsidP="001B6689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hanging="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</w:tr>
      <w:tr w:rsidR="00F04ED7" w:rsidRPr="00B3135A" w14:paraId="25418407" w14:textId="77777777" w:rsidTr="00EF34E1">
        <w:trPr>
          <w:cantSplit/>
        </w:trPr>
        <w:tc>
          <w:tcPr>
            <w:tcW w:w="2754" w:type="dxa"/>
            <w:vAlign w:val="bottom"/>
            <w:hideMark/>
          </w:tcPr>
          <w:p w14:paraId="06F82AFE" w14:textId="53F26B9B" w:rsidR="00F04ED7" w:rsidRPr="00B3135A" w:rsidRDefault="00F04ED7" w:rsidP="00EF34E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สำรองการป้องกันความเสี่ยง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  <w:t>กระแสเงินสด</w:t>
            </w: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7996175B" w14:textId="312B7936" w:rsidR="00F04ED7" w:rsidRPr="00B3135A" w:rsidRDefault="007A72A2" w:rsidP="00EF34E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(21,188)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E0AEA09" w14:textId="77777777" w:rsidR="00F04ED7" w:rsidRPr="00B3135A" w:rsidRDefault="00F04ED7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53C10501" w14:textId="040315B4" w:rsidR="00F04ED7" w:rsidRPr="00B3135A" w:rsidRDefault="007A72A2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4,23</w:t>
            </w:r>
            <w:r w:rsidR="00155CC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EE9D7DF" w14:textId="77777777" w:rsidR="00F04ED7" w:rsidRPr="00B3135A" w:rsidRDefault="00F04ED7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C0B5E0D" w14:textId="72EC9C40" w:rsidR="00F04ED7" w:rsidRPr="00B3135A" w:rsidRDefault="007A72A2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(16,95</w:t>
            </w:r>
            <w:r w:rsidR="00BD742B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B2402F9" w14:textId="77777777" w:rsidR="00F04ED7" w:rsidRPr="00B3135A" w:rsidRDefault="00F04ED7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92D3A9" w14:textId="7A33391C" w:rsidR="00F04ED7" w:rsidRPr="00B3135A" w:rsidRDefault="00F04ED7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(19,24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ECEE5FD" w14:textId="77777777" w:rsidR="00F04ED7" w:rsidRPr="00B3135A" w:rsidRDefault="00F04ED7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5A14D2" w14:textId="1A22DCBD" w:rsidR="00F04ED7" w:rsidRPr="00B3135A" w:rsidRDefault="00F04ED7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3,850</w:t>
            </w:r>
          </w:p>
        </w:tc>
        <w:tc>
          <w:tcPr>
            <w:tcW w:w="180" w:type="dxa"/>
            <w:vAlign w:val="bottom"/>
          </w:tcPr>
          <w:p w14:paraId="24DD8426" w14:textId="77777777" w:rsidR="00F04ED7" w:rsidRPr="00B3135A" w:rsidRDefault="00F04ED7" w:rsidP="00EF34E1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2360B2" w14:textId="467AF1FC" w:rsidR="00F04ED7" w:rsidRPr="00B3135A" w:rsidRDefault="00F04ED7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(15,398)</w:t>
            </w:r>
          </w:p>
        </w:tc>
      </w:tr>
      <w:tr w:rsidR="00AA2753" w:rsidRPr="00B3135A" w14:paraId="19F19C9C" w14:textId="77777777" w:rsidTr="00EF34E1">
        <w:trPr>
          <w:cantSplit/>
        </w:trPr>
        <w:tc>
          <w:tcPr>
            <w:tcW w:w="2754" w:type="dxa"/>
            <w:vAlign w:val="bottom"/>
          </w:tcPr>
          <w:p w14:paraId="6327D8A3" w14:textId="1E2C3752" w:rsidR="00AA2753" w:rsidRPr="00EF34E1" w:rsidRDefault="00AA2753" w:rsidP="00EF34E1">
            <w:pPr>
              <w:tabs>
                <w:tab w:val="clear" w:pos="2580"/>
                <w:tab w:val="left" w:pos="2357"/>
              </w:tabs>
              <w:spacing w:line="260" w:lineRule="atLeast"/>
              <w:ind w:left="191" w:right="-76" w:hanging="191"/>
              <w:rPr>
                <w:rFonts w:ascii="Angsana New" w:hAnsi="Angsana New"/>
                <w:spacing w:val="-6"/>
                <w:sz w:val="30"/>
                <w:szCs w:val="30"/>
                <w:cs/>
                <w:lang w:eastAsia="en-GB"/>
              </w:rPr>
            </w:pPr>
            <w:r w:rsidRPr="00EF34E1">
              <w:rPr>
                <w:rFonts w:ascii="Angsana New" w:hAnsi="Angsana New"/>
                <w:spacing w:val="-8"/>
                <w:sz w:val="30"/>
                <w:szCs w:val="30"/>
                <w:cs/>
                <w:lang w:eastAsia="en-GB"/>
              </w:rPr>
              <w:t>กำไร</w:t>
            </w:r>
            <w:r w:rsidR="00B24A62" w:rsidRPr="00EF34E1">
              <w:rPr>
                <w:rFonts w:ascii="Angsana New" w:hAnsi="Angsana New"/>
                <w:spacing w:val="-8"/>
                <w:sz w:val="30"/>
                <w:szCs w:val="30"/>
                <w:cs/>
                <w:lang w:eastAsia="en-GB"/>
              </w:rPr>
              <w:t xml:space="preserve"> </w:t>
            </w:r>
            <w:r w:rsidR="00015D6E" w:rsidRPr="00EF34E1">
              <w:rPr>
                <w:rFonts w:ascii="Angsana New" w:hAnsi="Angsana New"/>
                <w:spacing w:val="-8"/>
                <w:sz w:val="30"/>
                <w:szCs w:val="30"/>
                <w:cs/>
                <w:lang w:eastAsia="en-GB"/>
              </w:rPr>
              <w:t>(ขาดทุน)</w:t>
            </w:r>
            <w:r w:rsidR="00B24A62" w:rsidRPr="00EF34E1">
              <w:rPr>
                <w:rFonts w:ascii="Angsana New" w:hAnsi="Angsana New"/>
                <w:spacing w:val="-8"/>
                <w:sz w:val="30"/>
                <w:szCs w:val="30"/>
                <w:cs/>
                <w:lang w:eastAsia="en-GB"/>
              </w:rPr>
              <w:t xml:space="preserve"> </w:t>
            </w:r>
            <w:r w:rsidRPr="00EF34E1">
              <w:rPr>
                <w:rFonts w:ascii="Angsana New" w:hAnsi="Angsana New"/>
                <w:spacing w:val="-8"/>
                <w:sz w:val="30"/>
                <w:szCs w:val="30"/>
                <w:cs/>
                <w:lang w:eastAsia="en-GB"/>
              </w:rPr>
              <w:t>จากการประมาณการ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  <w:lang w:eastAsia="en-GB"/>
              </w:rPr>
              <w:t>ตาม</w:t>
            </w:r>
            <w:r w:rsidR="008241FA" w:rsidRPr="00B3135A">
              <w:rPr>
                <w:rFonts w:ascii="Angsana New" w:hAnsi="Angsana New" w:hint="cs"/>
                <w:spacing w:val="-6"/>
                <w:sz w:val="30"/>
                <w:szCs w:val="30"/>
                <w:cs/>
                <w:lang w:eastAsia="en-GB"/>
              </w:rPr>
              <w:t>หลัก</w:t>
            </w: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คณิตศาสตร์ประกันภัย</w:t>
            </w: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AAED337" w14:textId="21530EE5" w:rsidR="00AA2753" w:rsidRPr="00B3135A" w:rsidRDefault="00AA2753" w:rsidP="00EF34E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2,986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E98AF7" w14:textId="77777777" w:rsidR="00AA2753" w:rsidRPr="00B3135A" w:rsidRDefault="00AA2753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6D852974" w14:textId="0A6F3352" w:rsidR="00AA2753" w:rsidRPr="00B3135A" w:rsidRDefault="00AA2753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8942D92" w14:textId="77777777" w:rsidR="00AA2753" w:rsidRPr="00B3135A" w:rsidRDefault="00AA2753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57A4F934" w14:textId="6710993E" w:rsidR="00AA2753" w:rsidRPr="00B3135A" w:rsidRDefault="00AA2753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(2,389)</w:t>
            </w:r>
          </w:p>
        </w:tc>
        <w:tc>
          <w:tcPr>
            <w:tcW w:w="180" w:type="dxa"/>
            <w:vAlign w:val="bottom"/>
          </w:tcPr>
          <w:p w14:paraId="6EF91E73" w14:textId="77777777" w:rsidR="00AA2753" w:rsidRPr="00B3135A" w:rsidRDefault="00AA2753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120475" w14:textId="02D3D22B" w:rsidR="00AA2753" w:rsidRPr="00B3135A" w:rsidRDefault="00AA2753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3,718</w:t>
            </w:r>
          </w:p>
        </w:tc>
        <w:tc>
          <w:tcPr>
            <w:tcW w:w="180" w:type="dxa"/>
            <w:gridSpan w:val="2"/>
            <w:vAlign w:val="bottom"/>
          </w:tcPr>
          <w:p w14:paraId="5C41DEE2" w14:textId="77777777" w:rsidR="00AA2753" w:rsidRPr="00B3135A" w:rsidRDefault="00AA2753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1070E5" w14:textId="34734C89" w:rsidR="00AA2753" w:rsidRPr="00B3135A" w:rsidRDefault="00AA2753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(744)</w:t>
            </w:r>
          </w:p>
        </w:tc>
        <w:tc>
          <w:tcPr>
            <w:tcW w:w="180" w:type="dxa"/>
            <w:vAlign w:val="bottom"/>
          </w:tcPr>
          <w:p w14:paraId="1FC7F781" w14:textId="77777777" w:rsidR="00AA2753" w:rsidRPr="00B3135A" w:rsidRDefault="00AA2753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6EE26F" w14:textId="464BFE0F" w:rsidR="00AA2753" w:rsidRPr="00B3135A" w:rsidRDefault="00AA2753" w:rsidP="00EF34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2,974</w:t>
            </w:r>
          </w:p>
        </w:tc>
      </w:tr>
      <w:tr w:rsidR="008E7155" w:rsidRPr="00B3135A" w14:paraId="155A51D3" w14:textId="77777777" w:rsidTr="00E13077">
        <w:trPr>
          <w:cantSplit/>
        </w:trPr>
        <w:tc>
          <w:tcPr>
            <w:tcW w:w="2754" w:type="dxa"/>
          </w:tcPr>
          <w:p w14:paraId="55DB9A72" w14:textId="77777777" w:rsidR="00F04ED7" w:rsidRPr="00B3135A" w:rsidRDefault="00F04ED7" w:rsidP="00F04ED7">
            <w:pPr>
              <w:tabs>
                <w:tab w:val="left" w:pos="2351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0D99C" w14:textId="6C5E5A91" w:rsidR="00F04ED7" w:rsidRPr="00B3135A" w:rsidRDefault="007A72A2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(24,</w:t>
            </w:r>
            <w:r w:rsidR="00660097"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569197A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33510" w14:textId="7F28F0EF" w:rsidR="00F04ED7" w:rsidRPr="00B3135A" w:rsidRDefault="007A72A2" w:rsidP="00F04E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</w:t>
            </w:r>
            <w:r w:rsidR="00FE0101"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</w:t>
            </w:r>
            <w:r w:rsidR="00BD742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2177530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78C21" w14:textId="5CAB29B3" w:rsidR="00F04ED7" w:rsidRPr="00B3135A" w:rsidRDefault="007A72A2" w:rsidP="00F04E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(19,</w:t>
            </w:r>
            <w:r w:rsidR="00FE0101"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BD742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BC791BA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E47D8" w14:textId="1600BE35" w:rsidR="00F04ED7" w:rsidRPr="00B3135A" w:rsidRDefault="00F04ED7" w:rsidP="00F04E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(15,530)</w:t>
            </w:r>
          </w:p>
        </w:tc>
        <w:tc>
          <w:tcPr>
            <w:tcW w:w="180" w:type="dxa"/>
            <w:gridSpan w:val="2"/>
            <w:vAlign w:val="bottom"/>
          </w:tcPr>
          <w:p w14:paraId="4486D095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CB6EE" w14:textId="65E829D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3,106</w:t>
            </w:r>
          </w:p>
        </w:tc>
        <w:tc>
          <w:tcPr>
            <w:tcW w:w="180" w:type="dxa"/>
            <w:vAlign w:val="bottom"/>
          </w:tcPr>
          <w:p w14:paraId="340287ED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5632B" w14:textId="6959838C" w:rsidR="00F04ED7" w:rsidRPr="00B3135A" w:rsidRDefault="00F04ED7" w:rsidP="00F04ED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(12,424)</w:t>
            </w:r>
          </w:p>
        </w:tc>
      </w:tr>
      <w:tr w:rsidR="008F36B8" w:rsidRPr="00B3135A" w14:paraId="484E81C1" w14:textId="77777777" w:rsidTr="00A243DE">
        <w:trPr>
          <w:cantSplit/>
        </w:trPr>
        <w:tc>
          <w:tcPr>
            <w:tcW w:w="2790" w:type="dxa"/>
            <w:gridSpan w:val="2"/>
          </w:tcPr>
          <w:p w14:paraId="6F30A51B" w14:textId="06B49A85" w:rsidR="008F36B8" w:rsidRPr="00B3135A" w:rsidRDefault="008F36B8" w:rsidP="008F36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17"/>
            <w:hideMark/>
          </w:tcPr>
          <w:p w14:paraId="383AF179" w14:textId="77777777" w:rsidR="008F36B8" w:rsidRPr="00B3135A" w:rsidRDefault="008F36B8" w:rsidP="008F36B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F36B8" w:rsidRPr="00B3135A" w14:paraId="2BA1D8A9" w14:textId="77777777" w:rsidTr="00A243DE">
        <w:trPr>
          <w:cantSplit/>
        </w:trPr>
        <w:tc>
          <w:tcPr>
            <w:tcW w:w="2790" w:type="dxa"/>
            <w:gridSpan w:val="2"/>
          </w:tcPr>
          <w:p w14:paraId="06D497F1" w14:textId="5998A1A7" w:rsidR="008F36B8" w:rsidRPr="00B3135A" w:rsidRDefault="008F36B8" w:rsidP="008F36B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060" w:type="dxa"/>
            <w:gridSpan w:val="9"/>
            <w:tcBorders>
              <w:top w:val="nil"/>
              <w:left w:val="nil"/>
              <w:right w:val="nil"/>
            </w:tcBorders>
            <w:hideMark/>
          </w:tcPr>
          <w:p w14:paraId="24D5AF53" w14:textId="4F7E6C7E" w:rsidR="008F36B8" w:rsidRPr="00B3135A" w:rsidRDefault="008F36B8" w:rsidP="008F36B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34B3D487" w14:textId="77777777" w:rsidR="008F36B8" w:rsidRPr="00B3135A" w:rsidRDefault="008F36B8" w:rsidP="008F36B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7"/>
            <w:tcBorders>
              <w:top w:val="nil"/>
              <w:left w:val="nil"/>
              <w:right w:val="nil"/>
            </w:tcBorders>
            <w:vAlign w:val="bottom"/>
            <w:hideMark/>
          </w:tcPr>
          <w:p w14:paraId="71ECFC8E" w14:textId="4014FC09" w:rsidR="008F36B8" w:rsidRPr="00B3135A" w:rsidRDefault="008F36B8" w:rsidP="008F36B8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2D27A8" w:rsidRPr="00B3135A" w14:paraId="55DD394B" w14:textId="77777777" w:rsidTr="00A243DE">
        <w:trPr>
          <w:cantSplit/>
        </w:trPr>
        <w:tc>
          <w:tcPr>
            <w:tcW w:w="2790" w:type="dxa"/>
            <w:gridSpan w:val="2"/>
          </w:tcPr>
          <w:p w14:paraId="5B20FD7A" w14:textId="77777777" w:rsidR="002D27A8" w:rsidRPr="00B3135A" w:rsidRDefault="002D27A8" w:rsidP="002D27A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1F193CB" w14:textId="77777777" w:rsidR="002D27A8" w:rsidRPr="00B3135A" w:rsidRDefault="002D27A8" w:rsidP="002D27A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B0195A5" w14:textId="0015AC15" w:rsidR="002D27A8" w:rsidRPr="00B3135A" w:rsidRDefault="0073717A" w:rsidP="002D27A8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6D6DB5F" w14:textId="2BD04DA6" w:rsidR="002D27A8" w:rsidRPr="00B3135A" w:rsidRDefault="002D27A8" w:rsidP="00EF34E1">
            <w:pPr>
              <w:pStyle w:val="acctfourfigures"/>
              <w:tabs>
                <w:tab w:val="clear" w:pos="765"/>
                <w:tab w:val="left" w:pos="720"/>
                <w:tab w:val="decimal" w:pos="821"/>
              </w:tabs>
              <w:spacing w:line="240" w:lineRule="atLeast"/>
              <w:ind w:left="-94" w:right="-47" w:firstLine="1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Pr="00B3135A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AA8BDF" w14:textId="77777777" w:rsidR="002D27A8" w:rsidRPr="00B3135A" w:rsidRDefault="002D27A8" w:rsidP="002D27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38417DB" w14:textId="77777777" w:rsidR="002D27A8" w:rsidRPr="00B3135A" w:rsidRDefault="002D27A8" w:rsidP="002D27A8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6D94026D" w14:textId="77777777" w:rsidR="002D27A8" w:rsidRPr="00B3135A" w:rsidRDefault="002D27A8" w:rsidP="002D27A8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B3135A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  <w:p w14:paraId="15852FDD" w14:textId="788126A3" w:rsidR="002D27A8" w:rsidRPr="00B3135A" w:rsidRDefault="002D27A8" w:rsidP="00A243DE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18A0129" w14:textId="77777777" w:rsidR="002D27A8" w:rsidRPr="00B3135A" w:rsidRDefault="002D27A8" w:rsidP="002D27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98D3FAC" w14:textId="77777777" w:rsidR="002D27A8" w:rsidRPr="00B3135A" w:rsidRDefault="002D27A8" w:rsidP="00A243DE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7B8E58A" w14:textId="32217F1A" w:rsidR="002D27A8" w:rsidRPr="00B3135A" w:rsidRDefault="002D27A8" w:rsidP="002D27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4AC843" w14:textId="77777777" w:rsidR="002D27A8" w:rsidRPr="00B3135A" w:rsidRDefault="002D27A8" w:rsidP="002D27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10" w:type="dxa"/>
            <w:gridSpan w:val="2"/>
            <w:vAlign w:val="bottom"/>
            <w:hideMark/>
          </w:tcPr>
          <w:p w14:paraId="1EF15FC0" w14:textId="4A15CE47" w:rsidR="002D27A8" w:rsidRPr="00B3135A" w:rsidRDefault="002D27A8" w:rsidP="002D27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  <w:tc>
          <w:tcPr>
            <w:tcW w:w="179" w:type="dxa"/>
            <w:gridSpan w:val="2"/>
            <w:vAlign w:val="bottom"/>
          </w:tcPr>
          <w:p w14:paraId="2CF2FF13" w14:textId="77777777" w:rsidR="002D27A8" w:rsidRPr="00B3135A" w:rsidRDefault="002D27A8" w:rsidP="002D27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1" w:type="dxa"/>
            <w:vAlign w:val="bottom"/>
            <w:hideMark/>
          </w:tcPr>
          <w:p w14:paraId="4A1E780D" w14:textId="77777777" w:rsidR="002D27A8" w:rsidRPr="00B3135A" w:rsidRDefault="002D27A8" w:rsidP="002D27A8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0DF068E9" w14:textId="77777777" w:rsidR="002D27A8" w:rsidRPr="00B3135A" w:rsidRDefault="002D27A8" w:rsidP="002D27A8">
            <w:pPr>
              <w:pStyle w:val="acctfourfigures"/>
              <w:tabs>
                <w:tab w:val="left" w:pos="720"/>
              </w:tabs>
              <w:spacing w:line="240" w:lineRule="atLeast"/>
              <w:ind w:left="-94" w:right="-47" w:firstLine="15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eastAsia="en-GB" w:bidi="th-TH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B3135A">
              <w:rPr>
                <w:rFonts w:ascii="Angsana New" w:hAnsi="Angsana New"/>
                <w:sz w:val="30"/>
                <w:szCs w:val="30"/>
                <w:lang w:eastAsia="en-GB" w:bidi="th-TH"/>
              </w:rPr>
              <w:t>)</w:t>
            </w:r>
          </w:p>
          <w:p w14:paraId="013049D5" w14:textId="41975EB9" w:rsidR="002D27A8" w:rsidRPr="00B3135A" w:rsidRDefault="002D27A8" w:rsidP="002D27A8">
            <w:pPr>
              <w:pStyle w:val="acctfourfigures"/>
              <w:tabs>
                <w:tab w:val="left" w:pos="67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48D2042" w14:textId="77777777" w:rsidR="002D27A8" w:rsidRPr="00B3135A" w:rsidRDefault="002D27A8" w:rsidP="002D27A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1FCDF6E5" w14:textId="77777777" w:rsidR="002D27A8" w:rsidRPr="00B3135A" w:rsidRDefault="002D27A8" w:rsidP="002D27A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64F9393" w14:textId="0D1A0823" w:rsidR="002D27A8" w:rsidRPr="00B3135A" w:rsidRDefault="002D27A8" w:rsidP="002D27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2D27A8" w:rsidRPr="00B3135A" w14:paraId="0513044C" w14:textId="77777777" w:rsidTr="00A243DE">
        <w:trPr>
          <w:cantSplit/>
        </w:trPr>
        <w:tc>
          <w:tcPr>
            <w:tcW w:w="2790" w:type="dxa"/>
            <w:gridSpan w:val="2"/>
          </w:tcPr>
          <w:p w14:paraId="22EBCDFF" w14:textId="77777777" w:rsidR="009B28E7" w:rsidRPr="00B3135A" w:rsidRDefault="009B28E7" w:rsidP="009B28E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0" w:type="dxa"/>
            <w:gridSpan w:val="17"/>
            <w:hideMark/>
          </w:tcPr>
          <w:p w14:paraId="4B4A8667" w14:textId="77777777" w:rsidR="009B28E7" w:rsidRPr="00B3135A" w:rsidRDefault="009B28E7" w:rsidP="009B28E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73717A" w:rsidRPr="00B3135A" w14:paraId="1C5422DC" w14:textId="77777777" w:rsidTr="00A243DE">
        <w:trPr>
          <w:cantSplit/>
        </w:trPr>
        <w:tc>
          <w:tcPr>
            <w:tcW w:w="2790" w:type="dxa"/>
            <w:gridSpan w:val="2"/>
          </w:tcPr>
          <w:p w14:paraId="477F5BD2" w14:textId="65CAFC9B" w:rsidR="0073717A" w:rsidRPr="00B3135A" w:rsidRDefault="0073717A" w:rsidP="009B28E7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6300" w:type="dxa"/>
            <w:gridSpan w:val="17"/>
          </w:tcPr>
          <w:p w14:paraId="7BF25FDA" w14:textId="77777777" w:rsidR="0073717A" w:rsidRPr="00B3135A" w:rsidRDefault="0073717A" w:rsidP="009B28E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</w:tr>
      <w:tr w:rsidR="002E6865" w:rsidRPr="00B3135A" w14:paraId="1DC190FC" w14:textId="77777777" w:rsidTr="00EF34E1">
        <w:trPr>
          <w:cantSplit/>
        </w:trPr>
        <w:tc>
          <w:tcPr>
            <w:tcW w:w="2790" w:type="dxa"/>
            <w:gridSpan w:val="2"/>
            <w:vAlign w:val="bottom"/>
            <w:hideMark/>
          </w:tcPr>
          <w:p w14:paraId="45989A25" w14:textId="1591D04C" w:rsidR="002E6865" w:rsidRPr="00B3135A" w:rsidRDefault="002E6865" w:rsidP="002E6865">
            <w:pPr>
              <w:ind w:left="191" w:hanging="19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สำรองการป้องกันความเสี่ยง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  <w:t>กระแสเงินสด</w:t>
            </w:r>
            <w:r w:rsidR="005A10C1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A5E62AC" w14:textId="5A7747B1" w:rsidR="002E6865" w:rsidRPr="00B3135A" w:rsidRDefault="002E6865" w:rsidP="002E686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19,248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FC232B" w14:textId="77777777" w:rsidR="002E6865" w:rsidRPr="00B3135A" w:rsidRDefault="002E6865" w:rsidP="002E686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0DE1BCA" w14:textId="2D0635A2" w:rsidR="002E6865" w:rsidRPr="00B3135A" w:rsidRDefault="002E6865" w:rsidP="002E6865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(3,850)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DCCED5" w14:textId="77777777" w:rsidR="002E6865" w:rsidRPr="00B3135A" w:rsidRDefault="002E6865" w:rsidP="002E686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F76891" w14:textId="62445148" w:rsidR="002E6865" w:rsidRPr="00B3135A" w:rsidRDefault="002E6865" w:rsidP="002E686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,398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35C70" w14:textId="77777777" w:rsidR="002E6865" w:rsidRPr="00B3135A" w:rsidRDefault="002E6865" w:rsidP="002E686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shd w:val="clear" w:color="auto" w:fill="auto"/>
            <w:vAlign w:val="bottom"/>
            <w:hideMark/>
          </w:tcPr>
          <w:p w14:paraId="22AE25C2" w14:textId="71EF114B" w:rsidR="002E6865" w:rsidRPr="00B3135A" w:rsidRDefault="002E6865" w:rsidP="00EF34E1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(19,248)</w:t>
            </w:r>
          </w:p>
        </w:tc>
        <w:tc>
          <w:tcPr>
            <w:tcW w:w="179" w:type="dxa"/>
            <w:gridSpan w:val="2"/>
            <w:vAlign w:val="bottom"/>
          </w:tcPr>
          <w:p w14:paraId="0DEB3AA1" w14:textId="77777777" w:rsidR="002E6865" w:rsidRPr="00B3135A" w:rsidRDefault="002E6865" w:rsidP="002E686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  <w:hideMark/>
          </w:tcPr>
          <w:p w14:paraId="1434D9FA" w14:textId="7B7757CA" w:rsidR="002E6865" w:rsidRPr="00B3135A" w:rsidRDefault="002E6865" w:rsidP="00EF34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20" w:right="-17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3,850</w:t>
            </w:r>
          </w:p>
        </w:tc>
        <w:tc>
          <w:tcPr>
            <w:tcW w:w="180" w:type="dxa"/>
            <w:vAlign w:val="bottom"/>
          </w:tcPr>
          <w:p w14:paraId="4A9B1B18" w14:textId="77777777" w:rsidR="002E6865" w:rsidRPr="00B3135A" w:rsidRDefault="002E6865" w:rsidP="002E686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B6B484D" w14:textId="2C6FCFCD" w:rsidR="002E6865" w:rsidRPr="00B3135A" w:rsidRDefault="002E6865" w:rsidP="00EF34E1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(15,398)</w:t>
            </w:r>
          </w:p>
        </w:tc>
      </w:tr>
      <w:tr w:rsidR="00B65F72" w:rsidRPr="00B3135A" w14:paraId="7BB38566" w14:textId="77777777" w:rsidTr="0063050A">
        <w:trPr>
          <w:cantSplit/>
        </w:trPr>
        <w:tc>
          <w:tcPr>
            <w:tcW w:w="2790" w:type="dxa"/>
            <w:gridSpan w:val="2"/>
            <w:vAlign w:val="bottom"/>
          </w:tcPr>
          <w:p w14:paraId="28EA3008" w14:textId="23C95518" w:rsidR="002E6865" w:rsidRPr="00B3135A" w:rsidRDefault="00362D57">
            <w:pPr>
              <w:tabs>
                <w:tab w:val="clear" w:pos="2580"/>
                <w:tab w:val="left" w:pos="2357"/>
              </w:tabs>
              <w:spacing w:line="260" w:lineRule="atLeast"/>
              <w:ind w:left="191" w:right="-76" w:hanging="191"/>
              <w:rPr>
                <w:rFonts w:ascii="Angsana New" w:hAnsi="Angsana New"/>
                <w:spacing w:val="-12"/>
                <w:sz w:val="30"/>
                <w:szCs w:val="30"/>
                <w:cs/>
                <w:lang w:eastAsia="en-GB"/>
              </w:rPr>
            </w:pPr>
            <w:r w:rsidRPr="0001250B">
              <w:rPr>
                <w:rFonts w:ascii="Angsana New" w:hAnsi="Angsana New"/>
                <w:spacing w:val="-8"/>
                <w:sz w:val="30"/>
                <w:szCs w:val="30"/>
                <w:cs/>
                <w:lang w:eastAsia="en-GB"/>
              </w:rPr>
              <w:t>กำไร</w:t>
            </w:r>
            <w:r w:rsidRPr="0001250B">
              <w:rPr>
                <w:rFonts w:ascii="Angsana New" w:hAnsi="Angsana New" w:hint="cs"/>
                <w:spacing w:val="-8"/>
                <w:sz w:val="30"/>
                <w:szCs w:val="30"/>
                <w:cs/>
                <w:lang w:eastAsia="en-GB"/>
              </w:rPr>
              <w:t xml:space="preserve"> (ขาดทุน) </w:t>
            </w:r>
            <w:r w:rsidRPr="0001250B">
              <w:rPr>
                <w:rFonts w:ascii="Angsana New" w:hAnsi="Angsana New"/>
                <w:spacing w:val="-8"/>
                <w:sz w:val="30"/>
                <w:szCs w:val="30"/>
                <w:cs/>
                <w:lang w:eastAsia="en-GB"/>
              </w:rPr>
              <w:t>จากการประมาณการ</w:t>
            </w: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  <w:lang w:eastAsia="en-GB"/>
              </w:rPr>
              <w:t>ตาม</w:t>
            </w:r>
            <w:r w:rsidRPr="00B3135A">
              <w:rPr>
                <w:rFonts w:ascii="Angsana New" w:hAnsi="Angsana New" w:hint="cs"/>
                <w:spacing w:val="-6"/>
                <w:sz w:val="30"/>
                <w:szCs w:val="30"/>
                <w:cs/>
                <w:lang w:eastAsia="en-GB"/>
              </w:rPr>
              <w:t>หลัก</w:t>
            </w: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16212" w14:textId="7DD22CF7" w:rsidR="002E6865" w:rsidRPr="00B3135A" w:rsidRDefault="002E6865" w:rsidP="002E686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(3,796)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65C2B19" w14:textId="77777777" w:rsidR="002E6865" w:rsidRPr="00B3135A" w:rsidRDefault="002E6865" w:rsidP="002E686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E40C4" w14:textId="0314093A" w:rsidR="002E6865" w:rsidRPr="00B3135A" w:rsidRDefault="002E6865" w:rsidP="002E6865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375B25" w14:textId="77777777" w:rsidR="002E6865" w:rsidRPr="00B3135A" w:rsidRDefault="002E6865" w:rsidP="002E686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08046" w14:textId="32B2B589" w:rsidR="002E6865" w:rsidRPr="00B3135A" w:rsidRDefault="002E6865" w:rsidP="002E686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69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(3,037)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35AB22" w14:textId="77777777" w:rsidR="002E6865" w:rsidRPr="00B3135A" w:rsidRDefault="002E6865" w:rsidP="002E686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32FEB" w14:textId="0CEB1CD8" w:rsidR="002E6865" w:rsidRPr="00B3135A" w:rsidRDefault="002E6865" w:rsidP="002E6865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3,718</w:t>
            </w:r>
          </w:p>
        </w:tc>
        <w:tc>
          <w:tcPr>
            <w:tcW w:w="179" w:type="dxa"/>
            <w:gridSpan w:val="2"/>
            <w:vAlign w:val="bottom"/>
          </w:tcPr>
          <w:p w14:paraId="0081F875" w14:textId="77777777" w:rsidR="002E6865" w:rsidRPr="00B3135A" w:rsidRDefault="002E6865" w:rsidP="002E686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52548D1" w14:textId="60DFA577" w:rsidR="002E6865" w:rsidRPr="00B3135A" w:rsidRDefault="002E6865" w:rsidP="002E686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20" w:right="-1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(744)</w:t>
            </w:r>
          </w:p>
        </w:tc>
        <w:tc>
          <w:tcPr>
            <w:tcW w:w="180" w:type="dxa"/>
            <w:vAlign w:val="bottom"/>
          </w:tcPr>
          <w:p w14:paraId="52674920" w14:textId="77777777" w:rsidR="002E6865" w:rsidRPr="00B3135A" w:rsidRDefault="002E6865" w:rsidP="002E6865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6D35BD" w14:textId="7EDBBAE4" w:rsidR="002E6865" w:rsidRPr="00B3135A" w:rsidRDefault="002E6865" w:rsidP="002E6865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2,974</w:t>
            </w:r>
          </w:p>
        </w:tc>
      </w:tr>
      <w:tr w:rsidR="008E7155" w:rsidRPr="00B3135A" w14:paraId="1B21DEAE" w14:textId="77777777" w:rsidTr="0063050A">
        <w:trPr>
          <w:cantSplit/>
        </w:trPr>
        <w:tc>
          <w:tcPr>
            <w:tcW w:w="2790" w:type="dxa"/>
            <w:gridSpan w:val="2"/>
          </w:tcPr>
          <w:p w14:paraId="2CA0983A" w14:textId="1D959876" w:rsidR="00F04ED7" w:rsidRPr="00B3135A" w:rsidRDefault="00F04ED7" w:rsidP="00F04ED7">
            <w:pPr>
              <w:spacing w:line="260" w:lineRule="atLeast"/>
              <w:ind w:left="191" w:hanging="191"/>
              <w:rPr>
                <w:rFonts w:ascii="Angsana New" w:hAnsi="Angsana New"/>
                <w:spacing w:val="-12"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CAD55" w14:textId="4E9DB5E9" w:rsidR="00F04ED7" w:rsidRPr="00B3135A" w:rsidRDefault="002E6865" w:rsidP="00F04ED7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15,452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3925B90" w14:textId="77777777" w:rsidR="00F04ED7" w:rsidRPr="00B3135A" w:rsidRDefault="00F04ED7" w:rsidP="00F04ED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F7A4E" w14:textId="4913948B" w:rsidR="00F04ED7" w:rsidRPr="00B3135A" w:rsidRDefault="002E6865" w:rsidP="00F04ED7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(3,09</w:t>
            </w:r>
            <w:r w:rsidR="000437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293D7C0" w14:textId="77777777" w:rsidR="00F04ED7" w:rsidRPr="00B3135A" w:rsidRDefault="00F04ED7" w:rsidP="00F04ED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8E3A7" w14:textId="0F36697F" w:rsidR="00F04ED7" w:rsidRPr="00B3135A" w:rsidRDefault="002E6865" w:rsidP="00F04ED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69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12,361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D23DBC" w14:textId="77777777" w:rsidR="00F04ED7" w:rsidRPr="00B3135A" w:rsidRDefault="00F04ED7" w:rsidP="00F04ED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71462" w14:textId="3579EE2D" w:rsidR="00F04ED7" w:rsidRPr="00B3135A" w:rsidRDefault="00F04ED7" w:rsidP="00F04ED7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(15,530)</w:t>
            </w:r>
          </w:p>
        </w:tc>
        <w:tc>
          <w:tcPr>
            <w:tcW w:w="179" w:type="dxa"/>
            <w:gridSpan w:val="2"/>
            <w:vAlign w:val="bottom"/>
          </w:tcPr>
          <w:p w14:paraId="63F5F18E" w14:textId="77777777" w:rsidR="00F04ED7" w:rsidRPr="00B3135A" w:rsidRDefault="00F04ED7" w:rsidP="00F04ED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0BB63" w14:textId="21B3014D" w:rsidR="00F04ED7" w:rsidRPr="00B3135A" w:rsidRDefault="00F04ED7" w:rsidP="00F04E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20" w:right="-17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3,106</w:t>
            </w:r>
          </w:p>
        </w:tc>
        <w:tc>
          <w:tcPr>
            <w:tcW w:w="180" w:type="dxa"/>
            <w:vAlign w:val="bottom"/>
          </w:tcPr>
          <w:p w14:paraId="6761A6E5" w14:textId="77777777" w:rsidR="00F04ED7" w:rsidRPr="00B3135A" w:rsidRDefault="00F04ED7" w:rsidP="00F04ED7">
            <w:pPr>
              <w:pStyle w:val="acctfourfigures"/>
              <w:spacing w:line="240" w:lineRule="atLeast"/>
              <w:ind w:left="-97" w:right="-6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C889E" w14:textId="6B45AF5A" w:rsidR="00F04ED7" w:rsidRPr="00B3135A" w:rsidRDefault="00F04ED7" w:rsidP="00F04ED7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(12,424)</w:t>
            </w:r>
          </w:p>
        </w:tc>
      </w:tr>
    </w:tbl>
    <w:p w14:paraId="0B447F5A" w14:textId="0C87259F" w:rsidR="00DE35FB" w:rsidRPr="00B3135A" w:rsidRDefault="005F7B31">
      <w:pPr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</w:rPr>
        <w:tab/>
      </w:r>
      <w:r w:rsidRPr="00B3135A">
        <w:rPr>
          <w:rFonts w:ascii="Angsana New" w:hAnsi="Angsana New"/>
          <w:sz w:val="30"/>
          <w:szCs w:val="30"/>
        </w:rPr>
        <w:tab/>
      </w:r>
    </w:p>
    <w:tbl>
      <w:tblPr>
        <w:tblW w:w="90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990"/>
        <w:gridCol w:w="236"/>
        <w:gridCol w:w="1086"/>
      </w:tblGrid>
      <w:tr w:rsidR="00304298" w:rsidRPr="00B3135A" w14:paraId="003114A8" w14:textId="77777777" w:rsidTr="00EF34E1">
        <w:trPr>
          <w:tblHeader/>
        </w:trPr>
        <w:tc>
          <w:tcPr>
            <w:tcW w:w="4050" w:type="dxa"/>
            <w:shd w:val="clear" w:color="auto" w:fill="FFFFFF"/>
          </w:tcPr>
          <w:p w14:paraId="25E3D350" w14:textId="1EC3048D" w:rsidR="00304298" w:rsidRPr="00B3135A" w:rsidRDefault="00D5143E" w:rsidP="003C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12" w:type="dxa"/>
            <w:gridSpan w:val="7"/>
            <w:shd w:val="clear" w:color="auto" w:fill="FFFFFF"/>
          </w:tcPr>
          <w:p w14:paraId="302E6DA5" w14:textId="77777777" w:rsidR="00304298" w:rsidRPr="00B3135A" w:rsidRDefault="00304298" w:rsidP="003C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31F2" w:rsidRPr="00B3135A" w14:paraId="722AF72F" w14:textId="77777777" w:rsidTr="00EF34E1">
        <w:trPr>
          <w:tblHeader/>
        </w:trPr>
        <w:tc>
          <w:tcPr>
            <w:tcW w:w="4050" w:type="dxa"/>
            <w:shd w:val="clear" w:color="auto" w:fill="FFFFFF"/>
          </w:tcPr>
          <w:p w14:paraId="75F22FF8" w14:textId="77777777" w:rsidR="002831F2" w:rsidRPr="00B3135A" w:rsidRDefault="002831F2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67272D1C" w14:textId="1C0C1FBD" w:rsidR="002831F2" w:rsidRPr="00B3135A" w:rsidRDefault="000E3703" w:rsidP="00AA40D9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64FA88AD" w14:textId="77777777" w:rsidR="002831F2" w:rsidRPr="00B3135A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2" w:type="dxa"/>
            <w:gridSpan w:val="3"/>
            <w:shd w:val="clear" w:color="auto" w:fill="FFFFFF"/>
            <w:vAlign w:val="bottom"/>
          </w:tcPr>
          <w:p w14:paraId="7A5A3833" w14:textId="182A605E" w:rsidR="002831F2" w:rsidRPr="00B3135A" w:rsidRDefault="000E3703" w:rsidP="00C622B9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2831F2" w:rsidRPr="00B3135A" w14:paraId="410E1365" w14:textId="77777777" w:rsidTr="00EF34E1">
        <w:trPr>
          <w:tblHeader/>
        </w:trPr>
        <w:tc>
          <w:tcPr>
            <w:tcW w:w="4050" w:type="dxa"/>
            <w:shd w:val="clear" w:color="auto" w:fill="FFFFFF"/>
          </w:tcPr>
          <w:p w14:paraId="7559AD3F" w14:textId="77777777" w:rsidR="002831F2" w:rsidRPr="00B3135A" w:rsidRDefault="002831F2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C584EBD" w14:textId="77777777" w:rsidR="00BC7130" w:rsidRPr="00B3135A" w:rsidRDefault="00BC7130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32D15E16" w14:textId="1CE0E58F" w:rsidR="002831F2" w:rsidRPr="00B3135A" w:rsidRDefault="002831F2" w:rsidP="00167F0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5133907" w14:textId="7AD35545" w:rsidR="002831F2" w:rsidRPr="00B3135A" w:rsidRDefault="002831F2" w:rsidP="00EF34E1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left="-79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FFFFFF"/>
          </w:tcPr>
          <w:p w14:paraId="6D7F7C82" w14:textId="77777777" w:rsidR="002831F2" w:rsidRPr="00B3135A" w:rsidRDefault="002831F2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4ED8858E" w14:textId="77777777" w:rsidR="002831F2" w:rsidRPr="00B3135A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887C04" w14:textId="77777777" w:rsidR="002831F2" w:rsidRPr="00B3135A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FFFFFF"/>
          </w:tcPr>
          <w:p w14:paraId="060A80B8" w14:textId="77777777" w:rsidR="002831F2" w:rsidRPr="00B3135A" w:rsidRDefault="002831F2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5BF8CF76" w14:textId="187B2C5C" w:rsidR="002831F2" w:rsidRPr="00B3135A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33BB9AE" w14:textId="77777777" w:rsidR="002831F2" w:rsidRPr="00B3135A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554F43EB" w14:textId="77777777" w:rsidR="002831F2" w:rsidRPr="00B3135A" w:rsidRDefault="002831F2" w:rsidP="0028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5CED6403" w14:textId="77777777" w:rsidR="002831F2" w:rsidRPr="00B3135A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A22B889" w14:textId="77777777" w:rsidR="002831F2" w:rsidRPr="00B3135A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4ED7" w:rsidRPr="00B3135A" w14:paraId="65B892C1" w14:textId="77777777" w:rsidTr="00EF34E1">
        <w:tc>
          <w:tcPr>
            <w:tcW w:w="4050" w:type="dxa"/>
            <w:shd w:val="clear" w:color="auto" w:fill="FFFFFF"/>
          </w:tcPr>
          <w:p w14:paraId="540AE94D" w14:textId="62EBE5A9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  <w:r w:rsidR="0064484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1A5001F" w14:textId="421F8441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02743C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320CDE" w14:textId="0ED66368" w:rsidR="00F04ED7" w:rsidRPr="00B3135A" w:rsidRDefault="0002243C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7B4619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4619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702C4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12249038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BD7994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42EDF650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</w:tcPr>
          <w:p w14:paraId="3E0F22D8" w14:textId="51B04C8B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80,666</w:t>
            </w:r>
          </w:p>
        </w:tc>
      </w:tr>
      <w:tr w:rsidR="00F04ED7" w:rsidRPr="00B3135A" w14:paraId="61498875" w14:textId="77777777" w:rsidTr="00EF34E1">
        <w:tc>
          <w:tcPr>
            <w:tcW w:w="4050" w:type="dxa"/>
            <w:shd w:val="clear" w:color="auto" w:fill="FFFFFF"/>
          </w:tcPr>
          <w:p w14:paraId="74E2F198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15B3B3F" w14:textId="73756070" w:rsidR="00F04ED7" w:rsidRPr="00B3135A" w:rsidRDefault="0002243C" w:rsidP="00F04ED7">
            <w:pPr>
              <w:pStyle w:val="acctfourfigures"/>
              <w:tabs>
                <w:tab w:val="clear" w:pos="765"/>
                <w:tab w:val="decimal" w:pos="136"/>
                <w:tab w:val="left" w:pos="738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63FCB06F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097647" w14:textId="790190C2" w:rsidR="00F04ED7" w:rsidRPr="00B3135A" w:rsidRDefault="00F00026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47,</w:t>
            </w:r>
            <w:r w:rsidR="007B4619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702C4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360B6779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8D532A" w14:textId="4C1B6E38" w:rsidR="00F04ED7" w:rsidRPr="00B3135A" w:rsidRDefault="00F04ED7" w:rsidP="00F04ED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36" w:type="dxa"/>
            <w:shd w:val="clear" w:color="auto" w:fill="FFFFFF"/>
          </w:tcPr>
          <w:p w14:paraId="3EBC53AA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FFFFF"/>
          </w:tcPr>
          <w:p w14:paraId="59E27FB1" w14:textId="53602B0A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16,133</w:t>
            </w:r>
          </w:p>
        </w:tc>
      </w:tr>
      <w:tr w:rsidR="00F04ED7" w:rsidRPr="00B3135A" w14:paraId="48627302" w14:textId="77777777" w:rsidTr="00EF34E1">
        <w:tc>
          <w:tcPr>
            <w:tcW w:w="4050" w:type="dxa"/>
            <w:shd w:val="clear" w:color="auto" w:fill="FFFFFF"/>
          </w:tcPr>
          <w:p w14:paraId="5D04E491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080" w:type="dxa"/>
            <w:shd w:val="clear" w:color="auto" w:fill="auto"/>
          </w:tcPr>
          <w:p w14:paraId="1FC17661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E729B3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379649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8D5BB1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0361BA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2BC900E7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593459B6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04ED7" w:rsidRPr="00B3135A" w14:paraId="229723F2" w14:textId="77777777" w:rsidTr="00EF34E1">
        <w:tc>
          <w:tcPr>
            <w:tcW w:w="4050" w:type="dxa"/>
            <w:shd w:val="clear" w:color="auto" w:fill="FFFFFF"/>
          </w:tcPr>
          <w:p w14:paraId="03E2F00B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   - สุทธิจากภาษีเงินได้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41F8115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A7C71D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8E7E20" w14:textId="4431BFC8" w:rsidR="00F04ED7" w:rsidRPr="00B3135A" w:rsidRDefault="00F00026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(12,9</w:t>
            </w:r>
            <w:r w:rsidR="007B4619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895C42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A50028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4403D081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6162B3C3" w14:textId="43972F0D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(9,998)</w:t>
            </w:r>
          </w:p>
        </w:tc>
      </w:tr>
      <w:tr w:rsidR="00F04ED7" w:rsidRPr="00B3135A" w14:paraId="14BF9BC5" w14:textId="77777777" w:rsidTr="00EF34E1">
        <w:tc>
          <w:tcPr>
            <w:tcW w:w="4050" w:type="dxa"/>
            <w:shd w:val="clear" w:color="auto" w:fill="FFFFFF"/>
          </w:tcPr>
          <w:p w14:paraId="1B4AC82B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รายได้เงินปันผลที่ได้รับการยกเว้นภาษี</w:t>
            </w:r>
          </w:p>
        </w:tc>
        <w:tc>
          <w:tcPr>
            <w:tcW w:w="1080" w:type="dxa"/>
            <w:shd w:val="clear" w:color="auto" w:fill="auto"/>
          </w:tcPr>
          <w:p w14:paraId="1EEDD784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7197C8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D8894F" w14:textId="6325BDFD" w:rsidR="00F04ED7" w:rsidRPr="00B3135A" w:rsidRDefault="00F00026" w:rsidP="00F04ED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(1,42</w:t>
            </w:r>
            <w:r w:rsidR="0014596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185146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F2BF66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31A58525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35F1B528" w14:textId="39F68DA5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(1,195)</w:t>
            </w:r>
          </w:p>
        </w:tc>
      </w:tr>
      <w:tr w:rsidR="00F04ED7" w:rsidRPr="00B3135A" w14:paraId="538B2F5A" w14:textId="77777777" w:rsidTr="00EF34E1">
        <w:tc>
          <w:tcPr>
            <w:tcW w:w="4050" w:type="dxa"/>
            <w:shd w:val="clear" w:color="auto" w:fill="FFFFFF"/>
          </w:tcPr>
          <w:p w14:paraId="15C79F0C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262D57F7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478F2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F0AA11" w14:textId="4710E45D" w:rsidR="00F04ED7" w:rsidRPr="00B3135A" w:rsidRDefault="007B4619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="00543BA4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B912F6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193778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7671B0BC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02961AB4" w14:textId="6E15AA6F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(912)</w:t>
            </w:r>
          </w:p>
        </w:tc>
      </w:tr>
      <w:tr w:rsidR="00F04ED7" w:rsidRPr="00B3135A" w14:paraId="501A4F35" w14:textId="77777777" w:rsidTr="00EF34E1">
        <w:tc>
          <w:tcPr>
            <w:tcW w:w="4050" w:type="dxa"/>
            <w:shd w:val="clear" w:color="auto" w:fill="FFFFFF"/>
          </w:tcPr>
          <w:p w14:paraId="1DA45FE0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45FEC621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03AAD7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BDE58D" w14:textId="497B6369" w:rsidR="00F04ED7" w:rsidRPr="00B3135A" w:rsidRDefault="007B4619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12C88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67F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12C88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D67F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51C3E31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8AD431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73FB0EF9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017A68FC" w14:textId="1DA17E86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(10,377)</w:t>
            </w:r>
          </w:p>
        </w:tc>
      </w:tr>
      <w:tr w:rsidR="00F04ED7" w:rsidRPr="00B3135A" w14:paraId="617ED27C" w14:textId="77777777" w:rsidTr="00EF34E1">
        <w:tc>
          <w:tcPr>
            <w:tcW w:w="4050" w:type="dxa"/>
            <w:shd w:val="clear" w:color="auto" w:fill="FFFFFF"/>
          </w:tcPr>
          <w:p w14:paraId="1C5D7EEC" w14:textId="577FAA2D" w:rsidR="00F04ED7" w:rsidRPr="00B3135A" w:rsidRDefault="00F04ED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  <w:tab w:val="left" w:pos="29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ขาดทุนทางภาษีในงวดก่อนที่รับรู้เป็นสินทรัพย์</w:t>
            </w:r>
            <w:r w:rsidRPr="00B3135A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ภาษีเงินได้รอการตัดบัญชีในงวดปัจจุบัน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49DADA6F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FA9EBA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4F8E21" w14:textId="77777777" w:rsidR="00112C88" w:rsidRPr="00B3135A" w:rsidRDefault="00112C88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6E91860" w14:textId="0F2F6E38" w:rsidR="00F04ED7" w:rsidRPr="00B3135A" w:rsidRDefault="003E4448" w:rsidP="00EF34E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 w:rsidDel="003E444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58E8A7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E216FA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34983329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499BC0B3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9A246B0" w14:textId="176DAF0C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(7,805)</w:t>
            </w:r>
          </w:p>
        </w:tc>
      </w:tr>
      <w:tr w:rsidR="00F04ED7" w:rsidRPr="00B3135A" w14:paraId="542739F0" w14:textId="77777777" w:rsidTr="00EF34E1">
        <w:tc>
          <w:tcPr>
            <w:tcW w:w="4050" w:type="dxa"/>
            <w:shd w:val="clear" w:color="auto" w:fill="FFFFFF"/>
          </w:tcPr>
          <w:p w14:paraId="595DC553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/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7D67D8AA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EFF7F5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13841" w14:textId="77777777" w:rsidR="00112C88" w:rsidRPr="00B3135A" w:rsidRDefault="00112C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6A1C25" w14:textId="18A8998B" w:rsidR="00F04ED7" w:rsidRPr="00B3135A" w:rsidRDefault="00112C88" w:rsidP="00EF34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6,766</w:t>
            </w:r>
          </w:p>
        </w:tc>
        <w:tc>
          <w:tcPr>
            <w:tcW w:w="270" w:type="dxa"/>
            <w:shd w:val="clear" w:color="auto" w:fill="auto"/>
          </w:tcPr>
          <w:p w14:paraId="1AC69FAB" w14:textId="77777777" w:rsidR="00F04ED7" w:rsidRPr="00EF34E1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E83012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76891148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</w:tcPr>
          <w:p w14:paraId="65852A6C" w14:textId="77777777" w:rsidR="00F04ED7" w:rsidRPr="00B3135A" w:rsidRDefault="00F04ED7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D2B99A" w14:textId="6DC4E25C" w:rsidR="00F04ED7" w:rsidRPr="00B3135A" w:rsidRDefault="00F04ED7" w:rsidP="00F04ED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6,688</w:t>
            </w:r>
          </w:p>
        </w:tc>
      </w:tr>
      <w:tr w:rsidR="00F04ED7" w:rsidRPr="00B3135A" w14:paraId="5B826BE1" w14:textId="77777777" w:rsidTr="00EF34E1">
        <w:tc>
          <w:tcPr>
            <w:tcW w:w="4050" w:type="dxa"/>
            <w:shd w:val="clear" w:color="auto" w:fill="FFFFFF"/>
          </w:tcPr>
          <w:p w14:paraId="2C3A1ADA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4F53C" w14:textId="6CD8DCD5" w:rsidR="00F04ED7" w:rsidRPr="00B3135A" w:rsidRDefault="00112C88" w:rsidP="00F04ED7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19.60</w:t>
            </w:r>
          </w:p>
        </w:tc>
        <w:tc>
          <w:tcPr>
            <w:tcW w:w="270" w:type="dxa"/>
            <w:shd w:val="clear" w:color="auto" w:fill="auto"/>
          </w:tcPr>
          <w:p w14:paraId="40E0E90C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93A91" w14:textId="56007549" w:rsidR="00F04ED7" w:rsidRPr="00B3135A" w:rsidRDefault="00112C88" w:rsidP="00F04ED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46,235</w:t>
            </w:r>
          </w:p>
        </w:tc>
        <w:tc>
          <w:tcPr>
            <w:tcW w:w="270" w:type="dxa"/>
            <w:shd w:val="clear" w:color="auto" w:fill="auto"/>
          </w:tcPr>
          <w:p w14:paraId="6D2891E8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26B30" w14:textId="591DF0E4" w:rsidR="00F04ED7" w:rsidRPr="00B3135A" w:rsidRDefault="00F04ED7" w:rsidP="00F04ED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(9.26)</w:t>
            </w:r>
          </w:p>
        </w:tc>
        <w:tc>
          <w:tcPr>
            <w:tcW w:w="236" w:type="dxa"/>
            <w:shd w:val="clear" w:color="auto" w:fill="FFFFFF"/>
          </w:tcPr>
          <w:p w14:paraId="6886FEA8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E4544A" w14:textId="09FE8915" w:rsidR="00F04ED7" w:rsidRPr="00B3135A" w:rsidRDefault="00F04ED7" w:rsidP="00F04ED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(7,466)</w:t>
            </w:r>
          </w:p>
        </w:tc>
      </w:tr>
    </w:tbl>
    <w:p w14:paraId="1B39892E" w14:textId="77777777" w:rsidR="005F7B31" w:rsidRPr="00B3135A" w:rsidRDefault="005F7B31" w:rsidP="00167F06">
      <w:pPr>
        <w:spacing w:line="240" w:lineRule="auto"/>
        <w:rPr>
          <w:rFonts w:ascii="Angsana New" w:hAnsi="Angsana New"/>
          <w:sz w:val="30"/>
          <w:szCs w:val="30"/>
        </w:rPr>
      </w:pPr>
    </w:p>
    <w:p w14:paraId="139AB8FD" w14:textId="04DD8E4C" w:rsidR="00112C88" w:rsidRPr="00B3135A" w:rsidRDefault="0011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36"/>
        <w:gridCol w:w="1024"/>
        <w:gridCol w:w="270"/>
        <w:gridCol w:w="1101"/>
      </w:tblGrid>
      <w:tr w:rsidR="00BB4F91" w:rsidRPr="00B3135A" w14:paraId="40743E57" w14:textId="77777777" w:rsidTr="00EF34E1">
        <w:trPr>
          <w:trHeight w:val="20"/>
        </w:trPr>
        <w:tc>
          <w:tcPr>
            <w:tcW w:w="4050" w:type="dxa"/>
            <w:shd w:val="clear" w:color="auto" w:fill="FFFFFF"/>
          </w:tcPr>
          <w:p w14:paraId="11AAA9C7" w14:textId="08191F0C" w:rsidR="00BB4F91" w:rsidRPr="00B3135A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61" w:type="dxa"/>
            <w:gridSpan w:val="7"/>
            <w:shd w:val="clear" w:color="auto" w:fill="FFFFFF"/>
          </w:tcPr>
          <w:p w14:paraId="5B3FFA5A" w14:textId="77777777" w:rsidR="00BB4F91" w:rsidRPr="00B3135A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F91" w:rsidRPr="00B3135A" w14:paraId="7909058E" w14:textId="77777777" w:rsidTr="00EF34E1">
        <w:trPr>
          <w:trHeight w:val="20"/>
        </w:trPr>
        <w:tc>
          <w:tcPr>
            <w:tcW w:w="4050" w:type="dxa"/>
            <w:shd w:val="clear" w:color="auto" w:fill="FFFFFF"/>
          </w:tcPr>
          <w:p w14:paraId="46885BCF" w14:textId="77777777" w:rsidR="00BB4F91" w:rsidRPr="00B3135A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7836E39F" w14:textId="42A8BEC5" w:rsidR="00BB4F91" w:rsidRPr="00B3135A" w:rsidRDefault="00167F06" w:rsidP="00BB4F91">
            <w:pPr>
              <w:pStyle w:val="acctfourfigures"/>
              <w:tabs>
                <w:tab w:val="clear" w:pos="765"/>
              </w:tabs>
              <w:spacing w:line="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FFFFFF"/>
          </w:tcPr>
          <w:p w14:paraId="6CC73947" w14:textId="77777777" w:rsidR="00BB4F91" w:rsidRPr="00B3135A" w:rsidRDefault="00BB4F91" w:rsidP="00BB4F91">
            <w:pPr>
              <w:pStyle w:val="acctfourfigures"/>
              <w:tabs>
                <w:tab w:val="clear" w:pos="765"/>
              </w:tabs>
              <w:spacing w:line="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5" w:type="dxa"/>
            <w:gridSpan w:val="3"/>
            <w:shd w:val="clear" w:color="auto" w:fill="FFFFFF"/>
            <w:vAlign w:val="bottom"/>
          </w:tcPr>
          <w:p w14:paraId="31ED5600" w14:textId="5EAB5824" w:rsidR="00BB4F91" w:rsidRPr="00B3135A" w:rsidRDefault="00167F06" w:rsidP="00BB4F91">
            <w:pPr>
              <w:pStyle w:val="acctfourfigures"/>
              <w:tabs>
                <w:tab w:val="clear" w:pos="765"/>
              </w:tabs>
              <w:spacing w:line="0" w:lineRule="atLeast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C53DED" w:rsidRPr="00B3135A" w14:paraId="4B8AD50B" w14:textId="77777777" w:rsidTr="00C53DED">
        <w:trPr>
          <w:trHeight w:val="20"/>
        </w:trPr>
        <w:tc>
          <w:tcPr>
            <w:tcW w:w="4050" w:type="dxa"/>
            <w:shd w:val="clear" w:color="auto" w:fill="FFFFFF"/>
          </w:tcPr>
          <w:p w14:paraId="6A270455" w14:textId="77777777" w:rsidR="00BB4F91" w:rsidRPr="00B3135A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75DE1282" w14:textId="77777777" w:rsidR="00BB4F91" w:rsidRPr="00B3135A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78F910" w14:textId="77777777" w:rsidR="00BB4F91" w:rsidRPr="00B3135A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FFFFFF"/>
          </w:tcPr>
          <w:p w14:paraId="32F7D41F" w14:textId="77777777" w:rsidR="00BB4F91" w:rsidRPr="00B3135A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68918605" w14:textId="77777777" w:rsidR="00BB4F91" w:rsidRPr="00B3135A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1CF6913" w14:textId="77777777" w:rsidR="00BB4F91" w:rsidRPr="00B3135A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FFFFFF"/>
          </w:tcPr>
          <w:p w14:paraId="7CFED005" w14:textId="77777777" w:rsidR="00BB4F91" w:rsidRPr="00B3135A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567F5304" w14:textId="77777777" w:rsidR="00BB4F91" w:rsidRPr="00B3135A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DA09C63" w14:textId="77777777" w:rsidR="00BB4F91" w:rsidRPr="00B3135A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FFFFFF"/>
          </w:tcPr>
          <w:p w14:paraId="459C7D4C" w14:textId="77777777" w:rsidR="00BB4F91" w:rsidRPr="00B3135A" w:rsidRDefault="00BB4F91" w:rsidP="00BB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1F7FA5DA" w14:textId="77777777" w:rsidR="00BB4F91" w:rsidRPr="00B3135A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0A5C7B" w14:textId="77777777" w:rsidR="00BB4F91" w:rsidRPr="00B3135A" w:rsidRDefault="00BB4F91" w:rsidP="00BB4F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04ED7" w:rsidRPr="00B3135A" w14:paraId="4B47963B" w14:textId="77777777" w:rsidTr="00EF34E1">
        <w:trPr>
          <w:trHeight w:val="20"/>
        </w:trPr>
        <w:tc>
          <w:tcPr>
            <w:tcW w:w="4050" w:type="dxa"/>
            <w:shd w:val="clear" w:color="auto" w:fill="FFFFFF"/>
          </w:tcPr>
          <w:p w14:paraId="281BD24D" w14:textId="262DBCE2" w:rsidR="00F04ED7" w:rsidRPr="00D835F6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  <w:r w:rsidR="00EF4BE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E5F9C81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03D41C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ED0872" w14:textId="6BDA084A" w:rsidR="00F04ED7" w:rsidRPr="00B3135A" w:rsidRDefault="00942728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229,293</w:t>
            </w:r>
          </w:p>
        </w:tc>
        <w:tc>
          <w:tcPr>
            <w:tcW w:w="236" w:type="dxa"/>
            <w:shd w:val="clear" w:color="auto" w:fill="auto"/>
          </w:tcPr>
          <w:p w14:paraId="2669C1D3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423D8F46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4EAE3F2E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FFFFFF"/>
          </w:tcPr>
          <w:p w14:paraId="0DBA9DE2" w14:textId="0498D282" w:rsidR="00F04ED7" w:rsidRPr="00B3135A" w:rsidRDefault="00E95EBF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111,657</w:t>
            </w:r>
          </w:p>
        </w:tc>
      </w:tr>
      <w:tr w:rsidR="00F04ED7" w:rsidRPr="00B3135A" w14:paraId="5B6C5B5E" w14:textId="77777777" w:rsidTr="00EF34E1">
        <w:trPr>
          <w:trHeight w:val="20"/>
        </w:trPr>
        <w:tc>
          <w:tcPr>
            <w:tcW w:w="4050" w:type="dxa"/>
            <w:shd w:val="clear" w:color="auto" w:fill="FFFFFF"/>
          </w:tcPr>
          <w:p w14:paraId="145B38F1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AA4316C" w14:textId="5C14C7A5" w:rsidR="00F04ED7" w:rsidRPr="00B3135A" w:rsidRDefault="00463EFC" w:rsidP="00F04ED7">
            <w:pPr>
              <w:pStyle w:val="acctfourfigures"/>
              <w:tabs>
                <w:tab w:val="clear" w:pos="765"/>
                <w:tab w:val="decimal" w:pos="136"/>
                <w:tab w:val="left" w:pos="543"/>
                <w:tab w:val="left" w:pos="723"/>
                <w:tab w:val="left" w:pos="82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5808B4BB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0A421F" w14:textId="243BE72D" w:rsidR="00F04ED7" w:rsidRPr="00B3135A" w:rsidRDefault="00B33D75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45,859</w:t>
            </w:r>
          </w:p>
        </w:tc>
        <w:tc>
          <w:tcPr>
            <w:tcW w:w="236" w:type="dxa"/>
            <w:shd w:val="clear" w:color="auto" w:fill="auto"/>
          </w:tcPr>
          <w:p w14:paraId="61979772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0F99D7BE" w14:textId="292061D8" w:rsidR="00F04ED7" w:rsidRPr="00B3135A" w:rsidRDefault="00F04ED7" w:rsidP="00F04ED7">
            <w:pPr>
              <w:pStyle w:val="acctfourfigures"/>
              <w:tabs>
                <w:tab w:val="clear" w:pos="765"/>
                <w:tab w:val="decimal" w:pos="136"/>
                <w:tab w:val="left" w:pos="543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FFFFFF"/>
          </w:tcPr>
          <w:p w14:paraId="1BF65A02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FFFFFF"/>
          </w:tcPr>
          <w:p w14:paraId="54E7CB3A" w14:textId="2F35E14F" w:rsidR="00F04ED7" w:rsidRPr="00B3135A" w:rsidRDefault="00F04ED7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22,331</w:t>
            </w:r>
          </w:p>
        </w:tc>
      </w:tr>
      <w:tr w:rsidR="00F04ED7" w:rsidRPr="00B3135A" w14:paraId="3DB0DE37" w14:textId="77777777" w:rsidTr="00EF34E1">
        <w:trPr>
          <w:trHeight w:val="20"/>
        </w:trPr>
        <w:tc>
          <w:tcPr>
            <w:tcW w:w="4050" w:type="dxa"/>
            <w:shd w:val="clear" w:color="auto" w:fill="FFFFFF"/>
          </w:tcPr>
          <w:p w14:paraId="66FA032E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รายได้เงินปันผลที่ได้รับการยกเว้นภาษี</w:t>
            </w:r>
          </w:p>
        </w:tc>
        <w:tc>
          <w:tcPr>
            <w:tcW w:w="1080" w:type="dxa"/>
            <w:shd w:val="clear" w:color="auto" w:fill="auto"/>
          </w:tcPr>
          <w:p w14:paraId="2058FA58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88B466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7D69E5" w14:textId="411159AF" w:rsidR="00F04ED7" w:rsidRPr="00B3135A" w:rsidRDefault="00964A12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(12,628)</w:t>
            </w:r>
          </w:p>
        </w:tc>
        <w:tc>
          <w:tcPr>
            <w:tcW w:w="236" w:type="dxa"/>
            <w:shd w:val="clear" w:color="auto" w:fill="auto"/>
          </w:tcPr>
          <w:p w14:paraId="515462E9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2D6373FD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5B65879A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610FFEDA" w14:textId="0FD72991" w:rsidR="00F04ED7" w:rsidRPr="00B3135A" w:rsidRDefault="00F04ED7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(10,796)</w:t>
            </w:r>
          </w:p>
        </w:tc>
      </w:tr>
      <w:tr w:rsidR="00F04ED7" w:rsidRPr="00B3135A" w14:paraId="17CD5439" w14:textId="77777777" w:rsidTr="00EF34E1">
        <w:trPr>
          <w:trHeight w:val="20"/>
        </w:trPr>
        <w:tc>
          <w:tcPr>
            <w:tcW w:w="4050" w:type="dxa"/>
            <w:shd w:val="clear" w:color="auto" w:fill="FFFFFF"/>
          </w:tcPr>
          <w:p w14:paraId="4549C8D5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3AAA7FF3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FB6EAF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D20E81" w14:textId="4C625194" w:rsidR="00F04ED7" w:rsidRPr="00B3135A" w:rsidRDefault="00964A12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(197)</w:t>
            </w:r>
          </w:p>
        </w:tc>
        <w:tc>
          <w:tcPr>
            <w:tcW w:w="236" w:type="dxa"/>
            <w:shd w:val="clear" w:color="auto" w:fill="auto"/>
          </w:tcPr>
          <w:p w14:paraId="7E837062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137B53D2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D4B4845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4C208CFB" w14:textId="3CF1BF1B" w:rsidR="00F04ED7" w:rsidRPr="00B3135A" w:rsidRDefault="00F04ED7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(822)</w:t>
            </w:r>
          </w:p>
        </w:tc>
      </w:tr>
      <w:tr w:rsidR="00F04ED7" w:rsidRPr="00B3135A" w14:paraId="202A3637" w14:textId="77777777" w:rsidTr="00EF34E1">
        <w:trPr>
          <w:trHeight w:val="20"/>
        </w:trPr>
        <w:tc>
          <w:tcPr>
            <w:tcW w:w="4050" w:type="dxa"/>
            <w:shd w:val="clear" w:color="auto" w:fill="FFFFFF"/>
          </w:tcPr>
          <w:p w14:paraId="3B24DCC8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036C8D7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C38DF7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29F681" w14:textId="338C13D0" w:rsidR="00F04ED7" w:rsidRPr="00B3135A" w:rsidRDefault="007408E0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964A12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29E26810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6DBF064D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5461A5AB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411D67F7" w14:textId="1FE0D939" w:rsidR="00F04ED7" w:rsidRPr="00B3135A" w:rsidRDefault="00F04ED7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(10,480)</w:t>
            </w:r>
          </w:p>
        </w:tc>
      </w:tr>
      <w:tr w:rsidR="00F04ED7" w:rsidRPr="00B3135A" w14:paraId="519AFFCC" w14:textId="77777777" w:rsidTr="00EF34E1">
        <w:trPr>
          <w:trHeight w:val="659"/>
        </w:trPr>
        <w:tc>
          <w:tcPr>
            <w:tcW w:w="4050" w:type="dxa"/>
            <w:shd w:val="clear" w:color="auto" w:fill="auto"/>
          </w:tcPr>
          <w:p w14:paraId="0E6E9A66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ขาดทุนทางภาษีในงวดก่อนที่รับรู้เป็นสินทรัพย์ภาษีเงินได้รอการตัดบัญชีในงวดปัจจุบัน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7FFFF4C5" w14:textId="0FFA1E33" w:rsidR="00F04ED7" w:rsidRPr="00B3135A" w:rsidRDefault="00F04ED7" w:rsidP="00F04ED7">
            <w:pPr>
              <w:pStyle w:val="acctfourfigures"/>
              <w:tabs>
                <w:tab w:val="clear" w:pos="765"/>
                <w:tab w:val="left" w:pos="770"/>
                <w:tab w:val="left" w:pos="870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5E2E7E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8CAAE" w14:textId="77777777" w:rsidR="00B30BF0" w:rsidRPr="00B3135A" w:rsidRDefault="00B30BF0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EE9866" w14:textId="6D9B6153" w:rsidR="00F04ED7" w:rsidRPr="00B3135A" w:rsidRDefault="00887DEF" w:rsidP="00EF34E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598501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26CB2F28" w14:textId="77777777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504C41" w14:textId="5BDCD4E4" w:rsidR="00F04ED7" w:rsidRPr="00B3135A" w:rsidRDefault="00F04ED7" w:rsidP="00F04ED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478A5219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FFFFFF"/>
          </w:tcPr>
          <w:p w14:paraId="67773805" w14:textId="77777777" w:rsidR="00F04ED7" w:rsidRPr="00B3135A" w:rsidRDefault="00F04ED7" w:rsidP="00EF34E1">
            <w:pPr>
              <w:pStyle w:val="acctfourfigures"/>
              <w:tabs>
                <w:tab w:val="clear" w:pos="765"/>
                <w:tab w:val="decimal" w:pos="790"/>
                <w:tab w:val="left" w:pos="870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5EC43B" w14:textId="6A6F409B" w:rsidR="00F04ED7" w:rsidRPr="00B3135A" w:rsidRDefault="00F04ED7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(7,805)</w:t>
            </w:r>
          </w:p>
        </w:tc>
      </w:tr>
      <w:tr w:rsidR="00F04ED7" w:rsidRPr="00B3135A" w14:paraId="11392B82" w14:textId="77777777" w:rsidTr="00EF34E1">
        <w:trPr>
          <w:trHeight w:val="20"/>
        </w:trPr>
        <w:tc>
          <w:tcPr>
            <w:tcW w:w="4050" w:type="dxa"/>
            <w:shd w:val="clear" w:color="auto" w:fill="FFFFFF"/>
          </w:tcPr>
          <w:p w14:paraId="05639DF0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EBA68" w14:textId="64AEB77E" w:rsidR="00F04ED7" w:rsidRPr="00B3135A" w:rsidRDefault="00B30BF0" w:rsidP="00F04ED7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16.99</w:t>
            </w:r>
            <w:r w:rsidR="004F27C3" w:rsidRPr="00B3135A" w:rsidDel="00F04E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F3206CB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B5982" w14:textId="1DC2576F" w:rsidR="00F04ED7" w:rsidRPr="00B3135A" w:rsidRDefault="00B30BF0" w:rsidP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38,967</w:t>
            </w:r>
          </w:p>
        </w:tc>
        <w:tc>
          <w:tcPr>
            <w:tcW w:w="236" w:type="dxa"/>
            <w:shd w:val="clear" w:color="auto" w:fill="auto"/>
          </w:tcPr>
          <w:p w14:paraId="48E5C02B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0A19B3" w14:textId="299B2D7B" w:rsidR="00F04ED7" w:rsidRPr="00B3135A" w:rsidRDefault="00F04ED7" w:rsidP="00F04ED7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(6.78)</w:t>
            </w:r>
          </w:p>
        </w:tc>
        <w:tc>
          <w:tcPr>
            <w:tcW w:w="270" w:type="dxa"/>
            <w:shd w:val="clear" w:color="auto" w:fill="FFFFFF"/>
          </w:tcPr>
          <w:p w14:paraId="6B88A6F7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47A41BF" w14:textId="713BB13A" w:rsidR="00F04ED7" w:rsidRPr="00B3135A" w:rsidRDefault="00F04E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(7,572)</w:t>
            </w:r>
          </w:p>
        </w:tc>
      </w:tr>
    </w:tbl>
    <w:p w14:paraId="5946DC16" w14:textId="5B7A2CB4" w:rsidR="003F7C25" w:rsidRPr="00EF34E1" w:rsidRDefault="003F7C25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40"/>
        <w:gridCol w:w="1110"/>
        <w:gridCol w:w="240"/>
        <w:gridCol w:w="1020"/>
        <w:gridCol w:w="240"/>
        <w:gridCol w:w="1110"/>
      </w:tblGrid>
      <w:tr w:rsidR="00F04ED7" w:rsidRPr="00B3135A" w14:paraId="5402C2AE" w14:textId="77777777" w:rsidTr="00EF34E1">
        <w:trPr>
          <w:tblHeader/>
        </w:trPr>
        <w:tc>
          <w:tcPr>
            <w:tcW w:w="4050" w:type="dxa"/>
          </w:tcPr>
          <w:p w14:paraId="0E762B3C" w14:textId="77777777" w:rsidR="00390570" w:rsidRPr="00B3135A" w:rsidRDefault="0039057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66655E35" w14:textId="77777777" w:rsidR="00390570" w:rsidRPr="00B3135A" w:rsidRDefault="00F478B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9DC070C" w14:textId="77777777" w:rsidR="00390570" w:rsidRPr="00B3135A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6907317F" w14:textId="77777777" w:rsidR="00390570" w:rsidRPr="00B3135A" w:rsidRDefault="00F478B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ED7" w:rsidRPr="00B3135A" w14:paraId="54C588AF" w14:textId="77777777" w:rsidTr="00EF34E1">
        <w:trPr>
          <w:tblHeader/>
        </w:trPr>
        <w:tc>
          <w:tcPr>
            <w:tcW w:w="4050" w:type="dxa"/>
          </w:tcPr>
          <w:p w14:paraId="08F37C7C" w14:textId="77777777" w:rsidR="00390570" w:rsidRPr="00B3135A" w:rsidRDefault="00390570" w:rsidP="003921FE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11915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11915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7FFB4A67" w14:textId="1A0AF79B" w:rsidR="00390570" w:rsidRPr="00B3135A" w:rsidRDefault="0097463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center"/>
          </w:tcPr>
          <w:p w14:paraId="66625BCF" w14:textId="77777777" w:rsidR="00390570" w:rsidRPr="00B3135A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666900EB" w14:textId="31C9C0C3" w:rsidR="00390570" w:rsidRPr="00B3135A" w:rsidRDefault="0097463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55526B6" w14:textId="77777777" w:rsidR="00390570" w:rsidRPr="00B3135A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</w:tcPr>
          <w:p w14:paraId="0EBB112D" w14:textId="23F4CF4F" w:rsidR="00390570" w:rsidRPr="00B3135A" w:rsidRDefault="0097463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center"/>
          </w:tcPr>
          <w:p w14:paraId="398EA4E5" w14:textId="77777777" w:rsidR="00390570" w:rsidRPr="00B3135A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3058ABDA" w14:textId="01C1D4B5" w:rsidR="00390570" w:rsidRPr="00B3135A" w:rsidRDefault="0097463B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04ED7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B7251" w:rsidRPr="00B3135A" w14:paraId="51CD1DC4" w14:textId="77777777" w:rsidTr="00EF34E1">
        <w:trPr>
          <w:tblHeader/>
        </w:trPr>
        <w:tc>
          <w:tcPr>
            <w:tcW w:w="4050" w:type="dxa"/>
          </w:tcPr>
          <w:p w14:paraId="39198E25" w14:textId="77777777" w:rsidR="00390570" w:rsidRPr="00632BE5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46F02DA" w14:textId="77777777" w:rsidR="00390570" w:rsidRPr="00B3135A" w:rsidRDefault="00390570" w:rsidP="0039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211915"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04ED7" w:rsidRPr="00B3135A" w14:paraId="4F50A85B" w14:textId="77777777" w:rsidTr="00EF34E1">
        <w:tc>
          <w:tcPr>
            <w:tcW w:w="4050" w:type="dxa"/>
          </w:tcPr>
          <w:p w14:paraId="44FBC75D" w14:textId="77777777" w:rsidR="00F04ED7" w:rsidRPr="00B3135A" w:rsidRDefault="00F04ED7" w:rsidP="00F04ED7">
            <w:pPr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B3135A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0A1C087D" w14:textId="0409D06A" w:rsidR="00F04ED7" w:rsidRPr="00B3135A" w:rsidRDefault="005C6D45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74,532</w:t>
            </w:r>
          </w:p>
        </w:tc>
        <w:tc>
          <w:tcPr>
            <w:tcW w:w="240" w:type="dxa"/>
          </w:tcPr>
          <w:p w14:paraId="707E64BF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BEBDC36" w14:textId="078D2FE1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102,618</w:t>
            </w:r>
          </w:p>
        </w:tc>
        <w:tc>
          <w:tcPr>
            <w:tcW w:w="240" w:type="dxa"/>
          </w:tcPr>
          <w:p w14:paraId="626BE1F3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FC81B6A" w14:textId="4E728C24" w:rsidR="00F04ED7" w:rsidRPr="00B3135A" w:rsidRDefault="00FC069C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48,260</w:t>
            </w:r>
          </w:p>
        </w:tc>
        <w:tc>
          <w:tcPr>
            <w:tcW w:w="240" w:type="dxa"/>
          </w:tcPr>
          <w:p w14:paraId="1AD0A02E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09DC30D" w14:textId="1B77219E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90,592</w:t>
            </w:r>
          </w:p>
        </w:tc>
      </w:tr>
      <w:tr w:rsidR="00F04ED7" w:rsidRPr="00B3135A" w14:paraId="03BED06B" w14:textId="77777777" w:rsidTr="00EF34E1">
        <w:tc>
          <w:tcPr>
            <w:tcW w:w="4050" w:type="dxa"/>
          </w:tcPr>
          <w:p w14:paraId="645794B5" w14:textId="77777777" w:rsidR="00F04ED7" w:rsidRPr="00B3135A" w:rsidRDefault="00F04ED7" w:rsidP="00F04ED7">
            <w:pPr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F0C1F1" w14:textId="4451637E" w:rsidR="00F04ED7" w:rsidRPr="00B3135A" w:rsidRDefault="005C6D45" w:rsidP="00F04ED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(3,061)</w:t>
            </w:r>
          </w:p>
        </w:tc>
        <w:tc>
          <w:tcPr>
            <w:tcW w:w="240" w:type="dxa"/>
          </w:tcPr>
          <w:p w14:paraId="454CFA64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52E9EE1" w14:textId="14169030" w:rsidR="00F04ED7" w:rsidRPr="00B3135A" w:rsidRDefault="00F04ED7" w:rsidP="00F04ED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(2,946)</w:t>
            </w:r>
          </w:p>
        </w:tc>
        <w:tc>
          <w:tcPr>
            <w:tcW w:w="240" w:type="dxa"/>
          </w:tcPr>
          <w:p w14:paraId="5891DB54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E980B31" w14:textId="40A636B6" w:rsidR="00F04ED7" w:rsidRPr="00B3135A" w:rsidRDefault="00FC069C" w:rsidP="00F04ED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(2,672)</w:t>
            </w:r>
          </w:p>
        </w:tc>
        <w:tc>
          <w:tcPr>
            <w:tcW w:w="240" w:type="dxa"/>
          </w:tcPr>
          <w:p w14:paraId="59F2434C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E0C950C" w14:textId="56C89909" w:rsidR="00F04ED7" w:rsidRPr="00B3135A" w:rsidRDefault="00F04ED7" w:rsidP="00F04ED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(2,946)</w:t>
            </w:r>
          </w:p>
        </w:tc>
      </w:tr>
      <w:tr w:rsidR="00F04ED7" w:rsidRPr="00B3135A" w14:paraId="53981F0E" w14:textId="77777777" w:rsidTr="00EF34E1">
        <w:tc>
          <w:tcPr>
            <w:tcW w:w="4050" w:type="dxa"/>
          </w:tcPr>
          <w:p w14:paraId="4A4E514B" w14:textId="77777777" w:rsidR="00F04ED7" w:rsidRPr="00EF34E1" w:rsidRDefault="00F04ED7" w:rsidP="00F04E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17B78" w14:textId="68A3D897" w:rsidR="00F04ED7" w:rsidRPr="00B3135A" w:rsidRDefault="005C6D45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71,471</w:t>
            </w:r>
          </w:p>
        </w:tc>
        <w:tc>
          <w:tcPr>
            <w:tcW w:w="240" w:type="dxa"/>
          </w:tcPr>
          <w:p w14:paraId="1D3A808A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861EEB8" w14:textId="70B90F64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99,672</w:t>
            </w:r>
          </w:p>
        </w:tc>
        <w:tc>
          <w:tcPr>
            <w:tcW w:w="240" w:type="dxa"/>
          </w:tcPr>
          <w:p w14:paraId="100FF8B7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53F39" w14:textId="069056CF" w:rsidR="00F04ED7" w:rsidRPr="00B3135A" w:rsidRDefault="00FC069C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45,588</w:t>
            </w:r>
          </w:p>
        </w:tc>
        <w:tc>
          <w:tcPr>
            <w:tcW w:w="240" w:type="dxa"/>
          </w:tcPr>
          <w:p w14:paraId="5D175721" w14:textId="77777777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3767CA1" w14:textId="6A5EF0D4" w:rsidR="00F04ED7" w:rsidRPr="00B3135A" w:rsidRDefault="00F04ED7" w:rsidP="00F0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87,646</w:t>
            </w:r>
          </w:p>
        </w:tc>
      </w:tr>
    </w:tbl>
    <w:p w14:paraId="54119C6C" w14:textId="77777777" w:rsidR="00F76792" w:rsidRPr="00EF34E1" w:rsidRDefault="00F7679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1152"/>
        <w:gridCol w:w="270"/>
        <w:gridCol w:w="1170"/>
        <w:gridCol w:w="10"/>
        <w:gridCol w:w="279"/>
        <w:gridCol w:w="1261"/>
        <w:gridCol w:w="270"/>
        <w:gridCol w:w="1170"/>
      </w:tblGrid>
      <w:tr w:rsidR="00F76792" w:rsidRPr="00B3135A" w:rsidDel="00620797" w14:paraId="73DD65C5" w14:textId="77777777" w:rsidTr="00EF34E1">
        <w:trPr>
          <w:trHeight w:val="139"/>
          <w:tblHeader/>
        </w:trPr>
        <w:tc>
          <w:tcPr>
            <w:tcW w:w="3508" w:type="dxa"/>
          </w:tcPr>
          <w:p w14:paraId="5B1B6CBD" w14:textId="77777777" w:rsidR="00F76792" w:rsidRPr="00EF34E1" w:rsidDel="00620797" w:rsidRDefault="00F76792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82" w:type="dxa"/>
            <w:gridSpan w:val="8"/>
            <w:vAlign w:val="bottom"/>
          </w:tcPr>
          <w:p w14:paraId="46277C6E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3135A" w:rsidDel="006207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76792" w:rsidRPr="00B3135A" w:rsidDel="00620797" w14:paraId="28B5CFD1" w14:textId="77777777" w:rsidTr="00EF34E1">
        <w:trPr>
          <w:trHeight w:val="139"/>
          <w:tblHeader/>
        </w:trPr>
        <w:tc>
          <w:tcPr>
            <w:tcW w:w="3508" w:type="dxa"/>
          </w:tcPr>
          <w:p w14:paraId="0F96204B" w14:textId="77777777" w:rsidR="00F76792" w:rsidRPr="00EF34E1" w:rsidDel="00620797" w:rsidRDefault="00F76792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52" w:type="dxa"/>
            <w:vAlign w:val="bottom"/>
          </w:tcPr>
          <w:p w14:paraId="0D619C1D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EC738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0" w:type="dxa"/>
            <w:gridSpan w:val="4"/>
            <w:tcBorders>
              <w:bottom w:val="single" w:sz="4" w:space="0" w:color="auto"/>
            </w:tcBorders>
            <w:vAlign w:val="bottom"/>
          </w:tcPr>
          <w:p w14:paraId="701DA282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>/</w:t>
            </w: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3BF0361C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58A4C5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792" w:rsidRPr="00B3135A" w:rsidDel="00620797" w14:paraId="3A226895" w14:textId="77777777" w:rsidTr="00EF34E1">
        <w:trPr>
          <w:trHeight w:val="139"/>
          <w:tblHeader/>
        </w:trPr>
        <w:tc>
          <w:tcPr>
            <w:tcW w:w="3508" w:type="dxa"/>
          </w:tcPr>
          <w:p w14:paraId="61F24BE2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755F778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8036C52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F4255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89" w:type="dxa"/>
            <w:gridSpan w:val="2"/>
            <w:vAlign w:val="bottom"/>
          </w:tcPr>
          <w:p w14:paraId="2F8087BA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0E3C408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6CE46276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236F1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6792" w:rsidRPr="00B3135A" w:rsidDel="00620797" w14:paraId="10910236" w14:textId="77777777" w:rsidTr="00EF34E1">
        <w:trPr>
          <w:trHeight w:val="139"/>
          <w:tblHeader/>
        </w:trPr>
        <w:tc>
          <w:tcPr>
            <w:tcW w:w="3508" w:type="dxa"/>
          </w:tcPr>
          <w:p w14:paraId="5512FC56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546751C6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0" w:type="dxa"/>
            <w:vAlign w:val="bottom"/>
          </w:tcPr>
          <w:p w14:paraId="1AB8ED4D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43746AAE" w14:textId="77777777" w:rsidR="00F76792" w:rsidRPr="00B3135A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9" w:type="dxa"/>
            <w:vAlign w:val="bottom"/>
          </w:tcPr>
          <w:p w14:paraId="642D6888" w14:textId="77777777" w:rsidR="00F76792" w:rsidRPr="00B3135A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bottom"/>
          </w:tcPr>
          <w:p w14:paraId="3D1002A5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2A425A98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9A4D36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</w:tr>
      <w:tr w:rsidR="00F76792" w:rsidRPr="00B3135A" w:rsidDel="00620797" w14:paraId="301B882A" w14:textId="77777777" w:rsidTr="00EF34E1">
        <w:trPr>
          <w:trHeight w:val="139"/>
          <w:tblHeader/>
        </w:trPr>
        <w:tc>
          <w:tcPr>
            <w:tcW w:w="3508" w:type="dxa"/>
          </w:tcPr>
          <w:p w14:paraId="260E932E" w14:textId="77777777" w:rsidR="00F76792" w:rsidRPr="00EF34E1" w:rsidDel="00620797" w:rsidRDefault="00F76792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82" w:type="dxa"/>
            <w:gridSpan w:val="8"/>
            <w:vAlign w:val="bottom"/>
          </w:tcPr>
          <w:p w14:paraId="18312315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6792" w:rsidRPr="00B3135A" w:rsidDel="00620797" w14:paraId="7BF3EEA2" w14:textId="77777777" w:rsidTr="00EF34E1">
        <w:trPr>
          <w:trHeight w:val="139"/>
          <w:tblHeader/>
        </w:trPr>
        <w:tc>
          <w:tcPr>
            <w:tcW w:w="3508" w:type="dxa"/>
          </w:tcPr>
          <w:p w14:paraId="2B437B31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256</w:t>
            </w: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5582" w:type="dxa"/>
            <w:gridSpan w:val="8"/>
            <w:vAlign w:val="bottom"/>
          </w:tcPr>
          <w:p w14:paraId="56D9C8A9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76792" w:rsidRPr="00B3135A" w:rsidDel="00620797" w14:paraId="347C8510" w14:textId="77777777" w:rsidTr="00EF34E1">
        <w:trPr>
          <w:trHeight w:val="139"/>
          <w:tblHeader/>
        </w:trPr>
        <w:tc>
          <w:tcPr>
            <w:tcW w:w="3508" w:type="dxa"/>
          </w:tcPr>
          <w:p w14:paraId="5816A4A0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77B67DFD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0C5A62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7F424AB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  <w:gridSpan w:val="2"/>
          </w:tcPr>
          <w:p w14:paraId="3C2F570A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7F2AE6D5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E66F2B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2438CC7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76792" w:rsidRPr="00B3135A" w:rsidDel="00620797" w14:paraId="7051C074" w14:textId="77777777" w:rsidTr="00EF34E1">
        <w:trPr>
          <w:trHeight w:val="348"/>
          <w:tblHeader/>
        </w:trPr>
        <w:tc>
          <w:tcPr>
            <w:tcW w:w="3508" w:type="dxa"/>
          </w:tcPr>
          <w:p w14:paraId="28097754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52" w:type="dxa"/>
            <w:shd w:val="clear" w:color="auto" w:fill="auto"/>
          </w:tcPr>
          <w:p w14:paraId="0E33940E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BC39BF3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42A254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795A3D77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5F4ECFA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33F847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C8A43F" w14:textId="77777777" w:rsidR="00F76792" w:rsidRPr="00B3135A" w:rsidDel="00620797" w:rsidRDefault="00F7679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F76792" w:rsidRPr="00B3135A" w:rsidDel="00620797" w14:paraId="29152F47" w14:textId="77777777" w:rsidTr="00EF34E1">
        <w:trPr>
          <w:trHeight w:val="348"/>
          <w:tblHeader/>
        </w:trPr>
        <w:tc>
          <w:tcPr>
            <w:tcW w:w="3508" w:type="dxa"/>
          </w:tcPr>
          <w:p w14:paraId="0B510B7E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หนี้สินผลประโยชน์พนักงาน </w:t>
            </w:r>
          </w:p>
        </w:tc>
        <w:tc>
          <w:tcPr>
            <w:tcW w:w="1152" w:type="dxa"/>
            <w:shd w:val="clear" w:color="auto" w:fill="auto"/>
          </w:tcPr>
          <w:p w14:paraId="3F32A33C" w14:textId="77777777" w:rsidR="00F76792" w:rsidRPr="00B3135A" w:rsidDel="00620797" w:rsidRDefault="00F76792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lang w:val="en-US" w:bidi="th-TH"/>
              </w:rPr>
              <w:t>18,658</w:t>
            </w:r>
          </w:p>
        </w:tc>
        <w:tc>
          <w:tcPr>
            <w:tcW w:w="270" w:type="dxa"/>
            <w:shd w:val="clear" w:color="auto" w:fill="auto"/>
          </w:tcPr>
          <w:p w14:paraId="14AD130F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C0ED42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</w:rPr>
              <w:t>15,974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5A5AC967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7ED58BF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1772798C" w14:textId="77777777" w:rsidR="00F76792" w:rsidRPr="00B3135A" w:rsidDel="00620797" w:rsidRDefault="00F7679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ADA164" w14:textId="77777777" w:rsidR="00F76792" w:rsidRPr="00B3135A" w:rsidDel="00620797" w:rsidRDefault="00F7679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3,281</w:t>
            </w:r>
          </w:p>
        </w:tc>
      </w:tr>
    </w:tbl>
    <w:p w14:paraId="2D7AE2D7" w14:textId="5D722A18" w:rsidR="00F76792" w:rsidRPr="00EF34E1" w:rsidRDefault="00DE35FB">
      <w:pPr>
        <w:rPr>
          <w:rFonts w:asciiTheme="majorBidi" w:hAnsiTheme="majorBidi" w:cstheme="majorBidi"/>
          <w:sz w:val="30"/>
          <w:szCs w:val="30"/>
        </w:rPr>
      </w:pPr>
      <w:r w:rsidRPr="00B3135A">
        <w:rPr>
          <w:rFonts w:asciiTheme="majorBidi" w:hAnsiTheme="majorBidi" w:cstheme="majorBidi"/>
          <w:sz w:val="30"/>
          <w:szCs w:val="30"/>
        </w:rPr>
        <w:tab/>
      </w:r>
      <w:r w:rsidRPr="00B3135A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1152"/>
        <w:gridCol w:w="270"/>
        <w:gridCol w:w="1170"/>
        <w:gridCol w:w="10"/>
        <w:gridCol w:w="279"/>
        <w:gridCol w:w="1261"/>
        <w:gridCol w:w="270"/>
        <w:gridCol w:w="1170"/>
      </w:tblGrid>
      <w:tr w:rsidR="00DE35FB" w:rsidRPr="00B3135A" w:rsidDel="00620797" w14:paraId="2D9DFB39" w14:textId="77777777" w:rsidTr="00EF34E1">
        <w:trPr>
          <w:trHeight w:val="139"/>
          <w:tblHeader/>
        </w:trPr>
        <w:tc>
          <w:tcPr>
            <w:tcW w:w="3508" w:type="dxa"/>
          </w:tcPr>
          <w:p w14:paraId="6F253824" w14:textId="77777777" w:rsidR="00DE35FB" w:rsidRPr="00B3135A" w:rsidDel="00620797" w:rsidRDefault="00DE35FB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82" w:type="dxa"/>
            <w:gridSpan w:val="8"/>
            <w:vAlign w:val="bottom"/>
          </w:tcPr>
          <w:p w14:paraId="01E79DD1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3135A" w:rsidDel="006207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E35FB" w:rsidRPr="00B3135A" w:rsidDel="00620797" w14:paraId="53CE74D1" w14:textId="77777777" w:rsidTr="00EF34E1">
        <w:trPr>
          <w:trHeight w:val="139"/>
          <w:tblHeader/>
        </w:trPr>
        <w:tc>
          <w:tcPr>
            <w:tcW w:w="3508" w:type="dxa"/>
          </w:tcPr>
          <w:p w14:paraId="20BB7834" w14:textId="77777777" w:rsidR="00DE35FB" w:rsidRPr="00B3135A" w:rsidDel="00620797" w:rsidRDefault="00DE35FB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52" w:type="dxa"/>
            <w:vAlign w:val="bottom"/>
          </w:tcPr>
          <w:p w14:paraId="52FF19BD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8B4001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0" w:type="dxa"/>
            <w:gridSpan w:val="4"/>
            <w:tcBorders>
              <w:bottom w:val="single" w:sz="4" w:space="0" w:color="auto"/>
            </w:tcBorders>
            <w:vAlign w:val="bottom"/>
          </w:tcPr>
          <w:p w14:paraId="3C231FC2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>/</w:t>
            </w: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A863490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9B3F0B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35FB" w:rsidRPr="00B3135A" w:rsidDel="00620797" w14:paraId="3D3F12FF" w14:textId="77777777" w:rsidTr="00EF34E1">
        <w:trPr>
          <w:trHeight w:val="139"/>
          <w:tblHeader/>
        </w:trPr>
        <w:tc>
          <w:tcPr>
            <w:tcW w:w="3508" w:type="dxa"/>
          </w:tcPr>
          <w:p w14:paraId="32645E74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F884A87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A9FF456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6D522C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89" w:type="dxa"/>
            <w:gridSpan w:val="2"/>
            <w:vAlign w:val="bottom"/>
          </w:tcPr>
          <w:p w14:paraId="6DF62E09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850F71F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752530CF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CE5928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E35FB" w:rsidRPr="00B3135A" w:rsidDel="00620797" w14:paraId="6C03BCB7" w14:textId="77777777" w:rsidTr="00EF34E1">
        <w:trPr>
          <w:trHeight w:val="139"/>
          <w:tblHeader/>
        </w:trPr>
        <w:tc>
          <w:tcPr>
            <w:tcW w:w="3508" w:type="dxa"/>
          </w:tcPr>
          <w:p w14:paraId="37C894B5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24FDB5F4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0" w:type="dxa"/>
            <w:vAlign w:val="bottom"/>
          </w:tcPr>
          <w:p w14:paraId="343A0F15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3261705F" w14:textId="77777777" w:rsidR="00DE35FB" w:rsidRPr="00B3135A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9" w:type="dxa"/>
            <w:vAlign w:val="bottom"/>
          </w:tcPr>
          <w:p w14:paraId="5F20BAE3" w14:textId="77777777" w:rsidR="00DE35FB" w:rsidRPr="00B3135A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bottom"/>
          </w:tcPr>
          <w:p w14:paraId="05AE7028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0117245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597C57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</w:tr>
      <w:tr w:rsidR="00DE35FB" w:rsidRPr="00B3135A" w:rsidDel="00620797" w14:paraId="7F7ABF6C" w14:textId="77777777" w:rsidTr="00EF34E1">
        <w:trPr>
          <w:trHeight w:val="139"/>
          <w:tblHeader/>
        </w:trPr>
        <w:tc>
          <w:tcPr>
            <w:tcW w:w="3508" w:type="dxa"/>
          </w:tcPr>
          <w:p w14:paraId="666BB1A3" w14:textId="77777777" w:rsidR="00DE35FB" w:rsidRPr="00EF34E1" w:rsidDel="00620797" w:rsidRDefault="00DE35FB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82" w:type="dxa"/>
            <w:gridSpan w:val="8"/>
            <w:vAlign w:val="bottom"/>
          </w:tcPr>
          <w:p w14:paraId="4C8AAF7A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35FB" w:rsidRPr="00B3135A" w:rsidDel="00620797" w14:paraId="31BF990D" w14:textId="77777777" w:rsidTr="00EF34E1">
        <w:trPr>
          <w:trHeight w:val="139"/>
          <w:tblHeader/>
        </w:trPr>
        <w:tc>
          <w:tcPr>
            <w:tcW w:w="3508" w:type="dxa"/>
          </w:tcPr>
          <w:p w14:paraId="230E85DA" w14:textId="77777777" w:rsidR="00DE35FB" w:rsidRPr="00EF34E1" w:rsidDel="00620797" w:rsidRDefault="00DE35FB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256</w:t>
            </w: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5582" w:type="dxa"/>
            <w:gridSpan w:val="8"/>
            <w:vAlign w:val="bottom"/>
          </w:tcPr>
          <w:p w14:paraId="7F31BA28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E35FB" w:rsidRPr="00B3135A" w:rsidDel="00620797" w14:paraId="14B314D8" w14:textId="77777777" w:rsidTr="00EF34E1">
        <w:trPr>
          <w:trHeight w:val="139"/>
          <w:tblHeader/>
        </w:trPr>
        <w:tc>
          <w:tcPr>
            <w:tcW w:w="3508" w:type="dxa"/>
          </w:tcPr>
          <w:p w14:paraId="1E5F5FC4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4BE9A616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95898F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CB1E8C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  <w:gridSpan w:val="2"/>
          </w:tcPr>
          <w:p w14:paraId="275FB468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1D98C191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468B9B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5666811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E35FB" w:rsidRPr="00B3135A" w:rsidDel="00620797" w14:paraId="7B4E0DC3" w14:textId="77777777" w:rsidTr="00EF34E1">
        <w:trPr>
          <w:trHeight w:val="348"/>
          <w:tblHeader/>
        </w:trPr>
        <w:tc>
          <w:tcPr>
            <w:tcW w:w="3508" w:type="dxa"/>
          </w:tcPr>
          <w:p w14:paraId="35334C94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  <w:p w14:paraId="0C0DA6C1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   (ตัดรายการกำไรจากการจำหน่าย</w:t>
            </w:r>
          </w:p>
          <w:p w14:paraId="02C2FD8E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เครื่องจักรและอุปกรณ์ระหว่างกัน)</w:t>
            </w:r>
          </w:p>
        </w:tc>
        <w:tc>
          <w:tcPr>
            <w:tcW w:w="1152" w:type="dxa"/>
            <w:shd w:val="clear" w:color="auto" w:fill="auto"/>
          </w:tcPr>
          <w:p w14:paraId="0D85CFFC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188AE25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38DA9BE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11,234</w:t>
            </w:r>
          </w:p>
        </w:tc>
        <w:tc>
          <w:tcPr>
            <w:tcW w:w="270" w:type="dxa"/>
            <w:shd w:val="clear" w:color="auto" w:fill="auto"/>
          </w:tcPr>
          <w:p w14:paraId="7CB5B1DD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75754D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21FB4A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CB22A70" w14:textId="77777777" w:rsidR="00DE35FB" w:rsidRPr="00B3135A" w:rsidDel="00620797" w:rsidRDefault="00DE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(935)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7A12DB88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07CF03C" w14:textId="77777777" w:rsidR="00DE35FB" w:rsidRPr="00B3135A" w:rsidDel="00620797" w:rsidRDefault="00DE35FB" w:rsidP="004375F0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98"/>
                <w:tab w:val="decimal" w:pos="991"/>
              </w:tabs>
              <w:ind w:right="2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4190325" w14:textId="77777777" w:rsidR="00DE35FB" w:rsidRPr="00B3135A" w:rsidDel="00620797" w:rsidRDefault="00DE35FB" w:rsidP="004375F0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98"/>
                <w:tab w:val="decimal" w:pos="991"/>
              </w:tabs>
              <w:ind w:right="2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9A51A6" w14:textId="77777777" w:rsidR="00DE35FB" w:rsidRPr="00B3135A" w:rsidDel="00620797" w:rsidRDefault="00DE35FB" w:rsidP="004375F0">
            <w:pPr>
              <w:pStyle w:val="30"/>
              <w:tabs>
                <w:tab w:val="clear" w:pos="360"/>
                <w:tab w:val="clear" w:pos="720"/>
                <w:tab w:val="decimal" w:pos="728"/>
              </w:tabs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 w:rsidDel="0062079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3B116B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17ED9D" w14:textId="77777777" w:rsidR="00DE35FB" w:rsidRPr="00B3135A" w:rsidDel="00620797" w:rsidRDefault="00DE35F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B03A5A3" w14:textId="77777777" w:rsidR="00DE35FB" w:rsidRPr="00B3135A" w:rsidDel="00620797" w:rsidRDefault="00DE35F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5F60C98" w14:textId="77777777" w:rsidR="00DE35FB" w:rsidRPr="00B3135A" w:rsidDel="00620797" w:rsidRDefault="00DE35F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10,299</w:t>
            </w:r>
          </w:p>
        </w:tc>
      </w:tr>
      <w:tr w:rsidR="00DE35FB" w:rsidRPr="00B3135A" w:rsidDel="00620797" w14:paraId="69FA73E4" w14:textId="77777777" w:rsidTr="00EF34E1">
        <w:trPr>
          <w:trHeight w:val="348"/>
          <w:tblHeader/>
        </w:trPr>
        <w:tc>
          <w:tcPr>
            <w:tcW w:w="3508" w:type="dxa"/>
          </w:tcPr>
          <w:p w14:paraId="7C72FD6E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52" w:type="dxa"/>
            <w:shd w:val="clear" w:color="auto" w:fill="auto"/>
          </w:tcPr>
          <w:p w14:paraId="62714E15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6,493</w:t>
            </w:r>
          </w:p>
        </w:tc>
        <w:tc>
          <w:tcPr>
            <w:tcW w:w="270" w:type="dxa"/>
            <w:shd w:val="clear" w:color="auto" w:fill="auto"/>
          </w:tcPr>
          <w:p w14:paraId="2FCD75D7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2E7665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3,109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2980F0DC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2A4FE9D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  <w:tc>
          <w:tcPr>
            <w:tcW w:w="270" w:type="dxa"/>
            <w:shd w:val="clear" w:color="auto" w:fill="auto"/>
          </w:tcPr>
          <w:p w14:paraId="1EC8ACF2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9F8693" w14:textId="77777777" w:rsidR="00DE35FB" w:rsidRPr="00B3135A" w:rsidDel="00620797" w:rsidRDefault="00DE35F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13,840</w:t>
            </w:r>
          </w:p>
        </w:tc>
      </w:tr>
      <w:tr w:rsidR="00DE35FB" w:rsidRPr="00B3135A" w:rsidDel="00620797" w14:paraId="038F1B09" w14:textId="77777777" w:rsidTr="00EF34E1">
        <w:trPr>
          <w:trHeight w:val="334"/>
          <w:tblHeader/>
        </w:trPr>
        <w:tc>
          <w:tcPr>
            <w:tcW w:w="3508" w:type="dxa"/>
          </w:tcPr>
          <w:p w14:paraId="483CDE66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622CD076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6C461DCD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F220A1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5BDAB4B3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0532CAA" w14:textId="77777777" w:rsidR="00DE35FB" w:rsidRPr="00B3135A" w:rsidDel="00620797" w:rsidRDefault="00DE35FB">
            <w:pPr>
              <w:pStyle w:val="30"/>
              <w:tabs>
                <w:tab w:val="clear" w:pos="360"/>
                <w:tab w:val="clear" w:pos="720"/>
                <w:tab w:val="decimal" w:pos="728"/>
              </w:tabs>
              <w:ind w:left="-108" w:right="-102" w:firstLine="118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55657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2E26B1" w14:textId="77777777" w:rsidR="00DE35FB" w:rsidRPr="00B3135A" w:rsidDel="00620797" w:rsidRDefault="00DE35F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DE35FB" w:rsidRPr="00B3135A" w:rsidDel="00620797" w14:paraId="51088F06" w14:textId="77777777" w:rsidTr="00EF34E1">
        <w:trPr>
          <w:trHeight w:val="334"/>
          <w:tblHeader/>
        </w:trPr>
        <w:tc>
          <w:tcPr>
            <w:tcW w:w="3508" w:type="dxa"/>
          </w:tcPr>
          <w:p w14:paraId="240CEDBB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08E106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lang w:val="en-US" w:bidi="th-TH"/>
              </w:rPr>
              <w:t>65,986</w:t>
            </w:r>
          </w:p>
        </w:tc>
        <w:tc>
          <w:tcPr>
            <w:tcW w:w="270" w:type="dxa"/>
            <w:shd w:val="clear" w:color="auto" w:fill="auto"/>
          </w:tcPr>
          <w:p w14:paraId="32AD5E99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12EEFF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</w:rPr>
              <w:t>19,436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31677731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954625F" w14:textId="77777777" w:rsidR="00DE35FB" w:rsidRPr="00B3135A" w:rsidDel="00620797" w:rsidRDefault="00DE35FB">
            <w:pPr>
              <w:pStyle w:val="30"/>
              <w:tabs>
                <w:tab w:val="clear" w:pos="360"/>
                <w:tab w:val="clear" w:pos="720"/>
                <w:tab w:val="decimal" w:pos="728"/>
              </w:tabs>
              <w:ind w:left="-108" w:right="-102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4ED2F7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00429F" w14:textId="5749E69B" w:rsidR="00DE35FB" w:rsidRPr="00B3135A" w:rsidDel="00620797" w:rsidRDefault="00DE35F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46,55</w:t>
            </w:r>
            <w:r w:rsidR="009C27F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E35FB" w:rsidRPr="00B3135A" w:rsidDel="00620797" w14:paraId="173AA963" w14:textId="77777777" w:rsidTr="00EF34E1">
        <w:trPr>
          <w:trHeight w:val="334"/>
          <w:tblHeader/>
        </w:trPr>
        <w:tc>
          <w:tcPr>
            <w:tcW w:w="3508" w:type="dxa"/>
          </w:tcPr>
          <w:p w14:paraId="5063BB09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B2AA7" w14:textId="77777777" w:rsidR="00DE35FB" w:rsidRPr="00B3135A" w:rsidDel="00620797" w:rsidRDefault="00DE35FB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102,618</w:t>
            </w:r>
          </w:p>
        </w:tc>
        <w:tc>
          <w:tcPr>
            <w:tcW w:w="270" w:type="dxa"/>
            <w:shd w:val="clear" w:color="auto" w:fill="auto"/>
          </w:tcPr>
          <w:p w14:paraId="50700F1A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02864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32,921</w:t>
            </w: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7F1A7D42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453C6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764EA413" w14:textId="77777777" w:rsidR="00DE35FB" w:rsidRPr="00B3135A" w:rsidDel="00620797" w:rsidRDefault="00DE35FB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9623E" w14:textId="77777777" w:rsidR="00DE35FB" w:rsidRPr="00B22141" w:rsidDel="00620797" w:rsidRDefault="00DE35F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141">
              <w:rPr>
                <w:rFonts w:ascii="Angsana New" w:hAnsi="Angsana New"/>
                <w:b/>
                <w:bCs/>
                <w:sz w:val="30"/>
                <w:szCs w:val="30"/>
              </w:rPr>
              <w:t>74,532</w:t>
            </w:r>
          </w:p>
        </w:tc>
      </w:tr>
      <w:tr w:rsidR="003259D6" w:rsidRPr="00B3135A" w:rsidDel="00620797" w14:paraId="6C3EBD67" w14:textId="77777777" w:rsidTr="00EF34E1">
        <w:trPr>
          <w:trHeight w:val="334"/>
          <w:tblHeader/>
        </w:trPr>
        <w:tc>
          <w:tcPr>
            <w:tcW w:w="3508" w:type="dxa"/>
          </w:tcPr>
          <w:p w14:paraId="498BD54D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82CEDB" w14:textId="77777777" w:rsidR="003259D6" w:rsidRPr="00EF34E1" w:rsidDel="00620797" w:rsidRDefault="003259D6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465FE7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BDA118A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17DF8EE9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767A47D3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2258EC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CBA2588" w14:textId="77777777" w:rsidR="003259D6" w:rsidRPr="00EF34E1" w:rsidRDefault="003259D6" w:rsidP="004375F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59D6" w:rsidRPr="00B3135A" w:rsidDel="00620797" w14:paraId="4D4828DB" w14:textId="77777777" w:rsidTr="00EF34E1">
        <w:trPr>
          <w:trHeight w:val="334"/>
          <w:tblHeader/>
        </w:trPr>
        <w:tc>
          <w:tcPr>
            <w:tcW w:w="3508" w:type="dxa"/>
          </w:tcPr>
          <w:p w14:paraId="7ABC5CEB" w14:textId="0B9E14BE" w:rsidR="003259D6" w:rsidRPr="00B3135A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745AF30" w14:textId="77777777" w:rsidR="003259D6" w:rsidRPr="00B3135A" w:rsidDel="00620797" w:rsidRDefault="003259D6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5E9C2E" w14:textId="77777777" w:rsidR="003259D6" w:rsidRPr="00B3135A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9A5F16" w14:textId="77777777" w:rsidR="003259D6" w:rsidRPr="00B3135A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143EA8AF" w14:textId="77777777" w:rsidR="003259D6" w:rsidRPr="00B3135A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2DA054F" w14:textId="77777777" w:rsidR="003259D6" w:rsidRPr="00B3135A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0A8955" w14:textId="77777777" w:rsidR="003259D6" w:rsidRPr="00B3135A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434F5B" w14:textId="77777777" w:rsidR="003259D6" w:rsidRPr="00B3135A" w:rsidRDefault="003259D6" w:rsidP="004375F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259D6" w:rsidRPr="00B3135A" w:rsidDel="00620797" w14:paraId="19FCC09C" w14:textId="77777777" w:rsidTr="00EF34E1">
        <w:trPr>
          <w:trHeight w:val="334"/>
          <w:tblHeader/>
        </w:trPr>
        <w:tc>
          <w:tcPr>
            <w:tcW w:w="3508" w:type="dxa"/>
          </w:tcPr>
          <w:p w14:paraId="659983E9" w14:textId="22370794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152" w:type="dxa"/>
            <w:shd w:val="clear" w:color="auto" w:fill="auto"/>
          </w:tcPr>
          <w:p w14:paraId="4D666BE4" w14:textId="0D50DC2B" w:rsidR="003259D6" w:rsidRPr="00B3135A" w:rsidDel="00620797" w:rsidRDefault="003259D6" w:rsidP="003259D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(574)</w:t>
            </w:r>
          </w:p>
        </w:tc>
        <w:tc>
          <w:tcPr>
            <w:tcW w:w="270" w:type="dxa"/>
            <w:shd w:val="clear" w:color="auto" w:fill="auto"/>
          </w:tcPr>
          <w:p w14:paraId="6D45F965" w14:textId="77777777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7D834A" w14:textId="721B166A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5A22816D" w14:textId="77777777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8CC20BD" w14:textId="1437D493" w:rsidR="003259D6" w:rsidRPr="00EF34E1" w:rsidDel="00620797" w:rsidRDefault="003259D6" w:rsidP="00EF34E1">
            <w:pPr>
              <w:pStyle w:val="30"/>
              <w:tabs>
                <w:tab w:val="clear" w:pos="360"/>
                <w:tab w:val="clear" w:pos="720"/>
                <w:tab w:val="decimal" w:pos="705"/>
              </w:tabs>
              <w:ind w:left="-108" w:right="-102" w:firstLine="118"/>
              <w:rPr>
                <w:rFonts w:ascii="Angsana New" w:hAnsi="Angsana New"/>
                <w:sz w:val="30"/>
                <w:szCs w:val="30"/>
              </w:rPr>
            </w:pPr>
            <w:r w:rsidRPr="00B22141" w:rsidDel="006207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10F350" w14:textId="77777777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531942" w14:textId="3CE2CCD1" w:rsidR="003259D6" w:rsidRPr="00EF34E1" w:rsidRDefault="003259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</w:rPr>
              <w:t>321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59D6" w:rsidRPr="00B3135A" w:rsidDel="00620797" w14:paraId="54EFB47E" w14:textId="77777777" w:rsidTr="00EF34E1">
        <w:trPr>
          <w:trHeight w:val="334"/>
          <w:tblHeader/>
        </w:trPr>
        <w:tc>
          <w:tcPr>
            <w:tcW w:w="3508" w:type="dxa"/>
          </w:tcPr>
          <w:p w14:paraId="55A79EC6" w14:textId="342A760F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82FA75" w14:textId="63D8375B" w:rsidR="003259D6" w:rsidRPr="00B3135A" w:rsidDel="00620797" w:rsidRDefault="003259D6" w:rsidP="003259D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(2,372)</w:t>
            </w:r>
          </w:p>
        </w:tc>
        <w:tc>
          <w:tcPr>
            <w:tcW w:w="270" w:type="dxa"/>
            <w:shd w:val="clear" w:color="auto" w:fill="auto"/>
          </w:tcPr>
          <w:p w14:paraId="2DCF1CE4" w14:textId="77777777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42E1E" w14:textId="78D07832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sz w:val="30"/>
                <w:szCs w:val="30"/>
              </w:rPr>
              <w:t>368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38BA2631" w14:textId="77777777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5857F1DA" w14:textId="70A003B5" w:rsidR="003259D6" w:rsidRPr="00EF34E1" w:rsidDel="00620797" w:rsidRDefault="003259D6" w:rsidP="00EF34E1">
            <w:pPr>
              <w:pStyle w:val="30"/>
              <w:tabs>
                <w:tab w:val="clear" w:pos="360"/>
                <w:tab w:val="clear" w:pos="720"/>
                <w:tab w:val="decimal" w:pos="705"/>
              </w:tabs>
              <w:ind w:left="-108" w:right="-102" w:firstLine="118"/>
              <w:rPr>
                <w:rFonts w:ascii="Angsana New" w:hAnsi="Angsana New"/>
                <w:sz w:val="30"/>
                <w:szCs w:val="30"/>
              </w:rPr>
            </w:pPr>
            <w:r w:rsidRPr="00B22141" w:rsidDel="006207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E6200C" w14:textId="77777777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683CC2" w14:textId="45BB262C" w:rsidR="003259D6" w:rsidRPr="00EF34E1" w:rsidRDefault="003259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(2,</w:t>
            </w:r>
            <w:r w:rsidRPr="00B3135A">
              <w:rPr>
                <w:rFonts w:ascii="Angsana New" w:hAnsi="Angsana New"/>
                <w:sz w:val="30"/>
                <w:szCs w:val="30"/>
              </w:rPr>
              <w:t>740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59D6" w:rsidRPr="00B3135A" w:rsidDel="00620797" w14:paraId="0D8E3FBE" w14:textId="77777777" w:rsidTr="00EF34E1">
        <w:trPr>
          <w:trHeight w:val="334"/>
          <w:tblHeader/>
        </w:trPr>
        <w:tc>
          <w:tcPr>
            <w:tcW w:w="3508" w:type="dxa"/>
          </w:tcPr>
          <w:p w14:paraId="70967771" w14:textId="5BFFE741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12D79" w14:textId="37B443B8" w:rsidR="003259D6" w:rsidRPr="00B3135A" w:rsidDel="00620797" w:rsidRDefault="003259D6" w:rsidP="003259D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(2,946)</w:t>
            </w:r>
          </w:p>
        </w:tc>
        <w:tc>
          <w:tcPr>
            <w:tcW w:w="270" w:type="dxa"/>
            <w:shd w:val="clear" w:color="auto" w:fill="auto"/>
          </w:tcPr>
          <w:p w14:paraId="2BEA6BE0" w14:textId="77777777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93FF3" w14:textId="1996CC9A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3E57235F" w14:textId="77777777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C20A" w14:textId="4933F2DB" w:rsidR="003259D6" w:rsidRPr="00B22141" w:rsidDel="00620797" w:rsidRDefault="003259D6" w:rsidP="00EF34E1">
            <w:pPr>
              <w:pStyle w:val="30"/>
              <w:tabs>
                <w:tab w:val="clear" w:pos="360"/>
                <w:tab w:val="clear" w:pos="720"/>
                <w:tab w:val="decimal" w:pos="705"/>
              </w:tabs>
              <w:ind w:left="-108" w:right="-102" w:firstLine="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2141" w:rsidDel="006207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C4BAE5" w14:textId="77777777" w:rsidR="003259D6" w:rsidRPr="00B3135A" w:rsidDel="00620797" w:rsidRDefault="003259D6" w:rsidP="00325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C50D" w14:textId="68F89D43" w:rsidR="003259D6" w:rsidRPr="00B3135A" w:rsidRDefault="003259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061</w:t>
            </w: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3259D6" w:rsidRPr="00B3135A" w:rsidDel="00620797" w14:paraId="0D87FEBD" w14:textId="77777777" w:rsidTr="00EF34E1">
        <w:trPr>
          <w:trHeight w:val="334"/>
          <w:tblHeader/>
        </w:trPr>
        <w:tc>
          <w:tcPr>
            <w:tcW w:w="3508" w:type="dxa"/>
          </w:tcPr>
          <w:p w14:paraId="39B35CEF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011265" w14:textId="77777777" w:rsidR="003259D6" w:rsidRPr="00EF34E1" w:rsidDel="00620797" w:rsidRDefault="003259D6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2B70CE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934695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0F07A15E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32C64175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C9E2B8" w14:textId="77777777" w:rsidR="003259D6" w:rsidRPr="00EF34E1" w:rsidDel="00620797" w:rsidRDefault="003259D6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0B960B" w14:textId="77777777" w:rsidR="003259D6" w:rsidRPr="00B22141" w:rsidRDefault="003259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3C87" w:rsidRPr="00B3135A" w:rsidDel="00620797" w14:paraId="1502BC9C" w14:textId="77777777" w:rsidTr="00EF34E1">
        <w:trPr>
          <w:trHeight w:val="334"/>
          <w:tblHeader/>
        </w:trPr>
        <w:tc>
          <w:tcPr>
            <w:tcW w:w="3508" w:type="dxa"/>
          </w:tcPr>
          <w:p w14:paraId="39B8E28B" w14:textId="1DFFB679" w:rsidR="006A3C87" w:rsidRPr="00EF34E1" w:rsidDel="00620797" w:rsidRDefault="006A3C87" w:rsidP="006A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04D7B6A8" w14:textId="33051290" w:rsidR="006A3C87" w:rsidRPr="00B3135A" w:rsidDel="00620797" w:rsidRDefault="006A3C87" w:rsidP="006A3C8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99,672</w:t>
            </w:r>
          </w:p>
        </w:tc>
        <w:tc>
          <w:tcPr>
            <w:tcW w:w="270" w:type="dxa"/>
            <w:shd w:val="clear" w:color="auto" w:fill="auto"/>
          </w:tcPr>
          <w:p w14:paraId="6286FB6F" w14:textId="77777777" w:rsidR="006A3C87" w:rsidRPr="00B3135A" w:rsidDel="00620797" w:rsidRDefault="006A3C87" w:rsidP="006A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F68B833" w14:textId="64A5E7E4" w:rsidR="006A3C87" w:rsidRPr="00B3135A" w:rsidDel="00620797" w:rsidRDefault="006A3C87" w:rsidP="006A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33,036</w:t>
            </w: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1F6F656E" w14:textId="77777777" w:rsidR="006A3C87" w:rsidRPr="00B3135A" w:rsidDel="00620797" w:rsidRDefault="006A3C87" w:rsidP="006A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0F92EBD4" w14:textId="4BBDFDE7" w:rsidR="006A3C87" w:rsidRPr="00B3135A" w:rsidDel="00620797" w:rsidRDefault="006A3C87" w:rsidP="006A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126DE6B4" w14:textId="77777777" w:rsidR="006A3C87" w:rsidRPr="00B3135A" w:rsidDel="00620797" w:rsidRDefault="006A3C87" w:rsidP="006A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385432" w14:textId="52C26C38" w:rsidR="006A3C87" w:rsidRPr="00B3135A" w:rsidRDefault="006A3C8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71,471</w:t>
            </w:r>
          </w:p>
        </w:tc>
      </w:tr>
    </w:tbl>
    <w:p w14:paraId="049F71CF" w14:textId="77777777" w:rsidR="00557259" w:rsidRDefault="00557259"/>
    <w:p w14:paraId="22980F37" w14:textId="4920B03C" w:rsidR="00EB1B3B" w:rsidRDefault="00EB1B3B" w:rsidP="00EB1B3B">
      <w:pPr>
        <w:spacing w:line="240" w:lineRule="auto"/>
        <w:rPr>
          <w:rFonts w:ascii="Angsana New" w:hAnsi="Angsana New"/>
          <w:sz w:val="24"/>
          <w:szCs w:val="24"/>
        </w:rPr>
      </w:pPr>
    </w:p>
    <w:p w14:paraId="6963F6E3" w14:textId="77777777" w:rsidR="00FE27A0" w:rsidRDefault="00FE27A0" w:rsidP="00EB1B3B">
      <w:pPr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1152"/>
        <w:gridCol w:w="270"/>
        <w:gridCol w:w="1170"/>
        <w:gridCol w:w="10"/>
        <w:gridCol w:w="279"/>
        <w:gridCol w:w="1261"/>
        <w:gridCol w:w="270"/>
        <w:gridCol w:w="1170"/>
      </w:tblGrid>
      <w:tr w:rsidR="00454062" w:rsidRPr="00B3135A" w:rsidDel="00620797" w14:paraId="1B75A975" w14:textId="77777777" w:rsidTr="00EF34E1">
        <w:trPr>
          <w:trHeight w:val="139"/>
          <w:tblHeader/>
        </w:trPr>
        <w:tc>
          <w:tcPr>
            <w:tcW w:w="3508" w:type="dxa"/>
          </w:tcPr>
          <w:p w14:paraId="35692269" w14:textId="77777777" w:rsidR="00454062" w:rsidRPr="00EF34E1" w:rsidDel="00620797" w:rsidRDefault="00454062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82" w:type="dxa"/>
            <w:gridSpan w:val="8"/>
            <w:vAlign w:val="bottom"/>
          </w:tcPr>
          <w:p w14:paraId="1D59DCBB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3135A" w:rsidDel="006207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54062" w:rsidRPr="00B3135A" w:rsidDel="00620797" w14:paraId="4A094BC6" w14:textId="77777777" w:rsidTr="00EF34E1">
        <w:trPr>
          <w:trHeight w:val="139"/>
          <w:tblHeader/>
        </w:trPr>
        <w:tc>
          <w:tcPr>
            <w:tcW w:w="3508" w:type="dxa"/>
          </w:tcPr>
          <w:p w14:paraId="0BF2B7D6" w14:textId="77777777" w:rsidR="00454062" w:rsidRPr="00EF34E1" w:rsidDel="00620797" w:rsidRDefault="00454062" w:rsidP="00437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52" w:type="dxa"/>
            <w:vAlign w:val="bottom"/>
          </w:tcPr>
          <w:p w14:paraId="79834768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57699A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0" w:type="dxa"/>
            <w:gridSpan w:val="4"/>
            <w:tcBorders>
              <w:bottom w:val="single" w:sz="4" w:space="0" w:color="auto"/>
            </w:tcBorders>
            <w:vAlign w:val="bottom"/>
          </w:tcPr>
          <w:p w14:paraId="007B0680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>/</w:t>
            </w: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0AB50FE8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FDB9F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4062" w:rsidRPr="00B3135A" w:rsidDel="00620797" w14:paraId="39E9273E" w14:textId="77777777" w:rsidTr="00EF34E1">
        <w:trPr>
          <w:trHeight w:val="139"/>
          <w:tblHeader/>
        </w:trPr>
        <w:tc>
          <w:tcPr>
            <w:tcW w:w="3508" w:type="dxa"/>
          </w:tcPr>
          <w:p w14:paraId="61ACC764" w14:textId="77777777" w:rsidR="00454062" w:rsidRPr="00B22141" w:rsidDel="00620797" w:rsidRDefault="00454062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C6A26B6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F5BF6B9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14F28C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89" w:type="dxa"/>
            <w:gridSpan w:val="2"/>
            <w:vAlign w:val="bottom"/>
          </w:tcPr>
          <w:p w14:paraId="3CA9A872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3AFF11C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1FC194E4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79C0DF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54062" w:rsidRPr="00B3135A" w:rsidDel="00620797" w14:paraId="04940C38" w14:textId="77777777" w:rsidTr="00EF34E1">
        <w:trPr>
          <w:trHeight w:val="139"/>
          <w:tblHeader/>
        </w:trPr>
        <w:tc>
          <w:tcPr>
            <w:tcW w:w="3508" w:type="dxa"/>
          </w:tcPr>
          <w:p w14:paraId="40935582" w14:textId="77777777" w:rsidR="00454062" w:rsidRPr="00B3135A" w:rsidDel="00620797" w:rsidRDefault="00454062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6F4429DA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0" w:type="dxa"/>
            <w:vAlign w:val="bottom"/>
          </w:tcPr>
          <w:p w14:paraId="250670EE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0327211F" w14:textId="77777777" w:rsidR="00454062" w:rsidRPr="00B3135A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9" w:type="dxa"/>
            <w:vAlign w:val="bottom"/>
          </w:tcPr>
          <w:p w14:paraId="0F2E60C1" w14:textId="77777777" w:rsidR="00454062" w:rsidRPr="00B3135A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bottom"/>
          </w:tcPr>
          <w:p w14:paraId="01429254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71F44C32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C1665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</w:tr>
      <w:tr w:rsidR="00454062" w:rsidRPr="00B3135A" w:rsidDel="00620797" w14:paraId="713D501B" w14:textId="77777777" w:rsidTr="00EF34E1">
        <w:trPr>
          <w:trHeight w:val="139"/>
          <w:tblHeader/>
        </w:trPr>
        <w:tc>
          <w:tcPr>
            <w:tcW w:w="3508" w:type="dxa"/>
          </w:tcPr>
          <w:p w14:paraId="3EA5668F" w14:textId="77777777" w:rsidR="00454062" w:rsidRPr="005847CC" w:rsidDel="00620797" w:rsidRDefault="00454062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82" w:type="dxa"/>
            <w:gridSpan w:val="8"/>
            <w:vAlign w:val="bottom"/>
          </w:tcPr>
          <w:p w14:paraId="6A5C47D9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4062" w:rsidRPr="00B3135A" w:rsidDel="00620797" w14:paraId="59A103D9" w14:textId="77777777" w:rsidTr="00EF34E1">
        <w:trPr>
          <w:trHeight w:val="139"/>
          <w:tblHeader/>
        </w:trPr>
        <w:tc>
          <w:tcPr>
            <w:tcW w:w="3508" w:type="dxa"/>
          </w:tcPr>
          <w:p w14:paraId="58371AD0" w14:textId="2CC91421" w:rsidR="00454062" w:rsidRPr="00B3135A" w:rsidDel="00620797" w:rsidRDefault="00454062" w:rsidP="004375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256</w:t>
            </w:r>
            <w:r w:rsidR="009E18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5582" w:type="dxa"/>
            <w:gridSpan w:val="8"/>
            <w:vAlign w:val="bottom"/>
          </w:tcPr>
          <w:p w14:paraId="550C72E8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54062" w:rsidRPr="00B3135A" w:rsidDel="00620797" w14:paraId="6A362CB6" w14:textId="77777777" w:rsidTr="00EF34E1">
        <w:trPr>
          <w:trHeight w:val="139"/>
          <w:tblHeader/>
        </w:trPr>
        <w:tc>
          <w:tcPr>
            <w:tcW w:w="3508" w:type="dxa"/>
          </w:tcPr>
          <w:p w14:paraId="111D864F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34B63C72" w14:textId="77777777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39C0A6" w14:textId="77777777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A074FA" w14:textId="77777777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  <w:gridSpan w:val="2"/>
          </w:tcPr>
          <w:p w14:paraId="5EB45809" w14:textId="77777777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47A23A78" w14:textId="77777777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A9E855" w14:textId="77777777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242DD71" w14:textId="77777777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E18C1" w:rsidRPr="009E18C1" w:rsidDel="00620797" w14:paraId="5908F5DE" w14:textId="77777777" w:rsidTr="00EF34E1">
        <w:trPr>
          <w:trHeight w:val="139"/>
          <w:tblHeader/>
        </w:trPr>
        <w:tc>
          <w:tcPr>
            <w:tcW w:w="3508" w:type="dxa"/>
          </w:tcPr>
          <w:p w14:paraId="2A62533F" w14:textId="48977242" w:rsidR="009E18C1" w:rsidRPr="00EF34E1" w:rsidDel="00620797" w:rsidRDefault="009E18C1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52" w:type="dxa"/>
          </w:tcPr>
          <w:p w14:paraId="19205482" w14:textId="7CDFD53C" w:rsidR="009E18C1" w:rsidRPr="009E18C1" w:rsidDel="00620797" w:rsidRDefault="00E7108A" w:rsidP="004375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6B0AF" w14:textId="77777777" w:rsidR="009E18C1" w:rsidRPr="009E18C1" w:rsidDel="00620797" w:rsidRDefault="009E18C1" w:rsidP="004375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0C4D88F" w14:textId="50B4D073" w:rsidR="009E18C1" w:rsidRPr="009E18C1" w:rsidDel="00620797" w:rsidRDefault="000168F2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89" w:type="dxa"/>
            <w:gridSpan w:val="2"/>
          </w:tcPr>
          <w:p w14:paraId="1AB49528" w14:textId="77777777" w:rsidR="009E18C1" w:rsidRPr="009E18C1" w:rsidDel="00620797" w:rsidRDefault="009E18C1" w:rsidP="004375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1CCAE3A5" w14:textId="19BFAF4A" w:rsidR="009E18C1" w:rsidRPr="009E18C1" w:rsidDel="00620797" w:rsidRDefault="006712EE" w:rsidP="004375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8BF431" w14:textId="77777777" w:rsidR="009E18C1" w:rsidRPr="009E18C1" w:rsidDel="00620797" w:rsidRDefault="009E18C1" w:rsidP="004375F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23C352" w14:textId="21950C55" w:rsidR="009E18C1" w:rsidRPr="009E18C1" w:rsidDel="00620797" w:rsidRDefault="00B117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E18C1" w:rsidRPr="009E18C1" w:rsidDel="00620797" w14:paraId="5F55E809" w14:textId="77777777" w:rsidTr="00EF34E1">
        <w:trPr>
          <w:trHeight w:val="139"/>
          <w:tblHeader/>
        </w:trPr>
        <w:tc>
          <w:tcPr>
            <w:tcW w:w="3508" w:type="dxa"/>
          </w:tcPr>
          <w:p w14:paraId="2EC2F6FC" w14:textId="6842B6E6" w:rsidR="009E18C1" w:rsidRPr="00EF34E1" w:rsidDel="00620797" w:rsidRDefault="009E18C1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152" w:type="dxa"/>
          </w:tcPr>
          <w:p w14:paraId="0889FC97" w14:textId="68F28D5E" w:rsidR="009E18C1" w:rsidRPr="009E18C1" w:rsidDel="00620797" w:rsidRDefault="000168F2" w:rsidP="00EF34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</w:t>
            </w:r>
            <w:r w:rsidR="006712E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70" w:type="dxa"/>
          </w:tcPr>
          <w:p w14:paraId="30ABD492" w14:textId="77777777" w:rsidR="009E18C1" w:rsidRPr="009E18C1" w:rsidDel="00620797" w:rsidRDefault="009E18C1" w:rsidP="004375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B06A2DB" w14:textId="3079CC16" w:rsidR="009E18C1" w:rsidRPr="009E18C1" w:rsidDel="00620797" w:rsidRDefault="000168F2" w:rsidP="00EF34E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(204)</w:t>
            </w:r>
          </w:p>
        </w:tc>
        <w:tc>
          <w:tcPr>
            <w:tcW w:w="289" w:type="dxa"/>
            <w:gridSpan w:val="2"/>
          </w:tcPr>
          <w:p w14:paraId="58A27FC7" w14:textId="77777777" w:rsidR="009E18C1" w:rsidRPr="009E18C1" w:rsidDel="00620797" w:rsidRDefault="009E18C1" w:rsidP="004375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6D0CD56C" w14:textId="099B01F3" w:rsidR="009E18C1" w:rsidRPr="009E18C1" w:rsidDel="00620797" w:rsidRDefault="006712EE" w:rsidP="00EF34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(744)</w:t>
            </w:r>
          </w:p>
        </w:tc>
        <w:tc>
          <w:tcPr>
            <w:tcW w:w="270" w:type="dxa"/>
          </w:tcPr>
          <w:p w14:paraId="2064922A" w14:textId="77777777" w:rsidR="009E18C1" w:rsidRPr="009E18C1" w:rsidDel="00620797" w:rsidRDefault="009E18C1" w:rsidP="004375F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D480789" w14:textId="4B521B96" w:rsidR="009E18C1" w:rsidRPr="009E18C1" w:rsidDel="00620797" w:rsidRDefault="00B117D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18,658</w:t>
            </w:r>
          </w:p>
        </w:tc>
      </w:tr>
      <w:tr w:rsidR="00454062" w:rsidRPr="00B3135A" w:rsidDel="00620797" w14:paraId="0DFA408C" w14:textId="77777777" w:rsidTr="00EF34E1">
        <w:trPr>
          <w:trHeight w:val="348"/>
          <w:tblHeader/>
        </w:trPr>
        <w:tc>
          <w:tcPr>
            <w:tcW w:w="3508" w:type="dxa"/>
          </w:tcPr>
          <w:p w14:paraId="3B5E3B34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  <w:p w14:paraId="291201C0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   (ตัดรายการกำไรจากการจำหน่าย</w:t>
            </w:r>
          </w:p>
          <w:p w14:paraId="32D9DDA5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เครื่องจักรและอุปกรณ์ระหว่างกัน)</w:t>
            </w:r>
          </w:p>
        </w:tc>
        <w:tc>
          <w:tcPr>
            <w:tcW w:w="1152" w:type="dxa"/>
            <w:shd w:val="clear" w:color="auto" w:fill="auto"/>
          </w:tcPr>
          <w:p w14:paraId="6B18D3F0" w14:textId="77777777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2878597" w14:textId="77777777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1CBECF" w14:textId="6DCFA855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1</w:t>
            </w:r>
            <w:r w:rsidR="000168F2"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  <w:tc>
          <w:tcPr>
            <w:tcW w:w="270" w:type="dxa"/>
            <w:shd w:val="clear" w:color="auto" w:fill="auto"/>
          </w:tcPr>
          <w:p w14:paraId="2DD0D395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51C070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E506334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CFA858D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(935)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21E24CE3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01AC7211" w14:textId="77777777" w:rsidR="00454062" w:rsidRPr="00B3135A" w:rsidDel="00620797" w:rsidRDefault="00454062" w:rsidP="004375F0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98"/>
                <w:tab w:val="decimal" w:pos="991"/>
              </w:tabs>
              <w:ind w:right="2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FA0A23C" w14:textId="77777777" w:rsidR="00454062" w:rsidRPr="00B3135A" w:rsidDel="00620797" w:rsidRDefault="00454062" w:rsidP="004375F0">
            <w:pPr>
              <w:pStyle w:val="30"/>
              <w:tabs>
                <w:tab w:val="clear" w:pos="360"/>
                <w:tab w:val="clear" w:pos="720"/>
                <w:tab w:val="decimal" w:pos="275"/>
                <w:tab w:val="decimal" w:pos="698"/>
                <w:tab w:val="decimal" w:pos="991"/>
              </w:tabs>
              <w:ind w:right="2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07CAA25" w14:textId="77777777" w:rsidR="00454062" w:rsidRPr="00B3135A" w:rsidDel="00620797" w:rsidRDefault="00454062">
            <w:pPr>
              <w:pStyle w:val="30"/>
              <w:tabs>
                <w:tab w:val="clear" w:pos="360"/>
                <w:tab w:val="clear" w:pos="720"/>
                <w:tab w:val="decimal" w:pos="728"/>
              </w:tabs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 w:rsidDel="0062079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982FD3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6F7816" w14:textId="77777777" w:rsidR="00454062" w:rsidRPr="00B3135A" w:rsidDel="00620797" w:rsidRDefault="0045406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55EB3F1" w14:textId="77777777" w:rsidR="00454062" w:rsidRPr="00B3135A" w:rsidDel="00620797" w:rsidRDefault="0045406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D29F71F" w14:textId="22BC47F8" w:rsidR="00454062" w:rsidRPr="00B3135A" w:rsidDel="00620797" w:rsidRDefault="00B3481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11,234</w:t>
            </w:r>
          </w:p>
        </w:tc>
      </w:tr>
      <w:tr w:rsidR="00454062" w:rsidRPr="00B3135A" w:rsidDel="00620797" w14:paraId="7B56A3D4" w14:textId="77777777" w:rsidTr="00EF34E1">
        <w:trPr>
          <w:trHeight w:val="348"/>
          <w:tblHeader/>
        </w:trPr>
        <w:tc>
          <w:tcPr>
            <w:tcW w:w="3508" w:type="dxa"/>
          </w:tcPr>
          <w:p w14:paraId="548AFDFF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52" w:type="dxa"/>
            <w:shd w:val="clear" w:color="auto" w:fill="auto"/>
          </w:tcPr>
          <w:p w14:paraId="733EEFE2" w14:textId="210F4996" w:rsidR="00454062" w:rsidRPr="00B3135A" w:rsidDel="00620797" w:rsidRDefault="000168F2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50859F8C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468DCF" w14:textId="4A1137AC" w:rsidR="00454062" w:rsidRPr="00B3135A" w:rsidDel="00620797" w:rsidRDefault="000168F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2,415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7ABB10C4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57F35D9" w14:textId="6B618BE0" w:rsidR="00454062" w:rsidRPr="00B3135A" w:rsidDel="00620797" w:rsidRDefault="00B117D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70" w:type="dxa"/>
            <w:shd w:val="clear" w:color="auto" w:fill="auto"/>
          </w:tcPr>
          <w:p w14:paraId="2C41AF68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F30012" w14:textId="1A6A2AA4" w:rsidR="00454062" w:rsidRPr="00B3135A" w:rsidDel="00620797" w:rsidRDefault="00B3481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6,493</w:t>
            </w:r>
          </w:p>
        </w:tc>
      </w:tr>
      <w:tr w:rsidR="00454062" w:rsidRPr="00B3135A" w:rsidDel="00620797" w14:paraId="15E32234" w14:textId="77777777" w:rsidTr="00EF34E1">
        <w:trPr>
          <w:trHeight w:val="334"/>
          <w:tblHeader/>
        </w:trPr>
        <w:tc>
          <w:tcPr>
            <w:tcW w:w="3508" w:type="dxa"/>
          </w:tcPr>
          <w:p w14:paraId="45D7EE6E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07E2D9E4" w14:textId="46DF24B0" w:rsidR="00454062" w:rsidRPr="00B3135A" w:rsidDel="00620797" w:rsidRDefault="000168F2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24CDB0D5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05AD48" w14:textId="1B200F5C" w:rsidR="00454062" w:rsidRPr="00B3135A" w:rsidDel="00620797" w:rsidRDefault="000168F2" w:rsidP="004375F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54062" w:rsidRPr="00B3135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2ED544BA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6BA556F" w14:textId="77777777" w:rsidR="00454062" w:rsidRPr="00B3135A" w:rsidDel="00620797" w:rsidRDefault="00454062" w:rsidP="004375F0">
            <w:pPr>
              <w:pStyle w:val="30"/>
              <w:tabs>
                <w:tab w:val="clear" w:pos="360"/>
                <w:tab w:val="clear" w:pos="720"/>
                <w:tab w:val="decimal" w:pos="728"/>
              </w:tabs>
              <w:ind w:left="-108" w:right="-102" w:firstLine="118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6C6733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C01499" w14:textId="15F8D642" w:rsidR="00454062" w:rsidRPr="00B3135A" w:rsidDel="00620797" w:rsidRDefault="0045406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</w:t>
            </w:r>
            <w:r w:rsidR="00B34815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454062" w:rsidRPr="00B3135A" w:rsidDel="00620797" w14:paraId="63083914" w14:textId="77777777" w:rsidTr="00EF34E1">
        <w:trPr>
          <w:trHeight w:val="334"/>
          <w:tblHeader/>
        </w:trPr>
        <w:tc>
          <w:tcPr>
            <w:tcW w:w="3508" w:type="dxa"/>
          </w:tcPr>
          <w:p w14:paraId="45A3D897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B8FF6F" w14:textId="3B917882" w:rsidR="00454062" w:rsidRPr="00B3135A" w:rsidDel="00620797" w:rsidRDefault="00454062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168F2">
              <w:rPr>
                <w:rFonts w:ascii="Angsana New" w:hAnsi="Angsana New"/>
                <w:sz w:val="30"/>
                <w:szCs w:val="30"/>
                <w:lang w:val="en-US" w:bidi="th-TH"/>
              </w:rPr>
              <w:t>8,080</w:t>
            </w:r>
          </w:p>
        </w:tc>
        <w:tc>
          <w:tcPr>
            <w:tcW w:w="270" w:type="dxa"/>
            <w:shd w:val="clear" w:color="auto" w:fill="auto"/>
          </w:tcPr>
          <w:p w14:paraId="092C125B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C8D60B" w14:textId="17B8A05A" w:rsidR="00454062" w:rsidRPr="00B3135A" w:rsidDel="00620797" w:rsidRDefault="0045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</w:rPr>
              <w:t>(</w:t>
            </w:r>
            <w:r w:rsidR="000168F2">
              <w:rPr>
                <w:rFonts w:ascii="Angsana New" w:hAnsi="Angsana New"/>
                <w:sz w:val="30"/>
                <w:szCs w:val="30"/>
              </w:rPr>
              <w:t>2,094</w:t>
            </w:r>
            <w:r w:rsidRPr="00B3135A" w:rsidDel="006207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05C84B8D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00714E5" w14:textId="77777777" w:rsidR="00454062" w:rsidRPr="00B3135A" w:rsidDel="00620797" w:rsidRDefault="00454062" w:rsidP="004375F0">
            <w:pPr>
              <w:pStyle w:val="30"/>
              <w:tabs>
                <w:tab w:val="clear" w:pos="360"/>
                <w:tab w:val="clear" w:pos="720"/>
                <w:tab w:val="decimal" w:pos="728"/>
              </w:tabs>
              <w:ind w:left="-108" w:right="-102" w:firstLine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B989A1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E1C9D2" w14:textId="0872A239" w:rsidR="00454062" w:rsidRPr="00B3135A" w:rsidDel="00620797" w:rsidRDefault="00B3481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65,986</w:t>
            </w:r>
          </w:p>
        </w:tc>
      </w:tr>
      <w:tr w:rsidR="00454062" w:rsidRPr="00B3135A" w:rsidDel="00620797" w14:paraId="525A2C17" w14:textId="77777777" w:rsidTr="00EF34E1">
        <w:trPr>
          <w:trHeight w:val="334"/>
          <w:tblHeader/>
        </w:trPr>
        <w:tc>
          <w:tcPr>
            <w:tcW w:w="3508" w:type="dxa"/>
          </w:tcPr>
          <w:p w14:paraId="4D82B285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774A1" w14:textId="37807AE0" w:rsidR="00454062" w:rsidRPr="00B3135A" w:rsidDel="00620797" w:rsidRDefault="004540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016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0,243</w:t>
            </w:r>
          </w:p>
        </w:tc>
        <w:tc>
          <w:tcPr>
            <w:tcW w:w="270" w:type="dxa"/>
            <w:shd w:val="clear" w:color="auto" w:fill="auto"/>
          </w:tcPr>
          <w:p w14:paraId="7B1215EF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05CAB" w14:textId="22B1CAD9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712EE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  <w:r w:rsidRPr="00B3135A" w:rsidDel="0062079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5D500D39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1C58" w14:textId="01B4385F" w:rsidR="00454062" w:rsidRPr="00B3135A" w:rsidDel="00620797" w:rsidRDefault="00B117D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3,106</w:t>
            </w:r>
          </w:p>
        </w:tc>
        <w:tc>
          <w:tcPr>
            <w:tcW w:w="270" w:type="dxa"/>
            <w:shd w:val="clear" w:color="auto" w:fill="auto"/>
          </w:tcPr>
          <w:p w14:paraId="2F04579A" w14:textId="77777777" w:rsidR="00454062" w:rsidRPr="00B3135A" w:rsidDel="00620797" w:rsidRDefault="00454062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17D8B" w14:textId="3543449D" w:rsidR="00454062" w:rsidRPr="004915B4" w:rsidDel="00620797" w:rsidRDefault="00E05C6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5B4">
              <w:rPr>
                <w:rFonts w:ascii="Angsana New" w:hAnsi="Angsana New"/>
                <w:b/>
                <w:bCs/>
                <w:sz w:val="30"/>
                <w:szCs w:val="30"/>
              </w:rPr>
              <w:t>102,</w:t>
            </w:r>
            <w:r w:rsidR="009F4D5C" w:rsidRPr="004915B4"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</w:p>
        </w:tc>
      </w:tr>
      <w:tr w:rsidR="007E3708" w:rsidRPr="00B3135A" w:rsidDel="00620797" w14:paraId="564E8B3F" w14:textId="77777777" w:rsidTr="00EF34E1">
        <w:trPr>
          <w:trHeight w:val="334"/>
          <w:tblHeader/>
        </w:trPr>
        <w:tc>
          <w:tcPr>
            <w:tcW w:w="3508" w:type="dxa"/>
          </w:tcPr>
          <w:p w14:paraId="7E3238A5" w14:textId="77777777" w:rsidR="007E3708" w:rsidRPr="00EF34E1" w:rsidDel="00620797" w:rsidRDefault="007E370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B3FAFD" w14:textId="77777777" w:rsidR="007E3708" w:rsidRPr="00B3135A" w:rsidDel="00620797" w:rsidRDefault="007E3708" w:rsidP="004375F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B0AF39" w14:textId="77777777" w:rsidR="007E3708" w:rsidRPr="00B3135A" w:rsidDel="00620797" w:rsidRDefault="007E370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3F0C73" w14:textId="77777777" w:rsidR="007E3708" w:rsidRPr="00B3135A" w:rsidDel="00620797" w:rsidRDefault="007E370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1CCD839A" w14:textId="77777777" w:rsidR="007E3708" w:rsidRPr="00B3135A" w:rsidDel="00620797" w:rsidRDefault="007E370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133E6D09" w14:textId="77777777" w:rsidR="007E3708" w:rsidRDefault="007E370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E9ADB0" w14:textId="77777777" w:rsidR="007E3708" w:rsidRPr="00B3135A" w:rsidDel="00620797" w:rsidRDefault="007E3708" w:rsidP="0043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B9145B" w14:textId="77777777" w:rsidR="007E3708" w:rsidRDefault="007E3708" w:rsidP="004375F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117E1" w:rsidRPr="00B3135A" w:rsidDel="00620797" w14:paraId="0CB46108" w14:textId="77777777" w:rsidTr="00EF34E1">
        <w:trPr>
          <w:trHeight w:val="334"/>
          <w:tblHeader/>
        </w:trPr>
        <w:tc>
          <w:tcPr>
            <w:tcW w:w="3508" w:type="dxa"/>
          </w:tcPr>
          <w:p w14:paraId="4F959FF3" w14:textId="1AB66344" w:rsidR="003117E1" w:rsidRPr="00B3135A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3A261521" w14:textId="77777777" w:rsidR="003117E1" w:rsidRPr="00B3135A" w:rsidDel="00620797" w:rsidRDefault="003117E1" w:rsidP="003117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056362" w14:textId="77777777" w:rsidR="003117E1" w:rsidRPr="00B3135A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C2A2FD" w14:textId="77777777" w:rsidR="003117E1" w:rsidRPr="00B3135A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5CF3651A" w14:textId="77777777" w:rsidR="003117E1" w:rsidRPr="00B3135A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007A8232" w14:textId="77777777" w:rsidR="003117E1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E17348" w14:textId="77777777" w:rsidR="003117E1" w:rsidRPr="00B3135A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10770F" w14:textId="77777777" w:rsidR="003117E1" w:rsidRDefault="003117E1" w:rsidP="003117E1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117E1" w:rsidRPr="00B3135A" w:rsidDel="00620797" w14:paraId="68F3DC3D" w14:textId="77777777" w:rsidTr="00EF34E1">
        <w:trPr>
          <w:trHeight w:val="334"/>
          <w:tblHeader/>
        </w:trPr>
        <w:tc>
          <w:tcPr>
            <w:tcW w:w="3508" w:type="dxa"/>
          </w:tcPr>
          <w:p w14:paraId="58C7A4DB" w14:textId="620AD8B4" w:rsidR="003117E1" w:rsidRPr="00B3135A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52" w:type="dxa"/>
            <w:shd w:val="clear" w:color="auto" w:fill="auto"/>
          </w:tcPr>
          <w:p w14:paraId="7E0C4610" w14:textId="31B4025D" w:rsidR="003117E1" w:rsidRPr="00EF34E1" w:rsidDel="00620797" w:rsidRDefault="00125D91" w:rsidP="003117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(680)</w:t>
            </w:r>
          </w:p>
        </w:tc>
        <w:tc>
          <w:tcPr>
            <w:tcW w:w="270" w:type="dxa"/>
            <w:shd w:val="clear" w:color="auto" w:fill="auto"/>
          </w:tcPr>
          <w:p w14:paraId="37E8D238" w14:textId="77777777" w:rsidR="003117E1" w:rsidRPr="00EF34E1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D5724D" w14:textId="09549CB0" w:rsidR="003117E1" w:rsidRPr="00EF34E1" w:rsidDel="00620797" w:rsidRDefault="00964B46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0C8EEA83" w14:textId="77777777" w:rsidR="003117E1" w:rsidRPr="00EF34E1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1C764DA" w14:textId="354BA9D3" w:rsidR="003117E1" w:rsidRPr="00EF34E1" w:rsidRDefault="00964B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74E10D" w14:textId="77777777" w:rsidR="003117E1" w:rsidRPr="00EF34E1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EA921A" w14:textId="5AB52642" w:rsidR="003117E1" w:rsidRPr="00EF34E1" w:rsidRDefault="00BA168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7E1" w:rsidRPr="00B3135A" w:rsidDel="00620797" w14:paraId="40047072" w14:textId="77777777" w:rsidTr="00EF34E1">
        <w:trPr>
          <w:trHeight w:val="334"/>
          <w:tblHeader/>
        </w:trPr>
        <w:tc>
          <w:tcPr>
            <w:tcW w:w="3508" w:type="dxa"/>
          </w:tcPr>
          <w:p w14:paraId="20A73050" w14:textId="552869A6" w:rsidR="003117E1" w:rsidRPr="00B3135A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 w:rsidDel="00620797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152" w:type="dxa"/>
            <w:shd w:val="clear" w:color="auto" w:fill="auto"/>
          </w:tcPr>
          <w:p w14:paraId="48F521A9" w14:textId="26FD044C" w:rsidR="003117E1" w:rsidRPr="00EF34E1" w:rsidDel="00620797" w:rsidRDefault="00125D91" w:rsidP="003117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</w:t>
            </w:r>
            <w:r w:rsidR="00A22F30">
              <w:rPr>
                <w:rFonts w:ascii="Angsana New" w:hAnsi="Angsana New"/>
                <w:sz w:val="30"/>
                <w:szCs w:val="30"/>
                <w:lang w:val="en-US" w:bidi="th-TH"/>
              </w:rPr>
              <w:t>775)</w:t>
            </w:r>
          </w:p>
        </w:tc>
        <w:tc>
          <w:tcPr>
            <w:tcW w:w="270" w:type="dxa"/>
            <w:shd w:val="clear" w:color="auto" w:fill="auto"/>
          </w:tcPr>
          <w:p w14:paraId="7F193DDC" w14:textId="77777777" w:rsidR="003117E1" w:rsidRPr="00EF34E1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672F97" w14:textId="79D4EDF3" w:rsidR="003117E1" w:rsidRPr="00EF34E1" w:rsidDel="00620797" w:rsidRDefault="00964B46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8,201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3F996156" w14:textId="77777777" w:rsidR="003117E1" w:rsidRPr="00EF34E1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A3803E5" w14:textId="32BED70D" w:rsidR="003117E1" w:rsidRPr="00EF34E1" w:rsidRDefault="00964B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A585C" w14:textId="77777777" w:rsidR="003117E1" w:rsidRPr="00EF34E1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1C981E" w14:textId="5876E145" w:rsidR="003117E1" w:rsidRPr="00EF34E1" w:rsidRDefault="00BA168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(574)</w:t>
            </w:r>
          </w:p>
        </w:tc>
      </w:tr>
      <w:tr w:rsidR="003117E1" w:rsidRPr="00B3135A" w:rsidDel="00620797" w14:paraId="55387A69" w14:textId="77777777" w:rsidTr="00EF34E1">
        <w:trPr>
          <w:trHeight w:val="334"/>
          <w:tblHeader/>
        </w:trPr>
        <w:tc>
          <w:tcPr>
            <w:tcW w:w="3508" w:type="dxa"/>
          </w:tcPr>
          <w:p w14:paraId="1C7799DE" w14:textId="0A69F39A" w:rsidR="003117E1" w:rsidRPr="00B3135A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568901" w14:textId="3FABF977" w:rsidR="003117E1" w:rsidRPr="00EF34E1" w:rsidDel="00620797" w:rsidRDefault="00A22F30" w:rsidP="003117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(1,688)</w:t>
            </w:r>
          </w:p>
        </w:tc>
        <w:tc>
          <w:tcPr>
            <w:tcW w:w="270" w:type="dxa"/>
            <w:shd w:val="clear" w:color="auto" w:fill="auto"/>
          </w:tcPr>
          <w:p w14:paraId="19D2BD6A" w14:textId="77777777" w:rsidR="003117E1" w:rsidRPr="00EF34E1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B93B03" w14:textId="42EA091F" w:rsidR="003117E1" w:rsidRPr="00EF34E1" w:rsidDel="00620797" w:rsidRDefault="00964B46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(684)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1119C214" w14:textId="77777777" w:rsidR="003117E1" w:rsidRPr="00EF34E1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4372088" w14:textId="5E4CD311" w:rsidR="003117E1" w:rsidRPr="00EF34E1" w:rsidRDefault="00964B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E7BBC6" w14:textId="77777777" w:rsidR="003117E1" w:rsidRPr="00EF34E1" w:rsidDel="00620797" w:rsidRDefault="003117E1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1B87E0" w14:textId="416BF4EA" w:rsidR="003117E1" w:rsidRPr="00EF34E1" w:rsidRDefault="00BA168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(2,372)</w:t>
            </w:r>
          </w:p>
        </w:tc>
      </w:tr>
      <w:tr w:rsidR="007846BE" w:rsidRPr="00B3135A" w:rsidDel="00620797" w14:paraId="397DB3C4" w14:textId="77777777" w:rsidTr="00EF34E1">
        <w:trPr>
          <w:trHeight w:val="334"/>
          <w:tblHeader/>
        </w:trPr>
        <w:tc>
          <w:tcPr>
            <w:tcW w:w="3508" w:type="dxa"/>
          </w:tcPr>
          <w:p w14:paraId="1F3EC0B4" w14:textId="54A0E752" w:rsidR="007846BE" w:rsidRPr="00EF34E1" w:rsidRDefault="007846BE" w:rsidP="0078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38B4A" w14:textId="3AC4AF8F" w:rsidR="007846BE" w:rsidRPr="007846BE" w:rsidDel="00620797" w:rsidRDefault="00A22F30" w:rsidP="007846B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(11,143)</w:t>
            </w:r>
          </w:p>
        </w:tc>
        <w:tc>
          <w:tcPr>
            <w:tcW w:w="270" w:type="dxa"/>
            <w:shd w:val="clear" w:color="auto" w:fill="auto"/>
          </w:tcPr>
          <w:p w14:paraId="7CB35DD0" w14:textId="77777777" w:rsidR="007846BE" w:rsidRPr="007846BE" w:rsidDel="00620797" w:rsidRDefault="007846BE" w:rsidP="0078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2DCCB" w14:textId="0CF2DCF1" w:rsidR="007846BE" w:rsidRPr="007846BE" w:rsidDel="00620797" w:rsidRDefault="00964B46" w:rsidP="0078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8,197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3C7CFE56" w14:textId="77777777" w:rsidR="007846BE" w:rsidRPr="007846BE" w:rsidDel="00620797" w:rsidRDefault="007846BE" w:rsidP="0078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F1A0" w14:textId="444A245B" w:rsidR="007846BE" w:rsidRPr="007846BE" w:rsidRDefault="00964B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834C70" w14:textId="77777777" w:rsidR="007846BE" w:rsidRPr="007846BE" w:rsidDel="00620797" w:rsidRDefault="007846BE" w:rsidP="00784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818D6" w14:textId="7C761E58" w:rsidR="007846BE" w:rsidRPr="007846BE" w:rsidRDefault="00DA171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(2,946)</w:t>
            </w:r>
          </w:p>
        </w:tc>
      </w:tr>
      <w:tr w:rsidR="007846BE" w:rsidRPr="00B3135A" w:rsidDel="00620797" w14:paraId="0EF90512" w14:textId="77777777" w:rsidTr="00EF34E1">
        <w:trPr>
          <w:trHeight w:val="334"/>
          <w:tblHeader/>
        </w:trPr>
        <w:tc>
          <w:tcPr>
            <w:tcW w:w="3508" w:type="dxa"/>
          </w:tcPr>
          <w:p w14:paraId="7D5D0265" w14:textId="77777777" w:rsidR="007846BE" w:rsidRPr="00B3135A" w:rsidRDefault="007846BE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31D40D" w14:textId="77777777" w:rsidR="007846BE" w:rsidRPr="00B3135A" w:rsidDel="00620797" w:rsidRDefault="007846BE" w:rsidP="003117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A0DE33" w14:textId="77777777" w:rsidR="007846BE" w:rsidRPr="00B3135A" w:rsidDel="00620797" w:rsidRDefault="007846BE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791E85" w14:textId="77777777" w:rsidR="007846BE" w:rsidRPr="00B3135A" w:rsidDel="00620797" w:rsidRDefault="007846BE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4594C5E8" w14:textId="77777777" w:rsidR="007846BE" w:rsidRPr="00B3135A" w:rsidDel="00620797" w:rsidRDefault="007846BE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77793D34" w14:textId="77777777" w:rsidR="007846BE" w:rsidRDefault="007846BE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2DF1A0" w14:textId="77777777" w:rsidR="007846BE" w:rsidRPr="00B3135A" w:rsidDel="00620797" w:rsidRDefault="007846BE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9B32CF" w14:textId="77777777" w:rsidR="007846BE" w:rsidRDefault="007846BE" w:rsidP="003117E1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46BE" w:rsidRPr="00B3135A" w:rsidDel="00620797" w14:paraId="528BF53B" w14:textId="77777777" w:rsidTr="00EF34E1">
        <w:trPr>
          <w:trHeight w:val="334"/>
          <w:tblHeader/>
        </w:trPr>
        <w:tc>
          <w:tcPr>
            <w:tcW w:w="3508" w:type="dxa"/>
          </w:tcPr>
          <w:p w14:paraId="10BECA22" w14:textId="16C8EFF3" w:rsidR="007846BE" w:rsidRPr="00EF34E1" w:rsidRDefault="007846BE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025D2DC2" w14:textId="145EA3A9" w:rsidR="007846BE" w:rsidRPr="007846BE" w:rsidDel="00620797" w:rsidRDefault="00A22F30" w:rsidP="003117E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89,100</w:t>
            </w:r>
          </w:p>
        </w:tc>
        <w:tc>
          <w:tcPr>
            <w:tcW w:w="270" w:type="dxa"/>
            <w:shd w:val="clear" w:color="auto" w:fill="auto"/>
          </w:tcPr>
          <w:p w14:paraId="4BB10FD1" w14:textId="77777777" w:rsidR="007846BE" w:rsidRPr="007846BE" w:rsidDel="00620797" w:rsidRDefault="007846BE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B8A270" w14:textId="00EA3DA6" w:rsidR="007846BE" w:rsidRPr="007846BE" w:rsidDel="00620797" w:rsidRDefault="00964B46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7,466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603C878A" w14:textId="77777777" w:rsidR="007846BE" w:rsidRPr="007846BE" w:rsidDel="00620797" w:rsidRDefault="007846BE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0D28A5B5" w14:textId="40318B1C" w:rsidR="007846BE" w:rsidRPr="007846BE" w:rsidRDefault="00964B46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3,106</w:t>
            </w:r>
          </w:p>
        </w:tc>
        <w:tc>
          <w:tcPr>
            <w:tcW w:w="270" w:type="dxa"/>
            <w:shd w:val="clear" w:color="auto" w:fill="auto"/>
          </w:tcPr>
          <w:p w14:paraId="6B69CBCC" w14:textId="77777777" w:rsidR="007846BE" w:rsidRPr="007846BE" w:rsidDel="00620797" w:rsidRDefault="007846BE" w:rsidP="0031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4BC300B" w14:textId="7FAFF126" w:rsidR="007846BE" w:rsidRPr="007846BE" w:rsidRDefault="00B4484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99,672</w:t>
            </w:r>
          </w:p>
        </w:tc>
      </w:tr>
    </w:tbl>
    <w:p w14:paraId="0849B5B3" w14:textId="77777777" w:rsidR="00FE27A0" w:rsidRDefault="00FE27A0" w:rsidP="00EB1B3B">
      <w:pPr>
        <w:spacing w:line="240" w:lineRule="auto"/>
        <w:rPr>
          <w:rFonts w:ascii="Angsana New" w:hAnsi="Angsana New"/>
          <w:sz w:val="24"/>
          <w:szCs w:val="24"/>
        </w:rPr>
      </w:pPr>
    </w:p>
    <w:p w14:paraId="778D50A7" w14:textId="0615C52B" w:rsidR="000E3703" w:rsidRDefault="000E3703" w:rsidP="00EB1B3B">
      <w:pPr>
        <w:spacing w:line="240" w:lineRule="auto"/>
        <w:rPr>
          <w:rFonts w:ascii="Angsana New" w:hAnsi="Angsana New"/>
          <w:sz w:val="30"/>
          <w:szCs w:val="30"/>
        </w:rPr>
      </w:pPr>
    </w:p>
    <w:p w14:paraId="5B4591DA" w14:textId="77777777" w:rsidR="00707FC8" w:rsidRDefault="00707FC8" w:rsidP="00EB1B3B">
      <w:pPr>
        <w:spacing w:line="240" w:lineRule="auto"/>
        <w:rPr>
          <w:rFonts w:ascii="Angsana New" w:hAnsi="Angsana New"/>
          <w:sz w:val="30"/>
          <w:szCs w:val="30"/>
        </w:rPr>
      </w:pPr>
    </w:p>
    <w:p w14:paraId="72BEE0E5" w14:textId="77777777" w:rsidR="00707FC8" w:rsidRDefault="00707FC8" w:rsidP="00EB1B3B">
      <w:pPr>
        <w:spacing w:line="240" w:lineRule="auto"/>
        <w:rPr>
          <w:rFonts w:ascii="Angsana New" w:hAnsi="Angsana New"/>
          <w:sz w:val="30"/>
          <w:szCs w:val="30"/>
        </w:rPr>
      </w:pPr>
    </w:p>
    <w:p w14:paraId="20C1CD35" w14:textId="77777777" w:rsidR="00707FC8" w:rsidRDefault="00707FC8" w:rsidP="00EB1B3B">
      <w:pPr>
        <w:spacing w:line="240" w:lineRule="auto"/>
        <w:rPr>
          <w:rFonts w:ascii="Angsana New" w:hAnsi="Angsana New"/>
          <w:sz w:val="30"/>
          <w:szCs w:val="30"/>
        </w:rPr>
      </w:pPr>
    </w:p>
    <w:p w14:paraId="43D665D6" w14:textId="77777777" w:rsidR="00707FC8" w:rsidRDefault="00707FC8" w:rsidP="00EB1B3B">
      <w:pPr>
        <w:spacing w:line="240" w:lineRule="auto"/>
        <w:rPr>
          <w:rFonts w:ascii="Angsana New" w:hAnsi="Angsana New"/>
          <w:sz w:val="30"/>
          <w:szCs w:val="30"/>
        </w:rPr>
      </w:pPr>
    </w:p>
    <w:p w14:paraId="0ACFC23B" w14:textId="77777777" w:rsidR="00707FC8" w:rsidRDefault="00707FC8" w:rsidP="00EB1B3B">
      <w:pPr>
        <w:spacing w:line="240" w:lineRule="auto"/>
        <w:rPr>
          <w:rFonts w:ascii="Angsana New" w:hAnsi="Angsana New"/>
          <w:sz w:val="30"/>
          <w:szCs w:val="30"/>
        </w:rPr>
      </w:pPr>
    </w:p>
    <w:p w14:paraId="3FB8E8C2" w14:textId="77777777" w:rsidR="00707FC8" w:rsidRPr="00EF34E1" w:rsidRDefault="00707FC8" w:rsidP="00EB1B3B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170"/>
      </w:tblGrid>
      <w:tr w:rsidR="0062495C" w:rsidRPr="00B3135A" w14:paraId="64E11057" w14:textId="77777777" w:rsidTr="00EF34E1">
        <w:trPr>
          <w:trHeight w:val="362"/>
        </w:trPr>
        <w:tc>
          <w:tcPr>
            <w:tcW w:w="3510" w:type="dxa"/>
            <w:shd w:val="clear" w:color="auto" w:fill="auto"/>
          </w:tcPr>
          <w:p w14:paraId="3B5B44D7" w14:textId="3A695FCF" w:rsidR="0062495C" w:rsidRPr="00B3135A" w:rsidRDefault="007B320F" w:rsidP="00EB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478BB"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2495C" w:rsidRPr="00B3135A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376CD2D5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95C" w:rsidRPr="00B3135A" w14:paraId="6A90AAA0" w14:textId="77777777" w:rsidTr="00EF34E1">
        <w:trPr>
          <w:trHeight w:val="139"/>
        </w:trPr>
        <w:tc>
          <w:tcPr>
            <w:tcW w:w="3510" w:type="dxa"/>
            <w:shd w:val="clear" w:color="auto" w:fill="auto"/>
          </w:tcPr>
          <w:p w14:paraId="293CC714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AE0C34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16FABB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DE1F4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B3135A">
              <w:rPr>
                <w:rFonts w:ascii="Angsana New" w:hAnsi="Angsana New"/>
                <w:sz w:val="30"/>
                <w:szCs w:val="30"/>
              </w:rPr>
              <w:t>/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F21798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8006C6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2495C" w:rsidRPr="00B3135A" w14:paraId="336B9E4D" w14:textId="77777777" w:rsidTr="00EF34E1">
        <w:trPr>
          <w:trHeight w:val="139"/>
        </w:trPr>
        <w:tc>
          <w:tcPr>
            <w:tcW w:w="3510" w:type="dxa"/>
            <w:shd w:val="clear" w:color="auto" w:fill="auto"/>
          </w:tcPr>
          <w:p w14:paraId="4AEEAE04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96ACE4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736DB6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4B284" w14:textId="77777777" w:rsidR="0062495C" w:rsidRPr="00B3135A" w:rsidRDefault="00AE1B3A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12BCB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A13A4" w14:textId="77777777" w:rsidR="0062495C" w:rsidRPr="00B3135A" w:rsidRDefault="00535AE4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065F3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640048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35AE4" w:rsidRPr="00B3135A" w14:paraId="402ED729" w14:textId="77777777" w:rsidTr="00EF34E1">
        <w:trPr>
          <w:trHeight w:val="139"/>
        </w:trPr>
        <w:tc>
          <w:tcPr>
            <w:tcW w:w="3510" w:type="dxa"/>
            <w:shd w:val="clear" w:color="auto" w:fill="auto"/>
          </w:tcPr>
          <w:p w14:paraId="42A4C923" w14:textId="3D68A0F6" w:rsidR="00535AE4" w:rsidRPr="00B3135A" w:rsidRDefault="00902C11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52366" w14:textId="0C39AE28" w:rsidR="00535AE4" w:rsidRPr="00B3135A" w:rsidRDefault="0034208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วันต้น</w:t>
            </w:r>
            <w:r w:rsidR="00862E90"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BD82C" w14:textId="77777777" w:rsidR="00535AE4" w:rsidRPr="00B3135A" w:rsidRDefault="00535AE4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9D0DAD6" w14:textId="77777777" w:rsidR="00535AE4" w:rsidRPr="00B3135A" w:rsidRDefault="00AE1B3A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="00535AE4" w:rsidRPr="00B3135A">
              <w:rPr>
                <w:rFonts w:ascii="Angsana New" w:hAnsi="Angsana New"/>
                <w:sz w:val="30"/>
                <w:szCs w:val="30"/>
                <w:cs/>
              </w:rPr>
              <w:t>ข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682F31" w14:textId="77777777" w:rsidR="00535AE4" w:rsidRPr="00B3135A" w:rsidRDefault="00535AE4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7306A" w14:textId="77777777" w:rsidR="00535AE4" w:rsidRPr="00B3135A" w:rsidRDefault="00535AE4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38FC2B" w14:textId="1BDAFC77" w:rsidR="00535AE4" w:rsidRPr="00B3135A" w:rsidRDefault="0034208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</w:t>
            </w:r>
            <w:r w:rsidR="00862E90"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62495C" w:rsidRPr="00B3135A" w14:paraId="407C6018" w14:textId="77777777" w:rsidTr="00EF34E1">
        <w:trPr>
          <w:trHeight w:val="139"/>
        </w:trPr>
        <w:tc>
          <w:tcPr>
            <w:tcW w:w="3510" w:type="dxa"/>
            <w:shd w:val="clear" w:color="auto" w:fill="auto"/>
          </w:tcPr>
          <w:p w14:paraId="60011C0E" w14:textId="3B142318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59E2EF6" w14:textId="77777777" w:rsidR="0062495C" w:rsidRPr="00B3135A" w:rsidRDefault="0062495C" w:rsidP="00EB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2C11" w:rsidRPr="00B3135A" w14:paraId="3BA1A106" w14:textId="77777777" w:rsidTr="00EF34E1">
        <w:trPr>
          <w:trHeight w:val="139"/>
        </w:trPr>
        <w:tc>
          <w:tcPr>
            <w:tcW w:w="3510" w:type="dxa"/>
            <w:shd w:val="clear" w:color="auto" w:fill="auto"/>
          </w:tcPr>
          <w:p w14:paraId="2FDDA27E" w14:textId="0E931C99" w:rsidR="00902C11" w:rsidRPr="00B3135A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8300D6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4AF7ED5" w14:textId="77777777" w:rsidR="00902C11" w:rsidRPr="00B3135A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2C11" w:rsidRPr="00B3135A" w14:paraId="1B538577" w14:textId="77777777" w:rsidTr="00EF34E1">
        <w:trPr>
          <w:trHeight w:val="139"/>
        </w:trPr>
        <w:tc>
          <w:tcPr>
            <w:tcW w:w="3510" w:type="dxa"/>
            <w:shd w:val="clear" w:color="auto" w:fill="auto"/>
          </w:tcPr>
          <w:p w14:paraId="7E7F528E" w14:textId="77777777" w:rsidR="00902C11" w:rsidRPr="00B3135A" w:rsidRDefault="00902C11" w:rsidP="00902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58F099E" w14:textId="77777777" w:rsidR="00902C11" w:rsidRPr="00B3135A" w:rsidRDefault="00902C11" w:rsidP="00902C1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70F24E" w14:textId="77777777" w:rsidR="00902C11" w:rsidRPr="00B3135A" w:rsidRDefault="00902C11" w:rsidP="00902C1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70C5037" w14:textId="77777777" w:rsidR="00902C11" w:rsidRPr="00B3135A" w:rsidRDefault="00902C11" w:rsidP="00902C1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6DF218" w14:textId="77777777" w:rsidR="00902C11" w:rsidRPr="00B3135A" w:rsidRDefault="00902C11" w:rsidP="00902C1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ED71B0" w14:textId="77777777" w:rsidR="00902C11" w:rsidRPr="00B3135A" w:rsidRDefault="00902C11" w:rsidP="00902C11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2F4739" w14:textId="77777777" w:rsidR="00902C11" w:rsidRPr="00B3135A" w:rsidRDefault="00902C11" w:rsidP="00902C1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CC5130" w14:textId="77777777" w:rsidR="00902C11" w:rsidRPr="00B3135A" w:rsidRDefault="00902C11" w:rsidP="00902C11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300D6" w:rsidRPr="00B3135A" w14:paraId="43555F1A" w14:textId="77777777" w:rsidTr="00EF34E1">
        <w:trPr>
          <w:trHeight w:val="334"/>
        </w:trPr>
        <w:tc>
          <w:tcPr>
            <w:tcW w:w="3510" w:type="dxa"/>
            <w:shd w:val="clear" w:color="auto" w:fill="auto"/>
          </w:tcPr>
          <w:p w14:paraId="6E33F6B3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หนี้สินผลประโยชน์พนักงาน </w:t>
            </w:r>
          </w:p>
        </w:tc>
        <w:tc>
          <w:tcPr>
            <w:tcW w:w="1170" w:type="dxa"/>
            <w:shd w:val="clear" w:color="auto" w:fill="auto"/>
          </w:tcPr>
          <w:p w14:paraId="5A8C3460" w14:textId="3CBCDAFF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17,883</w:t>
            </w:r>
          </w:p>
        </w:tc>
        <w:tc>
          <w:tcPr>
            <w:tcW w:w="270" w:type="dxa"/>
            <w:shd w:val="clear" w:color="auto" w:fill="auto"/>
          </w:tcPr>
          <w:p w14:paraId="4FC230BF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D50279" w14:textId="342A3211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(17,107)</w:t>
            </w:r>
          </w:p>
        </w:tc>
        <w:tc>
          <w:tcPr>
            <w:tcW w:w="270" w:type="dxa"/>
            <w:shd w:val="clear" w:color="auto" w:fill="auto"/>
          </w:tcPr>
          <w:p w14:paraId="71CCDC28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26E291" w14:textId="51CF9050" w:rsidR="008300D6" w:rsidRPr="00B3135A" w:rsidRDefault="00EB54E9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7DCEAE36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FE5024" w14:textId="22E03A9C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</w:tr>
      <w:tr w:rsidR="008300D6" w:rsidRPr="00B3135A" w14:paraId="4447B0FB" w14:textId="77777777" w:rsidTr="00EF34E1">
        <w:trPr>
          <w:trHeight w:val="334"/>
        </w:trPr>
        <w:tc>
          <w:tcPr>
            <w:tcW w:w="3510" w:type="dxa"/>
            <w:shd w:val="clear" w:color="auto" w:fill="auto"/>
          </w:tcPr>
          <w:p w14:paraId="1C7722C8" w14:textId="19FC3D71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</w:tcPr>
          <w:p w14:paraId="217E1DF6" w14:textId="0F353B95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6,493</w:t>
            </w:r>
          </w:p>
        </w:tc>
        <w:tc>
          <w:tcPr>
            <w:tcW w:w="270" w:type="dxa"/>
            <w:shd w:val="clear" w:color="auto" w:fill="auto"/>
          </w:tcPr>
          <w:p w14:paraId="7E502EE5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2400CC" w14:textId="6ABDDB70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(2,643)</w:t>
            </w:r>
          </w:p>
        </w:tc>
        <w:tc>
          <w:tcPr>
            <w:tcW w:w="270" w:type="dxa"/>
            <w:shd w:val="clear" w:color="auto" w:fill="auto"/>
          </w:tcPr>
          <w:p w14:paraId="313F8AD2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D65AA" w14:textId="10984456" w:rsidR="008300D6" w:rsidRPr="00B3135A" w:rsidRDefault="00EB54E9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(3,850)</w:t>
            </w:r>
          </w:p>
        </w:tc>
        <w:tc>
          <w:tcPr>
            <w:tcW w:w="270" w:type="dxa"/>
            <w:shd w:val="clear" w:color="auto" w:fill="auto"/>
          </w:tcPr>
          <w:p w14:paraId="15F2209F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DA42F7" w14:textId="3C825941" w:rsidR="008300D6" w:rsidRPr="00B3135A" w:rsidRDefault="00EB54E9" w:rsidP="00EF34E1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00D6" w:rsidRPr="00B3135A" w14:paraId="76CEB1C7" w14:textId="77777777" w:rsidTr="00EF34E1">
        <w:trPr>
          <w:trHeight w:val="334"/>
        </w:trPr>
        <w:tc>
          <w:tcPr>
            <w:tcW w:w="3510" w:type="dxa"/>
            <w:shd w:val="clear" w:color="auto" w:fill="auto"/>
          </w:tcPr>
          <w:p w14:paraId="3D2E432F" w14:textId="45DB78D9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0A3DE3"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2D43AA4" w14:textId="71EF4E21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12DA73E2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9C5175" w14:textId="6BA96C72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14:paraId="44EDE3B9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461176" w14:textId="1A262C6D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8D33B" w14:textId="77777777" w:rsidR="008300D6" w:rsidRPr="00EF34E1" w:rsidRDefault="008300D6" w:rsidP="00EF34E1">
            <w:pPr>
              <w:pStyle w:val="acctfourfigures"/>
              <w:tabs>
                <w:tab w:val="clear" w:pos="765"/>
                <w:tab w:val="decimal" w:pos="633"/>
                <w:tab w:val="decimal" w:pos="689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6C3F8B" w14:textId="4EF914FA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8300D6" w:rsidRPr="00B3135A" w14:paraId="36A35156" w14:textId="77777777" w:rsidTr="00EF34E1">
        <w:trPr>
          <w:trHeight w:val="334"/>
        </w:trPr>
        <w:tc>
          <w:tcPr>
            <w:tcW w:w="3510" w:type="dxa"/>
            <w:shd w:val="clear" w:color="auto" w:fill="auto"/>
          </w:tcPr>
          <w:p w14:paraId="728709EA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944221" w14:textId="44A6A83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65,986</w:t>
            </w:r>
          </w:p>
        </w:tc>
        <w:tc>
          <w:tcPr>
            <w:tcW w:w="270" w:type="dxa"/>
            <w:shd w:val="clear" w:color="auto" w:fill="auto"/>
          </w:tcPr>
          <w:p w14:paraId="6FB9CA05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882072" w14:textId="21AAEFD3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</w:t>
            </w:r>
            <w:r w:rsidR="001C57B0" w:rsidRPr="00B3135A">
              <w:rPr>
                <w:rFonts w:ascii="Angsana New" w:hAnsi="Angsana New"/>
                <w:sz w:val="30"/>
                <w:szCs w:val="30"/>
              </w:rPr>
              <w:t>19</w:t>
            </w:r>
            <w:r w:rsidRPr="00B3135A">
              <w:rPr>
                <w:rFonts w:ascii="Angsana New" w:hAnsi="Angsana New"/>
                <w:sz w:val="30"/>
                <w:szCs w:val="30"/>
              </w:rPr>
              <w:t>,</w:t>
            </w:r>
            <w:r w:rsidR="00C95548" w:rsidRPr="00B3135A">
              <w:rPr>
                <w:rFonts w:ascii="Angsana New" w:hAnsi="Angsana New"/>
                <w:sz w:val="30"/>
                <w:szCs w:val="30"/>
              </w:rPr>
              <w:t>435</w:t>
            </w:r>
            <w:r w:rsidRPr="00B3135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518E5B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CF03D6" w14:textId="35BF3EFB" w:rsidR="008300D6" w:rsidRPr="00B3135A" w:rsidRDefault="00EB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30D38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AF0D6F" w14:textId="4FF5D333" w:rsidR="008300D6" w:rsidRPr="00B3135A" w:rsidRDefault="001C57B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46</w:t>
            </w:r>
            <w:r w:rsidR="00EB54E9" w:rsidRPr="00B3135A">
              <w:rPr>
                <w:rFonts w:ascii="Angsana New" w:hAnsi="Angsana New"/>
                <w:sz w:val="30"/>
                <w:szCs w:val="30"/>
              </w:rPr>
              <w:t>,</w:t>
            </w:r>
            <w:r w:rsidR="00C95548" w:rsidRPr="00B3135A"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8300D6" w:rsidRPr="00B3135A" w14:paraId="5ECBD6B3" w14:textId="77777777" w:rsidTr="00EF34E1">
        <w:trPr>
          <w:trHeight w:val="334"/>
        </w:trPr>
        <w:tc>
          <w:tcPr>
            <w:tcW w:w="3510" w:type="dxa"/>
            <w:shd w:val="clear" w:color="auto" w:fill="auto"/>
          </w:tcPr>
          <w:p w14:paraId="32742D4E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AD3BE" w14:textId="24B423F2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90,592</w:t>
            </w:r>
          </w:p>
        </w:tc>
        <w:tc>
          <w:tcPr>
            <w:tcW w:w="270" w:type="dxa"/>
            <w:shd w:val="clear" w:color="auto" w:fill="auto"/>
          </w:tcPr>
          <w:p w14:paraId="0A99E1AA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2EEBB" w14:textId="2EC46DC2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C57B0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39,</w:t>
            </w:r>
            <w:r w:rsidR="00B1194D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3D49B5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93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1936B" w14:textId="40B37295" w:rsidR="008300D6" w:rsidRPr="00B3135A" w:rsidRDefault="00EB54E9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(3,090)</w:t>
            </w:r>
          </w:p>
        </w:tc>
        <w:tc>
          <w:tcPr>
            <w:tcW w:w="270" w:type="dxa"/>
            <w:shd w:val="clear" w:color="auto" w:fill="auto"/>
          </w:tcPr>
          <w:p w14:paraId="40C17B03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907C4" w14:textId="1F156A95" w:rsidR="008300D6" w:rsidRPr="00EF34E1" w:rsidRDefault="001C57B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95548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B54E9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95548" w:rsidRPr="00EF34E1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</w:p>
        </w:tc>
      </w:tr>
      <w:tr w:rsidR="008300D6" w:rsidRPr="00B3135A" w14:paraId="435DB7C4" w14:textId="77777777" w:rsidTr="00EF34E1">
        <w:trPr>
          <w:trHeight w:val="161"/>
        </w:trPr>
        <w:tc>
          <w:tcPr>
            <w:tcW w:w="3510" w:type="dxa"/>
            <w:shd w:val="clear" w:color="auto" w:fill="auto"/>
          </w:tcPr>
          <w:p w14:paraId="4CF86B77" w14:textId="77777777" w:rsidR="008300D6" w:rsidRPr="00EF34E1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3F9748" w14:textId="77777777" w:rsidR="008300D6" w:rsidRPr="00EF34E1" w:rsidRDefault="008300D6" w:rsidP="00EF34E1">
            <w:pPr>
              <w:pStyle w:val="acctfourfigures"/>
              <w:tabs>
                <w:tab w:val="clear" w:pos="765"/>
                <w:tab w:val="decimal" w:pos="880"/>
                <w:tab w:val="decimal" w:pos="11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9BAA4E" w14:textId="77777777" w:rsidR="008300D6" w:rsidRPr="00EF34E1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E143A3" w14:textId="77777777" w:rsidR="008300D6" w:rsidRPr="00EF34E1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EC7AC3" w14:textId="77777777" w:rsidR="008300D6" w:rsidRPr="00EF34E1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2E6DAC" w14:textId="77777777" w:rsidR="008300D6" w:rsidRPr="00EF34E1" w:rsidRDefault="008300D6" w:rsidP="008300D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32405E" w14:textId="77777777" w:rsidR="008300D6" w:rsidRPr="00EF34E1" w:rsidRDefault="008300D6" w:rsidP="008300D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DC2AAB" w14:textId="77777777" w:rsidR="008300D6" w:rsidRPr="00EF34E1" w:rsidRDefault="008300D6" w:rsidP="00EF34E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300D6" w:rsidRPr="00B3135A" w14:paraId="32DB8187" w14:textId="77777777" w:rsidTr="00EF34E1">
        <w:trPr>
          <w:trHeight w:val="139"/>
        </w:trPr>
        <w:tc>
          <w:tcPr>
            <w:tcW w:w="3510" w:type="dxa"/>
          </w:tcPr>
          <w:p w14:paraId="7D5FA547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9549525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A8C21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E7FBD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766E0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28AE6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76622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775F240" w14:textId="77777777" w:rsidR="008300D6" w:rsidRPr="00B3135A" w:rsidRDefault="008300D6" w:rsidP="00EF34E1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C57B0" w:rsidRPr="00B3135A" w14:paraId="770136CA" w14:textId="77777777" w:rsidTr="00EF34E1">
        <w:trPr>
          <w:trHeight w:val="139"/>
        </w:trPr>
        <w:tc>
          <w:tcPr>
            <w:tcW w:w="3510" w:type="dxa"/>
          </w:tcPr>
          <w:p w14:paraId="2A04F0AF" w14:textId="77777777" w:rsidR="001C57B0" w:rsidRPr="00B3135A" w:rsidRDefault="001C57B0" w:rsidP="001C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170" w:type="dxa"/>
          </w:tcPr>
          <w:p w14:paraId="1A923ED8" w14:textId="13A68663" w:rsidR="001C57B0" w:rsidRPr="00B3135A" w:rsidRDefault="001C57B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(574)</w:t>
            </w:r>
          </w:p>
        </w:tc>
        <w:tc>
          <w:tcPr>
            <w:tcW w:w="270" w:type="dxa"/>
          </w:tcPr>
          <w:p w14:paraId="7781B311" w14:textId="77777777" w:rsidR="001C57B0" w:rsidRPr="00B3135A" w:rsidRDefault="001C57B0" w:rsidP="001C57B0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F81C5" w14:textId="62FF3D46" w:rsidR="001C57B0" w:rsidRPr="00B3135A" w:rsidRDefault="001C57B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5EE2404D" w14:textId="77777777" w:rsidR="001C57B0" w:rsidRPr="00B3135A" w:rsidRDefault="001C57B0" w:rsidP="001C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C9ACBB" w14:textId="74DE8B0E" w:rsidR="001C57B0" w:rsidRPr="00B3135A" w:rsidRDefault="001C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F444D8" w14:textId="77777777" w:rsidR="001C57B0" w:rsidRPr="00B3135A" w:rsidRDefault="001C57B0" w:rsidP="001C57B0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01F42D" w14:textId="7150C474" w:rsidR="001C57B0" w:rsidRPr="00EF34E1" w:rsidRDefault="001C57B0" w:rsidP="00EF34E1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00D6" w:rsidRPr="00B3135A" w14:paraId="62B55603" w14:textId="77777777" w:rsidTr="00EF34E1">
        <w:trPr>
          <w:trHeight w:val="139"/>
        </w:trPr>
        <w:tc>
          <w:tcPr>
            <w:tcW w:w="3510" w:type="dxa"/>
          </w:tcPr>
          <w:p w14:paraId="049FD86D" w14:textId="0FB7F5DA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0A3DE3"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3E7696" w14:textId="428D81E3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(2,372)</w:t>
            </w:r>
          </w:p>
        </w:tc>
        <w:tc>
          <w:tcPr>
            <w:tcW w:w="270" w:type="dxa"/>
          </w:tcPr>
          <w:p w14:paraId="0E5819AF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DE0319" w14:textId="49BCC319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  <w:tc>
          <w:tcPr>
            <w:tcW w:w="270" w:type="dxa"/>
          </w:tcPr>
          <w:p w14:paraId="3429D397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A704D9" w14:textId="6995638E" w:rsidR="008300D6" w:rsidRPr="00B3135A" w:rsidRDefault="00EB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1CD20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D72BBB" w14:textId="231937BF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(2,672)</w:t>
            </w:r>
          </w:p>
        </w:tc>
      </w:tr>
      <w:tr w:rsidR="008300D6" w:rsidRPr="00B3135A" w14:paraId="148AE924" w14:textId="77777777" w:rsidTr="00EF34E1">
        <w:trPr>
          <w:trHeight w:val="139"/>
        </w:trPr>
        <w:tc>
          <w:tcPr>
            <w:tcW w:w="3510" w:type="dxa"/>
          </w:tcPr>
          <w:p w14:paraId="61B189F4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063FD0" w14:textId="197C693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(2,946)</w:t>
            </w:r>
          </w:p>
        </w:tc>
        <w:tc>
          <w:tcPr>
            <w:tcW w:w="270" w:type="dxa"/>
          </w:tcPr>
          <w:p w14:paraId="51CAF729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78CF9C" w14:textId="4131D27C" w:rsidR="008300D6" w:rsidRPr="00B3135A" w:rsidRDefault="00C9554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1FC18D35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52F5B5" w14:textId="2F64C2ED" w:rsidR="008300D6" w:rsidRPr="00B3135A" w:rsidRDefault="00EB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8F73A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2110B6" w14:textId="26035078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(2,</w:t>
            </w:r>
            <w:r w:rsidR="001C57B0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300D6" w:rsidRPr="00B3135A" w14:paraId="201CD409" w14:textId="77777777" w:rsidTr="00EF34E1">
        <w:trPr>
          <w:trHeight w:val="139"/>
        </w:trPr>
        <w:tc>
          <w:tcPr>
            <w:tcW w:w="3510" w:type="dxa"/>
          </w:tcPr>
          <w:p w14:paraId="5F3B01EA" w14:textId="6832E41F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162" w:right="-110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C55269" w14:textId="03665743" w:rsidR="008300D6" w:rsidRPr="00EF34E1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76F45" w14:textId="77777777" w:rsidR="008300D6" w:rsidRPr="00EF34E1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747DEA" w14:textId="082E66FB" w:rsidR="008300D6" w:rsidRPr="00EF34E1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F374C" w14:textId="77777777" w:rsidR="008300D6" w:rsidRPr="00EF34E1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C94EC6" w14:textId="77316327" w:rsidR="008300D6" w:rsidRPr="00EF34E1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FFEFD" w14:textId="77777777" w:rsidR="008300D6" w:rsidRPr="00EF34E1" w:rsidRDefault="008300D6" w:rsidP="00EF34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45E989" w14:textId="3CB5C34F" w:rsidR="008300D6" w:rsidRPr="00EF34E1" w:rsidRDefault="008300D6" w:rsidP="00EF34E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00D6" w:rsidRPr="00B3135A" w14:paraId="3B8C06A2" w14:textId="77777777" w:rsidTr="00EF34E1">
        <w:trPr>
          <w:trHeight w:val="139"/>
        </w:trPr>
        <w:tc>
          <w:tcPr>
            <w:tcW w:w="3510" w:type="dxa"/>
          </w:tcPr>
          <w:p w14:paraId="4E38CF16" w14:textId="1E2003E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6D5801" w14:textId="24127628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87,646</w:t>
            </w:r>
          </w:p>
        </w:tc>
        <w:tc>
          <w:tcPr>
            <w:tcW w:w="270" w:type="dxa"/>
          </w:tcPr>
          <w:p w14:paraId="21D6167A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290064" w14:textId="3897E398" w:rsidR="008300D6" w:rsidRPr="00B3135A" w:rsidRDefault="00EB54E9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C57B0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5548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C57B0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95548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00CD67" w14:textId="77777777" w:rsidR="008300D6" w:rsidRPr="00B3135A" w:rsidRDefault="008300D6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D4B06C" w14:textId="36030254" w:rsidR="008300D6" w:rsidRPr="00B3135A" w:rsidRDefault="00EB54E9" w:rsidP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(3,090)</w:t>
            </w:r>
          </w:p>
        </w:tc>
        <w:tc>
          <w:tcPr>
            <w:tcW w:w="270" w:type="dxa"/>
          </w:tcPr>
          <w:p w14:paraId="50810E6D" w14:textId="77777777" w:rsidR="008300D6" w:rsidRPr="00B3135A" w:rsidRDefault="008300D6" w:rsidP="008300D6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2135AB8" w14:textId="1AF29118" w:rsidR="008300D6" w:rsidRPr="00B3135A" w:rsidRDefault="001C57B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EB54E9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95548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</w:tr>
    </w:tbl>
    <w:p w14:paraId="49F75F25" w14:textId="77777777" w:rsidR="003D5460" w:rsidRPr="00EF34E1" w:rsidRDefault="003D5460">
      <w:pPr>
        <w:rPr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170"/>
      </w:tblGrid>
      <w:tr w:rsidR="008300D6" w:rsidRPr="00B3135A" w14:paraId="736DDD18" w14:textId="77777777" w:rsidTr="00EF34E1">
        <w:trPr>
          <w:trHeight w:val="362"/>
          <w:tblHeader/>
        </w:trPr>
        <w:tc>
          <w:tcPr>
            <w:tcW w:w="3510" w:type="dxa"/>
            <w:shd w:val="clear" w:color="auto" w:fill="auto"/>
          </w:tcPr>
          <w:p w14:paraId="4F4353D3" w14:textId="77777777" w:rsidR="008300D6" w:rsidRPr="00B3135A" w:rsidRDefault="008300D6" w:rsidP="006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35A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4F3AE2D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0D6" w:rsidRPr="00B3135A" w14:paraId="1E2E55C4" w14:textId="77777777" w:rsidTr="00EF34E1">
        <w:trPr>
          <w:trHeight w:val="139"/>
          <w:tblHeader/>
        </w:trPr>
        <w:tc>
          <w:tcPr>
            <w:tcW w:w="3510" w:type="dxa"/>
            <w:shd w:val="clear" w:color="auto" w:fill="auto"/>
          </w:tcPr>
          <w:p w14:paraId="58C7DF5F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D130E2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4CFAC3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CC834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(รายจ่าย) </w:t>
            </w:r>
            <w:r w:rsidRPr="00B3135A">
              <w:rPr>
                <w:rFonts w:ascii="Angsana New" w:hAnsi="Angsana New"/>
                <w:sz w:val="30"/>
                <w:szCs w:val="30"/>
              </w:rPr>
              <w:t>/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96A06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56131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300D6" w:rsidRPr="00B3135A" w14:paraId="368F4D13" w14:textId="77777777" w:rsidTr="00EF34E1">
        <w:trPr>
          <w:trHeight w:val="139"/>
          <w:tblHeader/>
        </w:trPr>
        <w:tc>
          <w:tcPr>
            <w:tcW w:w="3510" w:type="dxa"/>
            <w:shd w:val="clear" w:color="auto" w:fill="auto"/>
          </w:tcPr>
          <w:p w14:paraId="729D062F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032BF1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B9818F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AC2FF3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877C9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D8332F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071C1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8F798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300D6" w:rsidRPr="00B3135A" w14:paraId="7D86AA29" w14:textId="77777777" w:rsidTr="00EF34E1">
        <w:trPr>
          <w:trHeight w:val="139"/>
          <w:tblHeader/>
        </w:trPr>
        <w:tc>
          <w:tcPr>
            <w:tcW w:w="3510" w:type="dxa"/>
            <w:shd w:val="clear" w:color="auto" w:fill="auto"/>
          </w:tcPr>
          <w:p w14:paraId="328C96FD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892D84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41756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D203E26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     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FCED9A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416D2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5C4317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</w:tr>
      <w:tr w:rsidR="008300D6" w:rsidRPr="00B3135A" w14:paraId="063F7E4F" w14:textId="77777777" w:rsidTr="00EF34E1">
        <w:trPr>
          <w:trHeight w:val="139"/>
          <w:tblHeader/>
        </w:trPr>
        <w:tc>
          <w:tcPr>
            <w:tcW w:w="3510" w:type="dxa"/>
            <w:shd w:val="clear" w:color="auto" w:fill="auto"/>
          </w:tcPr>
          <w:p w14:paraId="323ADACF" w14:textId="77777777" w:rsidR="008300D6" w:rsidRPr="00EF34E1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16E9110B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00D6" w:rsidRPr="00B3135A" w14:paraId="30B63DDD" w14:textId="77777777" w:rsidTr="00EF34E1">
        <w:trPr>
          <w:trHeight w:val="139"/>
          <w:tblHeader/>
        </w:trPr>
        <w:tc>
          <w:tcPr>
            <w:tcW w:w="3510" w:type="dxa"/>
            <w:shd w:val="clear" w:color="auto" w:fill="auto"/>
          </w:tcPr>
          <w:p w14:paraId="4CDD4FBA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2564</w:t>
            </w: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14860CB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300D6" w:rsidRPr="00B3135A" w14:paraId="21C6F2D8" w14:textId="77777777" w:rsidTr="00EF34E1">
        <w:trPr>
          <w:trHeight w:val="139"/>
        </w:trPr>
        <w:tc>
          <w:tcPr>
            <w:tcW w:w="3510" w:type="dxa"/>
            <w:shd w:val="clear" w:color="auto" w:fill="auto"/>
          </w:tcPr>
          <w:p w14:paraId="5A701343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189FD23A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50A93A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F78EBB7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F7968E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57C5F0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5167DF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0AAE20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300D6" w:rsidRPr="00B3135A" w14:paraId="78C45A1B" w14:textId="77777777" w:rsidTr="00EF34E1">
        <w:trPr>
          <w:trHeight w:val="334"/>
        </w:trPr>
        <w:tc>
          <w:tcPr>
            <w:tcW w:w="3510" w:type="dxa"/>
            <w:shd w:val="clear" w:color="auto" w:fill="auto"/>
          </w:tcPr>
          <w:p w14:paraId="685F0D8D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หนี้สินผลประโยชน์พนักงาน </w:t>
            </w:r>
          </w:p>
        </w:tc>
        <w:tc>
          <w:tcPr>
            <w:tcW w:w="1170" w:type="dxa"/>
            <w:shd w:val="clear" w:color="auto" w:fill="auto"/>
          </w:tcPr>
          <w:p w14:paraId="2197C632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18,963</w:t>
            </w:r>
          </w:p>
        </w:tc>
        <w:tc>
          <w:tcPr>
            <w:tcW w:w="270" w:type="dxa"/>
            <w:shd w:val="clear" w:color="auto" w:fill="auto"/>
          </w:tcPr>
          <w:p w14:paraId="569B3C30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60D6FB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(336)</w:t>
            </w:r>
          </w:p>
        </w:tc>
        <w:tc>
          <w:tcPr>
            <w:tcW w:w="270" w:type="dxa"/>
            <w:shd w:val="clear" w:color="auto" w:fill="auto"/>
          </w:tcPr>
          <w:p w14:paraId="4A2410FB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AC570E" w14:textId="77777777" w:rsidR="008300D6" w:rsidRPr="00B3135A" w:rsidRDefault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(744)</w:t>
            </w:r>
          </w:p>
        </w:tc>
        <w:tc>
          <w:tcPr>
            <w:tcW w:w="270" w:type="dxa"/>
            <w:shd w:val="clear" w:color="auto" w:fill="auto"/>
          </w:tcPr>
          <w:p w14:paraId="4294A72D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DE432F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17,883</w:t>
            </w:r>
          </w:p>
        </w:tc>
      </w:tr>
      <w:tr w:rsidR="008300D6" w:rsidRPr="00B3135A" w14:paraId="0ABBB6DB" w14:textId="77777777" w:rsidTr="00EF34E1">
        <w:trPr>
          <w:trHeight w:val="334"/>
        </w:trPr>
        <w:tc>
          <w:tcPr>
            <w:tcW w:w="3510" w:type="dxa"/>
            <w:shd w:val="clear" w:color="auto" w:fill="auto"/>
          </w:tcPr>
          <w:p w14:paraId="1FC1BD90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</w:tcPr>
          <w:p w14:paraId="66920B9C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0BD458C2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5DD255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2,415</w:t>
            </w:r>
          </w:p>
        </w:tc>
        <w:tc>
          <w:tcPr>
            <w:tcW w:w="270" w:type="dxa"/>
            <w:shd w:val="clear" w:color="auto" w:fill="auto"/>
          </w:tcPr>
          <w:p w14:paraId="665AE822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8857DD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70" w:type="dxa"/>
            <w:shd w:val="clear" w:color="auto" w:fill="auto"/>
          </w:tcPr>
          <w:p w14:paraId="319F8843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3B370C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6,493</w:t>
            </w:r>
          </w:p>
        </w:tc>
      </w:tr>
      <w:tr w:rsidR="008300D6" w:rsidRPr="00B3135A" w14:paraId="7D053378" w14:textId="77777777" w:rsidTr="00EF34E1">
        <w:trPr>
          <w:trHeight w:val="334"/>
        </w:trPr>
        <w:tc>
          <w:tcPr>
            <w:tcW w:w="3510" w:type="dxa"/>
            <w:shd w:val="clear" w:color="auto" w:fill="auto"/>
          </w:tcPr>
          <w:p w14:paraId="5E62ADD3" w14:textId="1F5F5795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0A3DE3"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0AB34F52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1BF6C433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D18FF9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568D2D2E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0B22DE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55A5E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633"/>
                <w:tab w:val="decimal" w:pos="689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A89913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8300D6" w:rsidRPr="00B3135A" w14:paraId="132721D7" w14:textId="77777777" w:rsidTr="00EF34E1">
        <w:trPr>
          <w:trHeight w:val="334"/>
        </w:trPr>
        <w:tc>
          <w:tcPr>
            <w:tcW w:w="3510" w:type="dxa"/>
            <w:shd w:val="clear" w:color="auto" w:fill="auto"/>
          </w:tcPr>
          <w:p w14:paraId="4B9488B7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4DB3B8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68,080</w:t>
            </w:r>
          </w:p>
        </w:tc>
        <w:tc>
          <w:tcPr>
            <w:tcW w:w="270" w:type="dxa"/>
            <w:shd w:val="clear" w:color="auto" w:fill="auto"/>
          </w:tcPr>
          <w:p w14:paraId="6BF44826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0BD63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(2,094)</w:t>
            </w:r>
          </w:p>
        </w:tc>
        <w:tc>
          <w:tcPr>
            <w:tcW w:w="270" w:type="dxa"/>
            <w:shd w:val="clear" w:color="auto" w:fill="auto"/>
          </w:tcPr>
          <w:p w14:paraId="06EE41E1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621014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0FCA13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C809A8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65,986</w:t>
            </w:r>
          </w:p>
        </w:tc>
      </w:tr>
      <w:tr w:rsidR="008300D6" w:rsidRPr="00B3135A" w14:paraId="1984B1DC" w14:textId="77777777" w:rsidTr="00EF34E1">
        <w:trPr>
          <w:trHeight w:val="334"/>
        </w:trPr>
        <w:tc>
          <w:tcPr>
            <w:tcW w:w="3510" w:type="dxa"/>
            <w:shd w:val="clear" w:color="auto" w:fill="auto"/>
          </w:tcPr>
          <w:p w14:paraId="5F49E43C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5B54E" w14:textId="77777777" w:rsidR="008300D6" w:rsidRPr="00803703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703">
              <w:rPr>
                <w:rFonts w:ascii="Angsana New" w:hAnsi="Angsana New"/>
                <w:b/>
                <w:bCs/>
                <w:sz w:val="30"/>
                <w:szCs w:val="30"/>
              </w:rPr>
              <w:t>87,431</w:t>
            </w:r>
          </w:p>
        </w:tc>
        <w:tc>
          <w:tcPr>
            <w:tcW w:w="270" w:type="dxa"/>
            <w:shd w:val="clear" w:color="auto" w:fill="auto"/>
          </w:tcPr>
          <w:p w14:paraId="2BC92D35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802C0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7CEE57F0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93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08A5F" w14:textId="77777777" w:rsidR="008300D6" w:rsidRPr="00B3135A" w:rsidRDefault="0083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3,106</w:t>
            </w:r>
          </w:p>
        </w:tc>
        <w:tc>
          <w:tcPr>
            <w:tcW w:w="270" w:type="dxa"/>
            <w:shd w:val="clear" w:color="auto" w:fill="auto"/>
          </w:tcPr>
          <w:p w14:paraId="35B945D7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0F17" w14:textId="77777777" w:rsidR="008300D6" w:rsidRPr="00EF34E1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90,592</w:t>
            </w:r>
          </w:p>
        </w:tc>
      </w:tr>
      <w:tr w:rsidR="008300D6" w:rsidRPr="00B3135A" w14:paraId="2FCE95C5" w14:textId="77777777" w:rsidTr="00EF34E1">
        <w:trPr>
          <w:trHeight w:val="139"/>
        </w:trPr>
        <w:tc>
          <w:tcPr>
            <w:tcW w:w="3510" w:type="dxa"/>
          </w:tcPr>
          <w:p w14:paraId="578E4940" w14:textId="66B502EF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9D011B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02F05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588DDC" w14:textId="77777777" w:rsidR="008300D6" w:rsidRPr="00B3135A" w:rsidRDefault="008300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70FDA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3823B8" w14:textId="77777777" w:rsidR="008300D6" w:rsidRPr="00B3135A" w:rsidRDefault="008300D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F17B2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FCD6F0" w14:textId="77777777" w:rsidR="008300D6" w:rsidRPr="00B3135A" w:rsidRDefault="008300D6" w:rsidP="0065072C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26C97" w:rsidRPr="00B3135A" w14:paraId="44664327" w14:textId="77777777" w:rsidTr="00803703">
        <w:trPr>
          <w:trHeight w:val="139"/>
        </w:trPr>
        <w:tc>
          <w:tcPr>
            <w:tcW w:w="3510" w:type="dxa"/>
          </w:tcPr>
          <w:p w14:paraId="685D348D" w14:textId="0E99C112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AB5E0C9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D5783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9303EB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A4B94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023452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E198A" w14:textId="77777777" w:rsidR="00C26C97" w:rsidRPr="00B3135A" w:rsidRDefault="00C26C97" w:rsidP="00C26C97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467E40" w14:textId="77777777" w:rsidR="00C26C97" w:rsidRPr="00B3135A" w:rsidRDefault="00C26C97" w:rsidP="00C26C97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26C97" w:rsidRPr="00B3135A" w14:paraId="5085BBB1" w14:textId="77777777" w:rsidTr="00EF34E1">
        <w:trPr>
          <w:trHeight w:val="139"/>
        </w:trPr>
        <w:tc>
          <w:tcPr>
            <w:tcW w:w="3510" w:type="dxa"/>
          </w:tcPr>
          <w:p w14:paraId="23548594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170" w:type="dxa"/>
          </w:tcPr>
          <w:p w14:paraId="7C953E87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(8,775)</w:t>
            </w:r>
          </w:p>
        </w:tc>
        <w:tc>
          <w:tcPr>
            <w:tcW w:w="270" w:type="dxa"/>
          </w:tcPr>
          <w:p w14:paraId="048CB0FD" w14:textId="77777777" w:rsidR="00C26C97" w:rsidRPr="00B3135A" w:rsidRDefault="00C26C97" w:rsidP="00C26C97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E9BC6" w14:textId="77777777" w:rsidR="00C26C97" w:rsidRPr="00B3135A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8,201</w:t>
            </w:r>
          </w:p>
        </w:tc>
        <w:tc>
          <w:tcPr>
            <w:tcW w:w="270" w:type="dxa"/>
          </w:tcPr>
          <w:p w14:paraId="425AC7CE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B0119D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A07D78" w14:textId="77777777" w:rsidR="00C26C97" w:rsidRPr="00B3135A" w:rsidRDefault="00C26C97" w:rsidP="00C26C97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A185E" w14:textId="77777777" w:rsidR="00C26C97" w:rsidRPr="00B3135A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(574)</w:t>
            </w:r>
          </w:p>
        </w:tc>
      </w:tr>
      <w:tr w:rsidR="00C26C97" w:rsidRPr="00B3135A" w14:paraId="6D476FD6" w14:textId="77777777" w:rsidTr="00EF34E1">
        <w:trPr>
          <w:trHeight w:val="139"/>
        </w:trPr>
        <w:tc>
          <w:tcPr>
            <w:tcW w:w="3510" w:type="dxa"/>
          </w:tcPr>
          <w:p w14:paraId="357E64B8" w14:textId="27AFA920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EAC481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(1,688)</w:t>
            </w:r>
          </w:p>
        </w:tc>
        <w:tc>
          <w:tcPr>
            <w:tcW w:w="270" w:type="dxa"/>
          </w:tcPr>
          <w:p w14:paraId="658164A6" w14:textId="77777777" w:rsidR="00C26C97" w:rsidRPr="00B3135A" w:rsidRDefault="00C26C97" w:rsidP="00C26C97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FF21B4" w14:textId="77777777" w:rsidR="00C26C97" w:rsidRPr="00B3135A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(684)</w:t>
            </w:r>
          </w:p>
        </w:tc>
        <w:tc>
          <w:tcPr>
            <w:tcW w:w="270" w:type="dxa"/>
          </w:tcPr>
          <w:p w14:paraId="69BCB15B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ECEE64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822F3F" w14:textId="77777777" w:rsidR="00C26C97" w:rsidRPr="00B3135A" w:rsidRDefault="00C26C97" w:rsidP="00C26C97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5B5136" w14:textId="77777777" w:rsidR="00C26C97" w:rsidRPr="00B3135A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(2,372)</w:t>
            </w:r>
          </w:p>
        </w:tc>
      </w:tr>
      <w:tr w:rsidR="00C26C97" w:rsidRPr="00B3135A" w14:paraId="7CE9C3AF" w14:textId="77777777" w:rsidTr="00EF34E1">
        <w:trPr>
          <w:trHeight w:val="139"/>
        </w:trPr>
        <w:tc>
          <w:tcPr>
            <w:tcW w:w="3510" w:type="dxa"/>
          </w:tcPr>
          <w:p w14:paraId="689A623F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B7EE52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(10,463)</w:t>
            </w:r>
          </w:p>
        </w:tc>
        <w:tc>
          <w:tcPr>
            <w:tcW w:w="270" w:type="dxa"/>
          </w:tcPr>
          <w:p w14:paraId="7C3E74AF" w14:textId="77777777" w:rsidR="00C26C97" w:rsidRPr="00B3135A" w:rsidRDefault="00C26C97" w:rsidP="00C26C97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0F66EC" w14:textId="77777777" w:rsidR="00C26C97" w:rsidRPr="00B3135A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7,517</w:t>
            </w:r>
          </w:p>
        </w:tc>
        <w:tc>
          <w:tcPr>
            <w:tcW w:w="270" w:type="dxa"/>
          </w:tcPr>
          <w:p w14:paraId="00EC1D44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2B6FA7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7421E" w14:textId="77777777" w:rsidR="00C26C97" w:rsidRPr="00B3135A" w:rsidRDefault="00C26C97" w:rsidP="00C26C97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602149" w14:textId="77777777" w:rsidR="00C26C97" w:rsidRPr="00C26C97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6C97">
              <w:rPr>
                <w:rFonts w:ascii="Angsana New" w:hAnsi="Angsana New"/>
                <w:b/>
                <w:bCs/>
                <w:sz w:val="30"/>
                <w:szCs w:val="30"/>
              </w:rPr>
              <w:t>(2,946)</w:t>
            </w:r>
          </w:p>
        </w:tc>
      </w:tr>
      <w:tr w:rsidR="00C26C97" w:rsidRPr="00A70B6E" w14:paraId="7A94D639" w14:textId="77777777" w:rsidTr="00EF34E1">
        <w:trPr>
          <w:trHeight w:val="139"/>
        </w:trPr>
        <w:tc>
          <w:tcPr>
            <w:tcW w:w="3510" w:type="dxa"/>
          </w:tcPr>
          <w:p w14:paraId="2F050C6F" w14:textId="77777777" w:rsidR="00C26C97" w:rsidRPr="00EF34E1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BABB8A" w14:textId="77777777" w:rsidR="00C26C97" w:rsidRPr="00EF34E1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B98654" w14:textId="77777777" w:rsidR="00C26C97" w:rsidRPr="00EF34E1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63459F" w14:textId="77777777" w:rsidR="00C26C97" w:rsidRPr="00EF34E1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47296F7" w14:textId="77777777" w:rsidR="00C26C97" w:rsidRPr="00EF34E1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165008" w14:textId="77777777" w:rsidR="00C26C97" w:rsidRPr="00EF34E1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20915A1" w14:textId="77777777" w:rsidR="00C26C97" w:rsidRPr="00EF34E1" w:rsidRDefault="00C26C97" w:rsidP="00C26C9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8F8959" w14:textId="77777777" w:rsidR="00C26C97" w:rsidRPr="00EF34E1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26C97" w:rsidRPr="00B3135A" w14:paraId="60A53AF3" w14:textId="77777777" w:rsidTr="00EF34E1">
        <w:trPr>
          <w:trHeight w:val="139"/>
        </w:trPr>
        <w:tc>
          <w:tcPr>
            <w:tcW w:w="3510" w:type="dxa"/>
          </w:tcPr>
          <w:p w14:paraId="3AEB4012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05BF30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76,968</w:t>
            </w:r>
          </w:p>
        </w:tc>
        <w:tc>
          <w:tcPr>
            <w:tcW w:w="270" w:type="dxa"/>
          </w:tcPr>
          <w:p w14:paraId="6D848DAB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3BD56E" w14:textId="77777777" w:rsidR="00C26C97" w:rsidRPr="00B3135A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7,572</w:t>
            </w:r>
          </w:p>
        </w:tc>
        <w:tc>
          <w:tcPr>
            <w:tcW w:w="270" w:type="dxa"/>
          </w:tcPr>
          <w:p w14:paraId="3F779DA0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AE6D398" w14:textId="77777777" w:rsidR="00C26C97" w:rsidRPr="00B3135A" w:rsidRDefault="00C26C97" w:rsidP="00C26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3,106</w:t>
            </w:r>
          </w:p>
        </w:tc>
        <w:tc>
          <w:tcPr>
            <w:tcW w:w="270" w:type="dxa"/>
          </w:tcPr>
          <w:p w14:paraId="34507192" w14:textId="77777777" w:rsidR="00C26C97" w:rsidRPr="00B3135A" w:rsidRDefault="00C26C97" w:rsidP="00C26C97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21B18E" w14:textId="77777777" w:rsidR="00C26C97" w:rsidRPr="00EF34E1" w:rsidRDefault="00C26C9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87,646</w:t>
            </w:r>
          </w:p>
        </w:tc>
      </w:tr>
    </w:tbl>
    <w:p w14:paraId="38191812" w14:textId="36DE22E3" w:rsidR="00703E90" w:rsidRPr="00EF34E1" w:rsidRDefault="0098065C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  <w:r w:rsidRPr="000A4D14">
        <w:rPr>
          <w:rFonts w:ascii="Angsana New" w:hAnsi="Angsana New"/>
          <w:sz w:val="32"/>
          <w:szCs w:val="32"/>
        </w:rPr>
        <w:tab/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0"/>
      </w:tblGrid>
      <w:tr w:rsidR="000B4EED" w:rsidRPr="00B3135A" w14:paraId="7B6CF44A" w14:textId="77777777" w:rsidTr="00EF34E1">
        <w:tc>
          <w:tcPr>
            <w:tcW w:w="4032" w:type="dxa"/>
          </w:tcPr>
          <w:p w14:paraId="35BD48BA" w14:textId="0A612571" w:rsidR="000B4EED" w:rsidRPr="00B3135A" w:rsidRDefault="000B4EED" w:rsidP="000B4EE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B3135A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eastAsia="en-GB"/>
              </w:rPr>
              <w:t xml:space="preserve">ที่ยังไม่ได้รับรู้  </w:t>
            </w:r>
          </w:p>
        </w:tc>
        <w:tc>
          <w:tcPr>
            <w:tcW w:w="2430" w:type="dxa"/>
            <w:gridSpan w:val="3"/>
          </w:tcPr>
          <w:p w14:paraId="399BC769" w14:textId="77777777" w:rsidR="000B4EED" w:rsidRPr="00B3135A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83DD7B2" w14:textId="77777777" w:rsidR="000B4EED" w:rsidRPr="00B3135A" w:rsidRDefault="000B4EED" w:rsidP="000B4EED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67888541" w14:textId="77777777" w:rsidR="000B4EED" w:rsidRPr="00B3135A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B4EED" w:rsidRPr="00B3135A" w14:paraId="16436EBF" w14:textId="77777777" w:rsidTr="00EF34E1">
        <w:tc>
          <w:tcPr>
            <w:tcW w:w="4032" w:type="dxa"/>
          </w:tcPr>
          <w:p w14:paraId="616693FA" w14:textId="601A6B14" w:rsidR="000B4EED" w:rsidRPr="00EF34E1" w:rsidRDefault="000B4EED" w:rsidP="000B4EE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747C4C6" w14:textId="708ABE8C" w:rsidR="000B4EED" w:rsidRPr="00B3135A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9C5990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754A96F" w14:textId="77777777" w:rsidR="000B4EED" w:rsidRPr="00B3135A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F4E86E" w14:textId="15BD015D" w:rsidR="000B4EED" w:rsidRPr="00B3135A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9C5990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AD62" w14:textId="77777777" w:rsidR="000B4EED" w:rsidRPr="00B3135A" w:rsidRDefault="000B4EED" w:rsidP="000B4EED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659783F" w14:textId="0EEA140C" w:rsidR="000B4EED" w:rsidRPr="00B3135A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9C5990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166D53C" w14:textId="77777777" w:rsidR="000B4EED" w:rsidRPr="00B3135A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0F6286" w14:textId="450FB9DF" w:rsidR="000B4EED" w:rsidRPr="00B3135A" w:rsidRDefault="000B4EED" w:rsidP="000B4EED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9C5990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B4EED" w:rsidRPr="00B3135A" w14:paraId="5B3A0872" w14:textId="77777777" w:rsidTr="00EF34E1">
        <w:tc>
          <w:tcPr>
            <w:tcW w:w="4032" w:type="dxa"/>
          </w:tcPr>
          <w:p w14:paraId="33FC547A" w14:textId="77777777" w:rsidR="000B4EED" w:rsidRPr="00EF34E1" w:rsidRDefault="000B4EED" w:rsidP="000B4EE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30" w:type="dxa"/>
            <w:gridSpan w:val="7"/>
            <w:hideMark/>
          </w:tcPr>
          <w:p w14:paraId="7241A3E9" w14:textId="77777777" w:rsidR="000B4EED" w:rsidRPr="00B3135A" w:rsidRDefault="000B4EED" w:rsidP="000B4EE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eastAsia="en-GB"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990" w:rsidRPr="00B3135A" w14:paraId="699CEE77" w14:textId="77777777" w:rsidTr="00EF34E1">
        <w:trPr>
          <w:trHeight w:val="434"/>
        </w:trPr>
        <w:tc>
          <w:tcPr>
            <w:tcW w:w="4032" w:type="dxa"/>
          </w:tcPr>
          <w:p w14:paraId="5C62DF58" w14:textId="77777777" w:rsidR="009C5990" w:rsidRPr="00B3135A" w:rsidRDefault="009C5990" w:rsidP="009C599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1F1C51" w14:textId="075A6B9E" w:rsidR="009C5990" w:rsidRPr="00B3135A" w:rsidRDefault="000E2561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3,545</w:t>
            </w:r>
          </w:p>
        </w:tc>
        <w:tc>
          <w:tcPr>
            <w:tcW w:w="270" w:type="dxa"/>
            <w:shd w:val="clear" w:color="auto" w:fill="auto"/>
          </w:tcPr>
          <w:p w14:paraId="3C8E381A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0B0DC5" w14:textId="32DF4A71" w:rsidR="009C5990" w:rsidRPr="00B3135A" w:rsidRDefault="009C5990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3E1C0D9E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433213" w14:textId="3B3793D0" w:rsidR="009C5990" w:rsidRPr="00B3135A" w:rsidRDefault="00011FF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1,057</w:t>
            </w:r>
          </w:p>
        </w:tc>
        <w:tc>
          <w:tcPr>
            <w:tcW w:w="270" w:type="dxa"/>
            <w:shd w:val="clear" w:color="auto" w:fill="auto"/>
          </w:tcPr>
          <w:p w14:paraId="0DE4EE47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295D86F" w14:textId="5E2E6655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9C5990" w:rsidRPr="00B3135A" w14:paraId="42C7C921" w14:textId="77777777" w:rsidTr="00EF34E1">
        <w:trPr>
          <w:trHeight w:val="434"/>
        </w:trPr>
        <w:tc>
          <w:tcPr>
            <w:tcW w:w="4032" w:type="dxa"/>
          </w:tcPr>
          <w:p w14:paraId="44754AC2" w14:textId="77777777" w:rsidR="009C5990" w:rsidRPr="00B3135A" w:rsidRDefault="009C5990" w:rsidP="009C599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C1D428" w14:textId="13857131" w:rsidR="009C5990" w:rsidRPr="00B3135A" w:rsidRDefault="000E2561" w:rsidP="00EF34E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50103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2349AF2" w14:textId="0A6181CC" w:rsidR="009C5990" w:rsidRPr="00B3135A" w:rsidRDefault="009C5990" w:rsidP="00EF34E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         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0728FB00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31F49C" w14:textId="59BD2F95" w:rsidR="009C5990" w:rsidRPr="00B3135A" w:rsidRDefault="00011FF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70,299</w:t>
            </w:r>
          </w:p>
        </w:tc>
        <w:tc>
          <w:tcPr>
            <w:tcW w:w="270" w:type="dxa"/>
            <w:shd w:val="clear" w:color="auto" w:fill="auto"/>
          </w:tcPr>
          <w:p w14:paraId="7981D4B1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C98A35" w14:textId="49D75FBA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</w:tr>
      <w:tr w:rsidR="00874CDE" w:rsidRPr="00B3135A" w14:paraId="1E253159" w14:textId="77777777" w:rsidTr="00EF34E1">
        <w:trPr>
          <w:trHeight w:val="434"/>
        </w:trPr>
        <w:tc>
          <w:tcPr>
            <w:tcW w:w="4032" w:type="dxa"/>
          </w:tcPr>
          <w:p w14:paraId="057BC179" w14:textId="77777777" w:rsidR="00874CDE" w:rsidRPr="00B3135A" w:rsidRDefault="00874CDE" w:rsidP="00874CD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ยอดขาดทุนยกไป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9E132" w14:textId="7146A6BB" w:rsidR="00874CDE" w:rsidRPr="00B3135A" w:rsidRDefault="00874CDE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693B7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29</w:t>
            </w: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693B7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31013BBE" w14:textId="77777777" w:rsidR="00874CDE" w:rsidRPr="00B3135A" w:rsidRDefault="00874CDE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DB62D" w14:textId="3E77520A" w:rsidR="00874CDE" w:rsidRPr="00B3135A" w:rsidRDefault="00874CDE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1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124,314</w:t>
            </w:r>
          </w:p>
        </w:tc>
        <w:tc>
          <w:tcPr>
            <w:tcW w:w="270" w:type="dxa"/>
            <w:shd w:val="clear" w:color="auto" w:fill="auto"/>
          </w:tcPr>
          <w:p w14:paraId="0122A123" w14:textId="77777777" w:rsidR="00874CDE" w:rsidRPr="00B3135A" w:rsidRDefault="00874CDE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C6574" w14:textId="5703DC80" w:rsidR="00874CDE" w:rsidRPr="00B3135A" w:rsidRDefault="00874CDE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62,178</w:t>
            </w:r>
          </w:p>
        </w:tc>
        <w:tc>
          <w:tcPr>
            <w:tcW w:w="270" w:type="dxa"/>
            <w:shd w:val="clear" w:color="auto" w:fill="auto"/>
          </w:tcPr>
          <w:p w14:paraId="2D1CCD4A" w14:textId="77777777" w:rsidR="00874CDE" w:rsidRPr="00B3135A" w:rsidRDefault="00874CDE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C4D10" w14:textId="4A2EED25" w:rsidR="00874CDE" w:rsidRPr="00B3135A" w:rsidRDefault="00874CDE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62,178</w:t>
            </w:r>
          </w:p>
        </w:tc>
      </w:tr>
      <w:tr w:rsidR="009C5990" w:rsidRPr="00B3135A" w14:paraId="1BD55D44" w14:textId="77777777" w:rsidTr="00EF34E1">
        <w:trPr>
          <w:trHeight w:val="434"/>
        </w:trPr>
        <w:tc>
          <w:tcPr>
            <w:tcW w:w="4032" w:type="dxa"/>
          </w:tcPr>
          <w:p w14:paraId="13E2ECEA" w14:textId="77777777" w:rsidR="009C5990" w:rsidRPr="00B3135A" w:rsidRDefault="009C5990" w:rsidP="009C599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A78EB9" w14:textId="3312E5D6" w:rsidR="009C5990" w:rsidRPr="00B3135A" w:rsidRDefault="000E2561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0A1266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2,</w:t>
            </w:r>
            <w:r w:rsidR="000A1266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4E1B0E25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FA9175" w14:textId="7708074C" w:rsidR="009C5990" w:rsidRPr="00B3135A" w:rsidRDefault="009C5990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124,518</w:t>
            </w:r>
          </w:p>
        </w:tc>
        <w:tc>
          <w:tcPr>
            <w:tcW w:w="270" w:type="dxa"/>
            <w:shd w:val="clear" w:color="auto" w:fill="auto"/>
          </w:tcPr>
          <w:p w14:paraId="6DAB248C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A5F031" w14:textId="68B17E54" w:rsidR="009C5990" w:rsidRPr="00B3135A" w:rsidRDefault="000E2561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45507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5507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70" w:type="dxa"/>
            <w:shd w:val="clear" w:color="auto" w:fill="auto"/>
          </w:tcPr>
          <w:p w14:paraId="4DFC5FD7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F5A55A" w14:textId="7C483DEB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127,371</w:t>
            </w:r>
          </w:p>
        </w:tc>
      </w:tr>
    </w:tbl>
    <w:p w14:paraId="50D7AF93" w14:textId="7A7C65AA" w:rsidR="00261097" w:rsidRPr="00EF34E1" w:rsidRDefault="000A4D14" w:rsidP="00EF34E1">
      <w:pPr>
        <w:spacing w:line="240" w:lineRule="auto"/>
        <w:ind w:firstLine="227"/>
        <w:jc w:val="thaiDistribute"/>
        <w:rPr>
          <w:rFonts w:ascii="Angsana New" w:hAnsi="Angsana New"/>
          <w:spacing w:val="-10"/>
          <w:sz w:val="20"/>
          <w:szCs w:val="20"/>
        </w:rPr>
      </w:pPr>
      <w:r>
        <w:rPr>
          <w:rFonts w:ascii="Angsana New" w:hAnsi="Angsana New"/>
          <w:spacing w:val="-10"/>
          <w:cs/>
        </w:rPr>
        <w:tab/>
      </w:r>
      <w:r>
        <w:rPr>
          <w:rFonts w:ascii="Angsana New" w:hAnsi="Angsana New"/>
          <w:spacing w:val="-10"/>
          <w:cs/>
        </w:rPr>
        <w:tab/>
      </w:r>
    </w:p>
    <w:p w14:paraId="5F54E7C9" w14:textId="556E3E4E" w:rsidR="00833B37" w:rsidRPr="00B3135A" w:rsidRDefault="0062495C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pacing w:val="-10"/>
          <w:sz w:val="30"/>
          <w:szCs w:val="30"/>
          <w:cs/>
        </w:rPr>
        <w:t>ขาดทุนทางภาษีของ</w:t>
      </w:r>
      <w:r w:rsidR="00FC45BE" w:rsidRPr="00B3135A">
        <w:rPr>
          <w:rFonts w:ascii="Angsana New" w:hAnsi="Angsana New"/>
          <w:spacing w:val="-10"/>
          <w:sz w:val="30"/>
          <w:szCs w:val="30"/>
          <w:cs/>
        </w:rPr>
        <w:t>กลุ่ม</w:t>
      </w:r>
      <w:r w:rsidRPr="00B3135A">
        <w:rPr>
          <w:rFonts w:ascii="Angsana New" w:hAnsi="Angsana New"/>
          <w:spacing w:val="-10"/>
          <w:sz w:val="30"/>
          <w:szCs w:val="30"/>
          <w:cs/>
        </w:rPr>
        <w:t>บริษัทจะสิ้นอายุในปี</w:t>
      </w:r>
      <w:r w:rsidRPr="00B3135A">
        <w:rPr>
          <w:rFonts w:ascii="Angsana New" w:hAnsi="Angsana New"/>
          <w:spacing w:val="-10"/>
          <w:sz w:val="30"/>
          <w:szCs w:val="30"/>
        </w:rPr>
        <w:t xml:space="preserve"> </w:t>
      </w:r>
      <w:r w:rsidR="00D64E70" w:rsidRPr="00B3135A">
        <w:rPr>
          <w:rFonts w:ascii="Angsana New" w:hAnsi="Angsana New"/>
          <w:spacing w:val="-10"/>
          <w:sz w:val="30"/>
          <w:szCs w:val="30"/>
        </w:rPr>
        <w:t>256</w:t>
      </w:r>
      <w:r w:rsidR="000A1266">
        <w:rPr>
          <w:rFonts w:ascii="Angsana New" w:hAnsi="Angsana New"/>
          <w:spacing w:val="-10"/>
          <w:sz w:val="30"/>
          <w:szCs w:val="30"/>
        </w:rPr>
        <w:t>6</w:t>
      </w:r>
      <w:r w:rsidRPr="00B3135A">
        <w:rPr>
          <w:rFonts w:ascii="Angsana New" w:hAnsi="Angsana New"/>
          <w:spacing w:val="-10"/>
          <w:sz w:val="30"/>
          <w:szCs w:val="30"/>
          <w:cs/>
        </w:rPr>
        <w:t xml:space="preserve"> ถึง</w:t>
      </w:r>
      <w:r w:rsidR="007B320F" w:rsidRPr="00B3135A">
        <w:rPr>
          <w:rFonts w:ascii="Angsana New" w:hAnsi="Angsana New"/>
          <w:spacing w:val="-10"/>
          <w:sz w:val="30"/>
          <w:szCs w:val="30"/>
          <w:cs/>
        </w:rPr>
        <w:t>ปี</w:t>
      </w:r>
      <w:r w:rsidRPr="00B3135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pacing w:val="-10"/>
          <w:sz w:val="30"/>
          <w:szCs w:val="30"/>
        </w:rPr>
        <w:t>25</w:t>
      </w:r>
      <w:r w:rsidR="000D29C0">
        <w:rPr>
          <w:rFonts w:ascii="Angsana New" w:hAnsi="Angsana New"/>
          <w:spacing w:val="-10"/>
          <w:sz w:val="30"/>
          <w:szCs w:val="30"/>
        </w:rPr>
        <w:t>70</w:t>
      </w:r>
      <w:r w:rsidRPr="00B3135A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98303B" w:rsidRPr="00B3135A">
        <w:rPr>
          <w:rFonts w:ascii="Angsana New" w:hAnsi="Angsana New"/>
          <w:spacing w:val="-10"/>
          <w:sz w:val="30"/>
          <w:szCs w:val="30"/>
          <w:cs/>
        </w:rPr>
        <w:t>ผลแตกต่างชั่วคราวนี้ใช้หักภาษีที่ยังไม่สิ้นอายุ</w:t>
      </w:r>
      <w:r w:rsidR="000C0E6F" w:rsidRPr="00B3135A">
        <w:rPr>
          <w:rFonts w:ascii="Angsana New" w:hAnsi="Angsana New"/>
          <w:spacing w:val="-10"/>
          <w:sz w:val="30"/>
          <w:szCs w:val="30"/>
          <w:cs/>
        </w:rPr>
        <w:br/>
      </w:r>
      <w:r w:rsidR="0098303B" w:rsidRPr="00B3135A">
        <w:rPr>
          <w:rFonts w:ascii="Angsana New" w:hAnsi="Angsana New"/>
          <w:spacing w:val="-10"/>
          <w:sz w:val="30"/>
          <w:szCs w:val="30"/>
          <w:cs/>
        </w:rPr>
        <w:t>ตามกฎหมาย</w:t>
      </w:r>
      <w:r w:rsidR="0098303B" w:rsidRPr="00B3135A">
        <w:rPr>
          <w:rFonts w:ascii="Angsana New" w:hAnsi="Angsana New"/>
          <w:sz w:val="30"/>
          <w:szCs w:val="30"/>
          <w:cs/>
        </w:rPr>
        <w:t>เกี่ยวกับภาษีเงินได้ปัจจุบันนั้น</w:t>
      </w:r>
      <w:r w:rsidR="00B74E35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</w:t>
      </w:r>
      <w:r w:rsidR="000D29C0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</w:t>
      </w:r>
      <w:r w:rsidR="00B74E35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ทางภาษีดังกล่าว</w:t>
      </w:r>
    </w:p>
    <w:p w14:paraId="2267680E" w14:textId="01590B63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/>
      </w:r>
    </w:p>
    <w:p w14:paraId="181043F7" w14:textId="77777777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2DFBE07" w14:textId="77777777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03314CF" w14:textId="77777777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A1064B0" w14:textId="77777777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4D57C86" w14:textId="77777777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0FB0703" w14:textId="77777777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ABE9511" w14:textId="77777777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3A667F" w14:textId="77777777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86D2D8" w14:textId="77777777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FC7CF2" w14:textId="77777777" w:rsidR="002D4C29" w:rsidRDefault="002D4C29" w:rsidP="00833B3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272C3D7" w14:textId="77777777" w:rsidR="002D4C29" w:rsidRPr="00EF34E1" w:rsidRDefault="002D4C29" w:rsidP="00EF34E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19E7B83" w14:textId="50167F4C" w:rsidR="006B7251" w:rsidRPr="00EF34E1" w:rsidRDefault="006B7251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390FCD8E" w14:textId="4E01AF66" w:rsidR="00EB4EBC" w:rsidRPr="00B3135A" w:rsidRDefault="0032546D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lastRenderedPageBreak/>
        <w:t>กำไ</w:t>
      </w:r>
      <w:r w:rsidR="009C58BC" w:rsidRPr="00B3135A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7647D2" w:rsidRPr="00B3135A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990"/>
      </w:tblGrid>
      <w:tr w:rsidR="001C6AFC" w:rsidRPr="00B3135A" w14:paraId="671454BD" w14:textId="77777777" w:rsidTr="00EF34E1">
        <w:trPr>
          <w:trHeight w:val="173"/>
          <w:tblHeader/>
        </w:trPr>
        <w:tc>
          <w:tcPr>
            <w:tcW w:w="4230" w:type="dxa"/>
            <w:shd w:val="clear" w:color="auto" w:fill="FFFFFF"/>
          </w:tcPr>
          <w:p w14:paraId="7175016A" w14:textId="77777777" w:rsidR="001C6AFC" w:rsidRPr="00EF34E1" w:rsidRDefault="001C6AFC" w:rsidP="00A56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  <w:vAlign w:val="bottom"/>
          </w:tcPr>
          <w:p w14:paraId="30C43658" w14:textId="77777777" w:rsidR="001C6AFC" w:rsidRPr="00B3135A" w:rsidRDefault="001C6AFC" w:rsidP="00FE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265AB1A" w14:textId="77777777" w:rsidR="001C6AFC" w:rsidRPr="00B3135A" w:rsidRDefault="001C6AFC" w:rsidP="00FE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bottom"/>
          </w:tcPr>
          <w:p w14:paraId="4161FC2E" w14:textId="77777777" w:rsidR="001C6AFC" w:rsidRPr="00B3135A" w:rsidRDefault="001C6AFC" w:rsidP="00FE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0DC" w:rsidRPr="00B3135A" w14:paraId="1362426E" w14:textId="77777777" w:rsidTr="00EF34E1">
        <w:trPr>
          <w:tblHeader/>
        </w:trPr>
        <w:tc>
          <w:tcPr>
            <w:tcW w:w="4230" w:type="dxa"/>
            <w:shd w:val="clear" w:color="auto" w:fill="FFFFFF"/>
          </w:tcPr>
          <w:p w14:paraId="1203C34F" w14:textId="77777777" w:rsidR="002831F2" w:rsidRPr="00EF34E1" w:rsidRDefault="00AB21C4" w:rsidP="00AB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08" w:hanging="11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FFFFFF"/>
          </w:tcPr>
          <w:p w14:paraId="35686FB6" w14:textId="31B2C149" w:rsidR="002831F2" w:rsidRPr="00B3135A" w:rsidRDefault="0061189E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9C5990" w:rsidRPr="00B3135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029273EF" w14:textId="77777777" w:rsidR="002831F2" w:rsidRPr="00B3135A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77650FF" w14:textId="31ADD035" w:rsidR="002831F2" w:rsidRPr="00B3135A" w:rsidRDefault="0061189E" w:rsidP="00012AC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9C5990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210E10D2" w14:textId="77777777" w:rsidR="002831F2" w:rsidRPr="00B3135A" w:rsidRDefault="002831F2" w:rsidP="00283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33A80C06" w14:textId="74194E0D" w:rsidR="002831F2" w:rsidRPr="00B3135A" w:rsidRDefault="0061189E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9C5990" w:rsidRPr="00B3135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50E223CF" w14:textId="77777777" w:rsidR="002831F2" w:rsidRPr="00B3135A" w:rsidRDefault="002831F2" w:rsidP="002831F2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14:paraId="0E84B00B" w14:textId="09D44FE6" w:rsidR="002831F2" w:rsidRPr="00B3135A" w:rsidRDefault="0061189E" w:rsidP="00012AC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256</w:t>
            </w:r>
            <w:r w:rsidR="009C5990" w:rsidRPr="00B3135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6C2F" w:rsidRPr="00B3135A" w14:paraId="0534BFE8" w14:textId="77777777" w:rsidTr="00EF34E1">
        <w:trPr>
          <w:trHeight w:val="308"/>
          <w:tblHeader/>
        </w:trPr>
        <w:tc>
          <w:tcPr>
            <w:tcW w:w="4230" w:type="dxa"/>
          </w:tcPr>
          <w:p w14:paraId="3B9B44C9" w14:textId="4A5BF316" w:rsidR="00D66C2F" w:rsidRPr="00B3135A" w:rsidRDefault="00D66C2F" w:rsidP="00D6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08" w:hanging="11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="0032546D" w:rsidRPr="00B31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351944" w:rsidRPr="00B3135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4950" w:type="dxa"/>
            <w:gridSpan w:val="7"/>
          </w:tcPr>
          <w:p w14:paraId="4EAAB028" w14:textId="77777777" w:rsidR="00D66C2F" w:rsidRPr="00B3135A" w:rsidRDefault="00D66C2F" w:rsidP="00D6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C5990" w:rsidRPr="00B3135A" w14:paraId="33C2C7E8" w14:textId="77777777" w:rsidTr="00EF34E1">
        <w:tc>
          <w:tcPr>
            <w:tcW w:w="4230" w:type="dxa"/>
          </w:tcPr>
          <w:p w14:paraId="536B0C8F" w14:textId="127985C2" w:rsidR="009C5990" w:rsidRPr="00EF34E1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0" w:right="-110" w:hanging="180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DB087" w14:textId="474BEF1C" w:rsidR="009C5990" w:rsidRPr="00B3135A" w:rsidRDefault="009C5990" w:rsidP="00EF34E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F9F813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E99E3" w14:textId="0BE54C9B" w:rsidR="009C5990" w:rsidRPr="00B3135A" w:rsidRDefault="009C5990" w:rsidP="00EF34E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528105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2C5157" w14:textId="2D52BF0A" w:rsidR="009C5990" w:rsidRPr="00B3135A" w:rsidRDefault="009C5990" w:rsidP="00EF34E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395D1C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B5C13C" w14:textId="799BA010" w:rsidR="009C5990" w:rsidRPr="00B3135A" w:rsidRDefault="009C5990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823E8" w:rsidRPr="00B3135A" w14:paraId="6D14573F" w14:textId="77777777" w:rsidTr="00EF34E1">
        <w:tc>
          <w:tcPr>
            <w:tcW w:w="4230" w:type="dxa"/>
          </w:tcPr>
          <w:p w14:paraId="15828655" w14:textId="39E5F536" w:rsidR="00D823E8" w:rsidRPr="0011017A" w:rsidDel="004103B4" w:rsidRDefault="00D823E8" w:rsidP="00D82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0" w:right="-110" w:hanging="180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01250B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กำไรจากการดำเนินงานต่อเนื่อง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6835BB" w14:textId="48DC5F8A" w:rsidR="00D823E8" w:rsidRPr="00B3135A" w:rsidRDefault="00D823E8" w:rsidP="00D823E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189,67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E23261" w14:textId="77777777" w:rsidR="00D823E8" w:rsidRPr="00B3135A" w:rsidRDefault="00D823E8" w:rsidP="00D8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B39F36" w14:textId="494A0F64" w:rsidR="00D823E8" w:rsidRPr="00B3135A" w:rsidRDefault="00D823E8" w:rsidP="00D823E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88,132</w:t>
            </w:r>
          </w:p>
        </w:tc>
        <w:tc>
          <w:tcPr>
            <w:tcW w:w="270" w:type="dxa"/>
            <w:shd w:val="clear" w:color="auto" w:fill="auto"/>
          </w:tcPr>
          <w:p w14:paraId="74EFAAB6" w14:textId="77777777" w:rsidR="00D823E8" w:rsidRPr="00B3135A" w:rsidRDefault="00D823E8" w:rsidP="00D8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750EFD" w14:textId="4E545FC4" w:rsidR="00D823E8" w:rsidRPr="00B3135A" w:rsidRDefault="00DE7403" w:rsidP="00D823E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38,31</w:t>
            </w:r>
            <w:r w:rsidR="0015484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ACCD7F4" w14:textId="77777777" w:rsidR="00D823E8" w:rsidRPr="00B3135A" w:rsidRDefault="00D823E8" w:rsidP="00D8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856F86" w14:textId="7A51ED3E" w:rsidR="00D823E8" w:rsidRPr="00B3135A" w:rsidRDefault="00E5208C" w:rsidP="00D823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49,046</w:t>
            </w:r>
          </w:p>
        </w:tc>
      </w:tr>
      <w:tr w:rsidR="00D823E8" w:rsidRPr="00B3135A" w14:paraId="0A2828B4" w14:textId="77777777" w:rsidTr="00EF34E1">
        <w:tc>
          <w:tcPr>
            <w:tcW w:w="4230" w:type="dxa"/>
          </w:tcPr>
          <w:p w14:paraId="1D7817FE" w14:textId="45FCFD8C" w:rsidR="00D823E8" w:rsidRPr="0011017A" w:rsidDel="004103B4" w:rsidRDefault="00D823E8" w:rsidP="00D82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0" w:right="-110" w:hanging="180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780078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กำไรจากการดำเนินงานที่ยกเลิก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D2BDD" w14:textId="33B9FD54" w:rsidR="00D823E8" w:rsidRPr="00B3135A" w:rsidRDefault="001D273B" w:rsidP="00EF34E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C886C9" w14:textId="77777777" w:rsidR="00D823E8" w:rsidRPr="00B3135A" w:rsidRDefault="00D823E8" w:rsidP="00D8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E7D47E" w14:textId="0138504B" w:rsidR="00D823E8" w:rsidRPr="00B3135A" w:rsidRDefault="001D273B" w:rsidP="00EF34E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CFA8D5" w14:textId="77777777" w:rsidR="00D823E8" w:rsidRPr="00B3135A" w:rsidRDefault="00D823E8" w:rsidP="00D8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CE306" w14:textId="3958B859" w:rsidR="00D823E8" w:rsidRPr="00B3135A" w:rsidRDefault="00DE7403" w:rsidP="00D823E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152,010</w:t>
            </w:r>
          </w:p>
        </w:tc>
        <w:tc>
          <w:tcPr>
            <w:tcW w:w="270" w:type="dxa"/>
            <w:shd w:val="clear" w:color="auto" w:fill="auto"/>
          </w:tcPr>
          <w:p w14:paraId="03EE2963" w14:textId="77777777" w:rsidR="00D823E8" w:rsidRPr="00B3135A" w:rsidRDefault="00D823E8" w:rsidP="00D82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66406" w14:textId="6401A71D" w:rsidR="00D823E8" w:rsidRPr="00B3135A" w:rsidRDefault="00BC3C84" w:rsidP="00D823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70,183</w:t>
            </w:r>
          </w:p>
        </w:tc>
      </w:tr>
      <w:tr w:rsidR="00734670" w:rsidRPr="00B3135A" w14:paraId="26A3FB5B" w14:textId="77777777" w:rsidTr="00734670">
        <w:tc>
          <w:tcPr>
            <w:tcW w:w="4230" w:type="dxa"/>
          </w:tcPr>
          <w:p w14:paraId="527BD018" w14:textId="6258718F" w:rsidR="009C5990" w:rsidRPr="00EF34E1" w:rsidRDefault="009C5990" w:rsidP="009C5990">
            <w:pPr>
              <w:tabs>
                <w:tab w:val="clear" w:pos="3515"/>
              </w:tabs>
              <w:spacing w:line="240" w:lineRule="auto"/>
              <w:ind w:left="-85" w:right="-110" w:hanging="1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 จำนวนหุ้นสามัญที่ออกจำหน่ายแล้ว ณ วันสิ้น</w:t>
            </w: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B0720" w14:textId="76095C94" w:rsidR="009C5990" w:rsidRPr="00B3135A" w:rsidRDefault="0019527B" w:rsidP="00EF34E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14:paraId="3D7D51BC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55D8F" w14:textId="60318D9A" w:rsidR="009C5990" w:rsidRPr="00B3135A" w:rsidRDefault="009C5990" w:rsidP="00EF34E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14:paraId="47D2FCA2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2A9D9" w14:textId="201E0860" w:rsidR="009C5990" w:rsidRPr="00B3135A" w:rsidRDefault="0019527B" w:rsidP="00EF34E1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79" w:right="-1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21,000</w:t>
            </w:r>
          </w:p>
        </w:tc>
        <w:tc>
          <w:tcPr>
            <w:tcW w:w="270" w:type="dxa"/>
            <w:shd w:val="clear" w:color="auto" w:fill="auto"/>
          </w:tcPr>
          <w:p w14:paraId="26AA98E4" w14:textId="77777777" w:rsidR="009C5990" w:rsidRPr="00B3135A" w:rsidRDefault="009C5990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81900" w14:textId="3B341FC5" w:rsidR="009C5990" w:rsidRPr="00B3135A" w:rsidRDefault="009C5990" w:rsidP="00EF34E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 xml:space="preserve">  21,000</w:t>
            </w:r>
          </w:p>
        </w:tc>
      </w:tr>
      <w:tr w:rsidR="009C5990" w:rsidRPr="00B3135A" w14:paraId="30BF2AE7" w14:textId="77777777" w:rsidTr="00EF34E1">
        <w:tc>
          <w:tcPr>
            <w:tcW w:w="4230" w:type="dxa"/>
          </w:tcPr>
          <w:p w14:paraId="7BEE8A54" w14:textId="59B39AB0" w:rsidR="009C5990" w:rsidRPr="00B3135A" w:rsidRDefault="009C5990" w:rsidP="009C5990">
            <w:pPr>
              <w:spacing w:line="240" w:lineRule="auto"/>
              <w:ind w:left="-85" w:hanging="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กำไรต่อหุ้น</w:t>
            </w:r>
            <w:r w:rsidR="004B1B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3DA22B" w14:textId="559462BF" w:rsidR="009C5990" w:rsidRPr="00EF34E1" w:rsidRDefault="009C5990" w:rsidP="00EF34E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830398" w14:textId="77777777" w:rsidR="009C5990" w:rsidRPr="00EF34E1" w:rsidRDefault="009C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2DABFE" w14:textId="4D7C0502" w:rsidR="009C5990" w:rsidRPr="00EF34E1" w:rsidRDefault="009C5990" w:rsidP="00EF34E1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2C1DF2" w14:textId="77777777" w:rsidR="009C5990" w:rsidRPr="00EF34E1" w:rsidRDefault="009C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858B40" w14:textId="31297044" w:rsidR="009C5990" w:rsidRPr="00EF34E1" w:rsidRDefault="009C59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3C1B3F" w14:textId="77777777" w:rsidR="009C5990" w:rsidRPr="00EF34E1" w:rsidRDefault="009C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EE299D" w14:textId="4757372F" w:rsidR="009C5990" w:rsidRPr="00EF34E1" w:rsidRDefault="009C5990" w:rsidP="00EF34E1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C08DD" w:rsidRPr="00B3135A" w14:paraId="174F1A03" w14:textId="77777777" w:rsidTr="00EF34E1">
        <w:tc>
          <w:tcPr>
            <w:tcW w:w="4230" w:type="dxa"/>
          </w:tcPr>
          <w:p w14:paraId="7EC4465D" w14:textId="40607990" w:rsidR="004C08DD" w:rsidRPr="00EF34E1" w:rsidRDefault="00965981" w:rsidP="00EF34E1">
            <w:pPr>
              <w:spacing w:line="240" w:lineRule="auto"/>
              <w:ind w:left="-85" w:firstLine="85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กำไรจากการดำเนินงานต่อเนื่อง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C6422" w14:textId="351E2889" w:rsidR="004C08DD" w:rsidRPr="00EF34E1" w:rsidRDefault="004C08DD" w:rsidP="004C08D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9.03</w:t>
            </w:r>
          </w:p>
        </w:tc>
        <w:tc>
          <w:tcPr>
            <w:tcW w:w="270" w:type="dxa"/>
            <w:shd w:val="clear" w:color="auto" w:fill="auto"/>
          </w:tcPr>
          <w:p w14:paraId="1E2A3A0E" w14:textId="77777777" w:rsidR="004C08DD" w:rsidRPr="00EF34E1" w:rsidRDefault="004C08DD" w:rsidP="004C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1EC6C" w14:textId="6105D6F3" w:rsidR="004C08DD" w:rsidRPr="00EF34E1" w:rsidRDefault="004C08DD" w:rsidP="004C08DD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4.20</w:t>
            </w:r>
          </w:p>
        </w:tc>
        <w:tc>
          <w:tcPr>
            <w:tcW w:w="270" w:type="dxa"/>
            <w:shd w:val="clear" w:color="auto" w:fill="auto"/>
          </w:tcPr>
          <w:p w14:paraId="45D7D40F" w14:textId="77777777" w:rsidR="004C08DD" w:rsidRPr="00EF34E1" w:rsidRDefault="004C08DD" w:rsidP="004C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EF21B7" w14:textId="1EC95BDA" w:rsidR="004C08DD" w:rsidRPr="00EF34E1" w:rsidRDefault="00B66C71" w:rsidP="004C08D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1.82</w:t>
            </w:r>
          </w:p>
        </w:tc>
        <w:tc>
          <w:tcPr>
            <w:tcW w:w="270" w:type="dxa"/>
            <w:shd w:val="clear" w:color="auto" w:fill="auto"/>
          </w:tcPr>
          <w:p w14:paraId="07ED09EE" w14:textId="77777777" w:rsidR="004C08DD" w:rsidRPr="00EF34E1" w:rsidRDefault="004C08DD" w:rsidP="004C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A29587" w14:textId="1CF64601" w:rsidR="004C08DD" w:rsidRPr="00EF34E1" w:rsidRDefault="00B66C71" w:rsidP="004C08DD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2.34</w:t>
            </w:r>
          </w:p>
        </w:tc>
      </w:tr>
      <w:tr w:rsidR="0004752E" w:rsidRPr="00B3135A" w14:paraId="3956F12E" w14:textId="77777777" w:rsidTr="00EF34E1">
        <w:tc>
          <w:tcPr>
            <w:tcW w:w="4230" w:type="dxa"/>
          </w:tcPr>
          <w:p w14:paraId="723FD5D1" w14:textId="2F06033D" w:rsidR="0004752E" w:rsidRPr="00EF34E1" w:rsidRDefault="00780078" w:rsidP="00EF34E1">
            <w:pPr>
              <w:spacing w:line="240" w:lineRule="auto"/>
              <w:ind w:left="-85" w:firstLine="85"/>
              <w:rPr>
                <w:rFonts w:ascii="Angsana New" w:hAnsi="Angsana New"/>
                <w:sz w:val="30"/>
                <w:szCs w:val="30"/>
                <w:cs/>
              </w:rPr>
            </w:pPr>
            <w:r w:rsidRPr="00780078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กำไรจากการดำเนินงานที่ยกเลิก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A95D6" w14:textId="2A64C85F" w:rsidR="0004752E" w:rsidRPr="00EF34E1" w:rsidRDefault="00A35E02" w:rsidP="00EF34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52DD3A" w14:textId="77777777" w:rsidR="0004752E" w:rsidRPr="00EF34E1" w:rsidRDefault="0004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DD38A" w14:textId="7767B8A7" w:rsidR="0004752E" w:rsidRPr="00EF34E1" w:rsidRDefault="00A35E02" w:rsidP="00EF34E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903F7" w14:textId="77777777" w:rsidR="0004752E" w:rsidRPr="00EF34E1" w:rsidRDefault="0004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9E25C" w14:textId="36A36B27" w:rsidR="0004752E" w:rsidRPr="00EF34E1" w:rsidRDefault="00B66C7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7.24</w:t>
            </w:r>
          </w:p>
        </w:tc>
        <w:tc>
          <w:tcPr>
            <w:tcW w:w="270" w:type="dxa"/>
            <w:shd w:val="clear" w:color="auto" w:fill="auto"/>
          </w:tcPr>
          <w:p w14:paraId="5F3DD623" w14:textId="77777777" w:rsidR="0004752E" w:rsidRPr="00EF34E1" w:rsidRDefault="0004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CDA13" w14:textId="415F1D53" w:rsidR="0004752E" w:rsidRPr="00EF34E1" w:rsidRDefault="00B66C71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3.34</w:t>
            </w:r>
          </w:p>
        </w:tc>
      </w:tr>
    </w:tbl>
    <w:p w14:paraId="467BCF8A" w14:textId="77777777" w:rsidR="004C08DD" w:rsidRPr="00EF34E1" w:rsidRDefault="004C08D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2"/>
          <w:szCs w:val="22"/>
        </w:rPr>
      </w:pPr>
    </w:p>
    <w:p w14:paraId="7CA11644" w14:textId="607A14C6" w:rsidR="00C1605D" w:rsidRPr="00B3135A" w:rsidRDefault="00C1605D" w:rsidP="00C1605D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AE03653" w14:textId="32EBEB1C" w:rsidR="00C1605D" w:rsidRPr="00EF34E1" w:rsidRDefault="00D87469" w:rsidP="00C1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1690DF4D" w14:textId="77ECCDDA" w:rsidR="00C1605D" w:rsidRPr="00B3135A" w:rsidRDefault="00C1605D" w:rsidP="003F7B87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ED35BF2" w14:textId="52A224D9" w:rsidR="00C1605D" w:rsidRPr="00B3135A" w:rsidRDefault="00C1605D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A93EE8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6137E61" w14:textId="2C62F3CA" w:rsidR="00C1605D" w:rsidRPr="00EF34E1" w:rsidRDefault="00C1605D" w:rsidP="00C1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899"/>
        <w:gridCol w:w="180"/>
        <w:gridCol w:w="989"/>
        <w:gridCol w:w="180"/>
        <w:gridCol w:w="1259"/>
        <w:gridCol w:w="180"/>
        <w:gridCol w:w="723"/>
        <w:gridCol w:w="189"/>
        <w:gridCol w:w="713"/>
        <w:gridCol w:w="178"/>
        <w:gridCol w:w="721"/>
        <w:gridCol w:w="180"/>
        <w:gridCol w:w="721"/>
      </w:tblGrid>
      <w:tr w:rsidR="00124A84" w:rsidRPr="00B3135A" w14:paraId="5E891E78" w14:textId="77777777" w:rsidTr="00EF34E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1F09D9D0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57F5D11C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C640321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33" w:type="dxa"/>
            <w:gridSpan w:val="11"/>
          </w:tcPr>
          <w:p w14:paraId="73D8C84D" w14:textId="1C786373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24A84" w:rsidRPr="00B3135A" w14:paraId="20128753" w14:textId="77777777" w:rsidTr="00EF34E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4D62BC08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5FD461F6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1BEF926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331" w:type="dxa"/>
            <w:gridSpan w:val="5"/>
          </w:tcPr>
          <w:p w14:paraId="46691E64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9" w:type="dxa"/>
          </w:tcPr>
          <w:p w14:paraId="49BFB845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3" w:type="dxa"/>
            <w:gridSpan w:val="5"/>
            <w:shd w:val="clear" w:color="auto" w:fill="auto"/>
          </w:tcPr>
          <w:p w14:paraId="5B0D1604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4A84" w:rsidRPr="00B3135A" w14:paraId="0C476E42" w14:textId="77777777" w:rsidTr="00EF34E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01DE35E6" w14:textId="3924F194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-81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899" w:type="dxa"/>
          </w:tcPr>
          <w:p w14:paraId="44C67B9E" w14:textId="77777777" w:rsidR="00124A84" w:rsidRDefault="00124A84" w:rsidP="007723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</w:p>
          <w:p w14:paraId="25C07D0B" w14:textId="77777777" w:rsidR="006D5B8B" w:rsidRPr="00EF34E1" w:rsidRDefault="006D5B8B" w:rsidP="007723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</w:p>
          <w:p w14:paraId="0D8125AF" w14:textId="77777777" w:rsidR="00124A84" w:rsidRPr="00EF34E1" w:rsidRDefault="00124A84" w:rsidP="007723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2E8F676B" w14:textId="77777777" w:rsidR="00124A84" w:rsidRPr="00EF34E1" w:rsidRDefault="00124A84" w:rsidP="007723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ที่ใช้ใน</w:t>
            </w:r>
          </w:p>
          <w:p w14:paraId="4E7F3A3A" w14:textId="77777777" w:rsidR="00124A84" w:rsidRPr="00EF34E1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180" w:type="dxa"/>
          </w:tcPr>
          <w:p w14:paraId="01E9B26B" w14:textId="77777777" w:rsidR="00124A84" w:rsidRPr="00EF34E1" w:rsidDel="00EE7CCD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FA59EB2" w14:textId="77777777" w:rsidR="00762A5D" w:rsidRPr="00EF34E1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7D6E6332" w14:textId="1DE21A7A" w:rsidR="00124A84" w:rsidRPr="00EF34E1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ทางการเงิน</w:t>
            </w:r>
            <w:r w:rsidR="00762A5D"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  <w:br/>
            </w: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ที่วัดมูลค่ายุติธรรม</w:t>
            </w:r>
            <w:r w:rsidR="00762A5D"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  <w:br/>
            </w: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14:paraId="0EE07B71" w14:textId="77777777" w:rsidR="00124A84" w:rsidRPr="00EF34E1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</w:tcPr>
          <w:p w14:paraId="54EC556C" w14:textId="44AAA328" w:rsidR="00124A84" w:rsidRPr="00EF34E1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เครื่องมือ</w:t>
            </w:r>
            <w:r w:rsidR="00762A5D" w:rsidRPr="00EF34E1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br/>
            </w: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ทางการเงินที่วัดมูลค่ายุติธรรมผ่านกำไร</w:t>
            </w:r>
            <w:r w:rsidR="00F27EFC" w:rsidRPr="00EF34E1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br/>
            </w: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หรือขาดทุน</w:t>
            </w:r>
            <w:r w:rsidR="00F27EFC" w:rsidRPr="00EF34E1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br/>
            </w: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0995F2FE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3" w:type="dxa"/>
          </w:tcPr>
          <w:p w14:paraId="5897BD2F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4195C8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1BEE19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8A2A1E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87EB69C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" w:type="dxa"/>
          </w:tcPr>
          <w:p w14:paraId="6030664C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3" w:type="dxa"/>
            <w:shd w:val="clear" w:color="auto" w:fill="auto"/>
          </w:tcPr>
          <w:p w14:paraId="3BD15377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</w:p>
          <w:p w14:paraId="687BDE9C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317F377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E4128A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0A83124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2F721968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474570C4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03DBB4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51073B1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3304F8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7529CB9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7533DFE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4F7E42D7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9D71ED4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CC67400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5CD454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84A7A6C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24A84" w:rsidRPr="00B3135A" w14:paraId="427A21A5" w14:textId="77777777" w:rsidTr="00EF34E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2B5D9878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0AEF9CD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B20EE2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033" w:type="dxa"/>
            <w:gridSpan w:val="11"/>
          </w:tcPr>
          <w:p w14:paraId="30F1ACAC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24A84" w:rsidRPr="00B3135A" w14:paraId="792DAB94" w14:textId="77777777" w:rsidTr="00EF34E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5397B573" w14:textId="0C3F9067" w:rsidR="00124A84" w:rsidRPr="00EF34E1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9" w:type="dxa"/>
          </w:tcPr>
          <w:p w14:paraId="7E18E214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BA60949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033" w:type="dxa"/>
            <w:gridSpan w:val="11"/>
          </w:tcPr>
          <w:p w14:paraId="4BBEFE46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124A84" w:rsidRPr="00B3135A" w14:paraId="4D52059C" w14:textId="77777777" w:rsidTr="00EF34E1">
        <w:tc>
          <w:tcPr>
            <w:tcW w:w="2068" w:type="dxa"/>
            <w:shd w:val="clear" w:color="auto" w:fill="auto"/>
          </w:tcPr>
          <w:p w14:paraId="626984A4" w14:textId="77777777" w:rsidR="00124A84" w:rsidRPr="00EF34E1" w:rsidRDefault="00124A84" w:rsidP="0077236A">
            <w:pPr>
              <w:tabs>
                <w:tab w:val="clear" w:pos="1871"/>
                <w:tab w:val="left" w:pos="1613"/>
              </w:tabs>
              <w:ind w:right="-80"/>
              <w:rPr>
                <w:rFonts w:ascii="Angsana New" w:hAnsi="Angsana New"/>
                <w:b/>
                <w:bCs/>
                <w:i/>
                <w:iCs/>
                <w:spacing w:val="-14"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pacing w:val="-1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99" w:type="dxa"/>
          </w:tcPr>
          <w:p w14:paraId="05126F48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left" w:pos="37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43DF9E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9E68EA8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BB033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EA38751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8B12C1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</w:tcPr>
          <w:p w14:paraId="6C5B5844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075626F6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0F216165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EA211BF" w14:textId="77777777" w:rsidR="00124A84" w:rsidRPr="00B3135A" w:rsidRDefault="00124A84" w:rsidP="007723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7A8F8CBF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177CB6" w14:textId="77777777" w:rsidR="00124A84" w:rsidRPr="00B3135A" w:rsidRDefault="00124A84" w:rsidP="007723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50183FBD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A84" w:rsidRPr="00B3135A" w14:paraId="42C33359" w14:textId="77777777" w:rsidTr="00EF34E1">
        <w:tc>
          <w:tcPr>
            <w:tcW w:w="2068" w:type="dxa"/>
            <w:shd w:val="clear" w:color="auto" w:fill="auto"/>
          </w:tcPr>
          <w:p w14:paraId="5EAE043E" w14:textId="77777777" w:rsidR="00124A84" w:rsidRPr="00EF34E1" w:rsidRDefault="00124A84" w:rsidP="0077236A">
            <w:pPr>
              <w:spacing w:line="240" w:lineRule="auto"/>
              <w:ind w:left="160" w:right="-90" w:hanging="180"/>
              <w:rPr>
                <w:rFonts w:ascii="Angsana New" w:hAnsi="Angsana New"/>
                <w:spacing w:val="-14"/>
                <w:sz w:val="30"/>
                <w:szCs w:val="30"/>
                <w:cs/>
                <w:lang w:val="en-GB" w:eastAsia="en-GB"/>
              </w:rPr>
            </w:pPr>
            <w:r w:rsidRPr="00EF34E1">
              <w:rPr>
                <w:rFonts w:ascii="Angsana New" w:hAnsi="Angsana New"/>
                <w:spacing w:val="-14"/>
                <w:sz w:val="30"/>
                <w:szCs w:val="3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899" w:type="dxa"/>
          </w:tcPr>
          <w:p w14:paraId="54E59ECE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left" w:pos="37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0A2E57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9A0697E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FBCEDA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3B775B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5EC90F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</w:tcPr>
          <w:p w14:paraId="1F54069D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758E776B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75884186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746A30D" w14:textId="77777777" w:rsidR="00124A84" w:rsidRPr="00B3135A" w:rsidRDefault="00124A84" w:rsidP="007723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3BE9D675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D50AD7" w14:textId="77777777" w:rsidR="00124A84" w:rsidRPr="00B3135A" w:rsidRDefault="00124A84" w:rsidP="0077236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4C0DA6C2" w14:textId="77777777" w:rsidR="00124A84" w:rsidRPr="00B3135A" w:rsidRDefault="00124A84" w:rsidP="007723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A84" w:rsidRPr="00B3135A" w14:paraId="0E1B9CEF" w14:textId="77777777" w:rsidTr="00EF34E1">
        <w:tc>
          <w:tcPr>
            <w:tcW w:w="2068" w:type="dxa"/>
            <w:shd w:val="clear" w:color="auto" w:fill="auto"/>
          </w:tcPr>
          <w:p w14:paraId="5595B320" w14:textId="77777777" w:rsidR="00124A84" w:rsidRPr="00EF34E1" w:rsidRDefault="00124A84" w:rsidP="0077236A">
            <w:pPr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 หน่วยลงทุน </w:t>
            </w:r>
            <w:r w:rsidRPr="00EF34E1">
              <w:rPr>
                <w:rFonts w:ascii="Angsana New" w:hAnsi="Angsana New"/>
                <w:spacing w:val="-14"/>
                <w:sz w:val="30"/>
                <w:szCs w:val="30"/>
              </w:rPr>
              <w:t xml:space="preserve">- </w:t>
            </w:r>
            <w:r w:rsidRPr="00EF34E1">
              <w:rPr>
                <w:rFonts w:ascii="Angsana New" w:hAnsi="Angsana New"/>
                <w:spacing w:val="-14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6B05ABA3" w14:textId="72F678B1" w:rsidR="00124A84" w:rsidRPr="00B3135A" w:rsidRDefault="0019527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968453" w14:textId="148B19EE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5F4496" w14:textId="376E8D9D" w:rsidR="00124A84" w:rsidRPr="00B3135A" w:rsidRDefault="0019527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D6FF90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725AE" w14:textId="454423B8" w:rsidR="00124A84" w:rsidRPr="00B3135A" w:rsidRDefault="0019527B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151,239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D737A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40568" w14:textId="6896873B" w:rsidR="00124A84" w:rsidRPr="00B3135A" w:rsidRDefault="0019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151,239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9204AD0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6E2D3D8" w14:textId="6AEA7BB0" w:rsidR="00124A84" w:rsidRPr="00B3135A" w:rsidRDefault="0019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151,239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E5EDD8" w14:textId="77777777" w:rsidR="00124A84" w:rsidRPr="00B3135A" w:rsidRDefault="00124A84" w:rsidP="0077236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DE25248" w14:textId="19E67D49" w:rsidR="00124A84" w:rsidRPr="00B3135A" w:rsidRDefault="0019527B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7B73B0" w14:textId="77777777" w:rsidR="00124A84" w:rsidRPr="00B3135A" w:rsidRDefault="00124A84" w:rsidP="0077236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112177A" w14:textId="58F9A042" w:rsidR="00124A84" w:rsidRPr="00B3135A" w:rsidRDefault="0019527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151,239</w:t>
            </w:r>
          </w:p>
        </w:tc>
      </w:tr>
      <w:tr w:rsidR="00124A84" w:rsidRPr="00B3135A" w14:paraId="27E4972F" w14:textId="77777777" w:rsidTr="00EF34E1">
        <w:tc>
          <w:tcPr>
            <w:tcW w:w="2068" w:type="dxa"/>
            <w:shd w:val="clear" w:color="auto" w:fill="auto"/>
          </w:tcPr>
          <w:p w14:paraId="51722EBD" w14:textId="77777777" w:rsidR="00124A84" w:rsidRPr="00EF34E1" w:rsidRDefault="00124A84" w:rsidP="0077236A">
            <w:pPr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i/>
                <w:iCs/>
                <w:spacing w:val="-14"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899" w:type="dxa"/>
          </w:tcPr>
          <w:p w14:paraId="2477E4E6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951609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07B1FE0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82AE97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670A502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770283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2A82BB0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8A0DF71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EA8F074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21D7C77" w14:textId="77777777" w:rsidR="00124A84" w:rsidRPr="00B3135A" w:rsidRDefault="00124A84" w:rsidP="0077236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03CB168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6EA3E5" w14:textId="77777777" w:rsidR="00124A84" w:rsidRPr="00B3135A" w:rsidRDefault="00124A84" w:rsidP="0077236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6925C1D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A84" w:rsidRPr="00B3135A" w14:paraId="7DFF9537" w14:textId="77777777" w:rsidTr="00EF34E1">
        <w:tc>
          <w:tcPr>
            <w:tcW w:w="2068" w:type="dxa"/>
            <w:shd w:val="clear" w:color="auto" w:fill="auto"/>
          </w:tcPr>
          <w:p w14:paraId="0788A6F7" w14:textId="77777777" w:rsidR="00124A84" w:rsidRPr="00EF34E1" w:rsidRDefault="00124A84" w:rsidP="0077236A">
            <w:pPr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14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899" w:type="dxa"/>
          </w:tcPr>
          <w:p w14:paraId="207A10BF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E14003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D6177A7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37FCDD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1EC70CA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AFF2AA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6FD3234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A7BFBE9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17BFFC6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D101882" w14:textId="77777777" w:rsidR="00124A84" w:rsidRPr="00B3135A" w:rsidRDefault="00124A84" w:rsidP="0077236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D891B4D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E93E5A" w14:textId="77777777" w:rsidR="00124A84" w:rsidRPr="00B3135A" w:rsidRDefault="00124A84" w:rsidP="0077236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209D364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A84" w:rsidRPr="00B3135A" w14:paraId="12437D90" w14:textId="77777777" w:rsidTr="00EF34E1">
        <w:trPr>
          <w:trHeight w:val="266"/>
        </w:trPr>
        <w:tc>
          <w:tcPr>
            <w:tcW w:w="2068" w:type="dxa"/>
            <w:shd w:val="clear" w:color="auto" w:fill="auto"/>
          </w:tcPr>
          <w:p w14:paraId="510C62C7" w14:textId="316C6E07" w:rsidR="00124A84" w:rsidRPr="00EF34E1" w:rsidRDefault="00124A84" w:rsidP="0077236A">
            <w:pPr>
              <w:tabs>
                <w:tab w:val="clear" w:pos="227"/>
                <w:tab w:val="left" w:pos="370"/>
              </w:tabs>
              <w:ind w:left="100" w:right="-76" w:hanging="90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 </w:t>
            </w:r>
            <w:r w:rsidR="006D5B8B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 </w:t>
            </w:r>
            <w:r w:rsidRPr="00EF34E1">
              <w:rPr>
                <w:rFonts w:ascii="Angsana New" w:hAnsi="Angsana New"/>
                <w:spacing w:val="-14"/>
                <w:sz w:val="30"/>
                <w:szCs w:val="30"/>
                <w:cs/>
              </w:rPr>
              <w:t>สัญญาขายเงินตรา      ต่างประเทศล่วงหน้าที่ใช้ในการป้องกันความเสี่ยง</w:t>
            </w:r>
          </w:p>
        </w:tc>
        <w:tc>
          <w:tcPr>
            <w:tcW w:w="899" w:type="dxa"/>
            <w:vAlign w:val="bottom"/>
          </w:tcPr>
          <w:p w14:paraId="6336599D" w14:textId="2E0D16B0" w:rsidR="00124A84" w:rsidRPr="00B3135A" w:rsidRDefault="0019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(40,437)</w:t>
            </w:r>
          </w:p>
        </w:tc>
        <w:tc>
          <w:tcPr>
            <w:tcW w:w="180" w:type="dxa"/>
          </w:tcPr>
          <w:p w14:paraId="3718B666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A1A4324" w14:textId="7CB48526" w:rsidR="00124A84" w:rsidRPr="00B3135A" w:rsidRDefault="0019527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8E9EFB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675FA65" w14:textId="3D6C28AB" w:rsidR="00124A84" w:rsidRPr="00B3135A" w:rsidRDefault="0019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13CE3B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DDB8998" w14:textId="4D7546BB" w:rsidR="00124A84" w:rsidRPr="00B3135A" w:rsidRDefault="0019527B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(40,437)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A3A7617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FD14385" w14:textId="03445360" w:rsidR="00124A84" w:rsidRPr="00B3135A" w:rsidRDefault="0019527B" w:rsidP="0077236A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18261F" w14:textId="77777777" w:rsidR="00124A84" w:rsidRPr="00B3135A" w:rsidRDefault="00124A84" w:rsidP="0077236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B7B672E" w14:textId="0D2E4F0F" w:rsidR="00124A84" w:rsidRPr="00B3135A" w:rsidRDefault="0019527B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(40,437)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320330" w14:textId="77777777" w:rsidR="00124A84" w:rsidRPr="00B3135A" w:rsidRDefault="00124A84" w:rsidP="0077236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1B11A1C" w14:textId="6C843EF4" w:rsidR="00124A84" w:rsidRPr="00B3135A" w:rsidRDefault="0019527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(40,437)</w:t>
            </w:r>
          </w:p>
        </w:tc>
      </w:tr>
      <w:tr w:rsidR="000546C5" w:rsidRPr="00B3135A" w14:paraId="71666DDB" w14:textId="77777777" w:rsidTr="00EF34E1">
        <w:trPr>
          <w:trHeight w:val="266"/>
        </w:trPr>
        <w:tc>
          <w:tcPr>
            <w:tcW w:w="2068" w:type="dxa"/>
            <w:shd w:val="clear" w:color="auto" w:fill="auto"/>
          </w:tcPr>
          <w:p w14:paraId="4234CB8A" w14:textId="77777777" w:rsidR="00124A84" w:rsidRPr="00EF34E1" w:rsidRDefault="00124A84" w:rsidP="0077236A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   อนุพันธ์อื่น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E7138E2" w14:textId="472C2259" w:rsidR="00124A84" w:rsidRPr="00B3135A" w:rsidRDefault="0019527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A02871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C5816" w14:textId="45CA8F72" w:rsidR="00124A84" w:rsidRPr="00B3135A" w:rsidRDefault="0019527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(28,759)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0C0017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C1965" w14:textId="2C867611" w:rsidR="00124A84" w:rsidRPr="00B3135A" w:rsidRDefault="0019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170384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ED844" w14:textId="061548A9" w:rsidR="00124A84" w:rsidRPr="00B3135A" w:rsidRDefault="0019527B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(28,759)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CEB5F2C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CAF1D35" w14:textId="6F3F33D5" w:rsidR="00124A84" w:rsidRPr="00B3135A" w:rsidRDefault="0019527B" w:rsidP="0077236A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006EC5" w14:textId="77777777" w:rsidR="00124A84" w:rsidRPr="00B3135A" w:rsidRDefault="00124A84" w:rsidP="0077236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CA6406D" w14:textId="4FD7CE0E" w:rsidR="00124A84" w:rsidRPr="00B3135A" w:rsidRDefault="0019527B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(28,759)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026CAB" w14:textId="77777777" w:rsidR="00124A84" w:rsidRPr="00B3135A" w:rsidRDefault="00124A84" w:rsidP="0077236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50F9224" w14:textId="3972F80A" w:rsidR="00124A84" w:rsidRPr="00B3135A" w:rsidRDefault="0019527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(28,759)</w:t>
            </w:r>
          </w:p>
        </w:tc>
      </w:tr>
      <w:tr w:rsidR="00931B23" w:rsidRPr="00B3135A" w14:paraId="1170457E" w14:textId="77777777" w:rsidTr="006D5B8B">
        <w:trPr>
          <w:trHeight w:val="266"/>
        </w:trPr>
        <w:tc>
          <w:tcPr>
            <w:tcW w:w="2068" w:type="dxa"/>
            <w:shd w:val="clear" w:color="auto" w:fill="auto"/>
          </w:tcPr>
          <w:p w14:paraId="0191514A" w14:textId="441CB636" w:rsidR="00124A84" w:rsidRPr="00EF34E1" w:rsidRDefault="00124A84" w:rsidP="0077236A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8388F" w14:textId="38324CAE" w:rsidR="00124A84" w:rsidRPr="006D5B8B" w:rsidRDefault="0019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B8B">
              <w:rPr>
                <w:rFonts w:ascii="Angsana New" w:hAnsi="Angsana New"/>
                <w:b/>
                <w:bCs/>
                <w:sz w:val="30"/>
                <w:szCs w:val="30"/>
              </w:rPr>
              <w:t>(40,437)</w:t>
            </w:r>
          </w:p>
        </w:tc>
        <w:tc>
          <w:tcPr>
            <w:tcW w:w="180" w:type="dxa"/>
          </w:tcPr>
          <w:p w14:paraId="6DCE9406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199D3" w14:textId="7B0C774C" w:rsidR="00124A84" w:rsidRPr="00B3135A" w:rsidRDefault="0019527B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(28,759)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70002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803B9" w14:textId="2849A688" w:rsidR="00124A84" w:rsidRPr="00B3135A" w:rsidRDefault="0019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13B67B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C8AA3" w14:textId="1096C65B" w:rsidR="00124A84" w:rsidRPr="00B3135A" w:rsidRDefault="0019527B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(69,196)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96F7618" w14:textId="77777777" w:rsidR="00124A84" w:rsidRPr="00B3135A" w:rsidRDefault="00124A84" w:rsidP="007723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4123941" w14:textId="31FEB96E" w:rsidR="00124A84" w:rsidRPr="00B3135A" w:rsidRDefault="00124A84" w:rsidP="0077236A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2B57D8" w14:textId="77777777" w:rsidR="00124A84" w:rsidRPr="00B3135A" w:rsidRDefault="00124A84" w:rsidP="0077236A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BD5BC27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01755" w14:textId="77777777" w:rsidR="00124A84" w:rsidRPr="00B3135A" w:rsidRDefault="00124A84" w:rsidP="0077236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5ABF8AF" w14:textId="77777777" w:rsidR="00124A84" w:rsidRPr="00B3135A" w:rsidRDefault="00124A84" w:rsidP="0077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CD22505" w14:textId="77777777" w:rsidR="00FD2F2C" w:rsidRDefault="00FD2F2C" w:rsidP="00C1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899"/>
        <w:gridCol w:w="180"/>
        <w:gridCol w:w="989"/>
        <w:gridCol w:w="180"/>
        <w:gridCol w:w="1259"/>
        <w:gridCol w:w="180"/>
        <w:gridCol w:w="723"/>
        <w:gridCol w:w="189"/>
        <w:gridCol w:w="713"/>
        <w:gridCol w:w="178"/>
        <w:gridCol w:w="721"/>
        <w:gridCol w:w="180"/>
        <w:gridCol w:w="721"/>
      </w:tblGrid>
      <w:tr w:rsidR="00FD2F2C" w:rsidRPr="00B3135A" w14:paraId="275C01A7" w14:textId="77777777" w:rsidTr="00EF34E1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14:paraId="602B0435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6D4D4ED3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9D5F23B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33" w:type="dxa"/>
            <w:gridSpan w:val="11"/>
          </w:tcPr>
          <w:p w14:paraId="2FBAABC2" w14:textId="1D2248EA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D2F2C" w:rsidRPr="00B3135A" w14:paraId="2721CAC1" w14:textId="77777777" w:rsidTr="00EF34E1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14:paraId="0FB824C9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2667E094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A1F5206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331" w:type="dxa"/>
            <w:gridSpan w:val="5"/>
          </w:tcPr>
          <w:p w14:paraId="1E9A9C3B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9" w:type="dxa"/>
          </w:tcPr>
          <w:p w14:paraId="2C683437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3" w:type="dxa"/>
            <w:gridSpan w:val="5"/>
            <w:shd w:val="clear" w:color="auto" w:fill="auto"/>
          </w:tcPr>
          <w:p w14:paraId="34A7DEF9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D2F2C" w:rsidRPr="00B3135A" w14:paraId="78C8DFAA" w14:textId="77777777" w:rsidTr="00EF34E1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14:paraId="566C0EDA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right="-81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899" w:type="dxa"/>
          </w:tcPr>
          <w:p w14:paraId="0A8298A4" w14:textId="77777777" w:rsidR="00FD2F2C" w:rsidRDefault="00FD2F2C" w:rsidP="001705D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</w:p>
          <w:p w14:paraId="4F267E14" w14:textId="77777777" w:rsidR="00FD2F2C" w:rsidRPr="00DE783B" w:rsidRDefault="00FD2F2C" w:rsidP="001705D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</w:p>
          <w:p w14:paraId="12BFAF71" w14:textId="77777777" w:rsidR="00FD2F2C" w:rsidRPr="00DE783B" w:rsidRDefault="00FD2F2C" w:rsidP="001705D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DE783B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5EBA4449" w14:textId="77777777" w:rsidR="00FD2F2C" w:rsidRPr="00DE783B" w:rsidRDefault="00FD2F2C" w:rsidP="001705D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DE783B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ที่ใช้ใน</w:t>
            </w:r>
          </w:p>
          <w:p w14:paraId="2ADA943D" w14:textId="77777777" w:rsidR="00FD2F2C" w:rsidRPr="00DE783B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DE783B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180" w:type="dxa"/>
          </w:tcPr>
          <w:p w14:paraId="1E75BB55" w14:textId="77777777" w:rsidR="00FD2F2C" w:rsidRPr="00DE783B" w:rsidDel="00EE7CCD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5A0772F" w14:textId="77777777" w:rsidR="00FD2F2C" w:rsidRPr="00DE783B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DE783B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18090E9C" w14:textId="77777777" w:rsidR="00FD2F2C" w:rsidRPr="00DE783B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</w:pPr>
            <w:r w:rsidRPr="00DE783B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ทางการเงิน</w:t>
            </w:r>
            <w:r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  <w:br/>
            </w:r>
            <w:r w:rsidRPr="00DE783B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ที่วัดมูลค่ายุติธรรม</w:t>
            </w:r>
            <w:r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  <w:br/>
            </w:r>
            <w:r w:rsidRPr="00DE783B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14:paraId="2E82238E" w14:textId="77777777" w:rsidR="00FD2F2C" w:rsidRPr="00DE783B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</w:tcPr>
          <w:p w14:paraId="519AD0DB" w14:textId="46EA5B0E" w:rsidR="00FD2F2C" w:rsidRPr="00DE783B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DE783B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เครื่องมือ</w:t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br/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ทางการเงินที่วัดมูลค่ายุติธรรมผ่านกำไร</w:t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br/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หรือขาดทุน</w:t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br/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3B4B4C55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3" w:type="dxa"/>
          </w:tcPr>
          <w:p w14:paraId="52BC2C80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803F941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B7DE26A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763F85D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13BEB5E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" w:type="dxa"/>
          </w:tcPr>
          <w:p w14:paraId="62C137FC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3" w:type="dxa"/>
            <w:shd w:val="clear" w:color="auto" w:fill="auto"/>
          </w:tcPr>
          <w:p w14:paraId="298D9949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</w:p>
          <w:p w14:paraId="383E5E16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BAC404B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A2B4FF8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A7A4F3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C6FDF88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1ADF5BC5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5D055AF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473C822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D1849D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8D940B7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194A9D5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6F444C28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A2A9D6F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FE66B63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5B29A6C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FDAD277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D2F2C" w:rsidRPr="00B3135A" w14:paraId="467179AA" w14:textId="77777777" w:rsidTr="00EF34E1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14:paraId="4D39850D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32B22D26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7AD415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033" w:type="dxa"/>
            <w:gridSpan w:val="11"/>
          </w:tcPr>
          <w:p w14:paraId="1B271C32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D2F2C" w:rsidRPr="00B3135A" w14:paraId="63F1EBD8" w14:textId="77777777" w:rsidTr="00EF34E1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14:paraId="0A553DE3" w14:textId="77777777" w:rsidR="00FD2F2C" w:rsidRPr="00DE783B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78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9" w:type="dxa"/>
          </w:tcPr>
          <w:p w14:paraId="0333D9C0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7355BA3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033" w:type="dxa"/>
            <w:gridSpan w:val="11"/>
          </w:tcPr>
          <w:p w14:paraId="55096198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D2F2C" w:rsidRPr="00B3135A" w14:paraId="27E96758" w14:textId="77777777" w:rsidTr="00EF34E1">
        <w:tc>
          <w:tcPr>
            <w:tcW w:w="2070" w:type="dxa"/>
            <w:shd w:val="clear" w:color="auto" w:fill="auto"/>
          </w:tcPr>
          <w:p w14:paraId="52F19F53" w14:textId="77777777" w:rsidR="00FD2F2C" w:rsidRPr="00DE783B" w:rsidRDefault="00FD2F2C" w:rsidP="001705D5">
            <w:pPr>
              <w:tabs>
                <w:tab w:val="clear" w:pos="1871"/>
                <w:tab w:val="left" w:pos="1613"/>
              </w:tabs>
              <w:ind w:right="-80"/>
              <w:rPr>
                <w:rFonts w:ascii="Angsana New" w:hAnsi="Angsana New"/>
                <w:b/>
                <w:bCs/>
                <w:i/>
                <w:iCs/>
                <w:spacing w:val="-14"/>
                <w:sz w:val="30"/>
                <w:szCs w:val="30"/>
              </w:rPr>
            </w:pPr>
            <w:r w:rsidRPr="00DE783B">
              <w:rPr>
                <w:rFonts w:ascii="Angsana New" w:hAnsi="Angsana New"/>
                <w:b/>
                <w:bCs/>
                <w:i/>
                <w:iCs/>
                <w:spacing w:val="-1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99" w:type="dxa"/>
          </w:tcPr>
          <w:p w14:paraId="1A7A1589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left" w:pos="37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98EF33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E1D6DD6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0BA3AD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930448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180F3B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</w:tcPr>
          <w:p w14:paraId="400D1271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508941E1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3CB143DC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8510B5" w14:textId="77777777" w:rsidR="00FD2F2C" w:rsidRPr="00B3135A" w:rsidRDefault="00FD2F2C" w:rsidP="001705D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46DEDC06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ABBE26" w14:textId="77777777" w:rsidR="00FD2F2C" w:rsidRPr="00B3135A" w:rsidRDefault="00FD2F2C" w:rsidP="001705D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4DAAAE31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F2C" w:rsidRPr="00B3135A" w14:paraId="76F7B0A6" w14:textId="77777777" w:rsidTr="00EF34E1">
        <w:tc>
          <w:tcPr>
            <w:tcW w:w="2070" w:type="dxa"/>
            <w:shd w:val="clear" w:color="auto" w:fill="auto"/>
          </w:tcPr>
          <w:p w14:paraId="402E50C5" w14:textId="77777777" w:rsidR="00FD2F2C" w:rsidRPr="00DE783B" w:rsidRDefault="00FD2F2C" w:rsidP="001705D5">
            <w:pPr>
              <w:spacing w:line="240" w:lineRule="auto"/>
              <w:ind w:left="160" w:right="-90" w:hanging="180"/>
              <w:rPr>
                <w:rFonts w:ascii="Angsana New" w:hAnsi="Angsana New"/>
                <w:spacing w:val="-14"/>
                <w:sz w:val="30"/>
                <w:szCs w:val="30"/>
                <w:cs/>
                <w:lang w:val="en-GB" w:eastAsia="en-GB"/>
              </w:rPr>
            </w:pPr>
            <w:r w:rsidRPr="00DE783B">
              <w:rPr>
                <w:rFonts w:ascii="Angsana New" w:hAnsi="Angsana New"/>
                <w:spacing w:val="-14"/>
                <w:sz w:val="30"/>
                <w:szCs w:val="3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899" w:type="dxa"/>
          </w:tcPr>
          <w:p w14:paraId="4BDD5914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left" w:pos="37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AF20FF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A918A1D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6C4C35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1B466A5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D2962B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</w:tcPr>
          <w:p w14:paraId="79D7BB5F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643C1DDA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7152153A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5053486" w14:textId="77777777" w:rsidR="00FD2F2C" w:rsidRPr="00B3135A" w:rsidRDefault="00FD2F2C" w:rsidP="001705D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63BCEC98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CD5D0E" w14:textId="77777777" w:rsidR="00FD2F2C" w:rsidRPr="00B3135A" w:rsidRDefault="00FD2F2C" w:rsidP="001705D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</w:tcPr>
          <w:p w14:paraId="1E77DA20" w14:textId="77777777" w:rsidR="00FD2F2C" w:rsidRPr="00B3135A" w:rsidRDefault="00FD2F2C" w:rsidP="001705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2F2C" w:rsidRPr="00B3135A" w14:paraId="19B05C5C" w14:textId="77777777" w:rsidTr="00EF34E1">
        <w:tc>
          <w:tcPr>
            <w:tcW w:w="2070" w:type="dxa"/>
            <w:shd w:val="clear" w:color="auto" w:fill="auto"/>
          </w:tcPr>
          <w:p w14:paraId="1740C4E5" w14:textId="3C4787BE" w:rsidR="00FD2F2C" w:rsidRPr="00DE783B" w:rsidRDefault="002875EC" w:rsidP="001705D5">
            <w:pPr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="00FD2F2C" w:rsidRPr="00DE783B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 หน่วยลงทุน </w:t>
            </w:r>
            <w:r w:rsidR="00FD2F2C" w:rsidRPr="00DE783B">
              <w:rPr>
                <w:rFonts w:ascii="Angsana New" w:hAnsi="Angsana New"/>
                <w:spacing w:val="-14"/>
                <w:sz w:val="30"/>
                <w:szCs w:val="30"/>
              </w:rPr>
              <w:t xml:space="preserve">- </w:t>
            </w:r>
            <w:r w:rsidR="00FD2F2C" w:rsidRPr="00DE783B">
              <w:rPr>
                <w:rFonts w:ascii="Angsana New" w:hAnsi="Angsana New"/>
                <w:spacing w:val="-14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2ACE50F2" w14:textId="77777777" w:rsidR="00FD2F2C" w:rsidRPr="00B3135A" w:rsidRDefault="00FD2F2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041FE4" w14:textId="77777777" w:rsidR="00FD2F2C" w:rsidRPr="00B3135A" w:rsidRDefault="00FD2F2C" w:rsidP="0017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484EB5" w14:textId="77777777" w:rsidR="00FD2F2C" w:rsidRPr="00B3135A" w:rsidRDefault="00FD2F2C" w:rsidP="0017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0070A3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EDF2DB" w14:textId="77777777" w:rsidR="00FD2F2C" w:rsidRPr="00B3135A" w:rsidRDefault="00FD2F2C" w:rsidP="0017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151,239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8AAD01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1BB2FD" w14:textId="77777777" w:rsidR="00FD2F2C" w:rsidRPr="00B3135A" w:rsidRDefault="00FD2F2C" w:rsidP="0017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151,239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8AE7385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79291EE" w14:textId="77777777" w:rsidR="00FD2F2C" w:rsidRPr="00B3135A" w:rsidRDefault="00FD2F2C" w:rsidP="0017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151,239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F51E6A" w14:textId="77777777" w:rsidR="00FD2F2C" w:rsidRPr="00B3135A" w:rsidRDefault="00FD2F2C" w:rsidP="001705D5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29CC93D" w14:textId="77777777" w:rsidR="00FD2F2C" w:rsidRPr="00B3135A" w:rsidRDefault="00FD2F2C" w:rsidP="001705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E0DF09" w14:textId="77777777" w:rsidR="00FD2F2C" w:rsidRPr="00B3135A" w:rsidRDefault="00FD2F2C" w:rsidP="001705D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4D926C1" w14:textId="77777777" w:rsidR="00FD2F2C" w:rsidRPr="00B3135A" w:rsidRDefault="00FD2F2C" w:rsidP="00170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151,239</w:t>
            </w:r>
          </w:p>
        </w:tc>
      </w:tr>
    </w:tbl>
    <w:p w14:paraId="3852EBC0" w14:textId="77777777" w:rsidR="00FD2F2C" w:rsidRPr="00EF34E1" w:rsidRDefault="00FD2F2C" w:rsidP="00C1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15F63C5E" w14:textId="27C5CA2D" w:rsidR="0035717F" w:rsidRPr="00EF34E1" w:rsidRDefault="00357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900"/>
        <w:gridCol w:w="246"/>
        <w:gridCol w:w="924"/>
        <w:gridCol w:w="180"/>
        <w:gridCol w:w="1260"/>
        <w:gridCol w:w="180"/>
        <w:gridCol w:w="720"/>
        <w:gridCol w:w="180"/>
        <w:gridCol w:w="9"/>
        <w:gridCol w:w="711"/>
        <w:gridCol w:w="178"/>
        <w:gridCol w:w="722"/>
        <w:gridCol w:w="180"/>
        <w:gridCol w:w="720"/>
      </w:tblGrid>
      <w:tr w:rsidR="0029098E" w:rsidRPr="00B3135A" w14:paraId="575FCB0D" w14:textId="77777777" w:rsidTr="00EF34E1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14:paraId="679B717A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5D5107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6" w:type="dxa"/>
          </w:tcPr>
          <w:p w14:paraId="03FA4F1D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4" w:type="dxa"/>
            <w:gridSpan w:val="12"/>
          </w:tcPr>
          <w:p w14:paraId="34B9CFA5" w14:textId="74F83644" w:rsidR="0035717F" w:rsidRPr="00EF34E1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B313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9098E" w:rsidRPr="00B3135A" w14:paraId="35A3944D" w14:textId="77777777" w:rsidTr="00EF34E1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14:paraId="10FD90F6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AEDBAC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6" w:type="dxa"/>
          </w:tcPr>
          <w:p w14:paraId="512E3910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264" w:type="dxa"/>
            <w:gridSpan w:val="5"/>
          </w:tcPr>
          <w:p w14:paraId="75500402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9B6C1D5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6"/>
            <w:shd w:val="clear" w:color="auto" w:fill="auto"/>
          </w:tcPr>
          <w:p w14:paraId="1336BAA9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04FE2" w:rsidRPr="00B3135A" w14:paraId="0C64637F" w14:textId="77777777" w:rsidTr="001E0E33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14:paraId="5F7D1C92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-81"/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900" w:type="dxa"/>
          </w:tcPr>
          <w:p w14:paraId="5DBDFBA2" w14:textId="77777777" w:rsidR="0035717F" w:rsidRDefault="0035717F" w:rsidP="0035717F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</w:p>
          <w:p w14:paraId="7663BAA0" w14:textId="77777777" w:rsidR="00140F54" w:rsidRPr="00EF34E1" w:rsidRDefault="00140F54" w:rsidP="00140F54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</w:p>
          <w:p w14:paraId="5C6B5396" w14:textId="77777777" w:rsidR="0035717F" w:rsidRPr="00EF34E1" w:rsidRDefault="0035717F" w:rsidP="0035717F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1C728440" w14:textId="77777777" w:rsidR="0035717F" w:rsidRPr="00EF34E1" w:rsidRDefault="0035717F" w:rsidP="0035717F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ที่ใช้ใน</w:t>
            </w:r>
          </w:p>
          <w:p w14:paraId="70484E29" w14:textId="77777777" w:rsidR="0035717F" w:rsidRPr="00EF34E1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46" w:type="dxa"/>
          </w:tcPr>
          <w:p w14:paraId="20EB5C9A" w14:textId="77777777" w:rsidR="0035717F" w:rsidRPr="00B3135A" w:rsidDel="00EE7CCD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4" w:type="dxa"/>
          </w:tcPr>
          <w:p w14:paraId="004C5465" w14:textId="3B113DF2" w:rsidR="0035717F" w:rsidRPr="00EF34E1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</w:pP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เครื่องมือ</w:t>
            </w:r>
            <w:r w:rsidR="00140F54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br/>
            </w: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ทางการเงิน</w:t>
            </w:r>
            <w:r w:rsidR="00140F54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br/>
            </w: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ที่วัด</w:t>
            </w:r>
            <w:r w:rsidRPr="00EF34E1">
              <w:rPr>
                <w:rFonts w:ascii="Angsana New" w:hAnsi="Angsana New"/>
                <w:spacing w:val="-14"/>
                <w:sz w:val="30"/>
                <w:szCs w:val="30"/>
                <w:cs/>
                <w:lang w:bidi="th-TH"/>
              </w:rPr>
              <w:t>มูลค่ายุติธรรม</w:t>
            </w:r>
            <w:r w:rsidR="00140F54">
              <w:rPr>
                <w:rFonts w:ascii="Angsana New" w:hAnsi="Angsana New"/>
                <w:spacing w:val="-14"/>
                <w:sz w:val="30"/>
                <w:szCs w:val="30"/>
                <w:cs/>
                <w:lang w:bidi="th-TH"/>
              </w:rPr>
              <w:br/>
            </w: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14:paraId="0B4E4F02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639A890" w14:textId="571C3A0A" w:rsidR="0035717F" w:rsidRPr="00B3135A" w:rsidRDefault="00140F54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DE783B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เครื่องมือ</w:t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br/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ทางการเงินที่วัดมูลค่ายุติธรรมผ่านกำไร</w:t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br/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หรือขาดทุน</w:t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  <w:br/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7D04844D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31547363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FDB68B8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F4D26D2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D7272B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2069794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11F1E574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7FC6112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</w:p>
          <w:p w14:paraId="78249F6A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004A855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BAA46A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C4240B0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54B87308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</w:tcPr>
          <w:p w14:paraId="4321E49B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4BDAF7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71BE23D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3C313F3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E150A8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7E00EC7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9A3C8A7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5578C6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07100E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EFFD7E7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80AAB8F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098E" w:rsidRPr="00B3135A" w14:paraId="4AF66E6D" w14:textId="77777777" w:rsidTr="00EF34E1">
        <w:trPr>
          <w:trHeight w:val="363"/>
          <w:tblHeader/>
        </w:trPr>
        <w:tc>
          <w:tcPr>
            <w:tcW w:w="2070" w:type="dxa"/>
            <w:shd w:val="clear" w:color="auto" w:fill="auto"/>
            <w:vAlign w:val="bottom"/>
          </w:tcPr>
          <w:p w14:paraId="0249AAC0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283049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</w:tcPr>
          <w:p w14:paraId="23D144A1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964" w:type="dxa"/>
            <w:gridSpan w:val="12"/>
          </w:tcPr>
          <w:p w14:paraId="2E429261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04FE2" w:rsidRPr="00B3135A" w14:paraId="7787CA01" w14:textId="77777777" w:rsidTr="001E0E33">
        <w:trPr>
          <w:trHeight w:val="266"/>
        </w:trPr>
        <w:tc>
          <w:tcPr>
            <w:tcW w:w="2070" w:type="dxa"/>
            <w:shd w:val="clear" w:color="auto" w:fill="auto"/>
          </w:tcPr>
          <w:p w14:paraId="123F6612" w14:textId="77777777" w:rsidR="0035717F" w:rsidRPr="00B3135A" w:rsidRDefault="0035717F" w:rsidP="0035717F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2564</w:t>
            </w:r>
          </w:p>
        </w:tc>
        <w:tc>
          <w:tcPr>
            <w:tcW w:w="900" w:type="dxa"/>
            <w:vAlign w:val="bottom"/>
          </w:tcPr>
          <w:p w14:paraId="253B7704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55189F3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42623A4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3227DD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02898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922ADC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82F304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7B1CA07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AA045C2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A10DCD" w14:textId="77777777" w:rsidR="0035717F" w:rsidRPr="00B3135A" w:rsidRDefault="0035717F" w:rsidP="003571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A9B41A6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323E6A" w14:textId="77777777" w:rsidR="0035717F" w:rsidRPr="00B3135A" w:rsidRDefault="0035717F" w:rsidP="003571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9162CB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FE2" w:rsidRPr="00B3135A" w14:paraId="7F5E3D49" w14:textId="77777777" w:rsidTr="001E0E33">
        <w:trPr>
          <w:trHeight w:val="266"/>
        </w:trPr>
        <w:tc>
          <w:tcPr>
            <w:tcW w:w="2070" w:type="dxa"/>
            <w:shd w:val="clear" w:color="auto" w:fill="auto"/>
          </w:tcPr>
          <w:p w14:paraId="2F5D7469" w14:textId="77777777" w:rsidR="0035717F" w:rsidRPr="00B3135A" w:rsidRDefault="0035717F" w:rsidP="0035717F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F47B74A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D4F4EDF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691BBAC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D9764B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9C2006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85348F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3E3C80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FA3B95E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70B0DD6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1E978B" w14:textId="77777777" w:rsidR="0035717F" w:rsidRPr="00B3135A" w:rsidRDefault="0035717F" w:rsidP="003571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6A8904E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B4CDE2" w14:textId="77777777" w:rsidR="0035717F" w:rsidRPr="00B3135A" w:rsidRDefault="0035717F" w:rsidP="003571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4B573A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FE2" w:rsidRPr="00B3135A" w14:paraId="04BEEF69" w14:textId="77777777" w:rsidTr="001E0E33">
        <w:trPr>
          <w:trHeight w:val="266"/>
        </w:trPr>
        <w:tc>
          <w:tcPr>
            <w:tcW w:w="2070" w:type="dxa"/>
            <w:shd w:val="clear" w:color="auto" w:fill="auto"/>
          </w:tcPr>
          <w:p w14:paraId="5D6204F7" w14:textId="77777777" w:rsidR="0035717F" w:rsidRPr="00EF34E1" w:rsidRDefault="0035717F" w:rsidP="00EF34E1">
            <w:pPr>
              <w:tabs>
                <w:tab w:val="clear" w:pos="227"/>
                <w:tab w:val="clear" w:pos="1644"/>
                <w:tab w:val="left" w:pos="370"/>
                <w:tab w:val="left" w:pos="1538"/>
              </w:tabs>
              <w:ind w:left="100" w:right="-103" w:hanging="90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146563DB" w14:textId="098A33F5" w:rsidR="0035717F" w:rsidRPr="00B3135A" w:rsidRDefault="002875EC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14:paraId="10B48029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7A54FD3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F454EE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6AEAEF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C37657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9FC532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05CBDA0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0E347EB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4ABCF8" w14:textId="77777777" w:rsidR="0035717F" w:rsidRPr="00B3135A" w:rsidRDefault="0035717F" w:rsidP="003571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0403998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EE3D8F" w14:textId="77777777" w:rsidR="0035717F" w:rsidRPr="00B3135A" w:rsidRDefault="0035717F" w:rsidP="003571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BC5968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FE2" w:rsidRPr="00B3135A" w14:paraId="1B61D21A" w14:textId="77777777" w:rsidTr="001E0E33">
        <w:trPr>
          <w:trHeight w:val="266"/>
        </w:trPr>
        <w:tc>
          <w:tcPr>
            <w:tcW w:w="2070" w:type="dxa"/>
            <w:shd w:val="clear" w:color="auto" w:fill="auto"/>
          </w:tcPr>
          <w:p w14:paraId="2BF32FBD" w14:textId="77777777" w:rsidR="0035717F" w:rsidRPr="00EF34E1" w:rsidRDefault="0035717F" w:rsidP="00EF34E1">
            <w:pPr>
              <w:tabs>
                <w:tab w:val="clear" w:pos="227"/>
                <w:tab w:val="clear" w:pos="1871"/>
                <w:tab w:val="left" w:pos="370"/>
              </w:tabs>
              <w:ind w:left="100" w:right="-13" w:hanging="90"/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หน่วยลงทุน </w:t>
            </w:r>
            <w:r w:rsidRPr="00EF34E1">
              <w:rPr>
                <w:rFonts w:ascii="Angsana New" w:hAnsi="Angsana New"/>
                <w:spacing w:val="-12"/>
                <w:sz w:val="30"/>
                <w:szCs w:val="30"/>
              </w:rPr>
              <w:t xml:space="preserve">- </w:t>
            </w:r>
            <w:r w:rsidRPr="00EF34E1">
              <w:rPr>
                <w:rFonts w:ascii="Angsana New" w:hAnsi="Angsana New"/>
                <w:spacing w:val="-12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B7B4006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2540245" w14:textId="77777777" w:rsidR="0035717F" w:rsidRPr="00B3135A" w:rsidRDefault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E7CD9B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C7AA84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E589C9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148,654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392DA" w14:textId="77777777" w:rsidR="0035717F" w:rsidRPr="00B3135A" w:rsidRDefault="0035717F" w:rsidP="00EF34E1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857CD3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1004"/>
              </w:tabs>
              <w:spacing w:line="240" w:lineRule="auto"/>
              <w:ind w:left="-72" w:right="-2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148,654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1129D5E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22BFC83" w14:textId="77777777" w:rsidR="0035717F" w:rsidRPr="00B3135A" w:rsidRDefault="0035717F" w:rsidP="00EF34E1">
            <w:pPr>
              <w:pStyle w:val="acctfourfigures"/>
              <w:tabs>
                <w:tab w:val="clear" w:pos="765"/>
                <w:tab w:val="left" w:pos="450"/>
              </w:tabs>
              <w:spacing w:line="240" w:lineRule="atLeast"/>
              <w:ind w:right="-100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148,654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82ED80" w14:textId="77777777" w:rsidR="0035717F" w:rsidRPr="00B3135A" w:rsidRDefault="0035717F" w:rsidP="003571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5DE4561" w14:textId="77777777" w:rsidR="0035717F" w:rsidRPr="00B3135A" w:rsidRDefault="0035717F" w:rsidP="00EF34E1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89126" w14:textId="77777777" w:rsidR="0035717F" w:rsidRPr="00B3135A" w:rsidRDefault="0035717F" w:rsidP="003571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8542D6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148,654</w:t>
            </w:r>
          </w:p>
        </w:tc>
      </w:tr>
      <w:tr w:rsidR="00C04FE2" w:rsidRPr="00B3135A" w14:paraId="7A43429B" w14:textId="77777777" w:rsidTr="001E0E33">
        <w:trPr>
          <w:trHeight w:val="34"/>
        </w:trPr>
        <w:tc>
          <w:tcPr>
            <w:tcW w:w="2070" w:type="dxa"/>
            <w:shd w:val="clear" w:color="auto" w:fill="auto"/>
          </w:tcPr>
          <w:p w14:paraId="4ECD69A4" w14:textId="77777777" w:rsidR="0035717F" w:rsidRDefault="0035717F" w:rsidP="0035717F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pacing w:val="-8"/>
                <w:sz w:val="14"/>
                <w:szCs w:val="14"/>
              </w:rPr>
            </w:pPr>
          </w:p>
          <w:p w14:paraId="12C5F86E" w14:textId="6AFB8941" w:rsidR="0035717F" w:rsidRPr="00EF34E1" w:rsidRDefault="0035717F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pacing w:val="-8"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FD8444A" w14:textId="77777777" w:rsidR="0035717F" w:rsidRPr="00EF34E1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6" w:type="dxa"/>
          </w:tcPr>
          <w:p w14:paraId="36C0AACB" w14:textId="77777777" w:rsidR="0035717F" w:rsidRPr="00EF34E1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64F468" w14:textId="77777777" w:rsidR="0035717F" w:rsidRPr="00EF34E1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00F845" w14:textId="77777777" w:rsidR="0035717F" w:rsidRPr="00EF34E1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415BA3" w14:textId="77777777" w:rsidR="0035717F" w:rsidRPr="00EF34E1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655DB2" w14:textId="77777777" w:rsidR="0035717F" w:rsidRPr="00EF34E1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C85B91" w14:textId="77777777" w:rsidR="0035717F" w:rsidRPr="00EF34E1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A6DA4B6" w14:textId="77777777" w:rsidR="0035717F" w:rsidRPr="00EF34E1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B54CE8F" w14:textId="77777777" w:rsidR="0035717F" w:rsidRPr="00EF34E1" w:rsidRDefault="0035717F" w:rsidP="0035717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8501C4" w14:textId="77777777" w:rsidR="0035717F" w:rsidRPr="00EF34E1" w:rsidRDefault="0035717F" w:rsidP="003571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CA1906C" w14:textId="77777777" w:rsidR="0035717F" w:rsidRPr="00EF34E1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2E5F5F" w14:textId="77777777" w:rsidR="0035717F" w:rsidRPr="00EF34E1" w:rsidRDefault="0035717F" w:rsidP="003571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0D74B7" w14:textId="77777777" w:rsidR="0035717F" w:rsidRPr="00EF34E1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9098E" w:rsidRPr="00B3135A" w14:paraId="6ACF14FF" w14:textId="77777777" w:rsidTr="00EF34E1">
        <w:trPr>
          <w:trHeight w:val="266"/>
        </w:trPr>
        <w:tc>
          <w:tcPr>
            <w:tcW w:w="2070" w:type="dxa"/>
            <w:shd w:val="clear" w:color="auto" w:fill="auto"/>
          </w:tcPr>
          <w:p w14:paraId="5821ED5B" w14:textId="6FE17327" w:rsidR="0029098E" w:rsidRPr="00B3135A" w:rsidRDefault="0029098E" w:rsidP="0035717F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89B9680" w14:textId="77777777" w:rsidR="0029098E" w:rsidRPr="00B3135A" w:rsidRDefault="0029098E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3E96930" w14:textId="77777777" w:rsidR="0029098E" w:rsidRPr="00B3135A" w:rsidRDefault="0029098E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C755B95" w14:textId="77777777" w:rsidR="0029098E" w:rsidRPr="00B3135A" w:rsidRDefault="0029098E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475ACB" w14:textId="77777777" w:rsidR="0029098E" w:rsidRPr="00B3135A" w:rsidRDefault="0029098E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72D44B" w14:textId="77777777" w:rsidR="0029098E" w:rsidRPr="00B3135A" w:rsidRDefault="0029098E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472414" w14:textId="77777777" w:rsidR="0029098E" w:rsidRPr="00B3135A" w:rsidRDefault="0029098E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3FDD26" w14:textId="77777777" w:rsidR="0029098E" w:rsidRPr="00B3135A" w:rsidRDefault="0029098E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A13B207" w14:textId="77777777" w:rsidR="0029098E" w:rsidRPr="00B3135A" w:rsidRDefault="0029098E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0A18B5D" w14:textId="77777777" w:rsidR="0029098E" w:rsidRPr="00B3135A" w:rsidRDefault="0029098E" w:rsidP="0035717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06C39F1" w14:textId="77777777" w:rsidR="0029098E" w:rsidRPr="00B3135A" w:rsidRDefault="0029098E" w:rsidP="003571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2F78D26" w14:textId="77777777" w:rsidR="0029098E" w:rsidRPr="00B3135A" w:rsidRDefault="0029098E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EE9FEF" w14:textId="77777777" w:rsidR="0029098E" w:rsidRPr="00B3135A" w:rsidRDefault="0029098E" w:rsidP="003571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7A3EFC" w14:textId="77777777" w:rsidR="0029098E" w:rsidRPr="00B3135A" w:rsidRDefault="0029098E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FE2" w:rsidRPr="00B3135A" w14:paraId="5C09F86A" w14:textId="77777777" w:rsidTr="001E0E33">
        <w:trPr>
          <w:trHeight w:val="266"/>
        </w:trPr>
        <w:tc>
          <w:tcPr>
            <w:tcW w:w="2070" w:type="dxa"/>
            <w:shd w:val="clear" w:color="auto" w:fill="auto"/>
          </w:tcPr>
          <w:p w14:paraId="04174D2D" w14:textId="77777777" w:rsidR="0035717F" w:rsidRPr="00B3135A" w:rsidRDefault="0035717F" w:rsidP="0035717F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900" w:type="dxa"/>
            <w:vAlign w:val="bottom"/>
          </w:tcPr>
          <w:p w14:paraId="0CF8722B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3240A5A7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51FBCD3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9BDD97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90DC45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5F2AEB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FE49C4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A60E096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194A20D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19921A" w14:textId="77777777" w:rsidR="0035717F" w:rsidRPr="00B3135A" w:rsidRDefault="0035717F" w:rsidP="003571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606F74B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49B7DC" w14:textId="77777777" w:rsidR="0035717F" w:rsidRPr="00B3135A" w:rsidRDefault="0035717F" w:rsidP="003571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1F54ED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FE2" w:rsidRPr="00B3135A" w14:paraId="7EF868A7" w14:textId="77777777" w:rsidTr="001E0E33">
        <w:trPr>
          <w:trHeight w:val="266"/>
        </w:trPr>
        <w:tc>
          <w:tcPr>
            <w:tcW w:w="2070" w:type="dxa"/>
            <w:shd w:val="clear" w:color="auto" w:fill="auto"/>
          </w:tcPr>
          <w:p w14:paraId="058BDF11" w14:textId="77777777" w:rsidR="0035717F" w:rsidRPr="00B3135A" w:rsidRDefault="0035717F" w:rsidP="0035717F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สัญญาขายเงินตรา      </w:t>
            </w:r>
            <w:r w:rsidRPr="00EF34E1">
              <w:rPr>
                <w:rFonts w:ascii="Angsana New" w:hAnsi="Angsana New"/>
                <w:spacing w:val="-14"/>
                <w:sz w:val="30"/>
                <w:szCs w:val="30"/>
                <w:cs/>
              </w:rPr>
              <w:t>ต่างประเทศล่วงหน้าที่ใช้</w:t>
            </w:r>
            <w:r w:rsidRPr="00EF34E1">
              <w:rPr>
                <w:rFonts w:ascii="Angsana New" w:hAnsi="Angsana New"/>
                <w:spacing w:val="-10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900" w:type="dxa"/>
            <w:vAlign w:val="bottom"/>
          </w:tcPr>
          <w:p w14:paraId="61F93982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(19,248)</w:t>
            </w:r>
          </w:p>
        </w:tc>
        <w:tc>
          <w:tcPr>
            <w:tcW w:w="246" w:type="dxa"/>
          </w:tcPr>
          <w:p w14:paraId="3120221E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8C9B656" w14:textId="77777777" w:rsidR="0035717F" w:rsidRPr="00B3135A" w:rsidRDefault="0035717F" w:rsidP="00EF34E1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4C820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5E4706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76B06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31A7B6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(19,248)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BFBC57D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4D4141E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149637" w14:textId="77777777" w:rsidR="0035717F" w:rsidRPr="00B3135A" w:rsidRDefault="0035717F" w:rsidP="003571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BD3BB95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(19,248)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D029DB" w14:textId="77777777" w:rsidR="0035717F" w:rsidRPr="00B3135A" w:rsidRDefault="0035717F" w:rsidP="003571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E29199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(19,248)</w:t>
            </w:r>
          </w:p>
        </w:tc>
      </w:tr>
      <w:tr w:rsidR="00C04FE2" w:rsidRPr="00B3135A" w14:paraId="1C7C63D3" w14:textId="77777777" w:rsidTr="001E0E33">
        <w:trPr>
          <w:trHeight w:val="266"/>
        </w:trPr>
        <w:tc>
          <w:tcPr>
            <w:tcW w:w="2070" w:type="dxa"/>
            <w:shd w:val="clear" w:color="auto" w:fill="auto"/>
          </w:tcPr>
          <w:p w14:paraId="1AD3D937" w14:textId="77777777" w:rsidR="0035717F" w:rsidRPr="00B3135A" w:rsidRDefault="0035717F" w:rsidP="0035717F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  อนุพันธ์อื่น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40C0E9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B3591BE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523D5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(13,215)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DC54F6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405CA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4EB9A4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47A99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(13,215)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34FE949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BB53900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587BEC" w14:textId="77777777" w:rsidR="0035717F" w:rsidRPr="00B3135A" w:rsidRDefault="0035717F" w:rsidP="003571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796E76F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(13,215)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9759F" w14:textId="77777777" w:rsidR="0035717F" w:rsidRPr="00B3135A" w:rsidRDefault="0035717F" w:rsidP="003571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624EF7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(13,215)</w:t>
            </w:r>
          </w:p>
        </w:tc>
      </w:tr>
      <w:tr w:rsidR="00C04FE2" w:rsidRPr="00B3135A" w14:paraId="24B760A2" w14:textId="77777777" w:rsidTr="001E0E33">
        <w:trPr>
          <w:trHeight w:val="266"/>
        </w:trPr>
        <w:tc>
          <w:tcPr>
            <w:tcW w:w="2070" w:type="dxa"/>
            <w:shd w:val="clear" w:color="auto" w:fill="auto"/>
          </w:tcPr>
          <w:p w14:paraId="6B0E667F" w14:textId="77777777" w:rsidR="0035717F" w:rsidRPr="00EF34E1" w:rsidRDefault="0035717F" w:rsidP="0035717F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F15F7" w14:textId="77777777" w:rsidR="0035717F" w:rsidRPr="00B10A80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A80">
              <w:rPr>
                <w:rFonts w:ascii="Angsana New" w:hAnsi="Angsana New"/>
                <w:b/>
                <w:bCs/>
                <w:sz w:val="30"/>
                <w:szCs w:val="30"/>
              </w:rPr>
              <w:t>(19,248)</w:t>
            </w:r>
          </w:p>
        </w:tc>
        <w:tc>
          <w:tcPr>
            <w:tcW w:w="246" w:type="dxa"/>
          </w:tcPr>
          <w:p w14:paraId="007A7A14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9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A0078" w14:textId="77777777" w:rsidR="0035717F" w:rsidRPr="00B3135A" w:rsidRDefault="0035717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(13,215)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E0E612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703E6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8D73B6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CC8FD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(32,463)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7ED74A67" w14:textId="77777777" w:rsidR="0035717F" w:rsidRPr="00B3135A" w:rsidRDefault="0035717F" w:rsidP="003571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44E4FF9" w14:textId="77777777" w:rsidR="0035717F" w:rsidRPr="00B3135A" w:rsidRDefault="0035717F" w:rsidP="0035717F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5ED55A" w14:textId="77777777" w:rsidR="0035717F" w:rsidRPr="00B3135A" w:rsidRDefault="0035717F" w:rsidP="0035717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02BCBFE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3D9123" w14:textId="77777777" w:rsidR="0035717F" w:rsidRPr="00B3135A" w:rsidRDefault="0035717F" w:rsidP="0035717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F5B898" w14:textId="77777777" w:rsidR="0035717F" w:rsidRPr="00B3135A" w:rsidRDefault="0035717F" w:rsidP="0035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00EDE2F" w14:textId="77777777" w:rsidR="00747BD7" w:rsidRPr="00EF34E1" w:rsidRDefault="0074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15092F63" w14:textId="2C09C3A9" w:rsidR="00370873" w:rsidRPr="00EF34E1" w:rsidRDefault="00370873" w:rsidP="00EF34E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EF34E1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="Angsana New" w:hAnsi="Angsana New"/>
          <w:b/>
          <w:sz w:val="30"/>
          <w:szCs w:val="30"/>
        </w:rPr>
        <w:br/>
      </w:r>
      <w:r w:rsidRPr="00EF34E1">
        <w:rPr>
          <w:rFonts w:ascii="Angsana New" w:hAnsi="Angsana New"/>
          <w:b/>
          <w:sz w:val="30"/>
          <w:szCs w:val="30"/>
          <w:cs/>
        </w:rPr>
        <w:t>งบแสดงฐานะการเงิน</w:t>
      </w:r>
    </w:p>
    <w:p w14:paraId="5A499680" w14:textId="77777777" w:rsidR="00842952" w:rsidRPr="00EF34E1" w:rsidRDefault="00842952" w:rsidP="00EF34E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225" w:type="dxa"/>
        <w:tblInd w:w="450" w:type="dxa"/>
        <w:tblLook w:val="04A0" w:firstRow="1" w:lastRow="0" w:firstColumn="1" w:lastColumn="0" w:noHBand="0" w:noVBand="1"/>
      </w:tblPr>
      <w:tblGrid>
        <w:gridCol w:w="2331"/>
        <w:gridCol w:w="236"/>
        <w:gridCol w:w="6658"/>
      </w:tblGrid>
      <w:tr w:rsidR="00842952" w:rsidRPr="00B3135A" w14:paraId="54698244" w14:textId="77777777" w:rsidTr="00EF34E1">
        <w:trPr>
          <w:tblHeader/>
        </w:trPr>
        <w:tc>
          <w:tcPr>
            <w:tcW w:w="2331" w:type="dxa"/>
            <w:shd w:val="clear" w:color="auto" w:fill="auto"/>
            <w:vAlign w:val="bottom"/>
          </w:tcPr>
          <w:p w14:paraId="541F800B" w14:textId="77777777" w:rsidR="00842952" w:rsidRPr="00EF34E1" w:rsidRDefault="00842952" w:rsidP="00EF34E1">
            <w:pPr>
              <w:pStyle w:val="block"/>
              <w:spacing w:after="0" w:line="240" w:lineRule="atLeast"/>
              <w:ind w:left="0" w:right="-108" w:firstLine="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801424" w14:textId="77777777" w:rsidR="00842952" w:rsidRPr="00EF34E1" w:rsidRDefault="00842952" w:rsidP="00CB3A2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58" w:type="dxa"/>
            <w:shd w:val="clear" w:color="auto" w:fill="auto"/>
            <w:vAlign w:val="bottom"/>
          </w:tcPr>
          <w:p w14:paraId="6791835D" w14:textId="77777777" w:rsidR="00842952" w:rsidRPr="00EF34E1" w:rsidRDefault="00842952" w:rsidP="00EF34E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42952" w:rsidRPr="00B3135A" w14:paraId="21BD1DB4" w14:textId="77777777" w:rsidTr="00EF34E1">
        <w:tc>
          <w:tcPr>
            <w:tcW w:w="2331" w:type="dxa"/>
            <w:shd w:val="clear" w:color="auto" w:fill="auto"/>
          </w:tcPr>
          <w:p w14:paraId="6EB751BA" w14:textId="77777777" w:rsidR="00842952" w:rsidRPr="00B3135A" w:rsidRDefault="00842952" w:rsidP="00CB3A27">
            <w:pPr>
              <w:pStyle w:val="block"/>
              <w:spacing w:after="0" w:line="240" w:lineRule="atLeast"/>
              <w:ind w:left="0" w:right="-108" w:hanging="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09C74369" w14:textId="0AFE4E52" w:rsidR="00842952" w:rsidRPr="00B3135A" w:rsidRDefault="001012BD" w:rsidP="00CB3A27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="00842952"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3C71C9EB" w14:textId="77777777" w:rsidR="00842952" w:rsidRPr="00EF34E1" w:rsidRDefault="00842952" w:rsidP="00CB3A27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5C0DBE" w14:textId="77777777" w:rsidR="00842952" w:rsidRPr="00B3135A" w:rsidRDefault="00842952" w:rsidP="00CB3A27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58" w:type="dxa"/>
            <w:shd w:val="clear" w:color="auto" w:fill="auto"/>
          </w:tcPr>
          <w:p w14:paraId="0A8815E8" w14:textId="4A77CDE0" w:rsidR="00842952" w:rsidRPr="00B3135A" w:rsidRDefault="00DE28EB" w:rsidP="00EF34E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การกำหนดราคาสัญญาขายล่วงหน้า มูลค่ายุติธรรมอ้างอิงราคาขายสัญญาขายเงินตราต่างประเทศล่วงหน้า ณ วันที่รายงานและมูลค่าปัจจุบันคำนวน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F29539C" w14:textId="77777777" w:rsidR="00842952" w:rsidRDefault="00842952" w:rsidP="00842952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917A0A4" w14:textId="1DD621AD" w:rsidR="00275BA5" w:rsidRPr="00B3135A" w:rsidRDefault="00231521" w:rsidP="00EF34E1">
      <w:pPr>
        <w:tabs>
          <w:tab w:val="clear" w:pos="454"/>
          <w:tab w:val="left" w:pos="540"/>
        </w:tabs>
        <w:ind w:left="547" w:hanging="7"/>
        <w:rPr>
          <w:rFonts w:ascii="Angsana New" w:hAnsi="Angsana New"/>
          <w:i/>
          <w:iCs/>
          <w:sz w:val="30"/>
          <w:szCs w:val="30"/>
        </w:rPr>
      </w:pPr>
      <w:r w:rsidRPr="00EF34E1">
        <w:rPr>
          <w:rFonts w:ascii="Angsana New" w:hAnsi="Angsana New"/>
          <w:b/>
          <w:sz w:val="30"/>
          <w:szCs w:val="30"/>
          <w:cs/>
          <w:lang w:val="en-GB"/>
        </w:rPr>
        <w:lastRenderedPageBreak/>
        <w:t>มูลค่ายุติธรรมของเงินลงทุนใน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  <w:r w:rsidR="00974E2C" w:rsidRPr="00EF34E1">
        <w:rPr>
          <w:rFonts w:ascii="Angsana New" w:hAnsi="Angsana New"/>
          <w:i/>
          <w:iCs/>
          <w:sz w:val="30"/>
          <w:szCs w:val="30"/>
          <w:cs/>
        </w:rPr>
        <w:t>(ข)</w:t>
      </w:r>
      <w:r w:rsidR="00974E2C" w:rsidRPr="00EF34E1">
        <w:rPr>
          <w:rFonts w:ascii="Angsana New" w:hAnsi="Angsana New"/>
          <w:i/>
          <w:iCs/>
          <w:sz w:val="30"/>
          <w:szCs w:val="30"/>
          <w:cs/>
        </w:rPr>
        <w:tab/>
      </w:r>
      <w:r w:rsidR="00275BA5" w:rsidRPr="00B3135A">
        <w:rPr>
          <w:rFonts w:ascii="Angsana New" w:hAnsi="Angsana New"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4A06B145" w14:textId="77777777" w:rsidR="00275BA5" w:rsidRPr="00EF34E1" w:rsidRDefault="00275BA5" w:rsidP="00275BA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CB749C" w14:textId="57C644A0" w:rsidR="00275BA5" w:rsidRPr="00B3135A" w:rsidRDefault="00275BA5" w:rsidP="00275BA5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  <w:r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1458EFE" w14:textId="53933F95" w:rsidR="00275BA5" w:rsidRPr="00B3135A" w:rsidRDefault="00275BA5" w:rsidP="0027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897616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</w:t>
      </w:r>
      <w:r w:rsidRPr="00EF34E1">
        <w:rPr>
          <w:rFonts w:ascii="Angsana New" w:hAnsi="Angsana New"/>
          <w:spacing w:val="-2"/>
          <w:sz w:val="30"/>
          <w:szCs w:val="30"/>
          <w:cs/>
        </w:rPr>
        <w:t>และติดตามนโยบายการบริหารความเสี่ยงของกลุ่มบริษัท</w:t>
      </w:r>
      <w:r w:rsidR="00897616" w:rsidRPr="00EF34E1">
        <w:rPr>
          <w:rFonts w:ascii="Angsana New" w:hAnsi="Angsana New"/>
          <w:spacing w:val="-2"/>
          <w:sz w:val="30"/>
          <w:szCs w:val="30"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คณะกรรมการบริหารความเสี่ยงจะรายงานการดำเนินการ</w:t>
      </w:r>
      <w:r w:rsidRPr="00B3135A">
        <w:rPr>
          <w:rFonts w:ascii="Angsana New" w:hAnsi="Angsana New"/>
          <w:sz w:val="30"/>
          <w:szCs w:val="30"/>
          <w:cs/>
        </w:rPr>
        <w:t>ดังกล่าวต่อคณะกรรมการบริษัทอย่างสม่ำเสมอ</w:t>
      </w:r>
    </w:p>
    <w:p w14:paraId="05F4A778" w14:textId="3AD6BE71" w:rsidR="008D1E3A" w:rsidRPr="00B3135A" w:rsidRDefault="008D1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2CAD7BB" w14:textId="5B54D1A9" w:rsidR="00275BA5" w:rsidRPr="00B3135A" w:rsidRDefault="00275BA5" w:rsidP="0027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897616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F55F08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ในตลาดและการดำเนินงานของกลุ่มบริษัท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AC2FE98" w14:textId="77777777" w:rsidR="00275BA5" w:rsidRPr="00EF34E1" w:rsidRDefault="00275BA5" w:rsidP="00275BA5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35ADE902" w14:textId="154623E6" w:rsidR="00275BA5" w:rsidRPr="00B3135A" w:rsidRDefault="00275BA5" w:rsidP="0027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F55F08">
        <w:rPr>
          <w:rFonts w:ascii="Angsana New" w:hAnsi="Angsana New"/>
          <w:sz w:val="30"/>
          <w:szCs w:val="30"/>
        </w:rPr>
        <w:br/>
      </w:r>
      <w:r w:rsidRPr="00EF34E1">
        <w:rPr>
          <w:rFonts w:ascii="Angsana New" w:hAnsi="Angsana New"/>
          <w:spacing w:val="-8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B3135A">
        <w:rPr>
          <w:rFonts w:ascii="Angsana New" w:hAnsi="Angsana New"/>
          <w:sz w:val="30"/>
          <w:szCs w:val="30"/>
          <w:cs/>
        </w:rPr>
        <w:t>เผชิญอยู่ คณะกรรมการตรวจสอบของกลุ่มบริษัทกำกับดูแลโดยผ่านทางผู้ตรวจสอบภายใน ผู้ตรวจสอบภายใน</w:t>
      </w:r>
      <w:r w:rsidR="00F55F08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 w:rsidR="001E1853" w:rsidRPr="00EF34E1">
        <w:rPr>
          <w:rFonts w:ascii="Angsana New" w:hAnsi="Angsana New"/>
          <w:sz w:val="30"/>
          <w:szCs w:val="30"/>
        </w:rPr>
        <w:t xml:space="preserve">                      </w:t>
      </w:r>
      <w:r w:rsidRPr="00B3135A">
        <w:rPr>
          <w:rFonts w:ascii="Angsana New" w:hAnsi="Angsana New"/>
          <w:sz w:val="30"/>
          <w:szCs w:val="30"/>
          <w:cs/>
        </w:rPr>
        <w:t>จะรายงานผลที่ได้ต่อคณะกรรมการตรวจสอบ</w:t>
      </w:r>
    </w:p>
    <w:p w14:paraId="7362B529" w14:textId="77777777" w:rsidR="003D5460" w:rsidRPr="00B3135A" w:rsidRDefault="003D5460" w:rsidP="00275BA5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2B08D6D3" w14:textId="68729FD8" w:rsidR="00275BA5" w:rsidRPr="00B3135A" w:rsidRDefault="00275BA5" w:rsidP="00275BA5">
      <w:pPr>
        <w:spacing w:line="240" w:lineRule="auto"/>
        <w:ind w:left="54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</w:rPr>
        <w:t>(</w:t>
      </w:r>
      <w:r w:rsidR="003C7742" w:rsidRPr="00B3135A">
        <w:rPr>
          <w:rFonts w:ascii="Angsana New" w:hAnsi="Angsana New"/>
          <w:i/>
          <w:iCs/>
          <w:sz w:val="30"/>
          <w:szCs w:val="30"/>
          <w:cs/>
        </w:rPr>
        <w:t>ข</w:t>
      </w:r>
      <w:r w:rsidRPr="00B3135A">
        <w:rPr>
          <w:rFonts w:ascii="Angsana New" w:hAnsi="Angsana New"/>
          <w:i/>
          <w:iCs/>
          <w:sz w:val="30"/>
          <w:szCs w:val="30"/>
        </w:rPr>
        <w:t xml:space="preserve">.1) </w:t>
      </w:r>
      <w:r w:rsidRPr="00B3135A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04E7A23A" w14:textId="5E945F9C" w:rsidR="00275BA5" w:rsidRPr="00B3135A" w:rsidRDefault="00275BA5" w:rsidP="00EF34E1">
      <w:pPr>
        <w:tabs>
          <w:tab w:val="clear" w:pos="907"/>
        </w:tabs>
        <w:ind w:left="99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B3135A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6E3966" w:rsidRPr="00B3135A">
        <w:rPr>
          <w:rFonts w:ascii="Angsana New" w:hAnsi="Angsana New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D50904A" w14:textId="06BC3F74" w:rsidR="006E3966" w:rsidRPr="00EF34E1" w:rsidRDefault="006E3966" w:rsidP="00275BA5">
      <w:pPr>
        <w:ind w:left="90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5C003275" w14:textId="106AFD8F" w:rsidR="00275BA5" w:rsidRPr="00B3135A" w:rsidRDefault="00275BA5" w:rsidP="00EF34E1">
      <w:pPr>
        <w:pStyle w:val="block"/>
        <w:tabs>
          <w:tab w:val="left" w:pos="1710"/>
        </w:tabs>
        <w:spacing w:after="0" w:line="240" w:lineRule="auto"/>
        <w:ind w:left="1260" w:right="-7" w:hanging="270"/>
        <w:jc w:val="both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</w:rPr>
        <w:t>(</w:t>
      </w:r>
      <w:r w:rsidR="003C7742" w:rsidRPr="00B3135A">
        <w:rPr>
          <w:rFonts w:ascii="Angsana New" w:hAnsi="Angsana New"/>
          <w:sz w:val="30"/>
          <w:szCs w:val="30"/>
          <w:cs/>
          <w:lang w:bidi="th-TH"/>
        </w:rPr>
        <w:t>ข</w:t>
      </w:r>
      <w:r w:rsidRPr="00B3135A">
        <w:rPr>
          <w:rFonts w:ascii="Angsana New" w:hAnsi="Angsana New"/>
          <w:sz w:val="30"/>
          <w:szCs w:val="30"/>
        </w:rPr>
        <w:t xml:space="preserve">.1.1) </w:t>
      </w:r>
      <w:r w:rsidR="00CB3A27" w:rsidRPr="00B3135A">
        <w:rPr>
          <w:rFonts w:ascii="Angsana New" w:hAnsi="Angsana New"/>
          <w:sz w:val="30"/>
          <w:szCs w:val="30"/>
        </w:rPr>
        <w:t xml:space="preserve">  </w:t>
      </w:r>
      <w:r w:rsidRPr="00B3135A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1D700A60" w14:textId="738E137D" w:rsidR="00275BA5" w:rsidRPr="00B3135A" w:rsidRDefault="00275BA5" w:rsidP="00EF34E1">
      <w:pPr>
        <w:tabs>
          <w:tab w:val="clear" w:pos="907"/>
          <w:tab w:val="clear" w:pos="1871"/>
          <w:tab w:val="left" w:pos="1080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1E1853" w:rsidRPr="00EF34E1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5D6AC1D" w14:textId="75A8424C" w:rsidR="00275BA5" w:rsidRPr="00B3135A" w:rsidRDefault="00275BA5" w:rsidP="00EF34E1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</w:t>
      </w:r>
      <w:r w:rsidRPr="00EF34E1">
        <w:rPr>
          <w:rFonts w:ascii="Angsana New" w:hAnsi="Angsana New"/>
          <w:spacing w:val="-2"/>
          <w:sz w:val="30"/>
          <w:szCs w:val="30"/>
          <w:cs/>
        </w:rPr>
        <w:t>ทบทวนอันดับความน่าเชื่อถือภายนอก</w:t>
      </w:r>
      <w:r w:rsidRPr="00EF34E1">
        <w:rPr>
          <w:rFonts w:ascii="Angsana New" w:hAnsi="Angsana New"/>
          <w:spacing w:val="-2"/>
          <w:sz w:val="30"/>
          <w:szCs w:val="30"/>
        </w:rPr>
        <w:t xml:space="preserve"> (</w:t>
      </w:r>
      <w:r w:rsidRPr="00EF34E1">
        <w:rPr>
          <w:rFonts w:ascii="Angsana New" w:hAnsi="Angsana New"/>
          <w:spacing w:val="-2"/>
          <w:sz w:val="30"/>
          <w:szCs w:val="30"/>
          <w:cs/>
        </w:rPr>
        <w:t>ถ้ามี) งบการเงิน ข้อมูลของสถาบันจัดอันดับความน่าเชื่อถือ</w:t>
      </w:r>
      <w:r w:rsidRPr="00B3135A">
        <w:rPr>
          <w:rFonts w:ascii="Angsana New" w:hAnsi="Angsana New"/>
          <w:sz w:val="30"/>
          <w:szCs w:val="30"/>
          <w:cs/>
        </w:rPr>
        <w:t xml:space="preserve"> </w:t>
      </w:r>
      <w:r w:rsidRPr="00EF34E1">
        <w:rPr>
          <w:rFonts w:ascii="Angsana New" w:hAnsi="Angsana New"/>
          <w:spacing w:val="-2"/>
          <w:sz w:val="30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 วงเงินยอดขาย</w:t>
      </w:r>
      <w:r w:rsidR="00A02957">
        <w:rPr>
          <w:rFonts w:ascii="Angsana New" w:hAnsi="Angsana New"/>
          <w:spacing w:val="-2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5795B56B" w14:textId="77777777" w:rsidR="00275BA5" w:rsidRPr="00EF34E1" w:rsidRDefault="00275BA5" w:rsidP="00275BA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255D9E64" w14:textId="2641578A" w:rsidR="00275BA5" w:rsidRPr="00B3135A" w:rsidRDefault="00275BA5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FF6A79" w:rsidRPr="00EF34E1">
        <w:rPr>
          <w:rFonts w:ascii="Angsana New" w:hAnsi="Angsana New"/>
          <w:spacing w:val="-2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EC20D3" w:rsidRPr="00EF34E1">
        <w:rPr>
          <w:rFonts w:ascii="Angsana New" w:hAnsi="Angsana New"/>
          <w:sz w:val="30"/>
          <w:szCs w:val="30"/>
          <w:cs/>
        </w:rPr>
        <w:t xml:space="preserve"> </w:t>
      </w:r>
      <w:r w:rsidR="00EC20D3" w:rsidRPr="00EF34E1">
        <w:rPr>
          <w:rFonts w:ascii="Angsana New" w:hAnsi="Angsana New"/>
          <w:sz w:val="30"/>
          <w:szCs w:val="30"/>
        </w:rPr>
        <w:t>120</w:t>
      </w:r>
      <w:r w:rsidR="00FF6A79" w:rsidRPr="00B3135A">
        <w:rPr>
          <w:rFonts w:ascii="Angsana New" w:hAnsi="Angsana New"/>
          <w:sz w:val="30"/>
          <w:szCs w:val="30"/>
          <w:cs/>
        </w:rPr>
        <w:t xml:space="preserve"> วัน </w:t>
      </w:r>
      <w:r w:rsidR="00FF6A79" w:rsidRPr="00EF34E1">
        <w:rPr>
          <w:rFonts w:ascii="Angsana New" w:hAnsi="Angsana New"/>
          <w:i/>
          <w:iCs/>
          <w:sz w:val="30"/>
          <w:szCs w:val="30"/>
          <w:cs/>
        </w:rPr>
        <w:t>(</w:t>
      </w:r>
      <w:r w:rsidR="00FF6A79" w:rsidRPr="00EF34E1">
        <w:rPr>
          <w:rFonts w:ascii="Angsana New" w:hAnsi="Angsana New"/>
          <w:i/>
          <w:iCs/>
          <w:sz w:val="30"/>
          <w:szCs w:val="30"/>
        </w:rPr>
        <w:t>2564</w:t>
      </w:r>
      <w:r w:rsidR="00FF6A79" w:rsidRPr="00EF34E1">
        <w:rPr>
          <w:rFonts w:ascii="Angsana New" w:hAnsi="Angsana New"/>
          <w:i/>
          <w:iCs/>
          <w:sz w:val="30"/>
          <w:szCs w:val="30"/>
          <w:cs/>
        </w:rPr>
        <w:t xml:space="preserve">: ระยะเวลาการจ่ายชำระสูงสุดที่ </w:t>
      </w:r>
      <w:r w:rsidR="00FF6A79" w:rsidRPr="00EF34E1">
        <w:rPr>
          <w:rFonts w:ascii="Angsana New" w:hAnsi="Angsana New"/>
          <w:i/>
          <w:iCs/>
          <w:sz w:val="30"/>
          <w:szCs w:val="30"/>
        </w:rPr>
        <w:t>125</w:t>
      </w:r>
      <w:r w:rsidR="00FF6A79" w:rsidRPr="00EF34E1">
        <w:rPr>
          <w:rFonts w:ascii="Angsana New" w:hAnsi="Angsana New"/>
          <w:i/>
          <w:iCs/>
          <w:sz w:val="30"/>
          <w:szCs w:val="30"/>
          <w:cs/>
        </w:rPr>
        <w:t xml:space="preserve"> วัน)</w:t>
      </w:r>
      <w:r w:rsidR="00FF6A79" w:rsidRPr="00EF34E1">
        <w:rPr>
          <w:rFonts w:ascii="Angsana New" w:hAnsi="Angsana New"/>
          <w:i/>
          <w:iCs/>
          <w:sz w:val="30"/>
          <w:szCs w:val="30"/>
        </w:rPr>
        <w:t xml:space="preserve"> </w:t>
      </w:r>
      <w:r w:rsidR="00FF6A79" w:rsidRPr="00B3135A">
        <w:rPr>
          <w:rFonts w:ascii="Angsana New" w:hAnsi="Angsana New"/>
          <w:sz w:val="30"/>
          <w:szCs w:val="30"/>
          <w:cs/>
        </w:rPr>
        <w:t>และ</w:t>
      </w:r>
      <w:r w:rsidRPr="00B3135A">
        <w:rPr>
          <w:rFonts w:ascii="Angsana New" w:hAnsi="Angsana New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4" w:name="_Hlk59433075"/>
      <w:r w:rsidRPr="00B3135A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4"/>
      <w:r w:rsidRPr="00B3135A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</w:t>
      </w:r>
      <w:r w:rsidR="0052076E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ที่คาดการณ์ไว้ของลูกหนี้</w:t>
      </w:r>
    </w:p>
    <w:p w14:paraId="73341705" w14:textId="77777777" w:rsidR="00A351B3" w:rsidRPr="00B3135A" w:rsidRDefault="00A351B3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sz w:val="30"/>
          <w:szCs w:val="30"/>
        </w:rPr>
      </w:pPr>
    </w:p>
    <w:p w14:paraId="4C937548" w14:textId="0B3B3193" w:rsidR="001E1853" w:rsidRPr="00B3135A" w:rsidRDefault="001E1853" w:rsidP="00EF34E1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91596A" w:rsidRPr="00EF34E1">
        <w:rPr>
          <w:rFonts w:ascii="Angsana New" w:hAnsi="Angsana New"/>
          <w:sz w:val="30"/>
          <w:szCs w:val="30"/>
        </w:rPr>
        <w:t>7</w:t>
      </w:r>
      <w:r w:rsidRPr="00B3135A">
        <w:rPr>
          <w:rFonts w:ascii="Angsana New" w:hAnsi="Angsana New"/>
          <w:sz w:val="30"/>
          <w:szCs w:val="30"/>
          <w:cs/>
        </w:rPr>
        <w:t xml:space="preserve"> </w:t>
      </w:r>
    </w:p>
    <w:p w14:paraId="75C2A852" w14:textId="77777777" w:rsidR="00CA1DA7" w:rsidRPr="00B3135A" w:rsidRDefault="00CA1DA7" w:rsidP="00EF34E1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sz w:val="30"/>
          <w:szCs w:val="30"/>
        </w:rPr>
      </w:pPr>
    </w:p>
    <w:p w14:paraId="38954410" w14:textId="7578A4A1" w:rsidR="00CB3A27" w:rsidRPr="00EF34E1" w:rsidRDefault="00CB3A27" w:rsidP="00EF34E1">
      <w:pPr>
        <w:pStyle w:val="block"/>
        <w:tabs>
          <w:tab w:val="left" w:pos="1710"/>
        </w:tabs>
        <w:spacing w:after="0" w:line="240" w:lineRule="auto"/>
        <w:ind w:left="1260" w:right="-7" w:hanging="270"/>
        <w:jc w:val="both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</w:rPr>
        <w:t>(</w:t>
      </w:r>
      <w:r w:rsidR="0095280A" w:rsidRPr="00B3135A">
        <w:rPr>
          <w:rFonts w:ascii="Angsana New" w:hAnsi="Angsana New"/>
          <w:sz w:val="30"/>
          <w:szCs w:val="30"/>
          <w:cs/>
          <w:lang w:bidi="th-TH"/>
        </w:rPr>
        <w:t>ข</w:t>
      </w:r>
      <w:r w:rsidRPr="00EF34E1">
        <w:rPr>
          <w:rFonts w:ascii="Angsana New" w:hAnsi="Angsana New"/>
          <w:sz w:val="30"/>
          <w:szCs w:val="30"/>
        </w:rPr>
        <w:t>.1.</w:t>
      </w:r>
      <w:r w:rsidR="005314C7" w:rsidRPr="00EF34E1">
        <w:rPr>
          <w:rFonts w:ascii="Angsana New" w:hAnsi="Angsana New"/>
          <w:sz w:val="30"/>
          <w:szCs w:val="30"/>
        </w:rPr>
        <w:t>2</w:t>
      </w:r>
      <w:r w:rsidRPr="00EF34E1">
        <w:rPr>
          <w:rFonts w:ascii="Angsana New" w:hAnsi="Angsana New"/>
          <w:sz w:val="30"/>
          <w:szCs w:val="30"/>
        </w:rPr>
        <w:t xml:space="preserve">) </w:t>
      </w:r>
      <w:r w:rsidR="00F0319B" w:rsidRPr="00B3135A">
        <w:rPr>
          <w:rFonts w:ascii="Angsana New" w:hAnsi="Angsana New"/>
          <w:sz w:val="30"/>
          <w:szCs w:val="30"/>
        </w:rPr>
        <w:t xml:space="preserve">   </w:t>
      </w:r>
      <w:r w:rsidRPr="00EF34E1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</w:t>
      </w:r>
      <w:r w:rsidR="005314C7" w:rsidRPr="00EF34E1">
        <w:rPr>
          <w:rFonts w:ascii="Angsana New" w:hAnsi="Angsana New"/>
          <w:sz w:val="30"/>
          <w:szCs w:val="30"/>
          <w:cs/>
          <w:lang w:bidi="th-TH"/>
        </w:rPr>
        <w:t>สด</w:t>
      </w:r>
      <w:r w:rsidRPr="00EF34E1">
        <w:rPr>
          <w:rFonts w:ascii="Angsana New" w:hAnsi="Angsana New"/>
          <w:sz w:val="30"/>
          <w:szCs w:val="30"/>
        </w:rPr>
        <w:t xml:space="preserve"> </w:t>
      </w:r>
    </w:p>
    <w:p w14:paraId="6799B22F" w14:textId="2E80B40F" w:rsidR="0095280A" w:rsidRPr="00B3135A" w:rsidRDefault="00CB3A27" w:rsidP="00EF34E1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ซึ่งกลุ่มบริษัทพิจารณาว่ามี</w:t>
      </w:r>
      <w:r w:rsidR="004D0160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ความเสี่ยงด้านเครดิตต่ำ</w:t>
      </w:r>
    </w:p>
    <w:p w14:paraId="35F9E756" w14:textId="77777777" w:rsidR="00CA1DA7" w:rsidRPr="00B3135A" w:rsidRDefault="00CA1DA7" w:rsidP="00EF34E1">
      <w:pPr>
        <w:tabs>
          <w:tab w:val="clear" w:pos="907"/>
          <w:tab w:val="left" w:pos="1080"/>
        </w:tabs>
        <w:spacing w:line="240" w:lineRule="auto"/>
        <w:ind w:left="1714"/>
        <w:jc w:val="thaiDistribute"/>
        <w:rPr>
          <w:rFonts w:ascii="Angsana New" w:hAnsi="Angsana New"/>
          <w:sz w:val="30"/>
          <w:szCs w:val="30"/>
        </w:rPr>
      </w:pPr>
    </w:p>
    <w:p w14:paraId="7B51C4BB" w14:textId="3050B97D" w:rsidR="00CB3A27" w:rsidRPr="00B3135A" w:rsidRDefault="00CB3A27" w:rsidP="00EF34E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</w:rPr>
        <w:t>(</w:t>
      </w:r>
      <w:r w:rsidR="0095280A" w:rsidRPr="00B3135A">
        <w:rPr>
          <w:rFonts w:ascii="Angsana New" w:hAnsi="Angsana New"/>
          <w:i/>
          <w:iCs/>
          <w:sz w:val="30"/>
          <w:szCs w:val="30"/>
          <w:cs/>
        </w:rPr>
        <w:t>ข</w:t>
      </w:r>
      <w:r w:rsidRPr="00B3135A">
        <w:rPr>
          <w:rFonts w:ascii="Angsana New" w:hAnsi="Angsana New"/>
          <w:i/>
          <w:iCs/>
          <w:sz w:val="30"/>
          <w:szCs w:val="30"/>
        </w:rPr>
        <w:t xml:space="preserve">.2) </w:t>
      </w:r>
      <w:r w:rsidRPr="00B3135A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0AF54022" w14:textId="7D52D449" w:rsidR="00CB3A27" w:rsidRPr="00B3135A" w:rsidRDefault="00CB3A27" w:rsidP="00EF34E1">
      <w:pPr>
        <w:tabs>
          <w:tab w:val="clear" w:pos="907"/>
        </w:tabs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070CABF7" w14:textId="77777777" w:rsidR="00CB3A27" w:rsidRPr="00EF34E1" w:rsidRDefault="00CB3A27" w:rsidP="00EF34E1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BCD2E3C" w14:textId="77777777" w:rsidR="002F6D39" w:rsidRDefault="002F6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C2DDFA7" w14:textId="23E8B3C6" w:rsidR="00CB3A27" w:rsidRPr="00B3135A" w:rsidRDefault="00CB3A27">
      <w:pPr>
        <w:ind w:left="994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AE6C80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โดย</w:t>
      </w:r>
      <w:r w:rsidR="0095280A" w:rsidRPr="00B3135A">
        <w:rPr>
          <w:rFonts w:ascii="Angsana New" w:hAnsi="Angsana New"/>
          <w:sz w:val="30"/>
          <w:szCs w:val="30"/>
          <w:cs/>
        </w:rPr>
        <w:t>แสดง</w:t>
      </w:r>
      <w:r w:rsidRPr="00B3135A">
        <w:rPr>
          <w:rFonts w:ascii="Angsana New" w:hAnsi="Angsana New"/>
          <w:sz w:val="30"/>
          <w:szCs w:val="30"/>
          <w:cs/>
        </w:rPr>
        <w:t xml:space="preserve">จำนวนขั้นต้นซึ่งไม่ได้คิดลด รวมดอกเบี้ยตามสัญญาและไม่รวมผลกระทบหากหักกลบตามสัญญา </w:t>
      </w:r>
    </w:p>
    <w:p w14:paraId="553ED967" w14:textId="0529988C" w:rsidR="004871F3" w:rsidRPr="00EF34E1" w:rsidRDefault="00D92D1A" w:rsidP="000F0E84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2"/>
        <w:gridCol w:w="1078"/>
        <w:gridCol w:w="272"/>
        <w:gridCol w:w="1168"/>
        <w:gridCol w:w="241"/>
        <w:gridCol w:w="929"/>
      </w:tblGrid>
      <w:tr w:rsidR="000B35B2" w:rsidRPr="00B3135A" w14:paraId="7D5CA2F5" w14:textId="77777777" w:rsidTr="00264AFB">
        <w:trPr>
          <w:tblHeader/>
        </w:trPr>
        <w:tc>
          <w:tcPr>
            <w:tcW w:w="3780" w:type="dxa"/>
          </w:tcPr>
          <w:p w14:paraId="4392885C" w14:textId="27E1FDA6" w:rsidR="00FE5746" w:rsidRPr="00B3135A" w:rsidRDefault="00FE5746" w:rsidP="0065072C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0" w:type="dxa"/>
            <w:gridSpan w:val="7"/>
          </w:tcPr>
          <w:p w14:paraId="2AAB0146" w14:textId="12BF5BDE" w:rsidR="00FE5746" w:rsidRPr="00B3135A" w:rsidRDefault="00D4535D" w:rsidP="0065072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</w:t>
            </w:r>
            <w:r w:rsidR="0001580A"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การเงินรวม</w:t>
            </w:r>
          </w:p>
        </w:tc>
      </w:tr>
      <w:tr w:rsidR="006E7CD6" w:rsidRPr="00B3135A" w14:paraId="5B0544FC" w14:textId="77777777" w:rsidTr="00737641">
        <w:trPr>
          <w:tblHeader/>
        </w:trPr>
        <w:tc>
          <w:tcPr>
            <w:tcW w:w="3780" w:type="dxa"/>
          </w:tcPr>
          <w:p w14:paraId="313EBCFF" w14:textId="77777777" w:rsidR="006E7CD6" w:rsidRPr="00B3135A" w:rsidDel="004B34A0" w:rsidRDefault="006E7CD6" w:rsidP="0065072C">
            <w:pPr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4EE53FA1" w14:textId="77777777" w:rsidR="006E7CD6" w:rsidRPr="00B3135A" w:rsidDel="004B34A0" w:rsidRDefault="006E7CD6" w:rsidP="0065072C">
            <w:pPr>
              <w:tabs>
                <w:tab w:val="clear" w:pos="680"/>
                <w:tab w:val="left" w:pos="364"/>
              </w:tabs>
              <w:spacing w:line="240" w:lineRule="auto"/>
              <w:ind w:left="-266" w:right="-212" w:firstLine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4BC6D7C8" w14:textId="77777777" w:rsidR="006E7CD6" w:rsidRPr="00B3135A" w:rsidRDefault="006E7CD6" w:rsidP="0065072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688" w:type="dxa"/>
            <w:gridSpan w:val="5"/>
          </w:tcPr>
          <w:p w14:paraId="7EB75A04" w14:textId="675B3587" w:rsidR="006E7CD6" w:rsidRPr="0001580A" w:rsidDel="004B34A0" w:rsidRDefault="0001580A" w:rsidP="0065072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E7CD6" w:rsidRPr="00B3135A" w14:paraId="11F10CB0" w14:textId="77777777" w:rsidTr="00EF34E1">
        <w:trPr>
          <w:tblHeader/>
        </w:trPr>
        <w:tc>
          <w:tcPr>
            <w:tcW w:w="3780" w:type="dxa"/>
          </w:tcPr>
          <w:p w14:paraId="5A1D54D8" w14:textId="77777777" w:rsidR="006E7CD6" w:rsidRPr="00B3135A" w:rsidRDefault="006E7CD6" w:rsidP="006E7CD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F740C05" w14:textId="324CD350" w:rsidR="006E7CD6" w:rsidRPr="00B3135A" w:rsidDel="004B34A0" w:rsidRDefault="006E7CD6" w:rsidP="006E7CD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กันยายน</w:t>
            </w:r>
          </w:p>
        </w:tc>
        <w:tc>
          <w:tcPr>
            <w:tcW w:w="990" w:type="dxa"/>
          </w:tcPr>
          <w:p w14:paraId="48536CAB" w14:textId="77777777" w:rsidR="006E7CD6" w:rsidRPr="00B3135A" w:rsidRDefault="006E7CD6" w:rsidP="006E7CD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11FDE7B9" w14:textId="437CB656" w:rsidR="006E7CD6" w:rsidRPr="00B3135A" w:rsidDel="004B34A0" w:rsidRDefault="006E7CD6" w:rsidP="006E7CD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54AF57C2" w14:textId="77777777" w:rsidR="006E7CD6" w:rsidRPr="00B3135A" w:rsidRDefault="006E7CD6" w:rsidP="006E7C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65C6861D" w14:textId="226BCF65" w:rsidR="006E7CD6" w:rsidRPr="006E7CD6" w:rsidDel="004B34A0" w:rsidRDefault="006E7CD6" w:rsidP="006E7CD6">
            <w:pPr>
              <w:tabs>
                <w:tab w:val="clear" w:pos="680"/>
                <w:tab w:val="clear" w:pos="907"/>
                <w:tab w:val="left" w:pos="629"/>
              </w:tabs>
              <w:spacing w:line="240" w:lineRule="auto"/>
              <w:ind w:left="-91" w:right="-105" w:hanging="19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ภายใน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  <w:t xml:space="preserve"> 1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ปี</w:t>
            </w:r>
            <w:r w:rsidRPr="00EF34E1"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  <w:t xml:space="preserve"> หรือน้อยกว่า</w:t>
            </w:r>
          </w:p>
        </w:tc>
        <w:tc>
          <w:tcPr>
            <w:tcW w:w="272" w:type="dxa"/>
          </w:tcPr>
          <w:p w14:paraId="0C14022C" w14:textId="77777777" w:rsidR="006E7CD6" w:rsidRPr="00B3135A" w:rsidRDefault="006E7CD6" w:rsidP="006E7C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1D001A7A" w14:textId="77777777" w:rsidR="006E7CD6" w:rsidRPr="00EF34E1" w:rsidRDefault="006E7CD6" w:rsidP="006E7CD6">
            <w:pPr>
              <w:tabs>
                <w:tab w:val="clear" w:pos="680"/>
                <w:tab w:val="clear" w:pos="907"/>
                <w:tab w:val="left" w:pos="789"/>
              </w:tabs>
              <w:spacing w:line="240" w:lineRule="auto"/>
              <w:ind w:left="-74" w:right="-112" w:hanging="37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  <w:t xml:space="preserve">1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ปี</w:t>
            </w:r>
          </w:p>
          <w:p w14:paraId="76A3FA38" w14:textId="28048A6C" w:rsidR="006E7CD6" w:rsidRPr="00EF34E1" w:rsidRDefault="006E7CD6" w:rsidP="006E7CD6">
            <w:pPr>
              <w:tabs>
                <w:tab w:val="clear" w:pos="680"/>
                <w:tab w:val="clear" w:pos="907"/>
                <w:tab w:val="left" w:pos="789"/>
              </w:tabs>
              <w:spacing w:line="240" w:lineRule="auto"/>
              <w:ind w:left="-74" w:right="-112" w:hanging="37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en-GB" w:eastAsia="en-GB"/>
              </w:rPr>
            </w:pPr>
            <w:r w:rsidRPr="00EF34E1">
              <w:rPr>
                <w:rFonts w:ascii="Angsana New" w:hAnsi="Angsana New"/>
                <w:spacing w:val="-2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EF34E1">
              <w:rPr>
                <w:rFonts w:ascii="Angsana New" w:hAnsi="Angsana New"/>
                <w:spacing w:val="-2"/>
                <w:sz w:val="30"/>
                <w:szCs w:val="30"/>
                <w:lang w:val="en-GB" w:eastAsia="en-GB"/>
              </w:rPr>
              <w:t xml:space="preserve">5 </w:t>
            </w:r>
            <w:r w:rsidRPr="00EF34E1">
              <w:rPr>
                <w:rFonts w:ascii="Angsana New" w:hAnsi="Angsana New"/>
                <w:spacing w:val="-2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41" w:type="dxa"/>
          </w:tcPr>
          <w:p w14:paraId="0BC324F1" w14:textId="77777777" w:rsidR="006E7CD6" w:rsidRPr="00B3135A" w:rsidRDefault="006E7CD6" w:rsidP="006E7C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513F0B61" w14:textId="77777777" w:rsidR="006E7CD6" w:rsidRPr="00B3135A" w:rsidRDefault="006E7CD6" w:rsidP="006E7C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530887D" w14:textId="7AA46047" w:rsidR="006E7CD6" w:rsidRPr="00B3135A" w:rsidDel="004B34A0" w:rsidRDefault="006E7CD6" w:rsidP="006E7C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6E7CD6" w:rsidRPr="00B3135A" w14:paraId="74DD19D5" w14:textId="77777777" w:rsidTr="00737641">
        <w:trPr>
          <w:tblHeader/>
        </w:trPr>
        <w:tc>
          <w:tcPr>
            <w:tcW w:w="3780" w:type="dxa"/>
          </w:tcPr>
          <w:p w14:paraId="49880DC4" w14:textId="77777777" w:rsidR="006E7CD6" w:rsidRPr="00B3135A" w:rsidDel="004B34A0" w:rsidRDefault="006E7CD6" w:rsidP="006E7CD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50" w:type="dxa"/>
            <w:gridSpan w:val="7"/>
          </w:tcPr>
          <w:p w14:paraId="46C45426" w14:textId="34A0BB57" w:rsidR="006E7CD6" w:rsidRPr="00EF34E1" w:rsidDel="004B34A0" w:rsidRDefault="0001580A" w:rsidP="006E7CD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EF34E1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พันบาท</w:t>
            </w:r>
            <w:r w:rsidRPr="00EF34E1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FE5746" w:rsidRPr="00B3135A" w14:paraId="6D52035B" w14:textId="77777777" w:rsidTr="006E7CD6">
        <w:tc>
          <w:tcPr>
            <w:tcW w:w="3780" w:type="dxa"/>
            <w:hideMark/>
          </w:tcPr>
          <w:p w14:paraId="5BCF51AE" w14:textId="3194C1B4" w:rsidR="00FE5746" w:rsidRPr="00B3135A" w:rsidRDefault="00AE6C80" w:rsidP="0065072C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990" w:type="dxa"/>
          </w:tcPr>
          <w:p w14:paraId="3B7D75B3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571926AC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7AED7BBB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03B0C0AE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2EDC7D8C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5BC92F63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21E8715F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AE6C80" w:rsidRPr="00B3135A" w14:paraId="332A7639" w14:textId="77777777" w:rsidTr="006E7CD6">
        <w:tc>
          <w:tcPr>
            <w:tcW w:w="3780" w:type="dxa"/>
          </w:tcPr>
          <w:p w14:paraId="265FB4B0" w14:textId="063A409D" w:rsidR="00AE6C80" w:rsidRPr="00B3135A" w:rsidRDefault="00AE6C80" w:rsidP="00AE6C8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40A37E28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5B2BA38A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342DCB43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5BDB92EB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11A02973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4862DFB8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6C1D17E4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AE6C80" w:rsidRPr="00B3135A" w14:paraId="025D19EA" w14:textId="77777777" w:rsidTr="00EF34E1">
        <w:trPr>
          <w:trHeight w:val="60"/>
        </w:trPr>
        <w:tc>
          <w:tcPr>
            <w:tcW w:w="3780" w:type="dxa"/>
          </w:tcPr>
          <w:p w14:paraId="381BE71E" w14:textId="6D63CF6E" w:rsidR="00AE6C80" w:rsidRPr="00B3135A" w:rsidRDefault="00AE6C8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990" w:type="dxa"/>
          </w:tcPr>
          <w:p w14:paraId="217E3581" w14:textId="27C14BD4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420</w:t>
            </w:r>
          </w:p>
        </w:tc>
        <w:tc>
          <w:tcPr>
            <w:tcW w:w="272" w:type="dxa"/>
          </w:tcPr>
          <w:p w14:paraId="01D753E8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3CBAAE0B" w14:textId="575F5C8F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420</w:t>
            </w:r>
          </w:p>
        </w:tc>
        <w:tc>
          <w:tcPr>
            <w:tcW w:w="272" w:type="dxa"/>
          </w:tcPr>
          <w:p w14:paraId="60B3AFC4" w14:textId="77777777" w:rsidR="00AE6C80" w:rsidRPr="00EF34E1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686AE5E4" w14:textId="4ADC9160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6802470C" w14:textId="77777777" w:rsidR="00AE6C80" w:rsidRPr="00EF34E1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553F8EFB" w14:textId="0B121A6F" w:rsidR="00AE6C80" w:rsidRPr="00EF34E1" w:rsidRDefault="00CE4007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420</w:t>
            </w:r>
          </w:p>
        </w:tc>
      </w:tr>
      <w:tr w:rsidR="00AE6C80" w:rsidRPr="00B3135A" w14:paraId="571C9AB0" w14:textId="77777777" w:rsidTr="006E7CD6">
        <w:tc>
          <w:tcPr>
            <w:tcW w:w="3780" w:type="dxa"/>
          </w:tcPr>
          <w:p w14:paraId="68F608E3" w14:textId="32D7DD6C" w:rsidR="00AE6C80" w:rsidRPr="00B3135A" w:rsidRDefault="00AE6C80" w:rsidP="00AE6C8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990" w:type="dxa"/>
          </w:tcPr>
          <w:p w14:paraId="41BFD331" w14:textId="71B6E7A4" w:rsidR="00AE6C80" w:rsidRPr="00EF34E1" w:rsidRDefault="00DE2F5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39</w:t>
            </w: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645</w:t>
            </w:r>
          </w:p>
        </w:tc>
        <w:tc>
          <w:tcPr>
            <w:tcW w:w="272" w:type="dxa"/>
          </w:tcPr>
          <w:p w14:paraId="7715D9C3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1C4FFB50" w14:textId="31740253" w:rsidR="00AE6C80" w:rsidRPr="00EF34E1" w:rsidRDefault="00DE2F5D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39</w:t>
            </w: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645</w:t>
            </w:r>
          </w:p>
        </w:tc>
        <w:tc>
          <w:tcPr>
            <w:tcW w:w="272" w:type="dxa"/>
          </w:tcPr>
          <w:p w14:paraId="4368EE13" w14:textId="77777777" w:rsidR="00AE6C80" w:rsidRPr="00EF34E1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2B8229B8" w14:textId="0AC1FC26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3B873104" w14:textId="77777777" w:rsidR="00AE6C80" w:rsidRPr="00EF34E1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20E6F39D" w14:textId="4A89F5FB" w:rsidR="00AE6C80" w:rsidRPr="00EF34E1" w:rsidRDefault="00DE2F5D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39</w:t>
            </w: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645</w:t>
            </w:r>
          </w:p>
        </w:tc>
      </w:tr>
      <w:tr w:rsidR="00AE6C80" w:rsidRPr="00B3135A" w14:paraId="3C80D8F5" w14:textId="77777777" w:rsidTr="006E7CD6">
        <w:tc>
          <w:tcPr>
            <w:tcW w:w="3780" w:type="dxa"/>
          </w:tcPr>
          <w:p w14:paraId="5DBEDEC5" w14:textId="5298B8C5" w:rsidR="00AE6C80" w:rsidRPr="00B3135A" w:rsidRDefault="00AE6C80" w:rsidP="00AE6C8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E7524DF" w14:textId="16AB2DAC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50,000</w:t>
            </w:r>
          </w:p>
        </w:tc>
        <w:tc>
          <w:tcPr>
            <w:tcW w:w="272" w:type="dxa"/>
          </w:tcPr>
          <w:p w14:paraId="6F148222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00D14DC3" w14:textId="29AE7122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50,</w:t>
            </w:r>
            <w:r w:rsidR="00557EED"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121</w:t>
            </w:r>
          </w:p>
        </w:tc>
        <w:tc>
          <w:tcPr>
            <w:tcW w:w="272" w:type="dxa"/>
          </w:tcPr>
          <w:p w14:paraId="78A0EB9B" w14:textId="77777777" w:rsidR="00AE6C80" w:rsidRPr="00EF34E1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507B9B3C" w14:textId="4EF30356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30FF30D4" w14:textId="77777777" w:rsidR="00AE6C80" w:rsidRPr="00EF34E1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5E3BF05C" w14:textId="2436DBC0" w:rsidR="00AE6C80" w:rsidRPr="00EF34E1" w:rsidRDefault="00F74093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50,121</w:t>
            </w:r>
          </w:p>
        </w:tc>
      </w:tr>
      <w:tr w:rsidR="00AE6C80" w:rsidRPr="00B3135A" w14:paraId="690AE483" w14:textId="77777777" w:rsidTr="006E7CD6">
        <w:tc>
          <w:tcPr>
            <w:tcW w:w="3780" w:type="dxa"/>
          </w:tcPr>
          <w:p w14:paraId="7ACB449C" w14:textId="679929A4" w:rsidR="00AE6C80" w:rsidRPr="00B3135A" w:rsidRDefault="00AE6C80" w:rsidP="00AE6C8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เงินกู้ยืมระยะสั้นจากบริษัทร่วม</w:t>
            </w:r>
          </w:p>
        </w:tc>
        <w:tc>
          <w:tcPr>
            <w:tcW w:w="990" w:type="dxa"/>
          </w:tcPr>
          <w:p w14:paraId="63140A9B" w14:textId="4ABCD2D9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34,000</w:t>
            </w:r>
          </w:p>
        </w:tc>
        <w:tc>
          <w:tcPr>
            <w:tcW w:w="272" w:type="dxa"/>
          </w:tcPr>
          <w:p w14:paraId="12E7D8EB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63796578" w14:textId="79DF710F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34,00</w:t>
            </w:r>
            <w:r w:rsidR="00F475A2"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72" w:type="dxa"/>
          </w:tcPr>
          <w:p w14:paraId="43368BFA" w14:textId="77777777" w:rsidR="00AE6C80" w:rsidRPr="00EF34E1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1EA4D86E" w14:textId="5BD3E9A9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350FA8F0" w14:textId="77777777" w:rsidR="00AE6C80" w:rsidRPr="00EF34E1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1D9144D8" w14:textId="0C014FA7" w:rsidR="00AE6C80" w:rsidRPr="00EF34E1" w:rsidRDefault="00F74093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34,002</w:t>
            </w:r>
          </w:p>
        </w:tc>
      </w:tr>
      <w:tr w:rsidR="00AE6C80" w:rsidRPr="00B3135A" w14:paraId="7AF2FC2B" w14:textId="77777777" w:rsidTr="006E7CD6">
        <w:tc>
          <w:tcPr>
            <w:tcW w:w="3780" w:type="dxa"/>
          </w:tcPr>
          <w:p w14:paraId="6FDDDD4C" w14:textId="122D60F4" w:rsidR="00AE6C80" w:rsidRPr="00B3135A" w:rsidRDefault="00AE6C80" w:rsidP="00AE6C8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7FA94B" w14:textId="209EEEF9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26,937</w:t>
            </w:r>
          </w:p>
        </w:tc>
        <w:tc>
          <w:tcPr>
            <w:tcW w:w="272" w:type="dxa"/>
          </w:tcPr>
          <w:p w14:paraId="158E5F51" w14:textId="77777777" w:rsidR="00AE6C80" w:rsidRPr="00B3135A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1EB5B54" w14:textId="670D727D" w:rsidR="00AE6C80" w:rsidRPr="00EF34E1" w:rsidRDefault="006E7CD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1</w:t>
            </w:r>
            <w:r w:rsidR="003440E3"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4</w:t>
            </w:r>
            <w:r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,5</w:t>
            </w:r>
            <w:r w:rsidR="003440E3"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42</w:t>
            </w:r>
          </w:p>
        </w:tc>
        <w:tc>
          <w:tcPr>
            <w:tcW w:w="272" w:type="dxa"/>
          </w:tcPr>
          <w:p w14:paraId="0D1B6223" w14:textId="77777777" w:rsidR="00AE6C80" w:rsidRPr="00EF34E1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E908A2A" w14:textId="09EE24DE" w:rsidR="00AE6C80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13,</w:t>
            </w:r>
            <w:r w:rsidR="006E7CD6"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3</w:t>
            </w:r>
            <w:r w:rsidR="003440E3"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63</w:t>
            </w:r>
          </w:p>
        </w:tc>
        <w:tc>
          <w:tcPr>
            <w:tcW w:w="241" w:type="dxa"/>
          </w:tcPr>
          <w:p w14:paraId="3A1168F7" w14:textId="77777777" w:rsidR="00AE6C80" w:rsidRPr="00EF34E1" w:rsidRDefault="00AE6C80" w:rsidP="00AE6C8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7EAE2CA0" w14:textId="45F7DB3D" w:rsidR="00AE6C80" w:rsidRPr="00EF34E1" w:rsidRDefault="006E7CD6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2</w:t>
            </w:r>
            <w:r w:rsidR="003440E3"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7</w:t>
            </w:r>
            <w:r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,9</w:t>
            </w:r>
            <w:r w:rsidR="003440E3" w:rsidRPr="00AD68EF">
              <w:rPr>
                <w:rFonts w:ascii="Angsana New" w:hAnsi="Angsana New"/>
                <w:sz w:val="30"/>
                <w:szCs w:val="30"/>
                <w:lang w:val="en-GB" w:eastAsia="en-GB"/>
              </w:rPr>
              <w:t>05</w:t>
            </w:r>
          </w:p>
        </w:tc>
      </w:tr>
      <w:tr w:rsidR="0079127A" w:rsidRPr="00B3135A" w14:paraId="49795C78" w14:textId="77777777" w:rsidTr="006E7CD6">
        <w:tc>
          <w:tcPr>
            <w:tcW w:w="3780" w:type="dxa"/>
          </w:tcPr>
          <w:p w14:paraId="146FE19D" w14:textId="77777777" w:rsidR="00AE6C80" w:rsidRPr="00EF34E1" w:rsidRDefault="00AE6C80" w:rsidP="0065072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2EF87D" w14:textId="0C2B764B" w:rsidR="00AE6C80" w:rsidRPr="00B3135A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</w:t>
            </w:r>
            <w:r w:rsidR="00766579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51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766579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00</w:t>
            </w:r>
            <w:r w:rsidR="003517C6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72" w:type="dxa"/>
          </w:tcPr>
          <w:p w14:paraId="5BFF8C94" w14:textId="77777777" w:rsidR="00AE6C80" w:rsidRPr="00B3135A" w:rsidRDefault="00AE6C80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5C0FA4E" w14:textId="7A65C308" w:rsidR="00AE6C80" w:rsidRPr="00AD68EF" w:rsidRDefault="004409CE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238,730</w:t>
            </w:r>
          </w:p>
        </w:tc>
        <w:tc>
          <w:tcPr>
            <w:tcW w:w="272" w:type="dxa"/>
          </w:tcPr>
          <w:p w14:paraId="074F7BCC" w14:textId="77777777" w:rsidR="00AE6C80" w:rsidRPr="00AD68EF" w:rsidRDefault="00AE6C80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F4D0586" w14:textId="2CF7F50E" w:rsidR="00AE6C80" w:rsidRPr="00AD68EF" w:rsidRDefault="00AD68E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D68EF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13,363</w:t>
            </w:r>
          </w:p>
        </w:tc>
        <w:tc>
          <w:tcPr>
            <w:tcW w:w="241" w:type="dxa"/>
          </w:tcPr>
          <w:p w14:paraId="18D992F0" w14:textId="77777777" w:rsidR="00AE6C80" w:rsidRPr="00AD68EF" w:rsidRDefault="00AE6C80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C4E78B3" w14:textId="3F80EA56" w:rsidR="00AE6C80" w:rsidRPr="00AD68EF" w:rsidRDefault="004F1C11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252,093</w:t>
            </w:r>
          </w:p>
        </w:tc>
      </w:tr>
      <w:tr w:rsidR="00AE6C80" w:rsidRPr="00B3135A" w14:paraId="22FC41F6" w14:textId="77777777" w:rsidTr="006E7CD6">
        <w:tc>
          <w:tcPr>
            <w:tcW w:w="3780" w:type="dxa"/>
          </w:tcPr>
          <w:p w14:paraId="5C528BD9" w14:textId="4FAAAD53" w:rsidR="00AE6C80" w:rsidRPr="00B3135A" w:rsidRDefault="00A351B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5CBFCC4" w14:textId="77777777" w:rsidR="00AE6C80" w:rsidRPr="00B3135A" w:rsidRDefault="00AE6C80" w:rsidP="00EF34E1">
            <w:pPr>
              <w:tabs>
                <w:tab w:val="clear" w:pos="680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5DACCB7C" w14:textId="77777777" w:rsidR="00AE6C80" w:rsidRPr="00B3135A" w:rsidRDefault="00AE6C80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9073D8C" w14:textId="77777777" w:rsidR="00AE6C80" w:rsidRPr="00B3135A" w:rsidRDefault="00AE6C80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35D0F41C" w14:textId="77777777" w:rsidR="00AE6C80" w:rsidRPr="00B3135A" w:rsidRDefault="00AE6C80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C319E41" w14:textId="77777777" w:rsidR="00AE6C80" w:rsidRPr="00B3135A" w:rsidRDefault="00AE6C80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0690F36A" w14:textId="77777777" w:rsidR="00AE6C80" w:rsidRPr="00B3135A" w:rsidRDefault="00AE6C80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59AED3B2" w14:textId="77777777" w:rsidR="00AE6C80" w:rsidRPr="00B3135A" w:rsidRDefault="00AE6C80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FC6746" w:rsidRPr="00B3135A" w14:paraId="2D3D4F10" w14:textId="77777777" w:rsidTr="00737641">
        <w:tc>
          <w:tcPr>
            <w:tcW w:w="3780" w:type="dxa"/>
          </w:tcPr>
          <w:p w14:paraId="0094B9E0" w14:textId="54720D46" w:rsidR="00FC6746" w:rsidRPr="00EF34E1" w:rsidRDefault="006E7CD6" w:rsidP="00EF34E1">
            <w:pPr>
              <w:tabs>
                <w:tab w:val="clear" w:pos="2807"/>
              </w:tabs>
              <w:spacing w:line="240" w:lineRule="auto"/>
              <w:ind w:left="73" w:right="-200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vAlign w:val="bottom"/>
          </w:tcPr>
          <w:p w14:paraId="64AB6877" w14:textId="6A588107" w:rsidR="00FC6746" w:rsidRPr="00EF34E1" w:rsidRDefault="00F14B7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28,759</w:t>
            </w:r>
          </w:p>
        </w:tc>
        <w:tc>
          <w:tcPr>
            <w:tcW w:w="272" w:type="dxa"/>
          </w:tcPr>
          <w:p w14:paraId="1ED38FE0" w14:textId="77777777" w:rsidR="00FC6746" w:rsidRPr="00B3135A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35433FDE" w14:textId="57502082" w:rsidR="00FC6746" w:rsidRPr="00EF34E1" w:rsidRDefault="009E6AF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361,350</w:t>
            </w:r>
          </w:p>
        </w:tc>
        <w:tc>
          <w:tcPr>
            <w:tcW w:w="272" w:type="dxa"/>
          </w:tcPr>
          <w:p w14:paraId="6FF60A07" w14:textId="77777777" w:rsidR="00FC6746" w:rsidRPr="00B3135A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4CEB9B57" w14:textId="172ACE09" w:rsidR="00FC6746" w:rsidRPr="00EF34E1" w:rsidRDefault="00F14B7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05B3288F" w14:textId="77777777" w:rsidR="00FC6746" w:rsidRPr="00EF34E1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2AB2ED10" w14:textId="58AD5692" w:rsidR="00FC6746" w:rsidRPr="00EF34E1" w:rsidRDefault="009E6AF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361,350</w:t>
            </w:r>
          </w:p>
        </w:tc>
      </w:tr>
      <w:tr w:rsidR="006E7CD6" w:rsidRPr="00B3135A" w14:paraId="74B0338D" w14:textId="77777777" w:rsidTr="00EF34E1">
        <w:tc>
          <w:tcPr>
            <w:tcW w:w="3780" w:type="dxa"/>
          </w:tcPr>
          <w:p w14:paraId="77B3BD4D" w14:textId="77777777" w:rsidR="006E7CD6" w:rsidRPr="00EF34E1" w:rsidRDefault="006E7CD6" w:rsidP="006E7CD6">
            <w:pPr>
              <w:tabs>
                <w:tab w:val="clear" w:pos="2807"/>
              </w:tabs>
              <w:spacing w:line="240" w:lineRule="auto"/>
              <w:ind w:left="73" w:right="-200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  <w:p w14:paraId="25A9F9F2" w14:textId="74B8416C" w:rsidR="006E7CD6" w:rsidRPr="00B3135A" w:rsidRDefault="006E7CD6" w:rsidP="006E7CD6">
            <w:pPr>
              <w:tabs>
                <w:tab w:val="clear" w:pos="2807"/>
              </w:tabs>
              <w:spacing w:line="240" w:lineRule="auto"/>
              <w:ind w:left="73" w:right="-200" w:hanging="73"/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  ที่ใช้ในการป้องกันความเสี่ยง</w:t>
            </w:r>
          </w:p>
        </w:tc>
        <w:tc>
          <w:tcPr>
            <w:tcW w:w="990" w:type="dxa"/>
          </w:tcPr>
          <w:p w14:paraId="04E679F5" w14:textId="77777777" w:rsidR="006E7CD6" w:rsidRPr="00B3135A" w:rsidRDefault="006E7CD6" w:rsidP="006E7CD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18E15298" w14:textId="77777777" w:rsidR="006E7CD6" w:rsidRPr="00B3135A" w:rsidRDefault="006E7CD6" w:rsidP="006E7CD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172A599A" w14:textId="77777777" w:rsidR="006E7CD6" w:rsidRPr="00B3135A" w:rsidRDefault="006E7CD6" w:rsidP="006E7CD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4EBC2E41" w14:textId="77777777" w:rsidR="006E7CD6" w:rsidRPr="00B3135A" w:rsidRDefault="006E7CD6" w:rsidP="006E7CD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24474E21" w14:textId="77777777" w:rsidR="006E7CD6" w:rsidRPr="00B3135A" w:rsidRDefault="006E7CD6" w:rsidP="006E7CD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5E8D0BA6" w14:textId="77777777" w:rsidR="006E7CD6" w:rsidRPr="00B3135A" w:rsidRDefault="006E7CD6" w:rsidP="006E7CD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72DBC8B8" w14:textId="77777777" w:rsidR="006E7CD6" w:rsidRPr="00B3135A" w:rsidRDefault="006E7CD6" w:rsidP="006E7CD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FC6746" w:rsidRPr="00B3135A" w14:paraId="3F5B0BFD" w14:textId="77777777" w:rsidTr="00737641">
        <w:tc>
          <w:tcPr>
            <w:tcW w:w="3780" w:type="dxa"/>
          </w:tcPr>
          <w:p w14:paraId="536DD09F" w14:textId="2E650022" w:rsidR="00FC6746" w:rsidRPr="00B3135A" w:rsidRDefault="00030E2F" w:rsidP="00FC674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</w:t>
            </w:r>
            <w:r w:rsidR="00FC6746" w:rsidRPr="00B3135A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="00FC6746"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E94971" w14:textId="36741EF5" w:rsidR="00FC6746" w:rsidRPr="00EF34E1" w:rsidRDefault="00F14B7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40,437</w:t>
            </w:r>
          </w:p>
        </w:tc>
        <w:tc>
          <w:tcPr>
            <w:tcW w:w="272" w:type="dxa"/>
          </w:tcPr>
          <w:p w14:paraId="2EB33A2F" w14:textId="77777777" w:rsidR="00FC6746" w:rsidRPr="00EF34E1" w:rsidRDefault="00FC6746" w:rsidP="00EF34E1">
            <w:pPr>
              <w:tabs>
                <w:tab w:val="clear" w:pos="680"/>
                <w:tab w:val="decimal" w:pos="708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CCBF784" w14:textId="315C569F" w:rsidR="00FC6746" w:rsidRPr="00EF34E1" w:rsidRDefault="003976C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508,078</w:t>
            </w:r>
          </w:p>
        </w:tc>
        <w:tc>
          <w:tcPr>
            <w:tcW w:w="272" w:type="dxa"/>
          </w:tcPr>
          <w:p w14:paraId="27E33FA6" w14:textId="77777777" w:rsidR="00FC6746" w:rsidRPr="00EF34E1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40D7BBA" w14:textId="332883DF" w:rsidR="00FC6746" w:rsidRPr="00EF34E1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14B74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24505FCB" w14:textId="77777777" w:rsidR="00FC6746" w:rsidRPr="00EF34E1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5C944655" w14:textId="3E73DCB1" w:rsidR="00FC6746" w:rsidRPr="00EF34E1" w:rsidRDefault="003976C2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508,078</w:t>
            </w:r>
          </w:p>
        </w:tc>
      </w:tr>
      <w:tr w:rsidR="0079127A" w:rsidRPr="00B3135A" w14:paraId="7C201CC0" w14:textId="77777777" w:rsidTr="006E7CD6">
        <w:tc>
          <w:tcPr>
            <w:tcW w:w="3780" w:type="dxa"/>
          </w:tcPr>
          <w:p w14:paraId="48CDABF2" w14:textId="77777777" w:rsidR="00FC6746" w:rsidRPr="00EF34E1" w:rsidRDefault="00FC6746" w:rsidP="00FC674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4A50C3" w14:textId="72BDA71E" w:rsidR="00FC6746" w:rsidRPr="00B3135A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69,196</w:t>
            </w:r>
          </w:p>
        </w:tc>
        <w:tc>
          <w:tcPr>
            <w:tcW w:w="272" w:type="dxa"/>
          </w:tcPr>
          <w:p w14:paraId="5F090741" w14:textId="77777777" w:rsidR="00FC6746" w:rsidRPr="00B3135A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8682E37" w14:textId="6995CEB9" w:rsidR="00FC6746" w:rsidRPr="00F14B74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14B7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869,428</w:t>
            </w:r>
          </w:p>
        </w:tc>
        <w:tc>
          <w:tcPr>
            <w:tcW w:w="272" w:type="dxa"/>
          </w:tcPr>
          <w:p w14:paraId="4FC1D982" w14:textId="77777777" w:rsidR="00FC6746" w:rsidRPr="00F14B74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AC22EDC" w14:textId="3457D4BC" w:rsidR="00FC6746" w:rsidRPr="00F14B74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14B7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668C9792" w14:textId="77777777" w:rsidR="00FC6746" w:rsidRPr="00F14B74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629B5531" w14:textId="18E6AF0C" w:rsidR="00FC6746" w:rsidRPr="00F14B74" w:rsidRDefault="00FC6746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14B7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869,428</w:t>
            </w:r>
          </w:p>
        </w:tc>
      </w:tr>
      <w:tr w:rsidR="00FC6746" w:rsidRPr="00B3135A" w14:paraId="186D823A" w14:textId="77777777" w:rsidTr="005F5C44">
        <w:tc>
          <w:tcPr>
            <w:tcW w:w="3780" w:type="dxa"/>
          </w:tcPr>
          <w:p w14:paraId="70168CAB" w14:textId="7DE63E59" w:rsidR="00FC6746" w:rsidRPr="00B3135A" w:rsidRDefault="001D6A68" w:rsidP="00FC674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1F7C8D" w14:textId="77777777" w:rsidR="00FC6746" w:rsidRPr="00B3135A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4EF9ED96" w14:textId="77777777" w:rsidR="00FC6746" w:rsidRPr="00B3135A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51C6E74" w14:textId="77777777" w:rsidR="00FC6746" w:rsidRPr="00B3135A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0EC6459D" w14:textId="77777777" w:rsidR="00FC6746" w:rsidRPr="00B3135A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76959F8" w14:textId="77777777" w:rsidR="00FC6746" w:rsidRPr="00B3135A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4FAD794D" w14:textId="77777777" w:rsidR="00FC6746" w:rsidRPr="00B3135A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63CF07DD" w14:textId="77777777" w:rsidR="00FC6746" w:rsidRPr="00B3135A" w:rsidRDefault="00FC6746" w:rsidP="00FC674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1D6A68" w:rsidRPr="00B3135A" w14:paraId="5DF06DD2" w14:textId="77777777" w:rsidTr="006E7CD6">
        <w:tc>
          <w:tcPr>
            <w:tcW w:w="3780" w:type="dxa"/>
          </w:tcPr>
          <w:p w14:paraId="45B33FD0" w14:textId="321964F8" w:rsidR="001D6A68" w:rsidRPr="00B3135A" w:rsidRDefault="001D6A68" w:rsidP="001D6A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08A3DAFE" w14:textId="77777777" w:rsidR="001D6A68" w:rsidRPr="00B3135A" w:rsidRDefault="001D6A68" w:rsidP="001D6A6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1115003E" w14:textId="77777777" w:rsidR="001D6A68" w:rsidRPr="00B3135A" w:rsidRDefault="001D6A68" w:rsidP="001D6A6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6DB70650" w14:textId="77777777" w:rsidR="001D6A68" w:rsidRPr="00B3135A" w:rsidRDefault="001D6A68" w:rsidP="001D6A6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217A2952" w14:textId="77777777" w:rsidR="001D6A68" w:rsidRPr="00B3135A" w:rsidRDefault="001D6A68" w:rsidP="001D6A6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668FE4CF" w14:textId="77777777" w:rsidR="001D6A68" w:rsidRPr="00B3135A" w:rsidRDefault="001D6A68" w:rsidP="001D6A6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3949D7FB" w14:textId="77777777" w:rsidR="001D6A68" w:rsidRPr="00B3135A" w:rsidRDefault="001D6A68" w:rsidP="001D6A6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60EF788C" w14:textId="77777777" w:rsidR="001D6A68" w:rsidRPr="00B3135A" w:rsidRDefault="001D6A68" w:rsidP="001D6A6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FC6746" w:rsidRPr="00B3135A" w14:paraId="2242CCF0" w14:textId="77777777" w:rsidTr="006E7CD6">
        <w:tc>
          <w:tcPr>
            <w:tcW w:w="3780" w:type="dxa"/>
            <w:hideMark/>
          </w:tcPr>
          <w:p w14:paraId="7E579C96" w14:textId="77777777" w:rsidR="00FC6746" w:rsidRPr="00B3135A" w:rsidRDefault="00FC6746" w:rsidP="00FC674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021F214E" w14:textId="77777777" w:rsidR="00FC6746" w:rsidRPr="00B3135A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110,109</w:t>
            </w:r>
          </w:p>
        </w:tc>
        <w:tc>
          <w:tcPr>
            <w:tcW w:w="272" w:type="dxa"/>
          </w:tcPr>
          <w:p w14:paraId="7F4D55B8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54DE7060" w14:textId="77777777" w:rsidR="00FC6746" w:rsidRPr="00B3135A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110,109</w:t>
            </w:r>
          </w:p>
        </w:tc>
        <w:tc>
          <w:tcPr>
            <w:tcW w:w="272" w:type="dxa"/>
          </w:tcPr>
          <w:p w14:paraId="7489FF71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6D1999D2" w14:textId="77777777" w:rsidR="00FC6746" w:rsidRPr="00EF34E1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  <w:r w:rsidRPr="00AE1FB9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0A2EEC3A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08683EED" w14:textId="77777777" w:rsidR="00FC6746" w:rsidRPr="00F14B74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14B74">
              <w:rPr>
                <w:rFonts w:ascii="Angsana New" w:hAnsi="Angsana New"/>
                <w:sz w:val="30"/>
                <w:szCs w:val="30"/>
                <w:lang w:val="en-GB" w:eastAsia="en-GB"/>
              </w:rPr>
              <w:t>110,109</w:t>
            </w:r>
          </w:p>
        </w:tc>
      </w:tr>
      <w:tr w:rsidR="00FC6746" w:rsidRPr="00B3135A" w14:paraId="252BECBF" w14:textId="77777777" w:rsidTr="006E7CD6">
        <w:tc>
          <w:tcPr>
            <w:tcW w:w="3780" w:type="dxa"/>
            <w:hideMark/>
          </w:tcPr>
          <w:p w14:paraId="77BCC78F" w14:textId="77777777" w:rsidR="00FC6746" w:rsidRPr="00B3135A" w:rsidRDefault="00FC6746" w:rsidP="00FC6746">
            <w:pPr>
              <w:spacing w:line="240" w:lineRule="auto"/>
              <w:ind w:left="73" w:right="-24" w:hanging="73"/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2040B7E1" w14:textId="77777777" w:rsidR="00FC6746" w:rsidRPr="00B3135A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30,000</w:t>
            </w:r>
          </w:p>
        </w:tc>
        <w:tc>
          <w:tcPr>
            <w:tcW w:w="272" w:type="dxa"/>
          </w:tcPr>
          <w:p w14:paraId="6DDB0130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05C96F19" w14:textId="761CCD68" w:rsidR="00FC6746" w:rsidRPr="00394C45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94C45">
              <w:rPr>
                <w:rFonts w:ascii="Angsana New" w:hAnsi="Angsana New"/>
                <w:sz w:val="30"/>
                <w:szCs w:val="30"/>
                <w:lang w:val="en-GB" w:eastAsia="en-GB"/>
              </w:rPr>
              <w:t>30,</w:t>
            </w:r>
            <w:r w:rsidR="001D6A68" w:rsidRPr="00394C45">
              <w:rPr>
                <w:rFonts w:ascii="Angsana New" w:hAnsi="Angsana New"/>
                <w:sz w:val="30"/>
                <w:szCs w:val="30"/>
                <w:lang w:val="en-GB" w:eastAsia="en-GB"/>
              </w:rPr>
              <w:t>0</w:t>
            </w:r>
            <w:r w:rsidR="0070107D"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5</w:t>
            </w:r>
            <w:r w:rsidR="00394C45"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72" w:type="dxa"/>
          </w:tcPr>
          <w:p w14:paraId="1BB7D1D9" w14:textId="77777777" w:rsidR="00FC6746" w:rsidRPr="00394C45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75FA3B69" w14:textId="77777777" w:rsidR="00FC6746" w:rsidRPr="00AE1FB9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E1FB9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1BC61339" w14:textId="77777777" w:rsidR="00FC6746" w:rsidRPr="00394C45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618E24F0" w14:textId="4A00F2BC" w:rsidR="00FC6746" w:rsidRPr="00394C45" w:rsidRDefault="00394C45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30,052</w:t>
            </w:r>
          </w:p>
        </w:tc>
      </w:tr>
      <w:tr w:rsidR="00FC6746" w:rsidRPr="00B3135A" w14:paraId="48857A0A" w14:textId="77777777" w:rsidTr="00EF34E1">
        <w:trPr>
          <w:trHeight w:val="227"/>
        </w:trPr>
        <w:tc>
          <w:tcPr>
            <w:tcW w:w="3780" w:type="dxa"/>
          </w:tcPr>
          <w:p w14:paraId="212621E5" w14:textId="77777777" w:rsidR="00FC6746" w:rsidRPr="00B3135A" w:rsidRDefault="00FC6746" w:rsidP="00FC674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เงินกู้ยืมระยะสั้นจากบริษัทร่วม </w:t>
            </w:r>
          </w:p>
        </w:tc>
        <w:tc>
          <w:tcPr>
            <w:tcW w:w="990" w:type="dxa"/>
          </w:tcPr>
          <w:p w14:paraId="4EEF251C" w14:textId="77777777" w:rsidR="00FC6746" w:rsidRPr="00B3135A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34,000</w:t>
            </w:r>
          </w:p>
        </w:tc>
        <w:tc>
          <w:tcPr>
            <w:tcW w:w="272" w:type="dxa"/>
          </w:tcPr>
          <w:p w14:paraId="476F719F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1966C16C" w14:textId="216CFC20" w:rsidR="00FC6746" w:rsidRPr="00394C45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94C45">
              <w:rPr>
                <w:rFonts w:ascii="Angsana New" w:hAnsi="Angsana New"/>
                <w:sz w:val="30"/>
                <w:szCs w:val="30"/>
                <w:lang w:val="en-GB" w:eastAsia="en-GB"/>
              </w:rPr>
              <w:t>34,00</w:t>
            </w:r>
            <w:r w:rsidR="00394C45"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72" w:type="dxa"/>
          </w:tcPr>
          <w:p w14:paraId="16170BDA" w14:textId="77777777" w:rsidR="00FC6746" w:rsidRPr="00394C45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0D2E65D7" w14:textId="77777777" w:rsidR="00FC6746" w:rsidRPr="00AE1FB9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E1FB9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4805B30F" w14:textId="77777777" w:rsidR="00FC6746" w:rsidRPr="00394C45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08DAAF58" w14:textId="6D112BB1" w:rsidR="00FC6746" w:rsidRPr="00394C45" w:rsidRDefault="00394C45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34,002</w:t>
            </w:r>
          </w:p>
        </w:tc>
      </w:tr>
      <w:tr w:rsidR="00FC6746" w:rsidRPr="00B3135A" w14:paraId="4CC40CDE" w14:textId="77777777" w:rsidTr="006E7CD6">
        <w:trPr>
          <w:trHeight w:val="119"/>
        </w:trPr>
        <w:tc>
          <w:tcPr>
            <w:tcW w:w="3780" w:type="dxa"/>
            <w:hideMark/>
          </w:tcPr>
          <w:p w14:paraId="43A7BEE1" w14:textId="77777777" w:rsidR="00FC6746" w:rsidRPr="00B3135A" w:rsidRDefault="00FC6746" w:rsidP="00FC674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529123" w14:textId="77777777" w:rsidR="00FC6746" w:rsidRPr="00EF34E1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19,037</w:t>
            </w:r>
          </w:p>
        </w:tc>
        <w:tc>
          <w:tcPr>
            <w:tcW w:w="272" w:type="dxa"/>
          </w:tcPr>
          <w:p w14:paraId="1B96A590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D5A417A" w14:textId="397464CD" w:rsidR="00FC6746" w:rsidRPr="00004FF4" w:rsidRDefault="001D6A68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04FF4">
              <w:rPr>
                <w:rFonts w:ascii="Angsana New" w:hAnsi="Angsana New"/>
                <w:sz w:val="30"/>
                <w:szCs w:val="30"/>
                <w:lang w:val="en-GB" w:eastAsia="en-GB"/>
              </w:rPr>
              <w:t>1</w:t>
            </w:r>
            <w:r w:rsidR="00004FF4"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3</w:t>
            </w:r>
            <w:r w:rsidRPr="00004FF4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="00004FF4"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373</w:t>
            </w:r>
          </w:p>
        </w:tc>
        <w:tc>
          <w:tcPr>
            <w:tcW w:w="272" w:type="dxa"/>
          </w:tcPr>
          <w:p w14:paraId="0A8EE00E" w14:textId="77777777" w:rsidR="00FC6746" w:rsidRPr="00004FF4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63640F2" w14:textId="188A3455" w:rsidR="00FC6746" w:rsidRPr="00004FF4" w:rsidRDefault="00004FF4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12</w:t>
            </w:r>
            <w:r w:rsidR="001D6A68" w:rsidRPr="00004FF4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334</w:t>
            </w:r>
          </w:p>
        </w:tc>
        <w:tc>
          <w:tcPr>
            <w:tcW w:w="241" w:type="dxa"/>
          </w:tcPr>
          <w:p w14:paraId="0A663ED0" w14:textId="77777777" w:rsidR="00FC6746" w:rsidRPr="00004FF4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36174A2" w14:textId="19CC34FF" w:rsidR="00FC6746" w:rsidRPr="00004FF4" w:rsidRDefault="00004FF4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25</w:t>
            </w:r>
            <w:r w:rsidR="001D6A68" w:rsidRPr="00004FF4">
              <w:rPr>
                <w:rFonts w:ascii="Angsana New" w:hAnsi="Angsana New"/>
                <w:sz w:val="30"/>
                <w:szCs w:val="30"/>
                <w:lang w:val="en-GB" w:eastAsia="en-GB"/>
              </w:rPr>
              <w:t>,7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07</w:t>
            </w:r>
          </w:p>
        </w:tc>
      </w:tr>
      <w:tr w:rsidR="0079127A" w:rsidRPr="00B3135A" w14:paraId="1F2698B7" w14:textId="77777777" w:rsidTr="006E7CD6">
        <w:tc>
          <w:tcPr>
            <w:tcW w:w="3780" w:type="dxa"/>
          </w:tcPr>
          <w:p w14:paraId="182E8C53" w14:textId="77777777" w:rsidR="00FC6746" w:rsidRPr="00EF34E1" w:rsidRDefault="00FC6746" w:rsidP="00FC674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CA004D" w14:textId="77777777" w:rsidR="00FC6746" w:rsidRPr="00F14B74" w:rsidRDefault="00FC6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14B74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193,146</w:t>
            </w:r>
          </w:p>
        </w:tc>
        <w:tc>
          <w:tcPr>
            <w:tcW w:w="272" w:type="dxa"/>
          </w:tcPr>
          <w:p w14:paraId="7C7A73FE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0C0D84E" w14:textId="2837A9F9" w:rsidR="00FC6746" w:rsidRPr="00786AB2" w:rsidRDefault="00786AB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86AB2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18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7</w:t>
            </w:r>
            <w:r w:rsidRPr="00786AB2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53</w:t>
            </w:r>
            <w:r w:rsidRPr="00786AB2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272" w:type="dxa"/>
          </w:tcPr>
          <w:p w14:paraId="0136D3B9" w14:textId="77777777" w:rsidR="00FC6746" w:rsidRPr="00786AB2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F651A34" w14:textId="7A807598" w:rsidR="00FC6746" w:rsidRPr="00786AB2" w:rsidRDefault="00786AB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12,334</w:t>
            </w:r>
          </w:p>
        </w:tc>
        <w:tc>
          <w:tcPr>
            <w:tcW w:w="241" w:type="dxa"/>
          </w:tcPr>
          <w:p w14:paraId="54AB127E" w14:textId="77777777" w:rsidR="00FC6746" w:rsidRPr="00786AB2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6EA0854C" w14:textId="13EC4B20" w:rsidR="00FC6746" w:rsidRPr="00786AB2" w:rsidRDefault="00786AB2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86AB2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9</w:t>
            </w:r>
            <w:r w:rsidRPr="00786AB2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87</w:t>
            </w:r>
            <w:r w:rsidRPr="00786AB2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0</w:t>
            </w:r>
          </w:p>
        </w:tc>
      </w:tr>
      <w:tr w:rsidR="00FC6746" w:rsidRPr="00B3135A" w14:paraId="4CA7CA58" w14:textId="77777777" w:rsidTr="006E7CD6">
        <w:tc>
          <w:tcPr>
            <w:tcW w:w="3780" w:type="dxa"/>
          </w:tcPr>
          <w:p w14:paraId="26BD71BC" w14:textId="6B0AD267" w:rsidR="00FC6746" w:rsidRPr="00B3135A" w:rsidDel="000F0E84" w:rsidRDefault="00FC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790"/>
              </w:tabs>
              <w:spacing w:line="240" w:lineRule="auto"/>
              <w:ind w:left="73" w:right="-110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4CC0F730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21D7C7A1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6E122122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488E17A7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0E2E36B7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1DF5C42D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070E5A38" w14:textId="77777777" w:rsidR="00FC6746" w:rsidRPr="00B3135A" w:rsidRDefault="00FC6746" w:rsidP="00FC67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5F5C44" w:rsidRPr="00B3135A" w14:paraId="5CD5A85D" w14:textId="77777777" w:rsidTr="006E7CD6">
        <w:tc>
          <w:tcPr>
            <w:tcW w:w="3780" w:type="dxa"/>
          </w:tcPr>
          <w:p w14:paraId="7DC85BEF" w14:textId="77777777" w:rsidR="005F5C44" w:rsidRPr="00EF34E1" w:rsidDel="002F6D39" w:rsidRDefault="005F5C44" w:rsidP="005F5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790"/>
              </w:tabs>
              <w:spacing w:line="240" w:lineRule="auto"/>
              <w:ind w:left="73" w:right="-110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0A7BDED5" w14:textId="77777777" w:rsidR="005F5C44" w:rsidRPr="00B3135A" w:rsidRDefault="005F5C44" w:rsidP="001D6A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4D20405C" w14:textId="77777777" w:rsidR="005F5C44" w:rsidRPr="00B3135A" w:rsidRDefault="005F5C44" w:rsidP="001D6A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6951DEFD" w14:textId="77777777" w:rsidR="005F5C44" w:rsidRPr="00B3135A" w:rsidRDefault="005F5C44" w:rsidP="001D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04E47A63" w14:textId="77777777" w:rsidR="005F5C44" w:rsidRPr="00B3135A" w:rsidRDefault="005F5C44" w:rsidP="001D6A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4C37DFB6" w14:textId="77777777" w:rsidR="005F5C44" w:rsidRPr="00B3135A" w:rsidRDefault="005F5C44" w:rsidP="001D6A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168E285B" w14:textId="77777777" w:rsidR="005F5C44" w:rsidRPr="00B3135A" w:rsidRDefault="005F5C44" w:rsidP="001D6A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66AED95D" w14:textId="77777777" w:rsidR="005F5C44" w:rsidRPr="00B3135A" w:rsidRDefault="005F5C44" w:rsidP="001D6A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2F6D39" w:rsidRPr="002F6D39" w14:paraId="7496C18C" w14:textId="77777777" w:rsidTr="006E7CD6">
        <w:tc>
          <w:tcPr>
            <w:tcW w:w="3780" w:type="dxa"/>
          </w:tcPr>
          <w:p w14:paraId="4BDDD673" w14:textId="0B82B527" w:rsidR="002F6D39" w:rsidRPr="00EF34E1" w:rsidRDefault="002F6D39" w:rsidP="002F6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790"/>
              </w:tabs>
              <w:spacing w:line="240" w:lineRule="auto"/>
              <w:ind w:left="73" w:right="-110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lastRenderedPageBreak/>
              <w:t>25</w:t>
            </w:r>
            <w:r w:rsidR="00D92D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64</w:t>
            </w:r>
          </w:p>
        </w:tc>
        <w:tc>
          <w:tcPr>
            <w:tcW w:w="990" w:type="dxa"/>
          </w:tcPr>
          <w:p w14:paraId="1878D63E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6EBFD88B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50E34C66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3AF6C14B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276224BA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7B27BC2C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19693804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2F6D39" w:rsidRPr="002F6D39" w14:paraId="4F95C49D" w14:textId="77777777" w:rsidTr="006E7CD6">
        <w:tc>
          <w:tcPr>
            <w:tcW w:w="3780" w:type="dxa"/>
          </w:tcPr>
          <w:p w14:paraId="5A1F4513" w14:textId="0E8DBE5A" w:rsidR="002F6D39" w:rsidRPr="00B3135A" w:rsidRDefault="002F6D39" w:rsidP="002F6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790"/>
              </w:tabs>
              <w:spacing w:line="240" w:lineRule="auto"/>
              <w:ind w:left="73" w:right="-110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990" w:type="dxa"/>
          </w:tcPr>
          <w:p w14:paraId="7CA9D891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1AE63DBF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0DDB80A9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38E396AE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0E186F66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5A765BE4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15E6BAB7" w14:textId="77777777" w:rsidR="002F6D39" w:rsidRPr="00B3135A" w:rsidRDefault="002F6D39" w:rsidP="002F6D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0E2956" w:rsidRPr="002F6D39" w14:paraId="093455EB" w14:textId="77777777" w:rsidTr="006E7CD6">
        <w:tc>
          <w:tcPr>
            <w:tcW w:w="3780" w:type="dxa"/>
          </w:tcPr>
          <w:p w14:paraId="44D43559" w14:textId="02F36FA6" w:rsidR="000E2956" w:rsidRPr="00B3135A" w:rsidRDefault="000E2956" w:rsidP="000E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790"/>
              </w:tabs>
              <w:spacing w:line="240" w:lineRule="auto"/>
              <w:ind w:left="73" w:right="-110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1250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1C0F8208" w14:textId="7C12449C" w:rsidR="000E2956" w:rsidRPr="00EF34E1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14,261</w:t>
            </w:r>
          </w:p>
        </w:tc>
        <w:tc>
          <w:tcPr>
            <w:tcW w:w="272" w:type="dxa"/>
          </w:tcPr>
          <w:p w14:paraId="19FC398F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7C38F5D1" w14:textId="7F47D1AB" w:rsidR="000E2956" w:rsidRPr="00EF34E1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474,016</w:t>
            </w:r>
          </w:p>
        </w:tc>
        <w:tc>
          <w:tcPr>
            <w:tcW w:w="272" w:type="dxa"/>
          </w:tcPr>
          <w:p w14:paraId="303B4F15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6E55B1B7" w14:textId="0F27BA2C" w:rsidR="000E2956" w:rsidRPr="00EF34E1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B1A13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688FB88F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6CA8222F" w14:textId="37EA2AFB" w:rsidR="000E2956" w:rsidRPr="00EF34E1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474,016</w:t>
            </w:r>
          </w:p>
        </w:tc>
      </w:tr>
      <w:tr w:rsidR="000E2956" w:rsidRPr="00B3135A" w14:paraId="152E4DCD" w14:textId="77777777" w:rsidTr="006E7CD6">
        <w:tc>
          <w:tcPr>
            <w:tcW w:w="3780" w:type="dxa"/>
          </w:tcPr>
          <w:p w14:paraId="5B48FBD2" w14:textId="77777777" w:rsidR="000E2956" w:rsidRPr="0001250B" w:rsidRDefault="000E2956" w:rsidP="000E2956">
            <w:pPr>
              <w:tabs>
                <w:tab w:val="clear" w:pos="2807"/>
              </w:tabs>
              <w:spacing w:line="240" w:lineRule="auto"/>
              <w:ind w:left="73" w:right="-200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1250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  <w:p w14:paraId="5C0A6E0E" w14:textId="09605ED1" w:rsidR="000E2956" w:rsidRPr="00EF34E1" w:rsidDel="000F0E84" w:rsidRDefault="000E2956" w:rsidP="000E2956">
            <w:pPr>
              <w:tabs>
                <w:tab w:val="clear" w:pos="2807"/>
                <w:tab w:val="left" w:pos="2679"/>
              </w:tabs>
              <w:spacing w:line="240" w:lineRule="auto"/>
              <w:ind w:left="73" w:right="-106" w:hanging="73"/>
              <w:rPr>
                <w:rFonts w:ascii="Angsana New" w:hAnsi="Angsana New"/>
                <w:spacing w:val="-6"/>
                <w:sz w:val="30"/>
                <w:szCs w:val="30"/>
                <w:highlight w:val="red"/>
                <w:cs/>
                <w:lang w:val="en-GB" w:eastAsia="en-GB"/>
              </w:rPr>
            </w:pPr>
            <w:r w:rsidRPr="0001250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01250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ที่ใช้ในการป้องกันความเสี่ยง</w:t>
            </w:r>
          </w:p>
        </w:tc>
        <w:tc>
          <w:tcPr>
            <w:tcW w:w="990" w:type="dxa"/>
          </w:tcPr>
          <w:p w14:paraId="172CF1FE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2" w:type="dxa"/>
          </w:tcPr>
          <w:p w14:paraId="324C6E1F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392974BA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066FD8C5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0BDB9ED7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1" w:type="dxa"/>
          </w:tcPr>
          <w:p w14:paraId="03694419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171ED717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0E2956" w:rsidRPr="00B3135A" w14:paraId="34A6BC95" w14:textId="77777777" w:rsidTr="006E7CD6">
        <w:tc>
          <w:tcPr>
            <w:tcW w:w="3780" w:type="dxa"/>
          </w:tcPr>
          <w:p w14:paraId="0E22ED8F" w14:textId="474FC936" w:rsidR="000E2956" w:rsidRPr="0001250B" w:rsidRDefault="000E2956" w:rsidP="000E2956">
            <w:pPr>
              <w:tabs>
                <w:tab w:val="clear" w:pos="2807"/>
              </w:tabs>
              <w:spacing w:line="240" w:lineRule="auto"/>
              <w:ind w:left="73" w:right="-200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</w:t>
            </w: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990" w:type="dxa"/>
          </w:tcPr>
          <w:p w14:paraId="6D0046DC" w14:textId="5FC0EE45" w:rsidR="000E2956" w:rsidRPr="00EF34E1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18,2</w:t>
            </w:r>
            <w:r w:rsidR="00B4485B">
              <w:rPr>
                <w:rFonts w:ascii="Angsana New" w:hAnsi="Angsana New"/>
                <w:sz w:val="30"/>
                <w:szCs w:val="30"/>
                <w:lang w:eastAsia="en-GB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72" w:type="dxa"/>
          </w:tcPr>
          <w:p w14:paraId="3EAB63CD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50208F4E" w14:textId="17DF177C" w:rsidR="000E2956" w:rsidRPr="00EF34E1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605,021</w:t>
            </w:r>
          </w:p>
        </w:tc>
        <w:tc>
          <w:tcPr>
            <w:tcW w:w="272" w:type="dxa"/>
          </w:tcPr>
          <w:p w14:paraId="0C268964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3D7183F1" w14:textId="021DF3CB" w:rsidR="000E2956" w:rsidRPr="00EF34E1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B1A13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46DF7A62" w14:textId="77777777" w:rsidR="000E2956" w:rsidRPr="00EF34E1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</w:tcPr>
          <w:p w14:paraId="0666E689" w14:textId="155D6A36" w:rsidR="000E2956" w:rsidRPr="00EF34E1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605,021</w:t>
            </w:r>
          </w:p>
        </w:tc>
      </w:tr>
      <w:tr w:rsidR="000E2956" w:rsidRPr="00B3135A" w14:paraId="663D64BD" w14:textId="77777777" w:rsidTr="00EF34E1">
        <w:tc>
          <w:tcPr>
            <w:tcW w:w="3780" w:type="dxa"/>
          </w:tcPr>
          <w:p w14:paraId="2D0760CE" w14:textId="677A1C9B" w:rsidR="000E2956" w:rsidRPr="00EF34E1" w:rsidDel="000F0E84" w:rsidRDefault="000E2956" w:rsidP="000E2956">
            <w:pPr>
              <w:spacing w:line="240" w:lineRule="auto"/>
              <w:ind w:left="73" w:right="-108" w:hanging="73"/>
              <w:rPr>
                <w:rFonts w:ascii="Angsana New" w:hAnsi="Angsana New"/>
                <w:sz w:val="30"/>
                <w:szCs w:val="30"/>
                <w:highlight w:val="red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1985B9" w14:textId="52A84624" w:rsidR="000E2956" w:rsidRPr="00B3135A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32,</w:t>
            </w:r>
            <w:r w:rsidR="005432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463</w:t>
            </w:r>
          </w:p>
        </w:tc>
        <w:tc>
          <w:tcPr>
            <w:tcW w:w="272" w:type="dxa"/>
          </w:tcPr>
          <w:p w14:paraId="612BB73D" w14:textId="77777777" w:rsidR="000E2956" w:rsidRPr="00B3135A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5217F5E" w14:textId="77777777" w:rsidR="000E2956" w:rsidRPr="00B3135A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1,079,037</w:t>
            </w:r>
          </w:p>
        </w:tc>
        <w:tc>
          <w:tcPr>
            <w:tcW w:w="272" w:type="dxa"/>
          </w:tcPr>
          <w:p w14:paraId="51201BAE" w14:textId="77777777" w:rsidR="000E2956" w:rsidRPr="00B3135A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7D2B694" w14:textId="77777777" w:rsidR="000E2956" w:rsidRPr="00B3135A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1" w:type="dxa"/>
          </w:tcPr>
          <w:p w14:paraId="49B339D6" w14:textId="77777777" w:rsidR="000E2956" w:rsidRPr="00B3135A" w:rsidRDefault="000E2956" w:rsidP="000E29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794BA672" w14:textId="77777777" w:rsidR="000E2956" w:rsidRPr="00B3135A" w:rsidRDefault="000E295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 w:hanging="70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  <w:t>1,079,037</w:t>
            </w:r>
          </w:p>
        </w:tc>
      </w:tr>
    </w:tbl>
    <w:p w14:paraId="3A80105F" w14:textId="1C97B922" w:rsidR="002F6D39" w:rsidRPr="00EF34E1" w:rsidRDefault="002F6D39" w:rsidP="00EF34E1">
      <w:pPr>
        <w:ind w:firstLine="227"/>
        <w:rPr>
          <w:sz w:val="30"/>
          <w:szCs w:val="30"/>
        </w:rPr>
      </w:pPr>
      <w:r w:rsidRPr="00EF34E1">
        <w:rPr>
          <w:rFonts w:ascii="Angsana New" w:hAnsi="Angsana New"/>
          <w:sz w:val="22"/>
          <w:szCs w:val="22"/>
        </w:rPr>
        <w:tab/>
      </w:r>
      <w:r w:rsidRPr="00EF34E1">
        <w:rPr>
          <w:rFonts w:ascii="Angsana New" w:hAnsi="Angsana New"/>
          <w:sz w:val="22"/>
          <w:szCs w:val="22"/>
        </w:rPr>
        <w:tab/>
      </w:r>
      <w:r w:rsidRPr="00EF34E1">
        <w:rPr>
          <w:rFonts w:ascii="Angsana New" w:hAnsi="Angsana New"/>
          <w:sz w:val="22"/>
          <w:szCs w:val="22"/>
        </w:rPr>
        <w:tab/>
      </w:r>
      <w:r>
        <w:rPr>
          <w:rFonts w:ascii="Angsana New" w:hAnsi="Angsana New"/>
          <w:sz w:val="30"/>
          <w:szCs w:val="30"/>
        </w:rPr>
        <w:tab/>
      </w:r>
    </w:p>
    <w:tbl>
      <w:tblPr>
        <w:tblStyle w:val="TableGrid"/>
        <w:tblW w:w="872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2"/>
        <w:gridCol w:w="1078"/>
        <w:gridCol w:w="272"/>
        <w:gridCol w:w="1168"/>
        <w:gridCol w:w="270"/>
        <w:gridCol w:w="896"/>
      </w:tblGrid>
      <w:tr w:rsidR="00FE5746" w:rsidRPr="00B3135A" w14:paraId="4D9F6974" w14:textId="77777777" w:rsidTr="004902FE">
        <w:trPr>
          <w:tblHeader/>
        </w:trPr>
        <w:tc>
          <w:tcPr>
            <w:tcW w:w="3780" w:type="dxa"/>
          </w:tcPr>
          <w:p w14:paraId="667398FA" w14:textId="049A3851" w:rsidR="00FE5746" w:rsidRPr="00B3135A" w:rsidRDefault="00FE5746" w:rsidP="0065072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46" w:type="dxa"/>
            <w:gridSpan w:val="7"/>
          </w:tcPr>
          <w:p w14:paraId="2D952454" w14:textId="7C0A2CF9" w:rsidR="00FE5746" w:rsidRPr="00EF34E1" w:rsidRDefault="004902FE" w:rsidP="0065072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C0C7C" w:rsidRPr="00B3135A" w14:paraId="794768CB" w14:textId="77777777" w:rsidTr="00EF34E1">
        <w:trPr>
          <w:tblHeader/>
        </w:trPr>
        <w:tc>
          <w:tcPr>
            <w:tcW w:w="3780" w:type="dxa"/>
          </w:tcPr>
          <w:p w14:paraId="3CF7FB83" w14:textId="77777777" w:rsidR="00DC0C7C" w:rsidRPr="00EF34E1" w:rsidDel="004902FE" w:rsidRDefault="00DC0C7C" w:rsidP="00DC0C7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0789E38" w14:textId="77777777" w:rsidR="00DC0C7C" w:rsidRPr="00B3135A" w:rsidDel="004902FE" w:rsidRDefault="00DC0C7C" w:rsidP="00DC0C7C">
            <w:pPr>
              <w:tabs>
                <w:tab w:val="clear" w:pos="680"/>
                <w:tab w:val="left" w:pos="364"/>
              </w:tabs>
              <w:spacing w:line="240" w:lineRule="auto"/>
              <w:ind w:left="-266" w:right="-212" w:firstLine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7E5A84B6" w14:textId="77777777" w:rsidR="00DC0C7C" w:rsidRPr="00B3135A" w:rsidRDefault="00DC0C7C" w:rsidP="00DC0C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684" w:type="dxa"/>
            <w:gridSpan w:val="5"/>
          </w:tcPr>
          <w:p w14:paraId="1BE69DFB" w14:textId="1C04A84D" w:rsidR="00DC0C7C" w:rsidRPr="00B3135A" w:rsidDel="004902FE" w:rsidRDefault="00DC0C7C" w:rsidP="00DC0C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E783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C0C7C" w:rsidRPr="00B3135A" w14:paraId="2B84D464" w14:textId="77777777" w:rsidTr="00EF34E1">
        <w:trPr>
          <w:tblHeader/>
        </w:trPr>
        <w:tc>
          <w:tcPr>
            <w:tcW w:w="3780" w:type="dxa"/>
          </w:tcPr>
          <w:p w14:paraId="004B7DE5" w14:textId="77777777" w:rsidR="00DC0C7C" w:rsidRPr="00EF34E1" w:rsidRDefault="00DC0C7C" w:rsidP="00DC0C7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482BD12" w14:textId="6B296DD1" w:rsidR="00DC0C7C" w:rsidRPr="00B3135A" w:rsidRDefault="00DC0C7C" w:rsidP="00DC0C7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กันยายน</w:t>
            </w:r>
          </w:p>
        </w:tc>
        <w:tc>
          <w:tcPr>
            <w:tcW w:w="990" w:type="dxa"/>
          </w:tcPr>
          <w:p w14:paraId="2D17C800" w14:textId="77777777" w:rsidR="00DC0C7C" w:rsidRPr="00B3135A" w:rsidRDefault="00DC0C7C" w:rsidP="00DC0C7C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</w:t>
            </w:r>
          </w:p>
          <w:p w14:paraId="769C0951" w14:textId="04607508" w:rsidR="00DC0C7C" w:rsidRPr="00B3135A" w:rsidRDefault="00DC0C7C" w:rsidP="00DC0C7C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5B1E67F4" w14:textId="77777777" w:rsidR="00DC0C7C" w:rsidRPr="00B3135A" w:rsidRDefault="00DC0C7C" w:rsidP="00DC0C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3886DB7A" w14:textId="684BF433" w:rsidR="00DC0C7C" w:rsidRPr="00B3135A" w:rsidRDefault="00DC0C7C" w:rsidP="00DC0C7C">
            <w:pPr>
              <w:tabs>
                <w:tab w:val="clear" w:pos="680"/>
                <w:tab w:val="clear" w:pos="907"/>
                <w:tab w:val="left" w:pos="629"/>
              </w:tabs>
              <w:spacing w:line="240" w:lineRule="auto"/>
              <w:ind w:left="-91" w:right="-123" w:hanging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E783B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ภายใน</w:t>
            </w:r>
            <w:r w:rsidRPr="00DE783B"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  <w:t xml:space="preserve"> 1 </w:t>
            </w:r>
            <w:r w:rsidRPr="00DE783B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ปี</w:t>
            </w:r>
            <w:r w:rsidRPr="00DE783B">
              <w:rPr>
                <w:rFonts w:ascii="Angsana New" w:hAnsi="Angsana New"/>
                <w:spacing w:val="-6"/>
                <w:sz w:val="30"/>
                <w:szCs w:val="30"/>
                <w:cs/>
                <w:lang w:val="en-GB" w:eastAsia="en-GB"/>
              </w:rPr>
              <w:t xml:space="preserve"> หรือน้อยกว่า</w:t>
            </w:r>
          </w:p>
        </w:tc>
        <w:tc>
          <w:tcPr>
            <w:tcW w:w="272" w:type="dxa"/>
          </w:tcPr>
          <w:p w14:paraId="289E9703" w14:textId="77777777" w:rsidR="00DC0C7C" w:rsidRPr="00B3135A" w:rsidRDefault="00DC0C7C" w:rsidP="00DC0C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35F1B488" w14:textId="77777777" w:rsidR="00DC0C7C" w:rsidRPr="00DE783B" w:rsidRDefault="00DC0C7C" w:rsidP="00DC0C7C">
            <w:pPr>
              <w:tabs>
                <w:tab w:val="clear" w:pos="680"/>
                <w:tab w:val="clear" w:pos="907"/>
                <w:tab w:val="left" w:pos="789"/>
              </w:tabs>
              <w:spacing w:line="240" w:lineRule="auto"/>
              <w:ind w:left="-74" w:right="-112" w:hanging="37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</w:pPr>
            <w:r w:rsidRPr="00DE783B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 xml:space="preserve">มากกว่า </w:t>
            </w:r>
            <w:r w:rsidRPr="00DE783B"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  <w:t xml:space="preserve">1 </w:t>
            </w:r>
            <w:r w:rsidRPr="00DE783B">
              <w:rPr>
                <w:rFonts w:ascii="Angsana New" w:hAnsi="Angsana New"/>
                <w:spacing w:val="-4"/>
                <w:sz w:val="30"/>
                <w:szCs w:val="30"/>
                <w:cs/>
                <w:lang w:val="en-GB" w:eastAsia="en-GB"/>
              </w:rPr>
              <w:t>ปี</w:t>
            </w:r>
          </w:p>
          <w:p w14:paraId="671410B3" w14:textId="14A78626" w:rsidR="00DC0C7C" w:rsidRPr="00B3135A" w:rsidRDefault="00DC0C7C" w:rsidP="00DC0C7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E783B">
              <w:rPr>
                <w:rFonts w:ascii="Angsana New" w:hAnsi="Angsana New"/>
                <w:spacing w:val="-2"/>
                <w:sz w:val="30"/>
                <w:szCs w:val="30"/>
                <w:cs/>
                <w:lang w:val="en-GB" w:eastAsia="en-GB"/>
              </w:rPr>
              <w:t xml:space="preserve">แต่ไม่เกิน </w:t>
            </w:r>
            <w:r w:rsidRPr="00DE783B">
              <w:rPr>
                <w:rFonts w:ascii="Angsana New" w:hAnsi="Angsana New"/>
                <w:spacing w:val="-2"/>
                <w:sz w:val="30"/>
                <w:szCs w:val="30"/>
                <w:lang w:val="en-GB" w:eastAsia="en-GB"/>
              </w:rPr>
              <w:t xml:space="preserve">5 </w:t>
            </w:r>
            <w:r w:rsidRPr="00DE783B">
              <w:rPr>
                <w:rFonts w:ascii="Angsana New" w:hAnsi="Angsana New"/>
                <w:spacing w:val="-2"/>
                <w:sz w:val="30"/>
                <w:szCs w:val="30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</w:tcPr>
          <w:p w14:paraId="07D18F3A" w14:textId="77777777" w:rsidR="00DC0C7C" w:rsidRPr="00B3135A" w:rsidRDefault="00DC0C7C" w:rsidP="00DC0C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03E85C44" w14:textId="77777777" w:rsidR="00DC0C7C" w:rsidRPr="004902FE" w:rsidRDefault="00DC0C7C" w:rsidP="00DC0C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D7062A4" w14:textId="0428538E" w:rsidR="00DC0C7C" w:rsidRPr="00B3135A" w:rsidRDefault="00DC0C7C" w:rsidP="00DC0C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DC0C7C" w:rsidRPr="00B3135A" w14:paraId="78795FA1" w14:textId="77777777" w:rsidTr="00EF34E1">
        <w:trPr>
          <w:tblHeader/>
        </w:trPr>
        <w:tc>
          <w:tcPr>
            <w:tcW w:w="3780" w:type="dxa"/>
          </w:tcPr>
          <w:p w14:paraId="7587215E" w14:textId="77777777" w:rsidR="00DC0C7C" w:rsidRPr="00EF34E1" w:rsidRDefault="00DC0C7C" w:rsidP="00DC0C7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46" w:type="dxa"/>
            <w:gridSpan w:val="7"/>
          </w:tcPr>
          <w:p w14:paraId="3222B4A8" w14:textId="128E68EA" w:rsidR="00DC0C7C" w:rsidRPr="00EF34E1" w:rsidRDefault="000C7887" w:rsidP="00DC0C7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EF34E1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EF34E1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พันบาท</w:t>
            </w:r>
            <w:r w:rsidRPr="00EF34E1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E5746" w:rsidRPr="00B3135A" w14:paraId="45C6C35B" w14:textId="77777777" w:rsidTr="00EF34E1">
        <w:tc>
          <w:tcPr>
            <w:tcW w:w="3780" w:type="dxa"/>
            <w:hideMark/>
          </w:tcPr>
          <w:p w14:paraId="2327B457" w14:textId="2D6C42B2" w:rsidR="00FE5746" w:rsidRPr="00B3135A" w:rsidRDefault="0031765B" w:rsidP="0065072C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2565</w:t>
            </w:r>
            <w:r w:rsidR="00FE5746"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990" w:type="dxa"/>
          </w:tcPr>
          <w:p w14:paraId="453E317E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7DFD77FA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7FF09D6A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4CD3E56A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781501B9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5795D3B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2BFA8B82" w14:textId="77777777" w:rsidR="00FE5746" w:rsidRPr="00B3135A" w:rsidRDefault="00FE5746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31765B" w:rsidRPr="00B3135A" w14:paraId="6DAF76AD" w14:textId="77777777" w:rsidTr="00EF34E1">
        <w:tc>
          <w:tcPr>
            <w:tcW w:w="3780" w:type="dxa"/>
          </w:tcPr>
          <w:p w14:paraId="7C01E9D9" w14:textId="5FF4DBDA" w:rsidR="0031765B" w:rsidRPr="00B3135A" w:rsidDel="0031765B" w:rsidRDefault="0031765B" w:rsidP="0065072C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7075307A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5AD1A1E5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373CA57C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2CA550FA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5D2052DF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BC48198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2CAC6BC7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CE4007" w:rsidRPr="00B3135A" w14:paraId="0C153747" w14:textId="77777777" w:rsidTr="00EF34E1">
        <w:tc>
          <w:tcPr>
            <w:tcW w:w="3780" w:type="dxa"/>
          </w:tcPr>
          <w:p w14:paraId="3231EDB7" w14:textId="49A5C317" w:rsidR="00CE4007" w:rsidRPr="00EF34E1" w:rsidRDefault="00CE4007" w:rsidP="0065072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990" w:type="dxa"/>
          </w:tcPr>
          <w:p w14:paraId="40795C19" w14:textId="2D47726B" w:rsidR="00CE4007" w:rsidRPr="00EF34E1" w:rsidRDefault="00DC0C7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458</w:t>
            </w:r>
          </w:p>
        </w:tc>
        <w:tc>
          <w:tcPr>
            <w:tcW w:w="272" w:type="dxa"/>
          </w:tcPr>
          <w:p w14:paraId="0ACF0407" w14:textId="77777777" w:rsidR="00CE4007" w:rsidRPr="00EF34E1" w:rsidRDefault="00CE4007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42DA24F5" w14:textId="28FD3EDA" w:rsidR="00CE4007" w:rsidRPr="00EF34E1" w:rsidRDefault="00DC0C7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458</w:t>
            </w:r>
          </w:p>
        </w:tc>
        <w:tc>
          <w:tcPr>
            <w:tcW w:w="272" w:type="dxa"/>
          </w:tcPr>
          <w:p w14:paraId="45C8AF7C" w14:textId="77777777" w:rsidR="00CE4007" w:rsidRPr="00EF34E1" w:rsidRDefault="00CE4007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3F00F1C7" w14:textId="6CC36193" w:rsidR="00CE4007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47AD4170" w14:textId="77777777" w:rsidR="00CE4007" w:rsidRPr="00EF34E1" w:rsidRDefault="00CE4007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5CB44DB0" w14:textId="1660EBB8" w:rsidR="00CE4007" w:rsidRPr="00EF34E1" w:rsidRDefault="00DC0C7C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 w:hanging="70"/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458</w:t>
            </w:r>
          </w:p>
        </w:tc>
      </w:tr>
      <w:tr w:rsidR="0031765B" w:rsidRPr="00B3135A" w14:paraId="0704E83B" w14:textId="77777777" w:rsidTr="004902FE">
        <w:tc>
          <w:tcPr>
            <w:tcW w:w="3780" w:type="dxa"/>
          </w:tcPr>
          <w:p w14:paraId="714D7035" w14:textId="2A7CDBE3" w:rsidR="0031765B" w:rsidRPr="00B3135A" w:rsidDel="0031765B" w:rsidRDefault="0031765B" w:rsidP="0031765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เงินกู้ยืมระยะสั้นจากบริษัทร่วม </w:t>
            </w:r>
          </w:p>
        </w:tc>
        <w:tc>
          <w:tcPr>
            <w:tcW w:w="990" w:type="dxa"/>
          </w:tcPr>
          <w:p w14:paraId="42D6A7E6" w14:textId="0233CC36" w:rsidR="0031765B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34,000</w:t>
            </w:r>
          </w:p>
        </w:tc>
        <w:tc>
          <w:tcPr>
            <w:tcW w:w="272" w:type="dxa"/>
          </w:tcPr>
          <w:p w14:paraId="3FF40C21" w14:textId="77777777" w:rsidR="0031765B" w:rsidRPr="00EF34E1" w:rsidRDefault="0031765B" w:rsidP="0031765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10822535" w14:textId="1F3FA000" w:rsidR="0031765B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34,00</w:t>
            </w:r>
            <w:r w:rsidR="00C71743">
              <w:rPr>
                <w:rFonts w:ascii="Angsana New" w:hAnsi="Angsana New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72" w:type="dxa"/>
          </w:tcPr>
          <w:p w14:paraId="6BDA2636" w14:textId="77777777" w:rsidR="0031765B" w:rsidRPr="00EF34E1" w:rsidRDefault="0031765B" w:rsidP="0031765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2AF8DC28" w14:textId="29BB64C9" w:rsidR="0031765B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17C43254" w14:textId="77777777" w:rsidR="0031765B" w:rsidRPr="00EF34E1" w:rsidRDefault="0031765B" w:rsidP="0031765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5CCB86F2" w14:textId="66E9F5A4" w:rsidR="0031765B" w:rsidRPr="00EF34E1" w:rsidRDefault="00CE4007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 w:hanging="70"/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  <w:t>34,00</w:t>
            </w:r>
            <w:r w:rsidR="00C71743"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  <w:t>2</w:t>
            </w:r>
          </w:p>
        </w:tc>
      </w:tr>
      <w:tr w:rsidR="0031765B" w:rsidRPr="00B3135A" w14:paraId="0069733E" w14:textId="77777777" w:rsidTr="004902FE">
        <w:tc>
          <w:tcPr>
            <w:tcW w:w="3780" w:type="dxa"/>
          </w:tcPr>
          <w:p w14:paraId="7C7C6469" w14:textId="130C5CD3" w:rsidR="0031765B" w:rsidRPr="00B3135A" w:rsidDel="0031765B" w:rsidRDefault="0031765B" w:rsidP="0031765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250076" w14:textId="5F4A2628" w:rsidR="0031765B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316</w:t>
            </w:r>
          </w:p>
        </w:tc>
        <w:tc>
          <w:tcPr>
            <w:tcW w:w="272" w:type="dxa"/>
          </w:tcPr>
          <w:p w14:paraId="658F937E" w14:textId="77777777" w:rsidR="0031765B" w:rsidRPr="00EF34E1" w:rsidRDefault="0031765B" w:rsidP="0031765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1A46CD" w14:textId="38818605" w:rsidR="0031765B" w:rsidRPr="00EF34E1" w:rsidRDefault="00DC0C7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31</w:t>
            </w:r>
            <w:r w:rsidR="00D32781">
              <w:rPr>
                <w:rFonts w:ascii="Angsana New" w:hAnsi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2" w:type="dxa"/>
          </w:tcPr>
          <w:p w14:paraId="1B1B143F" w14:textId="77777777" w:rsidR="0031765B" w:rsidRPr="00EF34E1" w:rsidRDefault="0031765B" w:rsidP="0031765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8E46C55" w14:textId="15164080" w:rsidR="0031765B" w:rsidRPr="00EF34E1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33A2681C" w14:textId="77777777" w:rsidR="0031765B" w:rsidRPr="00EF34E1" w:rsidRDefault="0031765B" w:rsidP="0031765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880CDF0" w14:textId="5BFF47CE" w:rsidR="0031765B" w:rsidRPr="00EF34E1" w:rsidRDefault="00CE4007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 w:hanging="70"/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lang w:val="en-GB" w:eastAsia="en-GB"/>
              </w:rPr>
              <w:t>31</w:t>
            </w:r>
            <w:r w:rsidR="000C41FC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9</w:t>
            </w:r>
          </w:p>
        </w:tc>
      </w:tr>
      <w:tr w:rsidR="0031765B" w:rsidRPr="00B3135A" w14:paraId="673EC55C" w14:textId="77777777" w:rsidTr="004902FE">
        <w:tc>
          <w:tcPr>
            <w:tcW w:w="3780" w:type="dxa"/>
          </w:tcPr>
          <w:p w14:paraId="2A4FAC2D" w14:textId="77777777" w:rsidR="0031765B" w:rsidRPr="00EF34E1" w:rsidDel="0031765B" w:rsidRDefault="0031765B" w:rsidP="0031765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8D0F51" w14:textId="240FAB90" w:rsidR="0031765B" w:rsidRPr="000C53A1" w:rsidRDefault="00DC0C7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0C53A1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3</w:t>
            </w:r>
            <w:r w:rsidR="00925E80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4</w:t>
            </w:r>
            <w:r w:rsidRPr="000C53A1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925E80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77</w:t>
            </w:r>
            <w:r w:rsidRPr="000C53A1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72" w:type="dxa"/>
          </w:tcPr>
          <w:p w14:paraId="37916F84" w14:textId="77777777" w:rsidR="0031765B" w:rsidRPr="00B3135A" w:rsidRDefault="0031765B" w:rsidP="0031765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16FF3AB" w14:textId="0835825E" w:rsidR="0031765B" w:rsidRPr="00B3135A" w:rsidRDefault="000C41FC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34,77</w:t>
            </w:r>
            <w:r w:rsidR="00D6115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9</w:t>
            </w:r>
          </w:p>
        </w:tc>
        <w:tc>
          <w:tcPr>
            <w:tcW w:w="272" w:type="dxa"/>
          </w:tcPr>
          <w:p w14:paraId="1EE3C35C" w14:textId="77777777" w:rsidR="0031765B" w:rsidRPr="00B3135A" w:rsidRDefault="0031765B" w:rsidP="0031765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2CA6AE7" w14:textId="11B51AF0" w:rsidR="0031765B" w:rsidRPr="00B3135A" w:rsidRDefault="00CE4007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78C2BD57" w14:textId="77777777" w:rsidR="0031765B" w:rsidRPr="00B3135A" w:rsidRDefault="0031765B" w:rsidP="0031765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1E69DC0" w14:textId="07D6F577" w:rsidR="0031765B" w:rsidRPr="00EF34E1" w:rsidRDefault="000F4032" w:rsidP="00EF34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 w:hanging="70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  <w:t>34,77</w:t>
            </w:r>
            <w:r w:rsidR="00CB6D50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  <w:t>9</w:t>
            </w:r>
          </w:p>
        </w:tc>
      </w:tr>
      <w:tr w:rsidR="0031765B" w:rsidRPr="00B3135A" w14:paraId="090C4596" w14:textId="77777777" w:rsidTr="004902FE">
        <w:tc>
          <w:tcPr>
            <w:tcW w:w="3780" w:type="dxa"/>
          </w:tcPr>
          <w:p w14:paraId="55A9750E" w14:textId="55232E5F" w:rsidR="0031765B" w:rsidRPr="00B3135A" w:rsidDel="0031765B" w:rsidRDefault="0031765B" w:rsidP="0065072C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t>2564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FC750C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50233AD4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7294BF50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4F7C5A45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09FECCB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0B2904A4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3FA3C6BE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31765B" w:rsidRPr="00B3135A" w14:paraId="20717741" w14:textId="77777777" w:rsidTr="00EF34E1">
        <w:tc>
          <w:tcPr>
            <w:tcW w:w="3780" w:type="dxa"/>
          </w:tcPr>
          <w:p w14:paraId="1CD8C8E3" w14:textId="52ABC973" w:rsidR="0031765B" w:rsidRPr="00B3135A" w:rsidRDefault="0031765B" w:rsidP="0065072C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439F603E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543BF1B4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1AB475A9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1812A41F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1E2EF6EE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25D1EDE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59760A2E" w14:textId="77777777" w:rsidR="0031765B" w:rsidRPr="00B3135A" w:rsidRDefault="0031765B" w:rsidP="0065072C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FE5746" w:rsidRPr="00B3135A" w14:paraId="37A425A2" w14:textId="77777777" w:rsidTr="00EF34E1">
        <w:tc>
          <w:tcPr>
            <w:tcW w:w="3780" w:type="dxa"/>
            <w:hideMark/>
          </w:tcPr>
          <w:p w14:paraId="75415EAF" w14:textId="77777777" w:rsidR="00FE5746" w:rsidRPr="00B3135A" w:rsidRDefault="00FE5746" w:rsidP="0065072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67DA5D9A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106,557</w:t>
            </w:r>
          </w:p>
        </w:tc>
        <w:tc>
          <w:tcPr>
            <w:tcW w:w="272" w:type="dxa"/>
          </w:tcPr>
          <w:p w14:paraId="3F45CADE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73846C07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106,557</w:t>
            </w:r>
          </w:p>
        </w:tc>
        <w:tc>
          <w:tcPr>
            <w:tcW w:w="272" w:type="dxa"/>
          </w:tcPr>
          <w:p w14:paraId="3A315063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10E5CBF2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7D97AB78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3E9A11A8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106,557</w:t>
            </w:r>
          </w:p>
        </w:tc>
      </w:tr>
      <w:tr w:rsidR="00FE5746" w:rsidRPr="00B3135A" w14:paraId="06A50F2D" w14:textId="77777777" w:rsidTr="00EF34E1">
        <w:tc>
          <w:tcPr>
            <w:tcW w:w="3780" w:type="dxa"/>
            <w:hideMark/>
          </w:tcPr>
          <w:p w14:paraId="2F449C42" w14:textId="77777777" w:rsidR="00FE5746" w:rsidRPr="00B3135A" w:rsidRDefault="00FE5746" w:rsidP="0065072C">
            <w:pPr>
              <w:spacing w:line="240" w:lineRule="auto"/>
              <w:ind w:left="73" w:right="-24" w:hanging="73"/>
              <w:rPr>
                <w:rFonts w:ascii="Angsana New" w:hAnsi="Angsana New"/>
                <w:spacing w:val="-8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pacing w:val="-8"/>
                <w:sz w:val="30"/>
                <w:szCs w:val="30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62B52BC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30,000</w:t>
            </w:r>
          </w:p>
        </w:tc>
        <w:tc>
          <w:tcPr>
            <w:tcW w:w="272" w:type="dxa"/>
          </w:tcPr>
          <w:p w14:paraId="7711F06D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064188CD" w14:textId="5C939B3D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30,0</w:t>
            </w:r>
            <w:r w:rsidR="001309E0">
              <w:rPr>
                <w:rFonts w:ascii="Angsana New" w:hAnsi="Angsana New"/>
                <w:sz w:val="30"/>
                <w:szCs w:val="30"/>
                <w:lang w:val="en-GB" w:eastAsia="en-GB"/>
              </w:rPr>
              <w:t>52</w:t>
            </w:r>
          </w:p>
        </w:tc>
        <w:tc>
          <w:tcPr>
            <w:tcW w:w="272" w:type="dxa"/>
          </w:tcPr>
          <w:p w14:paraId="1B29D60D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2F055F54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1B38AB6B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6814F26C" w14:textId="25B7582A" w:rsidR="00FE5746" w:rsidRPr="00B3135A" w:rsidRDefault="001309E0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30,0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52</w:t>
            </w:r>
          </w:p>
        </w:tc>
      </w:tr>
      <w:tr w:rsidR="00FE5746" w:rsidRPr="00B3135A" w14:paraId="01F10C14" w14:textId="77777777" w:rsidTr="00EF34E1">
        <w:tc>
          <w:tcPr>
            <w:tcW w:w="3780" w:type="dxa"/>
          </w:tcPr>
          <w:p w14:paraId="0543E115" w14:textId="77777777" w:rsidR="00FE5746" w:rsidRPr="00B3135A" w:rsidRDefault="00FE5746" w:rsidP="0065072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เงินกู้ยืมระยะสั้นจากบริษัทร่วม </w:t>
            </w:r>
          </w:p>
        </w:tc>
        <w:tc>
          <w:tcPr>
            <w:tcW w:w="990" w:type="dxa"/>
          </w:tcPr>
          <w:p w14:paraId="181E8ACB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34,000</w:t>
            </w:r>
          </w:p>
        </w:tc>
        <w:tc>
          <w:tcPr>
            <w:tcW w:w="272" w:type="dxa"/>
          </w:tcPr>
          <w:p w14:paraId="66BF4F02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5446E195" w14:textId="05BE1768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34,00</w:t>
            </w:r>
            <w:r w:rsidR="001309E0">
              <w:rPr>
                <w:rFonts w:ascii="Angsana New" w:hAnsi="Angsana New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72" w:type="dxa"/>
          </w:tcPr>
          <w:p w14:paraId="3E48F383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0FB2AF07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5F05D33B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7D8567EE" w14:textId="6894A395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34,00</w:t>
            </w:r>
            <w:r w:rsidR="001309E0">
              <w:rPr>
                <w:rFonts w:ascii="Angsana New" w:hAnsi="Angsana New"/>
                <w:sz w:val="30"/>
                <w:szCs w:val="30"/>
                <w:lang w:val="en-GB" w:eastAsia="en-GB"/>
              </w:rPr>
              <w:t>2</w:t>
            </w:r>
          </w:p>
        </w:tc>
      </w:tr>
      <w:tr w:rsidR="00FE5746" w:rsidRPr="00B3135A" w14:paraId="569A3740" w14:textId="77777777" w:rsidTr="00EF34E1">
        <w:trPr>
          <w:trHeight w:val="119"/>
        </w:trPr>
        <w:tc>
          <w:tcPr>
            <w:tcW w:w="3780" w:type="dxa"/>
            <w:hideMark/>
          </w:tcPr>
          <w:p w14:paraId="1768FD10" w14:textId="77777777" w:rsidR="00FE5746" w:rsidRPr="00B3135A" w:rsidRDefault="00FE5746" w:rsidP="0065072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C0FF38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17,934</w:t>
            </w:r>
          </w:p>
        </w:tc>
        <w:tc>
          <w:tcPr>
            <w:tcW w:w="272" w:type="dxa"/>
          </w:tcPr>
          <w:p w14:paraId="540BDEDC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6717DC1" w14:textId="29546AD0" w:rsidR="00FE5746" w:rsidRPr="00EF34E1" w:rsidRDefault="0055713A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12,334</w:t>
            </w:r>
          </w:p>
        </w:tc>
        <w:tc>
          <w:tcPr>
            <w:tcW w:w="272" w:type="dxa"/>
          </w:tcPr>
          <w:p w14:paraId="2AF23B2B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9D4A33C" w14:textId="5E1F2F10" w:rsidR="00FE5746" w:rsidRPr="00B3135A" w:rsidRDefault="0055713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12</w:t>
            </w:r>
            <w:r w:rsidR="00DC0C7C"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215</w:t>
            </w:r>
          </w:p>
        </w:tc>
        <w:tc>
          <w:tcPr>
            <w:tcW w:w="270" w:type="dxa"/>
          </w:tcPr>
          <w:p w14:paraId="11D9F10D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710136A4" w14:textId="32DC23F3" w:rsidR="00FE5746" w:rsidRPr="00B3135A" w:rsidRDefault="007567E5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24</w:t>
            </w:r>
            <w:r w:rsidR="00DC0C7C"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5</w:t>
            </w:r>
            <w:r w:rsidR="00DC0C7C" w:rsidRPr="00B3135A">
              <w:rPr>
                <w:rFonts w:ascii="Angsana New" w:hAnsi="Angsana New"/>
                <w:sz w:val="30"/>
                <w:szCs w:val="30"/>
                <w:lang w:val="en-GB" w:eastAsia="en-GB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9</w:t>
            </w:r>
          </w:p>
        </w:tc>
      </w:tr>
      <w:tr w:rsidR="00FE5746" w:rsidRPr="00B3135A" w14:paraId="4B519903" w14:textId="77777777" w:rsidTr="00EF34E1">
        <w:tc>
          <w:tcPr>
            <w:tcW w:w="3780" w:type="dxa"/>
          </w:tcPr>
          <w:p w14:paraId="75466DE2" w14:textId="77777777" w:rsidR="00FE5746" w:rsidRPr="00EF34E1" w:rsidRDefault="00FE5746" w:rsidP="0065072C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F27CED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188,491</w:t>
            </w:r>
          </w:p>
        </w:tc>
        <w:tc>
          <w:tcPr>
            <w:tcW w:w="272" w:type="dxa"/>
          </w:tcPr>
          <w:p w14:paraId="56AF5375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F2194A9" w14:textId="4A1217A4" w:rsidR="00FE5746" w:rsidRPr="00B3135A" w:rsidRDefault="00E174CA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182,9</w:t>
            </w:r>
            <w:r w:rsidR="00033A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45</w:t>
            </w:r>
          </w:p>
        </w:tc>
        <w:tc>
          <w:tcPr>
            <w:tcW w:w="272" w:type="dxa"/>
          </w:tcPr>
          <w:p w14:paraId="6650D31C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5BFD075" w14:textId="3321D8D4" w:rsidR="00FE5746" w:rsidRPr="00B3135A" w:rsidRDefault="00E174CA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12,215</w:t>
            </w:r>
          </w:p>
        </w:tc>
        <w:tc>
          <w:tcPr>
            <w:tcW w:w="270" w:type="dxa"/>
          </w:tcPr>
          <w:p w14:paraId="36663259" w14:textId="77777777" w:rsidR="00FE5746" w:rsidRPr="00B3135A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09A6492A" w14:textId="34880639" w:rsidR="00FE5746" w:rsidRPr="00B3135A" w:rsidRDefault="00477D5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195,1</w:t>
            </w:r>
            <w:r w:rsidR="0047621E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60</w:t>
            </w:r>
          </w:p>
        </w:tc>
      </w:tr>
      <w:tr w:rsidR="00925E80" w:rsidRPr="00B3135A" w14:paraId="0C7AF50C" w14:textId="77777777" w:rsidTr="004902FE">
        <w:tc>
          <w:tcPr>
            <w:tcW w:w="3780" w:type="dxa"/>
          </w:tcPr>
          <w:p w14:paraId="770B45FF" w14:textId="1D1573F8" w:rsidR="00925E80" w:rsidRPr="00B3135A" w:rsidRDefault="00925E80" w:rsidP="00DC0C7C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  <w:lastRenderedPageBreak/>
              <w:t>2564</w:t>
            </w:r>
          </w:p>
        </w:tc>
        <w:tc>
          <w:tcPr>
            <w:tcW w:w="990" w:type="dxa"/>
          </w:tcPr>
          <w:p w14:paraId="0689460B" w14:textId="77777777" w:rsidR="00925E80" w:rsidRPr="00B3135A" w:rsidRDefault="00925E80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5B50D7F4" w14:textId="77777777" w:rsidR="00925E80" w:rsidRPr="00B3135A" w:rsidRDefault="00925E80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4779A22D" w14:textId="77777777" w:rsidR="00925E80" w:rsidRPr="00B3135A" w:rsidRDefault="00925E80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204F7FD3" w14:textId="77777777" w:rsidR="00925E80" w:rsidRPr="00B3135A" w:rsidRDefault="00925E80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24E79593" w14:textId="77777777" w:rsidR="00925E80" w:rsidRPr="00B3135A" w:rsidRDefault="00925E80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361ECA9" w14:textId="77777777" w:rsidR="00925E80" w:rsidRPr="00B3135A" w:rsidRDefault="00925E80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3EC0FB71" w14:textId="77777777" w:rsidR="00925E80" w:rsidRPr="00B3135A" w:rsidRDefault="00925E80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DC0C7C" w:rsidRPr="00B3135A" w14:paraId="13D855B1" w14:textId="77777777" w:rsidTr="004902FE">
        <w:tc>
          <w:tcPr>
            <w:tcW w:w="3780" w:type="dxa"/>
          </w:tcPr>
          <w:p w14:paraId="20065D86" w14:textId="56FCDFEE" w:rsidR="00DC0C7C" w:rsidRPr="00B3135A" w:rsidRDefault="00DC0C7C" w:rsidP="00DC0C7C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990" w:type="dxa"/>
          </w:tcPr>
          <w:p w14:paraId="2F3E9607" w14:textId="77777777" w:rsidR="00DC0C7C" w:rsidRPr="00B3135A" w:rsidRDefault="00DC0C7C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0F0E54CD" w14:textId="77777777" w:rsidR="00DC0C7C" w:rsidRPr="00B3135A" w:rsidRDefault="00DC0C7C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33D7F02D" w14:textId="77777777" w:rsidR="00DC0C7C" w:rsidRPr="00B3135A" w:rsidRDefault="00DC0C7C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7E25AE8F" w14:textId="77777777" w:rsidR="00DC0C7C" w:rsidRPr="00B3135A" w:rsidRDefault="00DC0C7C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06A69758" w14:textId="77777777" w:rsidR="00DC0C7C" w:rsidRPr="00B3135A" w:rsidRDefault="00DC0C7C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008B3F4" w14:textId="77777777" w:rsidR="00DC0C7C" w:rsidRPr="00B3135A" w:rsidRDefault="00DC0C7C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28EC7F31" w14:textId="77777777" w:rsidR="00DC0C7C" w:rsidRPr="00B3135A" w:rsidRDefault="00DC0C7C" w:rsidP="00DC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FE5746" w:rsidRPr="00B3135A" w14:paraId="7D05F094" w14:textId="77777777" w:rsidTr="00EF34E1">
        <w:tc>
          <w:tcPr>
            <w:tcW w:w="3780" w:type="dxa"/>
          </w:tcPr>
          <w:p w14:paraId="6241C04A" w14:textId="40E35A19" w:rsidR="00FE5746" w:rsidRPr="00B3135A" w:rsidRDefault="00770C5F" w:rsidP="00EF34E1">
            <w:pPr>
              <w:tabs>
                <w:tab w:val="clear" w:pos="2807"/>
              </w:tabs>
              <w:spacing w:line="240" w:lineRule="auto"/>
              <w:ind w:left="73" w:right="-200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E78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vAlign w:val="bottom"/>
          </w:tcPr>
          <w:p w14:paraId="0F7AC88D" w14:textId="6D0438DC" w:rsidR="00FE5746" w:rsidRPr="005406F8" w:rsidRDefault="00770C5F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406F8">
              <w:rPr>
                <w:rFonts w:ascii="Angsana New" w:hAnsi="Angsana New"/>
                <w:sz w:val="30"/>
                <w:szCs w:val="30"/>
              </w:rPr>
              <w:t>1</w:t>
            </w:r>
            <w:r w:rsidR="00925CF5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272" w:type="dxa"/>
          </w:tcPr>
          <w:p w14:paraId="746C91C0" w14:textId="77777777" w:rsidR="00FE5746" w:rsidRPr="005406F8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04206C5D" w14:textId="56065093" w:rsidR="00FE5746" w:rsidRPr="00EF34E1" w:rsidRDefault="0092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474,016</w:t>
            </w:r>
          </w:p>
        </w:tc>
        <w:tc>
          <w:tcPr>
            <w:tcW w:w="272" w:type="dxa"/>
          </w:tcPr>
          <w:p w14:paraId="6AE9D7C4" w14:textId="77777777" w:rsidR="00FE5746" w:rsidRPr="005406F8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vAlign w:val="bottom"/>
          </w:tcPr>
          <w:p w14:paraId="28076BF2" w14:textId="53208952" w:rsidR="00FE5746" w:rsidRPr="005406F8" w:rsidRDefault="00770C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19B03C48" w14:textId="77777777" w:rsidR="00FE5746" w:rsidRPr="005406F8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190557CC" w14:textId="4B4DEC98" w:rsidR="00FE5746" w:rsidRPr="005406F8" w:rsidRDefault="0092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474,016</w:t>
            </w:r>
          </w:p>
        </w:tc>
      </w:tr>
      <w:tr w:rsidR="00770C5F" w:rsidRPr="00B3135A" w14:paraId="14098AF2" w14:textId="77777777" w:rsidTr="00EF34E1">
        <w:tc>
          <w:tcPr>
            <w:tcW w:w="3780" w:type="dxa"/>
          </w:tcPr>
          <w:p w14:paraId="630B90AF" w14:textId="77777777" w:rsidR="00770C5F" w:rsidRPr="00DE783B" w:rsidRDefault="00770C5F" w:rsidP="00770C5F">
            <w:pPr>
              <w:tabs>
                <w:tab w:val="clear" w:pos="2807"/>
              </w:tabs>
              <w:spacing w:line="240" w:lineRule="auto"/>
              <w:ind w:left="73" w:right="-200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E78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  <w:p w14:paraId="2DF33793" w14:textId="4DBA81C2" w:rsidR="00770C5F" w:rsidRPr="00DE783B" w:rsidRDefault="00770C5F" w:rsidP="00770C5F">
            <w:pPr>
              <w:tabs>
                <w:tab w:val="clear" w:pos="2807"/>
              </w:tabs>
              <w:spacing w:line="240" w:lineRule="auto"/>
              <w:ind w:left="73" w:right="-200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E783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DE783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ที่ใช้ในการป้องกันความเสี่ยง</w:t>
            </w:r>
          </w:p>
        </w:tc>
        <w:tc>
          <w:tcPr>
            <w:tcW w:w="990" w:type="dxa"/>
            <w:vAlign w:val="bottom"/>
          </w:tcPr>
          <w:p w14:paraId="66A7BBA5" w14:textId="45EC3C9D" w:rsidR="00770C5F" w:rsidRPr="005406F8" w:rsidRDefault="00770C5F" w:rsidP="0077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2" w:type="dxa"/>
          </w:tcPr>
          <w:p w14:paraId="4BD6A074" w14:textId="77777777" w:rsidR="00770C5F" w:rsidRPr="005406F8" w:rsidRDefault="00770C5F" w:rsidP="0077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03D6511E" w14:textId="7B4CA1E8" w:rsidR="00770C5F" w:rsidRPr="00EF34E1" w:rsidRDefault="00770C5F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FF2B09B" w14:textId="77777777" w:rsidR="00770C5F" w:rsidRPr="005406F8" w:rsidRDefault="00770C5F" w:rsidP="0077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</w:tcPr>
          <w:p w14:paraId="2C6E19CE" w14:textId="77777777" w:rsidR="00770C5F" w:rsidRPr="005406F8" w:rsidRDefault="00770C5F" w:rsidP="0077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6E0B21B" w14:textId="77777777" w:rsidR="00770C5F" w:rsidRPr="005406F8" w:rsidRDefault="00770C5F" w:rsidP="0077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451D671D" w14:textId="77777777" w:rsidR="00770C5F" w:rsidRPr="005406F8" w:rsidRDefault="00770C5F" w:rsidP="0077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664492" w:rsidRPr="00B3135A" w14:paraId="1C499572" w14:textId="77777777" w:rsidTr="00EF34E1">
        <w:tc>
          <w:tcPr>
            <w:tcW w:w="3780" w:type="dxa"/>
          </w:tcPr>
          <w:p w14:paraId="72F7357C" w14:textId="4C491734" w:rsidR="00664492" w:rsidRPr="00DE783B" w:rsidRDefault="00664492" w:rsidP="00664492">
            <w:pPr>
              <w:tabs>
                <w:tab w:val="clear" w:pos="2807"/>
              </w:tabs>
              <w:spacing w:line="240" w:lineRule="auto"/>
              <w:ind w:left="73" w:right="-200" w:hanging="73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</w:t>
            </w:r>
            <w:r w:rsidRPr="00B3135A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B3135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990" w:type="dxa"/>
            <w:vAlign w:val="bottom"/>
          </w:tcPr>
          <w:p w14:paraId="10CBCFE2" w14:textId="077A7138" w:rsidR="00664492" w:rsidRPr="005406F8" w:rsidRDefault="00664492" w:rsidP="0066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406F8">
              <w:rPr>
                <w:rFonts w:ascii="Angsana New" w:hAnsi="Angsana New"/>
                <w:sz w:val="30"/>
                <w:szCs w:val="30"/>
              </w:rPr>
              <w:t>1</w:t>
            </w:r>
            <w:r w:rsidR="00925CF5">
              <w:rPr>
                <w:rFonts w:ascii="Angsana New" w:hAnsi="Angsana New"/>
                <w:sz w:val="30"/>
                <w:szCs w:val="30"/>
              </w:rPr>
              <w:t>8,202</w:t>
            </w:r>
          </w:p>
        </w:tc>
        <w:tc>
          <w:tcPr>
            <w:tcW w:w="272" w:type="dxa"/>
          </w:tcPr>
          <w:p w14:paraId="75F2D210" w14:textId="77777777" w:rsidR="00664492" w:rsidRPr="005406F8" w:rsidRDefault="00664492" w:rsidP="0066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</w:tcPr>
          <w:p w14:paraId="7F719C28" w14:textId="7F561754" w:rsidR="00664492" w:rsidRPr="00EF34E1" w:rsidRDefault="0092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605,021</w:t>
            </w:r>
          </w:p>
        </w:tc>
        <w:tc>
          <w:tcPr>
            <w:tcW w:w="272" w:type="dxa"/>
          </w:tcPr>
          <w:p w14:paraId="44809D8C" w14:textId="77777777" w:rsidR="00664492" w:rsidRPr="005406F8" w:rsidRDefault="0066449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8" w:type="dxa"/>
            <w:vAlign w:val="bottom"/>
          </w:tcPr>
          <w:p w14:paraId="1528D6CF" w14:textId="74C4C03A" w:rsidR="00664492" w:rsidRPr="005406F8" w:rsidRDefault="0066449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406F8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5AC57999" w14:textId="77777777" w:rsidR="00664492" w:rsidRPr="005406F8" w:rsidRDefault="00664492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</w:tcPr>
          <w:p w14:paraId="64D6B779" w14:textId="24C9F53E" w:rsidR="00664492" w:rsidRPr="005406F8" w:rsidRDefault="00925CF5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605,021</w:t>
            </w:r>
          </w:p>
        </w:tc>
      </w:tr>
      <w:tr w:rsidR="00FE5746" w:rsidRPr="00B3135A" w14:paraId="1E2AFEE1" w14:textId="77777777" w:rsidTr="00EF34E1">
        <w:tc>
          <w:tcPr>
            <w:tcW w:w="3780" w:type="dxa"/>
          </w:tcPr>
          <w:p w14:paraId="5E6181A3" w14:textId="24D59D54" w:rsidR="00FE5746" w:rsidRPr="00B3135A" w:rsidRDefault="00FE574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B72208" w14:textId="72D20B96" w:rsidR="00FE5746" w:rsidRPr="005406F8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5406F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32,</w:t>
            </w:r>
            <w:r w:rsidR="00925CF5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463</w:t>
            </w:r>
          </w:p>
        </w:tc>
        <w:tc>
          <w:tcPr>
            <w:tcW w:w="272" w:type="dxa"/>
          </w:tcPr>
          <w:p w14:paraId="55A16240" w14:textId="77777777" w:rsidR="00FE5746" w:rsidRPr="005406F8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4306D2" w14:textId="77777777" w:rsidR="00FE5746" w:rsidRPr="00EF34E1" w:rsidRDefault="00FE5746" w:rsidP="00EF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1,079,037</w:t>
            </w:r>
          </w:p>
        </w:tc>
        <w:tc>
          <w:tcPr>
            <w:tcW w:w="272" w:type="dxa"/>
          </w:tcPr>
          <w:p w14:paraId="45696A66" w14:textId="77777777" w:rsidR="00FE5746" w:rsidRPr="00EF34E1" w:rsidRDefault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823A929" w14:textId="77777777" w:rsidR="00FE5746" w:rsidRPr="005406F8" w:rsidRDefault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5406F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68721780" w14:textId="77777777" w:rsidR="00FE5746" w:rsidRPr="005406F8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BFC6E93" w14:textId="77777777" w:rsidR="00FE5746" w:rsidRPr="005406F8" w:rsidRDefault="00FE5746" w:rsidP="006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 w:hanging="70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</w:pPr>
            <w:r w:rsidRPr="005406F8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GB" w:eastAsia="en-GB"/>
              </w:rPr>
              <w:t>1,079,037</w:t>
            </w:r>
          </w:p>
        </w:tc>
      </w:tr>
    </w:tbl>
    <w:p w14:paraId="3101D620" w14:textId="77777777" w:rsidR="00A351B3" w:rsidRPr="00CE5A79" w:rsidRDefault="00A351B3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27A34F" w14:textId="6E5BED0E" w:rsidR="004871F3" w:rsidRDefault="004871F3" w:rsidP="00EF34E1">
      <w:pPr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  <w:cs/>
        </w:rPr>
        <w:t>กระแสเงินสดเข้า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</w:t>
      </w:r>
      <w:r w:rsidRPr="00EF34E1">
        <w:rPr>
          <w:rFonts w:ascii="Angsana New" w:hAnsi="Angsana New"/>
          <w:sz w:val="30"/>
          <w:szCs w:val="30"/>
        </w:rPr>
        <w:br/>
      </w:r>
      <w:r w:rsidRPr="00EF34E1">
        <w:rPr>
          <w:rFonts w:ascii="Angsana New" w:hAnsi="Angsana New"/>
          <w:spacing w:val="-2"/>
          <w:sz w:val="30"/>
          <w:szCs w:val="30"/>
          <w:cs/>
        </w:rPr>
        <w:t>การปิดสัญญาดังกล่าวก่อนการครบกำหนดของสัญญา การเปิดเผยแสดงให้เห็นจำนวนเงินของกระแสเงินสด</w:t>
      </w:r>
      <w:r w:rsidRPr="00EF34E1">
        <w:rPr>
          <w:rFonts w:ascii="Angsana New" w:hAnsi="Angsana New"/>
          <w:sz w:val="30"/>
          <w:szCs w:val="30"/>
          <w:cs/>
        </w:rPr>
        <w:t>สุทธิสำหรับอนุพันธ์ที่ชำระด้วยเงินสดสุทธิและจำนวนเงินของกระแสเงินสดเข้าขั้นต้นของอนุพันธ์</w:t>
      </w:r>
      <w:r w:rsidRPr="00EF34E1">
        <w:rPr>
          <w:rFonts w:ascii="Angsana New" w:hAnsi="Angsana New"/>
          <w:sz w:val="30"/>
          <w:szCs w:val="30"/>
        </w:rPr>
        <w:br/>
      </w:r>
      <w:r w:rsidRPr="00EF34E1">
        <w:rPr>
          <w:rFonts w:ascii="Angsana New" w:hAnsi="Angsana New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5B5A4A7C" w14:textId="77777777" w:rsidR="00D77E75" w:rsidRDefault="00D77E75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F5CB01" w14:textId="252E41A8" w:rsidR="00163A91" w:rsidRPr="00B3135A" w:rsidRDefault="00163A91" w:rsidP="003F7B87">
      <w:pPr>
        <w:spacing w:line="240" w:lineRule="auto"/>
        <w:ind w:left="54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</w:rPr>
        <w:t>(</w:t>
      </w:r>
      <w:r w:rsidR="000E03B3" w:rsidRPr="00B3135A">
        <w:rPr>
          <w:rFonts w:ascii="Angsana New" w:hAnsi="Angsana New"/>
          <w:i/>
          <w:iCs/>
          <w:sz w:val="30"/>
          <w:szCs w:val="30"/>
          <w:cs/>
        </w:rPr>
        <w:t>ข</w:t>
      </w:r>
      <w:r w:rsidRPr="00B3135A">
        <w:rPr>
          <w:rFonts w:ascii="Angsana New" w:hAnsi="Angsana New"/>
          <w:i/>
          <w:iCs/>
          <w:sz w:val="30"/>
          <w:szCs w:val="30"/>
        </w:rPr>
        <w:t xml:space="preserve">.3) </w:t>
      </w:r>
      <w:r w:rsidRPr="00B3135A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6FD361E5" w14:textId="5828532B" w:rsidR="008C0C7E" w:rsidRPr="00B3135A" w:rsidRDefault="00163A91">
      <w:pPr>
        <w:tabs>
          <w:tab w:val="clear" w:pos="454"/>
          <w:tab w:val="left" w:pos="1170"/>
        </w:tabs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 </w:t>
      </w:r>
    </w:p>
    <w:p w14:paraId="1E0B7CF4" w14:textId="7A99987A" w:rsidR="0031765B" w:rsidRPr="00CE5A79" w:rsidRDefault="00317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06AE304" w14:textId="730CA979" w:rsidR="00163A91" w:rsidRPr="00B3135A" w:rsidRDefault="00163A91" w:rsidP="00EF34E1">
      <w:pPr>
        <w:tabs>
          <w:tab w:val="clear" w:pos="454"/>
          <w:tab w:val="left" w:pos="1170"/>
        </w:tabs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</w:rPr>
        <w:t>(</w:t>
      </w:r>
      <w:r w:rsidR="000E03B3" w:rsidRPr="00B3135A">
        <w:rPr>
          <w:rFonts w:ascii="Angsana New" w:hAnsi="Angsana New"/>
          <w:sz w:val="30"/>
          <w:szCs w:val="30"/>
          <w:cs/>
        </w:rPr>
        <w:t>ข</w:t>
      </w:r>
      <w:r w:rsidRPr="00B3135A">
        <w:rPr>
          <w:rFonts w:ascii="Angsana New" w:hAnsi="Angsana New"/>
          <w:sz w:val="30"/>
          <w:szCs w:val="30"/>
        </w:rPr>
        <w:t xml:space="preserve">.3.1) </w:t>
      </w:r>
      <w:r w:rsidRPr="00B3135A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7034EB55" w14:textId="47CE8343" w:rsidR="00CE7EA8" w:rsidRDefault="00163A91">
      <w:pPr>
        <w:tabs>
          <w:tab w:val="clear" w:pos="907"/>
          <w:tab w:val="left" w:pos="1080"/>
        </w:tabs>
        <w:spacing w:line="0" w:lineRule="atLeast"/>
        <w:ind w:left="1602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กลุ่มบริษัทมีความเสี่ยงด้านอัตราแลกเปลี่ยนที่เกี่ยวข้องกับการขายที่เป็นสกุลเงินตราต่างประเทศ </w:t>
      </w:r>
      <w:r w:rsidR="0031765B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กลุ่มบริษัทใช้สัญญาขายเงินตราต่างประเทศล่วงหน้าเป็นหลักเพื่อป้องกันความเสี่ยงในสินทรัพย์</w:t>
      </w:r>
      <w:r w:rsidR="006C0440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ทางการเงินในสกุลเงินตราต่างประเทศที่ครบกำหนดชำระน้อยกว่าหนึ่งปี สัญญาขายเงินตราต่างประเทศล่วงหน้าที่ทำสัญญา ณ วันที่รายงานเกี่ยวข้องกับการขายในสกุลเงินตราต่างประเทศที่คาดการณ์ว่าจะเกิดขึ้นในภายหลัง</w:t>
      </w:r>
    </w:p>
    <w:p w14:paraId="44A00D84" w14:textId="77777777" w:rsidR="00CE7EA8" w:rsidRDefault="00CE7EA8">
      <w:pPr>
        <w:tabs>
          <w:tab w:val="clear" w:pos="907"/>
          <w:tab w:val="left" w:pos="1080"/>
        </w:tabs>
        <w:spacing w:line="0" w:lineRule="atLeast"/>
        <w:ind w:left="1602"/>
        <w:jc w:val="thaiDistribute"/>
        <w:rPr>
          <w:rFonts w:ascii="Angsana New" w:hAnsi="Angsana New"/>
          <w:sz w:val="30"/>
          <w:szCs w:val="30"/>
        </w:rPr>
      </w:pPr>
    </w:p>
    <w:p w14:paraId="2A5C607F" w14:textId="40558A18" w:rsidR="000C7887" w:rsidRDefault="000C7887">
      <w:pPr>
        <w:tabs>
          <w:tab w:val="clear" w:pos="907"/>
          <w:tab w:val="left" w:pos="1080"/>
        </w:tabs>
        <w:spacing w:line="0" w:lineRule="atLeast"/>
        <w:ind w:left="1602"/>
        <w:jc w:val="thaiDistribute"/>
        <w:rPr>
          <w:rFonts w:ascii="Angsana New" w:hAnsi="Angsana New"/>
          <w:sz w:val="30"/>
          <w:szCs w:val="30"/>
          <w:cs/>
        </w:rPr>
        <w:sectPr w:rsidR="000C7887" w:rsidSect="0074531E">
          <w:headerReference w:type="default" r:id="rId26"/>
          <w:footerReference w:type="default" r:id="rId27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810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52"/>
        <w:gridCol w:w="918"/>
        <w:gridCol w:w="270"/>
        <w:gridCol w:w="1080"/>
        <w:gridCol w:w="261"/>
        <w:gridCol w:w="909"/>
      </w:tblGrid>
      <w:tr w:rsidR="00E1394D" w:rsidRPr="00B3135A" w14:paraId="6170B8F2" w14:textId="77777777" w:rsidTr="00EF34E1">
        <w:trPr>
          <w:tblHeader/>
        </w:trPr>
        <w:tc>
          <w:tcPr>
            <w:tcW w:w="3330" w:type="dxa"/>
            <w:shd w:val="clear" w:color="auto" w:fill="auto"/>
          </w:tcPr>
          <w:p w14:paraId="733F991F" w14:textId="534ABF8D" w:rsidR="000C7887" w:rsidRPr="00EF34E1" w:rsidRDefault="000C7887" w:rsidP="000C7887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765" w:type="dxa"/>
            <w:gridSpan w:val="7"/>
            <w:shd w:val="clear" w:color="auto" w:fill="auto"/>
          </w:tcPr>
          <w:p w14:paraId="137B19D4" w14:textId="5EEBA134" w:rsidR="000C7887" w:rsidRPr="00EF34E1" w:rsidRDefault="00987998" w:rsidP="000C7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0326" w:rsidRPr="00B3135A" w14:paraId="32FA72FC" w14:textId="77777777" w:rsidTr="0081698D">
        <w:trPr>
          <w:tblHeader/>
        </w:trPr>
        <w:tc>
          <w:tcPr>
            <w:tcW w:w="3330" w:type="dxa"/>
            <w:shd w:val="clear" w:color="auto" w:fill="auto"/>
          </w:tcPr>
          <w:p w14:paraId="356BB079" w14:textId="77777777" w:rsidR="00100326" w:rsidRPr="00EF34E1" w:rsidRDefault="00100326" w:rsidP="000C7887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08098E2" w14:textId="0C4645EE" w:rsidR="00100326" w:rsidRPr="00B3135A" w:rsidRDefault="007102DC" w:rsidP="000C7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075F75C" w14:textId="77777777" w:rsidR="00100326" w:rsidRPr="00B3135A" w:rsidRDefault="00100326" w:rsidP="000C7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2153761" w14:textId="66FC3752" w:rsidR="00100326" w:rsidRPr="00B3135A" w:rsidRDefault="007102DC" w:rsidP="000C7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00326" w:rsidRPr="00B3135A" w14:paraId="17CF88E5" w14:textId="77777777" w:rsidTr="0081698D">
        <w:trPr>
          <w:tblHeader/>
        </w:trPr>
        <w:tc>
          <w:tcPr>
            <w:tcW w:w="3330" w:type="dxa"/>
            <w:shd w:val="clear" w:color="auto" w:fill="auto"/>
          </w:tcPr>
          <w:p w14:paraId="7D90559B" w14:textId="77777777" w:rsidR="00100326" w:rsidRPr="00B3135A" w:rsidRDefault="00100326" w:rsidP="00100326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4B405136" w14:textId="25311CB6" w:rsidR="00100326" w:rsidRPr="00B3135A" w:rsidRDefault="00100326" w:rsidP="00100326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7D785B75" w14:textId="68274044" w:rsidR="00100326" w:rsidRPr="00B3135A" w:rsidRDefault="00100326" w:rsidP="00100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3" w:right="-108"/>
              <w:jc w:val="center"/>
              <w:rPr>
                <w:rFonts w:ascii="Angsana New" w:hAnsi="Angsana New"/>
                <w:spacing w:val="6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6"/>
                <w:sz w:val="30"/>
                <w:szCs w:val="30"/>
                <w:cs/>
              </w:rPr>
              <w:t>เงินเหรียญ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52" w:type="dxa"/>
            <w:shd w:val="clear" w:color="auto" w:fill="auto"/>
          </w:tcPr>
          <w:p w14:paraId="0D59855A" w14:textId="77777777" w:rsidR="00100326" w:rsidRPr="00B3135A" w:rsidRDefault="00100326" w:rsidP="00100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44D95BDA" w14:textId="77777777" w:rsidR="00100326" w:rsidRPr="00B3135A" w:rsidRDefault="00100326" w:rsidP="00100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5D8C43" w14:textId="61A58A4B" w:rsidR="00100326" w:rsidRPr="00B3135A" w:rsidRDefault="00100326" w:rsidP="00100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shd w:val="clear" w:color="auto" w:fill="auto"/>
          </w:tcPr>
          <w:p w14:paraId="25DAB385" w14:textId="77777777" w:rsidR="00100326" w:rsidRPr="00B3135A" w:rsidRDefault="00100326" w:rsidP="00100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5AC3D" w14:textId="26B73FC1" w:rsidR="00100326" w:rsidRPr="00B3135A" w:rsidRDefault="00100326" w:rsidP="00100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pacing w:val="6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6"/>
                <w:sz w:val="30"/>
                <w:szCs w:val="30"/>
                <w:cs/>
              </w:rPr>
              <w:t>เงินเหรียญ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61" w:type="dxa"/>
          </w:tcPr>
          <w:p w14:paraId="0A4D7F79" w14:textId="77777777" w:rsidR="00100326" w:rsidRPr="00B3135A" w:rsidRDefault="00100326" w:rsidP="00100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5F15A727" w14:textId="77777777" w:rsidR="00100326" w:rsidRPr="00B3135A" w:rsidRDefault="00100326" w:rsidP="00100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1FFA3B" w14:textId="5CBA6D6A" w:rsidR="00100326" w:rsidRPr="00B3135A" w:rsidRDefault="00100326" w:rsidP="00100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</w:tr>
      <w:tr w:rsidR="00100326" w:rsidRPr="00B3135A" w14:paraId="5C55B72B" w14:textId="77777777" w:rsidTr="0081698D">
        <w:trPr>
          <w:tblHeader/>
        </w:trPr>
        <w:tc>
          <w:tcPr>
            <w:tcW w:w="3330" w:type="dxa"/>
            <w:shd w:val="clear" w:color="auto" w:fill="auto"/>
          </w:tcPr>
          <w:p w14:paraId="55C20B95" w14:textId="77777777" w:rsidR="00100326" w:rsidRPr="00EF34E1" w:rsidRDefault="00100326" w:rsidP="00100326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765" w:type="dxa"/>
            <w:gridSpan w:val="7"/>
            <w:shd w:val="clear" w:color="auto" w:fill="auto"/>
          </w:tcPr>
          <w:p w14:paraId="3C09BAF2" w14:textId="4C79A2EC" w:rsidR="00100326" w:rsidRPr="00EF34E1" w:rsidRDefault="00100326" w:rsidP="00100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4E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F34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F34E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1394D" w:rsidRPr="00B3135A" w14:paraId="63A9A9FC" w14:textId="505CA4C5" w:rsidTr="0081698D">
        <w:tc>
          <w:tcPr>
            <w:tcW w:w="3330" w:type="dxa"/>
            <w:shd w:val="clear" w:color="auto" w:fill="auto"/>
          </w:tcPr>
          <w:p w14:paraId="0919D92F" w14:textId="77777777" w:rsidR="004871F3" w:rsidRPr="00EF34E1" w:rsidRDefault="004871F3" w:rsidP="004871F3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AD91E7" w14:textId="588E885D" w:rsidR="004871F3" w:rsidRPr="00EF34E1" w:rsidRDefault="00F8306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397</w:t>
            </w:r>
          </w:p>
        </w:tc>
        <w:tc>
          <w:tcPr>
            <w:tcW w:w="252" w:type="dxa"/>
            <w:shd w:val="clear" w:color="auto" w:fill="auto"/>
          </w:tcPr>
          <w:p w14:paraId="00C31CBE" w14:textId="77777777" w:rsidR="004871F3" w:rsidRPr="00B3135A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83265FC" w14:textId="6F124E9E" w:rsidR="004871F3" w:rsidRPr="00EF34E1" w:rsidRDefault="00F8306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7F60E6" w14:textId="77777777" w:rsidR="004871F3" w:rsidRPr="00B3135A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F3CCA" w14:textId="3D6540B0" w:rsidR="000C7887" w:rsidRPr="00DE783B" w:rsidRDefault="00987998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191</w:t>
            </w:r>
          </w:p>
        </w:tc>
        <w:tc>
          <w:tcPr>
            <w:tcW w:w="261" w:type="dxa"/>
          </w:tcPr>
          <w:p w14:paraId="716BFF60" w14:textId="77777777" w:rsidR="000C7887" w:rsidRPr="00B3135A" w:rsidRDefault="000C7887" w:rsidP="000C78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730F897" w14:textId="7B2213AA" w:rsidR="000C7887" w:rsidRPr="00B3135A" w:rsidRDefault="000C7887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1394D" w:rsidRPr="00B3135A" w14:paraId="55FCB996" w14:textId="4F91D765" w:rsidTr="0081698D">
        <w:tc>
          <w:tcPr>
            <w:tcW w:w="3330" w:type="dxa"/>
            <w:shd w:val="clear" w:color="auto" w:fill="auto"/>
          </w:tcPr>
          <w:p w14:paraId="7EEB0382" w14:textId="77777777" w:rsidR="004871F3" w:rsidRPr="00B3135A" w:rsidRDefault="004871F3" w:rsidP="004871F3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F27FB3" w14:textId="2C5F06C0" w:rsidR="004871F3" w:rsidRPr="00EF34E1" w:rsidRDefault="00325C6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262,016</w:t>
            </w:r>
          </w:p>
        </w:tc>
        <w:tc>
          <w:tcPr>
            <w:tcW w:w="252" w:type="dxa"/>
            <w:shd w:val="clear" w:color="auto" w:fill="auto"/>
          </w:tcPr>
          <w:p w14:paraId="2A19B80A" w14:textId="77777777" w:rsidR="004871F3" w:rsidRPr="00B3135A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7B63272" w14:textId="5492B742" w:rsidR="004871F3" w:rsidRPr="00EF34E1" w:rsidRDefault="004336AC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3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1,650</w:t>
            </w:r>
          </w:p>
        </w:tc>
        <w:tc>
          <w:tcPr>
            <w:tcW w:w="270" w:type="dxa"/>
            <w:shd w:val="clear" w:color="auto" w:fill="auto"/>
          </w:tcPr>
          <w:p w14:paraId="63BA1EF2" w14:textId="77777777" w:rsidR="004871F3" w:rsidRPr="00B3135A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C0074D" w14:textId="00744F66" w:rsidR="000C7887" w:rsidRPr="00DE783B" w:rsidRDefault="00987998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201,042</w:t>
            </w:r>
          </w:p>
        </w:tc>
        <w:tc>
          <w:tcPr>
            <w:tcW w:w="261" w:type="dxa"/>
          </w:tcPr>
          <w:p w14:paraId="13E5030C" w14:textId="77777777" w:rsidR="000C7887" w:rsidRPr="00B3135A" w:rsidRDefault="000C7887" w:rsidP="000C78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3B29051" w14:textId="04F4FD38" w:rsidR="000C7887" w:rsidRPr="00EF34E1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8799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1394D" w:rsidRPr="00B3135A" w14:paraId="4B147F8C" w14:textId="18B75CA1" w:rsidTr="0081698D">
        <w:tc>
          <w:tcPr>
            <w:tcW w:w="3330" w:type="dxa"/>
            <w:shd w:val="clear" w:color="auto" w:fill="auto"/>
          </w:tcPr>
          <w:p w14:paraId="19380817" w14:textId="3A06CD13" w:rsidR="004336AC" w:rsidRPr="00B3135A" w:rsidRDefault="004336AC" w:rsidP="004336AC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9B1C98" w14:textId="474063F2" w:rsidR="004336AC" w:rsidRPr="00B3135A" w:rsidRDefault="004336AC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135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(588)</w:t>
            </w:r>
          </w:p>
        </w:tc>
        <w:tc>
          <w:tcPr>
            <w:tcW w:w="252" w:type="dxa"/>
            <w:shd w:val="clear" w:color="auto" w:fill="auto"/>
          </w:tcPr>
          <w:p w14:paraId="7AA4BC92" w14:textId="77777777" w:rsidR="004336AC" w:rsidRPr="00B3135A" w:rsidRDefault="004336AC" w:rsidP="004336A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CE32693" w14:textId="49D07988" w:rsidR="004336AC" w:rsidRPr="00EF34E1" w:rsidRDefault="004336AC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4BA0DB" w14:textId="77777777" w:rsidR="004336AC" w:rsidRPr="00B3135A" w:rsidRDefault="004336AC" w:rsidP="004336A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F255B6" w14:textId="28396099" w:rsidR="000C7887" w:rsidRPr="00B3135A" w:rsidRDefault="00C86ED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1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2CED2A8" w14:textId="77777777" w:rsidR="000C7887" w:rsidRPr="00B3135A" w:rsidRDefault="000C7887" w:rsidP="000C78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3741899" w14:textId="17DC5B8D" w:rsidR="000C7887" w:rsidRPr="00EF34E1" w:rsidRDefault="000C7887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35454" w:rsidRPr="00B3135A" w14:paraId="0590BC26" w14:textId="7D7EC295" w:rsidTr="0081698D">
        <w:tc>
          <w:tcPr>
            <w:tcW w:w="3330" w:type="dxa"/>
            <w:shd w:val="clear" w:color="auto" w:fill="auto"/>
          </w:tcPr>
          <w:p w14:paraId="5B68897B" w14:textId="77777777" w:rsidR="004336AC" w:rsidRPr="00B3135A" w:rsidRDefault="004336AC" w:rsidP="004336AC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F134B" w14:textId="1B8D5212" w:rsidR="004336AC" w:rsidRPr="00EF34E1" w:rsidRDefault="004336AC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F34E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(7,749)</w:t>
            </w:r>
          </w:p>
        </w:tc>
        <w:tc>
          <w:tcPr>
            <w:tcW w:w="252" w:type="dxa"/>
            <w:shd w:val="clear" w:color="auto" w:fill="auto"/>
          </w:tcPr>
          <w:p w14:paraId="4443F565" w14:textId="77777777" w:rsidR="004336AC" w:rsidRPr="00B3135A" w:rsidRDefault="004336AC" w:rsidP="004336A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9F2AA" w14:textId="17923005" w:rsidR="004336AC" w:rsidRPr="00EF34E1" w:rsidRDefault="004336AC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F4ED5" w14:textId="77777777" w:rsidR="004336AC" w:rsidRPr="00B3135A" w:rsidRDefault="004336AC" w:rsidP="004336A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C1B04E" w14:textId="422C61B4" w:rsidR="000C7887" w:rsidRPr="00DE783B" w:rsidRDefault="00C86ED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(6,970)</w:t>
            </w:r>
          </w:p>
        </w:tc>
        <w:tc>
          <w:tcPr>
            <w:tcW w:w="261" w:type="dxa"/>
          </w:tcPr>
          <w:p w14:paraId="5D9593B9" w14:textId="77777777" w:rsidR="000C7887" w:rsidRPr="00B3135A" w:rsidRDefault="000C7887" w:rsidP="000C78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E5115EB" w14:textId="4F8BB420" w:rsidR="000C7887" w:rsidRPr="00EF34E1" w:rsidRDefault="000C7887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1698D" w:rsidRPr="00B3135A" w14:paraId="64FF6776" w14:textId="77777777" w:rsidTr="00EF34E1">
        <w:tc>
          <w:tcPr>
            <w:tcW w:w="3330" w:type="dxa"/>
            <w:shd w:val="clear" w:color="auto" w:fill="auto"/>
          </w:tcPr>
          <w:p w14:paraId="10793A4D" w14:textId="7F1DC515" w:rsidR="0081698D" w:rsidRPr="00B3135A" w:rsidRDefault="0081698D" w:rsidP="00C86EDD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4D0E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E6255" w14:textId="77777777" w:rsidR="0081698D" w:rsidRPr="00B3135A" w:rsidRDefault="0081698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3CF1FDC" w14:textId="77777777" w:rsidR="0081698D" w:rsidRPr="00B3135A" w:rsidRDefault="0081698D" w:rsidP="00C86ED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C06119C" w14:textId="77777777" w:rsidR="0081698D" w:rsidRPr="00870CE9" w:rsidRDefault="0081698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36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DE93F2" w14:textId="77777777" w:rsidR="0081698D" w:rsidRPr="00B3135A" w:rsidRDefault="0081698D" w:rsidP="00C86ED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DE7192" w14:textId="77777777" w:rsidR="0081698D" w:rsidRPr="00DE783B" w:rsidRDefault="0081698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1" w:type="dxa"/>
          </w:tcPr>
          <w:p w14:paraId="38B7D2E5" w14:textId="77777777" w:rsidR="0081698D" w:rsidRPr="00B3135A" w:rsidRDefault="0081698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F226165" w14:textId="77777777" w:rsidR="0081698D" w:rsidRPr="00987998" w:rsidRDefault="0081698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B65DF" w:rsidRPr="00B3135A" w14:paraId="2F5B7F57" w14:textId="1E9CEA9A" w:rsidTr="0081698D">
        <w:tc>
          <w:tcPr>
            <w:tcW w:w="3330" w:type="dxa"/>
            <w:shd w:val="clear" w:color="auto" w:fill="auto"/>
          </w:tcPr>
          <w:p w14:paraId="1C8EBB79" w14:textId="4C852033" w:rsidR="004871F3" w:rsidRPr="00EF34E1" w:rsidRDefault="0081698D" w:rsidP="004871F3">
            <w:pPr>
              <w:pStyle w:val="BodyText"/>
              <w:spacing w:after="0"/>
              <w:ind w:left="156" w:right="-405" w:hanging="55"/>
              <w:jc w:val="both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 xml:space="preserve">   </w:t>
            </w:r>
            <w:r w:rsidR="004871F3" w:rsidRPr="00EF34E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ที่มีความเสี่ยง</w:t>
            </w:r>
            <w:r w:rsidR="004871F3" w:rsidRPr="00EF34E1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 xml:space="preserve">       </w:t>
            </w:r>
            <w:r w:rsidR="004871F3" w:rsidRPr="00EF34E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BAD73E" w14:textId="5E48DB20" w:rsidR="004871F3" w:rsidRPr="00EF34E1" w:rsidRDefault="008844A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sz w:val="30"/>
                <w:szCs w:val="30"/>
              </w:rPr>
              <w:t>254,076</w:t>
            </w:r>
          </w:p>
        </w:tc>
        <w:tc>
          <w:tcPr>
            <w:tcW w:w="252" w:type="dxa"/>
            <w:shd w:val="clear" w:color="auto" w:fill="auto"/>
          </w:tcPr>
          <w:p w14:paraId="5CE02789" w14:textId="77777777" w:rsidR="004871F3" w:rsidRPr="00B3135A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98D96" w14:textId="2C0B3404" w:rsidR="004871F3" w:rsidRPr="00EF34E1" w:rsidRDefault="008844A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3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270" w:type="dxa"/>
            <w:shd w:val="clear" w:color="auto" w:fill="auto"/>
          </w:tcPr>
          <w:p w14:paraId="6C996CA9" w14:textId="77777777" w:rsidR="004871F3" w:rsidRPr="00EF34E1" w:rsidRDefault="004871F3" w:rsidP="00EF34E1">
            <w:pPr>
              <w:pStyle w:val="BodyText"/>
              <w:tabs>
                <w:tab w:val="decimal" w:pos="632"/>
              </w:tabs>
              <w:spacing w:after="0"/>
              <w:ind w:right="-405"/>
              <w:jc w:val="both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486CDF" w14:textId="01973BD0" w:rsidR="000C7887" w:rsidRPr="00C86EDD" w:rsidRDefault="00C86ED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86EDD">
              <w:rPr>
                <w:rFonts w:ascii="Angsana New" w:hAnsi="Angsana New" w:cs="Angsana New"/>
                <w:sz w:val="30"/>
                <w:szCs w:val="30"/>
              </w:rPr>
              <w:t>194,263</w:t>
            </w:r>
          </w:p>
        </w:tc>
        <w:tc>
          <w:tcPr>
            <w:tcW w:w="261" w:type="dxa"/>
          </w:tcPr>
          <w:p w14:paraId="4885ABC9" w14:textId="77777777" w:rsidR="000C7887" w:rsidRPr="00B3135A" w:rsidRDefault="000C7887" w:rsidP="000C78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4B1C12C3" w14:textId="74466424" w:rsidR="000C7887" w:rsidRPr="00987998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1C37" w:rsidRPr="00B3135A" w14:paraId="0A46336D" w14:textId="74DDC5B9" w:rsidTr="0081698D">
        <w:tc>
          <w:tcPr>
            <w:tcW w:w="3330" w:type="dxa"/>
            <w:shd w:val="clear" w:color="auto" w:fill="auto"/>
          </w:tcPr>
          <w:p w14:paraId="6430E9BF" w14:textId="77777777" w:rsidR="004871F3" w:rsidRPr="00EF34E1" w:rsidRDefault="004871F3" w:rsidP="004871F3">
            <w:pPr>
              <w:pStyle w:val="BodyText"/>
              <w:spacing w:after="0"/>
              <w:ind w:right="-405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ประมาณการยอดขายสินค้าล่วงหน้า</w:t>
            </w:r>
            <w:r w:rsidRPr="00EF34E1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EF34E1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EF34E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F34E1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EF34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34E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F34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84269E" w14:textId="44D74BAE" w:rsidR="004871F3" w:rsidRPr="00EF34E1" w:rsidRDefault="008844A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1,000,184</w:t>
            </w:r>
          </w:p>
        </w:tc>
        <w:tc>
          <w:tcPr>
            <w:tcW w:w="252" w:type="dxa"/>
            <w:shd w:val="clear" w:color="auto" w:fill="auto"/>
          </w:tcPr>
          <w:p w14:paraId="3FCA5A42" w14:textId="77777777" w:rsidR="004871F3" w:rsidRPr="00B3135A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56E2B" w14:textId="127F1DF7" w:rsidR="004871F3" w:rsidRPr="00EF34E1" w:rsidRDefault="008844A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903971" w14:textId="77777777" w:rsidR="004871F3" w:rsidRPr="00B3135A" w:rsidRDefault="004871F3" w:rsidP="004871F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BD123A" w14:textId="6AE2CA98" w:rsidR="000C7887" w:rsidRPr="00DE783B" w:rsidRDefault="00C86ED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1,333,127</w:t>
            </w:r>
          </w:p>
        </w:tc>
        <w:tc>
          <w:tcPr>
            <w:tcW w:w="261" w:type="dxa"/>
          </w:tcPr>
          <w:p w14:paraId="687117AE" w14:textId="77777777" w:rsidR="000C7887" w:rsidRPr="00B3135A" w:rsidRDefault="000C7887" w:rsidP="000C78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5A65B88" w14:textId="083C2F2B" w:rsidR="000C7887" w:rsidRPr="00EF34E1" w:rsidRDefault="000C7887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B65DF" w:rsidRPr="00B3135A" w14:paraId="2169D1C7" w14:textId="6506A0FC" w:rsidTr="0081698D">
        <w:tc>
          <w:tcPr>
            <w:tcW w:w="3330" w:type="dxa"/>
            <w:shd w:val="clear" w:color="auto" w:fill="auto"/>
          </w:tcPr>
          <w:p w14:paraId="422F9159" w14:textId="77777777" w:rsidR="004871F3" w:rsidRPr="00B3135A" w:rsidRDefault="004871F3" w:rsidP="004871F3">
            <w:pPr>
              <w:pStyle w:val="NoSpacing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7D860" w14:textId="31AD58B5" w:rsidR="004871F3" w:rsidRPr="00EF34E1" w:rsidRDefault="008844A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sz w:val="30"/>
                <w:szCs w:val="30"/>
              </w:rPr>
              <w:t>1,254,260</w:t>
            </w:r>
          </w:p>
        </w:tc>
        <w:tc>
          <w:tcPr>
            <w:tcW w:w="252" w:type="dxa"/>
            <w:shd w:val="clear" w:color="auto" w:fill="auto"/>
          </w:tcPr>
          <w:p w14:paraId="1A64BAF0" w14:textId="77777777" w:rsidR="004871F3" w:rsidRPr="00EF34E1" w:rsidRDefault="004871F3" w:rsidP="004871F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4376C" w14:textId="6230F8A2" w:rsidR="004871F3" w:rsidRPr="00EF34E1" w:rsidRDefault="008844A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3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270" w:type="dxa"/>
            <w:shd w:val="clear" w:color="auto" w:fill="auto"/>
          </w:tcPr>
          <w:p w14:paraId="10AEE07C" w14:textId="77777777" w:rsidR="004871F3" w:rsidRPr="00EF34E1" w:rsidRDefault="004871F3" w:rsidP="004871F3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EC9D2" w14:textId="54A15B12" w:rsidR="000C7887" w:rsidRPr="00C86EDD" w:rsidRDefault="00C86ED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86EDD">
              <w:rPr>
                <w:rFonts w:ascii="Angsana New" w:hAnsi="Angsana New" w:cs="Angsana New"/>
                <w:sz w:val="30"/>
                <w:szCs w:val="30"/>
              </w:rPr>
              <w:t>1,527,390</w:t>
            </w:r>
          </w:p>
        </w:tc>
        <w:tc>
          <w:tcPr>
            <w:tcW w:w="261" w:type="dxa"/>
          </w:tcPr>
          <w:p w14:paraId="08417939" w14:textId="77777777" w:rsidR="000C7887" w:rsidRPr="00B3135A" w:rsidRDefault="000C7887" w:rsidP="000C78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443F7" w14:textId="413A3473" w:rsidR="000C7887" w:rsidRPr="00987998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1D0A" w:rsidRPr="00B3135A" w14:paraId="4AD3EBB0" w14:textId="1A867D96" w:rsidTr="0081698D">
        <w:tc>
          <w:tcPr>
            <w:tcW w:w="3330" w:type="dxa"/>
            <w:shd w:val="clear" w:color="auto" w:fill="auto"/>
          </w:tcPr>
          <w:p w14:paraId="73A17709" w14:textId="1B2EACB8" w:rsidR="004871F3" w:rsidRPr="00EF34E1" w:rsidRDefault="004871F3" w:rsidP="004871F3">
            <w:pPr>
              <w:pStyle w:val="NoSpacing"/>
              <w:tabs>
                <w:tab w:val="clear" w:pos="2580"/>
              </w:tabs>
              <w:ind w:right="-130" w:firstLine="7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สัญญาขายเงินตราต่างประเทศล่วงหน้า        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     </w:t>
            </w:r>
            <w:r w:rsidRPr="00EF34E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6099DF" w14:textId="0BBF59BD" w:rsidR="004871F3" w:rsidRPr="00EF34E1" w:rsidRDefault="008844A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(869,428)</w:t>
            </w:r>
          </w:p>
        </w:tc>
        <w:tc>
          <w:tcPr>
            <w:tcW w:w="252" w:type="dxa"/>
            <w:shd w:val="clear" w:color="auto" w:fill="auto"/>
          </w:tcPr>
          <w:p w14:paraId="58FBAE64" w14:textId="77777777" w:rsidR="004871F3" w:rsidRPr="00B3135A" w:rsidRDefault="004871F3" w:rsidP="004871F3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E1CE0" w14:textId="46E256F1" w:rsidR="004871F3" w:rsidRPr="00EF34E1" w:rsidRDefault="008844A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86A275" w14:textId="77777777" w:rsidR="004871F3" w:rsidRPr="00B3135A" w:rsidRDefault="004871F3" w:rsidP="00EF34E1">
            <w:pPr>
              <w:pStyle w:val="NoSpacing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5716F" w14:textId="369F4774" w:rsidR="000C7887" w:rsidRPr="00DE783B" w:rsidRDefault="00C86ED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(1,079,037)</w:t>
            </w:r>
          </w:p>
        </w:tc>
        <w:tc>
          <w:tcPr>
            <w:tcW w:w="261" w:type="dxa"/>
          </w:tcPr>
          <w:p w14:paraId="70CDA855" w14:textId="77777777" w:rsidR="000C7887" w:rsidRPr="00B3135A" w:rsidRDefault="000C7887" w:rsidP="000C78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CBFAC22" w14:textId="67FC0BEC" w:rsidR="000C7887" w:rsidRPr="00EF34E1" w:rsidRDefault="000C7887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35454" w:rsidRPr="00B3135A" w14:paraId="7A0D7B2C" w14:textId="2FEAEB3B" w:rsidTr="0081698D">
        <w:tc>
          <w:tcPr>
            <w:tcW w:w="3330" w:type="dxa"/>
            <w:shd w:val="clear" w:color="auto" w:fill="auto"/>
          </w:tcPr>
          <w:p w14:paraId="3F05A1D8" w14:textId="39C67ADA" w:rsidR="004871F3" w:rsidRPr="00EF34E1" w:rsidRDefault="004871F3" w:rsidP="004871F3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firstLine="11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</w:t>
            </w:r>
            <w:r w:rsidR="0047449F" w:rsidRPr="00B3135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EAC51" w14:textId="742E26A0" w:rsidR="004871F3" w:rsidRPr="00EF34E1" w:rsidRDefault="008844A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sz w:val="30"/>
                <w:szCs w:val="30"/>
              </w:rPr>
              <w:t>384,832</w:t>
            </w:r>
          </w:p>
        </w:tc>
        <w:tc>
          <w:tcPr>
            <w:tcW w:w="252" w:type="dxa"/>
            <w:shd w:val="clear" w:color="auto" w:fill="auto"/>
          </w:tcPr>
          <w:p w14:paraId="71C578E3" w14:textId="77777777" w:rsidR="004871F3" w:rsidRPr="00B3135A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BB9806" w14:textId="298CC87B" w:rsidR="004871F3" w:rsidRPr="00EF34E1" w:rsidRDefault="008844A9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3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270" w:type="dxa"/>
            <w:shd w:val="clear" w:color="auto" w:fill="auto"/>
          </w:tcPr>
          <w:p w14:paraId="1AC3E5E3" w14:textId="77777777" w:rsidR="004871F3" w:rsidRPr="00B3135A" w:rsidRDefault="004871F3" w:rsidP="00487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BBE94" w14:textId="651C0058" w:rsidR="000C7887" w:rsidRPr="00C86EDD" w:rsidRDefault="00C86EDD" w:rsidP="00C86E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86EDD">
              <w:rPr>
                <w:rFonts w:ascii="Angsana New" w:hAnsi="Angsana New" w:cs="Angsana New"/>
                <w:sz w:val="30"/>
                <w:szCs w:val="30"/>
              </w:rPr>
              <w:t>448,353</w:t>
            </w:r>
          </w:p>
        </w:tc>
        <w:tc>
          <w:tcPr>
            <w:tcW w:w="261" w:type="dxa"/>
          </w:tcPr>
          <w:p w14:paraId="1A4ADB41" w14:textId="77777777" w:rsidR="000C7887" w:rsidRPr="00B3135A" w:rsidRDefault="000C7887" w:rsidP="000C78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A1BE3" w14:textId="131C2856" w:rsidR="000C7887" w:rsidRPr="00EF34E1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6067A88" w14:textId="77777777" w:rsidR="000C7887" w:rsidRPr="00EF34E1" w:rsidRDefault="000C7887" w:rsidP="00892591">
      <w:pPr>
        <w:tabs>
          <w:tab w:val="clear" w:pos="907"/>
          <w:tab w:val="left" w:pos="1080"/>
        </w:tabs>
        <w:spacing w:line="0" w:lineRule="atLeast"/>
        <w:ind w:left="1526"/>
        <w:jc w:val="thaiDistribute"/>
        <w:rPr>
          <w:rFonts w:ascii="Angsana New" w:hAnsi="Angsana New"/>
          <w:sz w:val="30"/>
          <w:szCs w:val="30"/>
        </w:rPr>
      </w:pPr>
    </w:p>
    <w:tbl>
      <w:tblPr>
        <w:tblW w:w="810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52"/>
        <w:gridCol w:w="918"/>
        <w:gridCol w:w="270"/>
        <w:gridCol w:w="1080"/>
        <w:gridCol w:w="261"/>
        <w:gridCol w:w="909"/>
      </w:tblGrid>
      <w:tr w:rsidR="00987998" w:rsidRPr="00B3135A" w14:paraId="59A3916B" w14:textId="77777777" w:rsidTr="00EF34E1">
        <w:trPr>
          <w:tblHeader/>
        </w:trPr>
        <w:tc>
          <w:tcPr>
            <w:tcW w:w="3330" w:type="dxa"/>
            <w:shd w:val="clear" w:color="auto" w:fill="auto"/>
          </w:tcPr>
          <w:p w14:paraId="0C09F556" w14:textId="77777777" w:rsidR="00987998" w:rsidRPr="00B3135A" w:rsidRDefault="00987998" w:rsidP="00F35DCC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75159FE2" w14:textId="11366460" w:rsidR="00987998" w:rsidRPr="00DE783B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8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87998" w:rsidRPr="00B3135A" w14:paraId="63CFD533" w14:textId="77777777" w:rsidTr="00EF34E1">
        <w:trPr>
          <w:tblHeader/>
        </w:trPr>
        <w:tc>
          <w:tcPr>
            <w:tcW w:w="3330" w:type="dxa"/>
            <w:shd w:val="clear" w:color="auto" w:fill="auto"/>
          </w:tcPr>
          <w:p w14:paraId="730E9A7F" w14:textId="77777777" w:rsidR="00987998" w:rsidRPr="00B3135A" w:rsidRDefault="00987998" w:rsidP="00F35DCC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249F82B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AC2512E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BB11718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87998" w:rsidRPr="00B3135A" w14:paraId="3D2A79F7" w14:textId="77777777" w:rsidTr="00EF34E1">
        <w:trPr>
          <w:tblHeader/>
        </w:trPr>
        <w:tc>
          <w:tcPr>
            <w:tcW w:w="3330" w:type="dxa"/>
            <w:shd w:val="clear" w:color="auto" w:fill="auto"/>
          </w:tcPr>
          <w:p w14:paraId="3732EB6E" w14:textId="77777777" w:rsidR="00987998" w:rsidRPr="00B3135A" w:rsidRDefault="00987998" w:rsidP="00F35DCC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377EB600" w14:textId="77777777" w:rsidR="00987998" w:rsidRPr="00B3135A" w:rsidRDefault="00987998" w:rsidP="00F35DCC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1318EC14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3" w:right="-108"/>
              <w:jc w:val="center"/>
              <w:rPr>
                <w:rFonts w:ascii="Angsana New" w:hAnsi="Angsana New"/>
                <w:spacing w:val="6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6"/>
                <w:sz w:val="30"/>
                <w:szCs w:val="30"/>
                <w:cs/>
              </w:rPr>
              <w:t>เงินเหรียญ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52" w:type="dxa"/>
            <w:shd w:val="clear" w:color="auto" w:fill="auto"/>
          </w:tcPr>
          <w:p w14:paraId="3E257915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3EA2EED9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B1DAF8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shd w:val="clear" w:color="auto" w:fill="auto"/>
          </w:tcPr>
          <w:p w14:paraId="412A114B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E642BE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pacing w:val="6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pacing w:val="6"/>
                <w:sz w:val="30"/>
                <w:szCs w:val="30"/>
                <w:cs/>
              </w:rPr>
              <w:t>เงินเหรียญ</w:t>
            </w:r>
            <w:r w:rsidRPr="00B3135A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61" w:type="dxa"/>
          </w:tcPr>
          <w:p w14:paraId="6D9B13FD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715ACE1D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A21C74" w14:textId="77777777" w:rsidR="00987998" w:rsidRPr="00B3135A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เงินยูโร</w:t>
            </w:r>
          </w:p>
        </w:tc>
      </w:tr>
      <w:tr w:rsidR="00987998" w:rsidRPr="00B3135A" w14:paraId="38A98C2B" w14:textId="77777777" w:rsidTr="00EF34E1">
        <w:trPr>
          <w:tblHeader/>
        </w:trPr>
        <w:tc>
          <w:tcPr>
            <w:tcW w:w="3330" w:type="dxa"/>
            <w:shd w:val="clear" w:color="auto" w:fill="auto"/>
          </w:tcPr>
          <w:p w14:paraId="2195BAD2" w14:textId="77777777" w:rsidR="00987998" w:rsidRPr="00B3135A" w:rsidRDefault="00987998" w:rsidP="00F35DCC">
            <w:pPr>
              <w:pStyle w:val="BodyText"/>
              <w:spacing w:after="0"/>
              <w:ind w:left="145" w:right="-200" w:hanging="7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82CC5B6" w14:textId="77777777" w:rsidR="00987998" w:rsidRPr="00DE783B" w:rsidRDefault="00987998" w:rsidP="00F35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783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E78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E783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7998" w:rsidRPr="00B3135A" w14:paraId="32C106E1" w14:textId="77777777" w:rsidTr="00EF34E1">
        <w:tc>
          <w:tcPr>
            <w:tcW w:w="3330" w:type="dxa"/>
            <w:shd w:val="clear" w:color="auto" w:fill="auto"/>
          </w:tcPr>
          <w:p w14:paraId="5B73182C" w14:textId="77777777" w:rsidR="00987998" w:rsidRPr="00DE783B" w:rsidRDefault="00987998" w:rsidP="00987998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783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7345EB" w14:textId="191C142D" w:rsidR="00987998" w:rsidRPr="00DE783B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9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31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219</w:t>
            </w:r>
          </w:p>
        </w:tc>
        <w:tc>
          <w:tcPr>
            <w:tcW w:w="252" w:type="dxa"/>
            <w:shd w:val="clear" w:color="auto" w:fill="auto"/>
          </w:tcPr>
          <w:p w14:paraId="064E44D5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3B3478B" w14:textId="77777777" w:rsidR="00987998" w:rsidRPr="00DE783B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CC60C3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A8D456" w14:textId="064E4161" w:rsidR="00987998" w:rsidRPr="00DE783B" w:rsidRDefault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191</w:t>
            </w:r>
          </w:p>
        </w:tc>
        <w:tc>
          <w:tcPr>
            <w:tcW w:w="261" w:type="dxa"/>
          </w:tcPr>
          <w:p w14:paraId="1DE6A343" w14:textId="77777777" w:rsidR="00987998" w:rsidRPr="00DE783B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41207C6" w14:textId="7477C94E" w:rsidR="00987998" w:rsidRPr="00EF34E1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87998" w:rsidRPr="00B3135A" w14:paraId="443A0E1D" w14:textId="77777777" w:rsidTr="00EF34E1">
        <w:tc>
          <w:tcPr>
            <w:tcW w:w="3330" w:type="dxa"/>
            <w:shd w:val="clear" w:color="auto" w:fill="auto"/>
          </w:tcPr>
          <w:p w14:paraId="3231B84F" w14:textId="77777777" w:rsidR="00987998" w:rsidRPr="00B3135A" w:rsidRDefault="00987998" w:rsidP="00987998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788EFC" w14:textId="5C84DEAB" w:rsidR="00987998" w:rsidRPr="00DE783B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36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4121CB0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5E335D3" w14:textId="7567943C" w:rsidR="00987998" w:rsidRPr="00DE783B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94A7BC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F3A719" w14:textId="35AE26D0" w:rsidR="00987998" w:rsidRPr="00DE783B" w:rsidRDefault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201,042</w:t>
            </w:r>
          </w:p>
        </w:tc>
        <w:tc>
          <w:tcPr>
            <w:tcW w:w="261" w:type="dxa"/>
          </w:tcPr>
          <w:p w14:paraId="535E2EB7" w14:textId="77777777" w:rsidR="00987998" w:rsidRPr="00DE783B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F330B01" w14:textId="734F9C09" w:rsidR="00987998" w:rsidRPr="00EF34E1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8799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87998" w:rsidRPr="00B3135A" w14:paraId="12B0FFF4" w14:textId="77777777" w:rsidTr="00EF34E1">
        <w:tc>
          <w:tcPr>
            <w:tcW w:w="3330" w:type="dxa"/>
            <w:shd w:val="clear" w:color="auto" w:fill="auto"/>
          </w:tcPr>
          <w:p w14:paraId="023C45D5" w14:textId="77777777" w:rsidR="00987998" w:rsidRPr="00B3135A" w:rsidRDefault="00987998" w:rsidP="00987998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4FA0F1" w14:textId="0DF4FF8C" w:rsidR="00987998" w:rsidRPr="00EF34E1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36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2DE2FF8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0E31596" w14:textId="77777777" w:rsidR="00987998" w:rsidRPr="00DE783B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BFE2D4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6D8F7E" w14:textId="10B3EC5C" w:rsidR="00987998" w:rsidRPr="00EF34E1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19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426C29F" w14:textId="77777777" w:rsidR="00987998" w:rsidRPr="00B3135A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E050C2E" w14:textId="42A9369B" w:rsidR="00987998" w:rsidRPr="00EF34E1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8799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87998" w:rsidRPr="00B3135A" w14:paraId="2F5E76C1" w14:textId="77777777" w:rsidTr="00EF34E1">
        <w:tc>
          <w:tcPr>
            <w:tcW w:w="3330" w:type="dxa"/>
            <w:shd w:val="clear" w:color="auto" w:fill="auto"/>
          </w:tcPr>
          <w:p w14:paraId="2B57F2CF" w14:textId="77777777" w:rsidR="00987998" w:rsidRPr="00B3135A" w:rsidRDefault="00987998" w:rsidP="00987998">
            <w:pPr>
              <w:pStyle w:val="BodyText"/>
              <w:spacing w:after="0"/>
              <w:ind w:right="-405" w:firstLine="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AA765" w14:textId="4A751F93" w:rsidR="00987998" w:rsidRPr="00DE783B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9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</w:t>
            </w:r>
            <w:r w:rsidR="0081698D" w:rsidRPr="00B31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3,414</w:t>
            </w:r>
            <w:r w:rsidRPr="00B31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7BC4B05E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F0ED1" w14:textId="77777777" w:rsidR="00987998" w:rsidRPr="00DE783B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D84DC1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2BB92E" w14:textId="6ABC09F2" w:rsidR="00987998" w:rsidRPr="00DE783B" w:rsidRDefault="008169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(6,970)</w:t>
            </w:r>
          </w:p>
        </w:tc>
        <w:tc>
          <w:tcPr>
            <w:tcW w:w="261" w:type="dxa"/>
          </w:tcPr>
          <w:p w14:paraId="4E6C1245" w14:textId="77777777" w:rsidR="00987998" w:rsidRPr="00DE783B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305C4DF" w14:textId="5F6952C7" w:rsidR="00987998" w:rsidRPr="00EF34E1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1698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87998" w:rsidRPr="00B3135A" w14:paraId="59D469CF" w14:textId="77777777" w:rsidTr="00EF34E1">
        <w:tc>
          <w:tcPr>
            <w:tcW w:w="3330" w:type="dxa"/>
            <w:shd w:val="clear" w:color="auto" w:fill="auto"/>
          </w:tcPr>
          <w:p w14:paraId="55FE987D" w14:textId="4F56EB51" w:rsidR="00987998" w:rsidRPr="00EF34E1" w:rsidRDefault="00987998" w:rsidP="00987998">
            <w:pPr>
              <w:pStyle w:val="BodyText"/>
              <w:spacing w:after="0"/>
              <w:ind w:left="156" w:right="-405" w:hanging="55"/>
              <w:jc w:val="both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D24D0E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CCD1A" w14:textId="2DC0F26F" w:rsidR="00987998" w:rsidRPr="00DE783B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8C5222F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BD2059" w14:textId="4DC58660" w:rsidR="00987998" w:rsidRPr="00EF34E1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2B8E9D72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3AF136" w14:textId="3768E27C" w:rsidR="00987998" w:rsidRPr="00DE783B" w:rsidRDefault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5447372" w14:textId="77777777" w:rsidR="00987998" w:rsidRPr="00DE783B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2E0D9330" w14:textId="0E6E4565" w:rsidR="00987998" w:rsidRPr="0081698D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698D" w:rsidRPr="00B3135A" w14:paraId="6527BB09" w14:textId="77777777" w:rsidTr="00EF34E1">
        <w:tc>
          <w:tcPr>
            <w:tcW w:w="3330" w:type="dxa"/>
            <w:shd w:val="clear" w:color="auto" w:fill="auto"/>
          </w:tcPr>
          <w:p w14:paraId="57665386" w14:textId="548E633B" w:rsidR="0081698D" w:rsidRPr="00987998" w:rsidRDefault="0081698D" w:rsidP="0081698D">
            <w:pPr>
              <w:pStyle w:val="BodyText"/>
              <w:spacing w:after="0"/>
              <w:ind w:left="156" w:right="-405" w:hanging="55"/>
              <w:jc w:val="both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 xml:space="preserve">   </w:t>
            </w:r>
            <w:r w:rsidRPr="00DE783B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ที่มีความเสี่ยง</w:t>
            </w:r>
            <w:r w:rsidRPr="00DE783B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 xml:space="preserve">       </w:t>
            </w:r>
            <w:r w:rsidRPr="00DE783B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F29AE" w14:textId="05DA8FCA" w:rsidR="0081698D" w:rsidRPr="0081698D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9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1698D">
              <w:rPr>
                <w:rFonts w:ascii="Angsana New" w:hAnsi="Angsana New"/>
                <w:sz w:val="30"/>
                <w:szCs w:val="30"/>
              </w:rPr>
              <w:t>(3,195)</w:t>
            </w:r>
          </w:p>
        </w:tc>
        <w:tc>
          <w:tcPr>
            <w:tcW w:w="252" w:type="dxa"/>
            <w:shd w:val="clear" w:color="auto" w:fill="auto"/>
          </w:tcPr>
          <w:p w14:paraId="740E9E32" w14:textId="77777777" w:rsidR="0081698D" w:rsidRPr="00B3135A" w:rsidRDefault="0081698D" w:rsidP="008169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7E7E3" w14:textId="2CCAF407" w:rsidR="0081698D" w:rsidRPr="0081698D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1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7D5E4" w14:textId="77777777" w:rsidR="0081698D" w:rsidRPr="00B3135A" w:rsidRDefault="0081698D" w:rsidP="0081698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05715C" w14:textId="01007A80" w:rsidR="0081698D" w:rsidRPr="00DE783B" w:rsidRDefault="0081698D" w:rsidP="008169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sz w:val="30"/>
                <w:szCs w:val="30"/>
              </w:rPr>
              <w:t>194,263</w:t>
            </w:r>
          </w:p>
        </w:tc>
        <w:tc>
          <w:tcPr>
            <w:tcW w:w="261" w:type="dxa"/>
          </w:tcPr>
          <w:p w14:paraId="48DA8E9E" w14:textId="77777777" w:rsidR="0081698D" w:rsidRPr="00DE783B" w:rsidRDefault="0081698D" w:rsidP="008169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039E2616" w14:textId="0A683EB2" w:rsidR="0081698D" w:rsidRPr="0081698D" w:rsidRDefault="008169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1A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7998" w:rsidRPr="00B3135A" w14:paraId="47FC079F" w14:textId="77777777" w:rsidTr="00EF34E1">
        <w:tc>
          <w:tcPr>
            <w:tcW w:w="3330" w:type="dxa"/>
            <w:shd w:val="clear" w:color="auto" w:fill="auto"/>
          </w:tcPr>
          <w:p w14:paraId="44EC0E14" w14:textId="77777777" w:rsidR="00987998" w:rsidRPr="00DE783B" w:rsidRDefault="00987998" w:rsidP="00987998">
            <w:pPr>
              <w:pStyle w:val="BodyText"/>
              <w:spacing w:after="0"/>
              <w:ind w:right="-405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83B">
              <w:rPr>
                <w:rFonts w:ascii="Angsana New" w:hAnsi="Angsana New"/>
                <w:sz w:val="30"/>
                <w:szCs w:val="30"/>
                <w:cs/>
              </w:rPr>
              <w:t>ประมาณการยอดขายสินค้าล่วงหน้า</w:t>
            </w:r>
            <w:r w:rsidRPr="00DE783B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DE783B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DE783B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E783B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DE78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783B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E78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E4F3FA" w14:textId="5982F707" w:rsidR="00987998" w:rsidRPr="00DE783B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36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3135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0708814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11AF8" w14:textId="77777777" w:rsidR="00987998" w:rsidRPr="00DE783B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145C4F" w14:textId="77777777" w:rsidR="00987998" w:rsidRPr="00B3135A" w:rsidRDefault="00987998" w:rsidP="0098799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260FBA" w14:textId="08279519" w:rsidR="00987998" w:rsidRPr="00DE783B" w:rsidRDefault="008169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1,333,127</w:t>
            </w:r>
          </w:p>
        </w:tc>
        <w:tc>
          <w:tcPr>
            <w:tcW w:w="261" w:type="dxa"/>
          </w:tcPr>
          <w:p w14:paraId="283621EC" w14:textId="77777777" w:rsidR="00987998" w:rsidRPr="00DE783B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3FC01BEC" w14:textId="4BB46339" w:rsidR="00987998" w:rsidRPr="00EF34E1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1698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87998" w:rsidRPr="00B3135A" w14:paraId="5FAB012F" w14:textId="77777777" w:rsidTr="00EF34E1">
        <w:tc>
          <w:tcPr>
            <w:tcW w:w="3330" w:type="dxa"/>
            <w:shd w:val="clear" w:color="auto" w:fill="auto"/>
          </w:tcPr>
          <w:p w14:paraId="2ABD4544" w14:textId="77777777" w:rsidR="00987998" w:rsidRPr="00B3135A" w:rsidRDefault="00987998" w:rsidP="00987998">
            <w:pPr>
              <w:pStyle w:val="NoSpacing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B3135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707C3" w14:textId="3FF9A418" w:rsidR="00987998" w:rsidRPr="00DE783B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9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(3,195)</w:t>
            </w:r>
          </w:p>
        </w:tc>
        <w:tc>
          <w:tcPr>
            <w:tcW w:w="252" w:type="dxa"/>
            <w:shd w:val="clear" w:color="auto" w:fill="auto"/>
          </w:tcPr>
          <w:p w14:paraId="20919750" w14:textId="77777777" w:rsidR="00987998" w:rsidRPr="00DE783B" w:rsidRDefault="00987998" w:rsidP="0098799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698E1" w14:textId="7A585F70" w:rsidR="00987998" w:rsidRPr="0081698D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3A7C9" w14:textId="77777777" w:rsidR="00987998" w:rsidRPr="00DE783B" w:rsidRDefault="00987998" w:rsidP="00987998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89EC3" w14:textId="2BF4686F" w:rsidR="00987998" w:rsidRPr="00DE783B" w:rsidRDefault="008169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sz w:val="30"/>
                <w:szCs w:val="30"/>
              </w:rPr>
              <w:t>1,527,390</w:t>
            </w:r>
          </w:p>
        </w:tc>
        <w:tc>
          <w:tcPr>
            <w:tcW w:w="261" w:type="dxa"/>
          </w:tcPr>
          <w:p w14:paraId="76FF8963" w14:textId="77777777" w:rsidR="00987998" w:rsidRPr="00DE783B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6800B" w14:textId="19FC210D" w:rsidR="00987998" w:rsidRPr="0081698D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16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7998" w:rsidRPr="00B3135A" w14:paraId="7D59671E" w14:textId="77777777" w:rsidTr="00EF34E1">
        <w:tc>
          <w:tcPr>
            <w:tcW w:w="3330" w:type="dxa"/>
            <w:shd w:val="clear" w:color="auto" w:fill="auto"/>
          </w:tcPr>
          <w:p w14:paraId="3E594416" w14:textId="77777777" w:rsidR="00987998" w:rsidRPr="00EF34E1" w:rsidRDefault="00987998" w:rsidP="00987998">
            <w:pPr>
              <w:pStyle w:val="NoSpacing"/>
              <w:tabs>
                <w:tab w:val="clear" w:pos="2580"/>
              </w:tabs>
              <w:ind w:right="-130" w:firstLine="73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F34E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สัญญาขายเงินตราต่างประเทศล่วงหน้า         </w:t>
            </w:r>
            <w:r w:rsidRPr="00EF34E1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EF34E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     </w:t>
            </w:r>
            <w:r w:rsidRPr="00EF34E1">
              <w:rPr>
                <w:rFonts w:ascii="Angsana New" w:hAnsi="Angsana New"/>
                <w:spacing w:val="-2"/>
                <w:sz w:val="30"/>
                <w:szCs w:val="30"/>
              </w:rPr>
              <w:t xml:space="preserve"> 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95DBEF" w14:textId="4517D964" w:rsidR="00987998" w:rsidRPr="00EF34E1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36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D230E6D" w14:textId="77777777" w:rsidR="00987998" w:rsidRPr="00B3135A" w:rsidRDefault="00987998" w:rsidP="0098799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D6B0D" w14:textId="77777777" w:rsidR="00987998" w:rsidRPr="00DE783B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30B60D" w14:textId="77777777" w:rsidR="00987998" w:rsidRPr="00B3135A" w:rsidRDefault="00987998" w:rsidP="00987998">
            <w:pPr>
              <w:pStyle w:val="NoSpacing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C4F2F5" w14:textId="5DF3728E" w:rsidR="00987998" w:rsidRPr="00987998" w:rsidRDefault="008169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(1,079,037)</w:t>
            </w:r>
          </w:p>
        </w:tc>
        <w:tc>
          <w:tcPr>
            <w:tcW w:w="261" w:type="dxa"/>
          </w:tcPr>
          <w:p w14:paraId="34A95980" w14:textId="77777777" w:rsidR="00987998" w:rsidRPr="00DE783B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FDB5BB0" w14:textId="456F17EF" w:rsidR="00987998" w:rsidRPr="00EF34E1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8799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87998" w:rsidRPr="00B3135A" w14:paraId="70842F61" w14:textId="77777777" w:rsidTr="00EF34E1">
        <w:tc>
          <w:tcPr>
            <w:tcW w:w="3330" w:type="dxa"/>
            <w:shd w:val="clear" w:color="auto" w:fill="auto"/>
          </w:tcPr>
          <w:p w14:paraId="69D5F796" w14:textId="035BF000" w:rsidR="00987998" w:rsidRPr="00DE783B" w:rsidRDefault="00987998" w:rsidP="0098799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firstLine="11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0E0E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</w:t>
            </w:r>
            <w:r w:rsidR="0081698D"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8821EA" w14:textId="568691F1" w:rsidR="00987998" w:rsidRPr="00EF34E1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9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783B">
              <w:rPr>
                <w:rFonts w:ascii="Angsana New" w:hAnsi="Angsana New"/>
                <w:sz w:val="30"/>
                <w:szCs w:val="30"/>
              </w:rPr>
              <w:t>(3,195)</w:t>
            </w:r>
          </w:p>
        </w:tc>
        <w:tc>
          <w:tcPr>
            <w:tcW w:w="252" w:type="dxa"/>
            <w:shd w:val="clear" w:color="auto" w:fill="auto"/>
          </w:tcPr>
          <w:p w14:paraId="1189E17B" w14:textId="77777777" w:rsidR="00987998" w:rsidRPr="00B3135A" w:rsidRDefault="00987998" w:rsidP="00987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9BEC7E" w14:textId="2336A208" w:rsidR="00987998" w:rsidRPr="0081698D" w:rsidRDefault="0081698D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362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CA28D" w14:textId="77777777" w:rsidR="00987998" w:rsidRPr="00B3135A" w:rsidRDefault="00987998" w:rsidP="00987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4A99B" w14:textId="143EEBB4" w:rsidR="00987998" w:rsidRPr="00B3135A" w:rsidRDefault="008169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E783B">
              <w:rPr>
                <w:rFonts w:ascii="Angsana New" w:hAnsi="Angsana New" w:cs="Angsana New"/>
                <w:sz w:val="30"/>
                <w:szCs w:val="30"/>
              </w:rPr>
              <w:t>448,353</w:t>
            </w:r>
          </w:p>
        </w:tc>
        <w:tc>
          <w:tcPr>
            <w:tcW w:w="261" w:type="dxa"/>
          </w:tcPr>
          <w:p w14:paraId="7A6B637D" w14:textId="77777777" w:rsidR="00987998" w:rsidRPr="00B3135A" w:rsidRDefault="00987998" w:rsidP="00987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</w:tabs>
              <w:spacing w:before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4BDDB" w14:textId="65BA22A3" w:rsidR="00987998" w:rsidRPr="00EF34E1" w:rsidRDefault="00987998" w:rsidP="00EF34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440"/>
              </w:tabs>
              <w:spacing w:before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879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CA24DBD" w14:textId="5F8A9BAA" w:rsidR="00163A91" w:rsidRPr="00EF34E1" w:rsidRDefault="001D0147" w:rsidP="00EF34E1">
      <w:pPr>
        <w:tabs>
          <w:tab w:val="clear" w:pos="454"/>
          <w:tab w:val="left" w:pos="1170"/>
        </w:tabs>
        <w:spacing w:line="240" w:lineRule="auto"/>
        <w:ind w:firstLine="1080"/>
        <w:jc w:val="thaiDistribute"/>
        <w:rPr>
          <w:rFonts w:ascii="Angsana New" w:hAnsi="Angsana New"/>
          <w:sz w:val="30"/>
          <w:szCs w:val="30"/>
        </w:rPr>
      </w:pPr>
      <w:r w:rsidRPr="00EF34E1">
        <w:rPr>
          <w:rFonts w:ascii="Angsana New" w:hAnsi="Angsana New"/>
          <w:sz w:val="30"/>
          <w:szCs w:val="30"/>
        </w:rPr>
        <w:lastRenderedPageBreak/>
        <w:t>(</w:t>
      </w:r>
      <w:r w:rsidRPr="00EF34E1">
        <w:rPr>
          <w:rFonts w:ascii="Angsana New" w:hAnsi="Angsana New"/>
          <w:sz w:val="30"/>
          <w:szCs w:val="30"/>
          <w:cs/>
        </w:rPr>
        <w:t>ข</w:t>
      </w:r>
      <w:r w:rsidR="00163A91" w:rsidRPr="00EF34E1">
        <w:rPr>
          <w:rFonts w:ascii="Angsana New" w:hAnsi="Angsana New"/>
          <w:sz w:val="30"/>
          <w:szCs w:val="30"/>
        </w:rPr>
        <w:t>.3.2</w:t>
      </w:r>
      <w:proofErr w:type="gramStart"/>
      <w:r w:rsidR="00163A91" w:rsidRPr="00EF34E1">
        <w:rPr>
          <w:rFonts w:ascii="Angsana New" w:hAnsi="Angsana New"/>
          <w:sz w:val="30"/>
          <w:szCs w:val="30"/>
        </w:rPr>
        <w:t xml:space="preserve">) </w:t>
      </w:r>
      <w:r w:rsidR="0081698D">
        <w:rPr>
          <w:rFonts w:ascii="Angsana New" w:hAnsi="Angsana New"/>
          <w:sz w:val="30"/>
          <w:szCs w:val="30"/>
        </w:rPr>
        <w:t xml:space="preserve"> </w:t>
      </w:r>
      <w:r w:rsidR="00163A91" w:rsidRPr="00EF34E1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proofErr w:type="gramEnd"/>
    </w:p>
    <w:p w14:paraId="7B772A80" w14:textId="6382A24C" w:rsidR="00AD21CC" w:rsidRDefault="001E0D92" w:rsidP="00C43378">
      <w:pPr>
        <w:pStyle w:val="NormalWeb"/>
        <w:spacing w:before="0" w:beforeAutospacing="0" w:after="0" w:afterAutospacing="0"/>
        <w:ind w:left="1714"/>
        <w:jc w:val="thaiDistribute"/>
        <w:rPr>
          <w:rFonts w:ascii="Angsana New" w:hAnsi="Angsana New" w:cs="Angsana New"/>
          <w:sz w:val="30"/>
          <w:szCs w:val="30"/>
        </w:rPr>
      </w:pPr>
      <w:r w:rsidRPr="00EF34E1">
        <w:rPr>
          <w:rFonts w:ascii="Angsana New" w:hAnsi="Angsana New" w:cs="Angsana New"/>
          <w:spacing w:val="-6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EF34E1">
        <w:rPr>
          <w:rFonts w:ascii="Angsana New" w:hAnsi="Angsana New" w:cs="Angsana New"/>
          <w:spacing w:val="-4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</w:t>
      </w:r>
      <w:r w:rsidRPr="00EF34E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F34E1">
        <w:rPr>
          <w:rFonts w:ascii="Angsana New" w:hAnsi="Angsana New" w:cs="Angsana New"/>
          <w:spacing w:val="-4"/>
          <w:sz w:val="30"/>
          <w:szCs w:val="30"/>
          <w:cs/>
        </w:rPr>
        <w:t>เนื่องจากเงินกู้ยืม (ดูหมายเหตุ</w:t>
      </w:r>
      <w:r w:rsidRPr="00EF34E1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EF34E1">
        <w:rPr>
          <w:rFonts w:ascii="Angsana New" w:hAnsi="Angsana New" w:cs="Angsana New"/>
          <w:sz w:val="30"/>
          <w:szCs w:val="30"/>
        </w:rPr>
        <w:t>1</w:t>
      </w:r>
      <w:r w:rsidRPr="00B3135A">
        <w:rPr>
          <w:rFonts w:ascii="Angsana New" w:hAnsi="Angsana New" w:cs="Angsana New"/>
          <w:sz w:val="30"/>
          <w:szCs w:val="30"/>
        </w:rPr>
        <w:t>5</w:t>
      </w:r>
      <w:r w:rsidRPr="00EF34E1">
        <w:rPr>
          <w:rFonts w:ascii="Angsana New" w:hAnsi="Angsana New" w:cs="Angsana New"/>
          <w:sz w:val="30"/>
          <w:szCs w:val="30"/>
          <w:cs/>
        </w:rPr>
        <w:t>)</w:t>
      </w:r>
      <w:r w:rsidRPr="00B3135A">
        <w:rPr>
          <w:rFonts w:ascii="Angsana New" w:hAnsi="Angsana New" w:cs="Angsana New"/>
          <w:sz w:val="30"/>
          <w:szCs w:val="30"/>
        </w:rPr>
        <w:t xml:space="preserve"> </w:t>
      </w:r>
      <w:r w:rsidR="00C4648B" w:rsidRPr="00EF34E1">
        <w:rPr>
          <w:rFonts w:ascii="Angsana New" w:hAnsi="Angsana New" w:cs="Angsana New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</w:t>
      </w:r>
      <w:r w:rsidR="00A26D66">
        <w:rPr>
          <w:rFonts w:ascii="Angsana New" w:hAnsi="Angsana New" w:cs="Angsana New"/>
          <w:sz w:val="30"/>
          <w:szCs w:val="30"/>
        </w:rPr>
        <w:br/>
      </w:r>
      <w:r w:rsidR="00C4648B" w:rsidRPr="00EF34E1">
        <w:rPr>
          <w:rFonts w:ascii="Angsana New" w:hAnsi="Angsana New" w:cs="Angsana New"/>
          <w:spacing w:val="-2"/>
          <w:sz w:val="30"/>
          <w:szCs w:val="30"/>
          <w:cs/>
        </w:rPr>
        <w:t>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5B4762FF" w14:textId="2214141A" w:rsidR="004375F0" w:rsidRPr="00EF34E1" w:rsidRDefault="004375F0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C5CDB17" w14:textId="19F8811F" w:rsidR="00257571" w:rsidRPr="00B3135A" w:rsidRDefault="00257571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214DF07A" w14:textId="77777777" w:rsidR="005A462F" w:rsidRPr="00EF34E1" w:rsidRDefault="005A462F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2CF74F9" w14:textId="00DE1872" w:rsidR="00707D60" w:rsidRPr="00B3135A" w:rsidRDefault="00227948" w:rsidP="00F33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นโยบายของคณะกรรมการบริษัทคือ</w:t>
      </w:r>
      <w:r w:rsidR="009F52B8" w:rsidRPr="00B3135A">
        <w:rPr>
          <w:rFonts w:ascii="Angsana New" w:hAnsi="Angsana New"/>
          <w:sz w:val="30"/>
          <w:szCs w:val="30"/>
          <w:cs/>
        </w:rPr>
        <w:t xml:space="preserve"> </w:t>
      </w:r>
      <w:r w:rsidR="00154165" w:rsidRPr="00B3135A">
        <w:rPr>
          <w:rFonts w:ascii="Angsana New" w:hAnsi="Angsana New"/>
          <w:sz w:val="30"/>
          <w:szCs w:val="30"/>
          <w:cs/>
        </w:rPr>
        <w:t>การรักษาระดับเงินทุนให้มั่นคงเพื่อรักษา</w:t>
      </w:r>
      <w:r w:rsidR="00697F51" w:rsidRPr="00B3135A">
        <w:rPr>
          <w:rFonts w:ascii="Angsana New" w:hAnsi="Angsana New"/>
          <w:sz w:val="30"/>
          <w:szCs w:val="30"/>
          <w:cs/>
        </w:rPr>
        <w:t>ความเชื่อมั่นของ</w:t>
      </w:r>
      <w:r w:rsidR="00154165" w:rsidRPr="00B3135A">
        <w:rPr>
          <w:rFonts w:ascii="Angsana New" w:hAnsi="Angsana New"/>
          <w:sz w:val="30"/>
          <w:szCs w:val="30"/>
          <w:cs/>
        </w:rPr>
        <w:t>นัก</w:t>
      </w:r>
      <w:r w:rsidR="005A462F" w:rsidRPr="00B3135A">
        <w:rPr>
          <w:rFonts w:ascii="Angsana New" w:hAnsi="Angsana New"/>
          <w:sz w:val="30"/>
          <w:szCs w:val="30"/>
          <w:cs/>
        </w:rPr>
        <w:t>ลงทุน เจ้าหนี้และตลาด</w:t>
      </w:r>
      <w:r w:rsidR="00FA470D" w:rsidRPr="00B3135A">
        <w:rPr>
          <w:rFonts w:ascii="Angsana New" w:hAnsi="Angsana New"/>
          <w:sz w:val="30"/>
          <w:szCs w:val="30"/>
          <w:cs/>
        </w:rPr>
        <w:t>และก่อให้เกิดการพัฒนา</w:t>
      </w:r>
      <w:r w:rsidR="00103120" w:rsidRPr="00B3135A">
        <w:rPr>
          <w:rFonts w:ascii="Angsana New" w:hAnsi="Angsana New"/>
          <w:sz w:val="30"/>
          <w:szCs w:val="30"/>
          <w:cs/>
        </w:rPr>
        <w:t>ของ</w:t>
      </w:r>
      <w:r w:rsidR="00FA470D" w:rsidRPr="00B3135A">
        <w:rPr>
          <w:rFonts w:ascii="Angsana New" w:hAnsi="Angsana New"/>
          <w:sz w:val="30"/>
          <w:szCs w:val="30"/>
          <w:cs/>
        </w:rPr>
        <w:t xml:space="preserve">ธุรกิจในอนาคต </w:t>
      </w:r>
      <w:r w:rsidR="005A462F" w:rsidRPr="00B3135A">
        <w:rPr>
          <w:rFonts w:ascii="Angsana New" w:hAnsi="Angsana New"/>
          <w:sz w:val="30"/>
          <w:szCs w:val="30"/>
          <w:cs/>
        </w:rPr>
        <w:t>คณะกรรมการ</w:t>
      </w:r>
      <w:r w:rsidR="00154165" w:rsidRPr="00B3135A">
        <w:rPr>
          <w:rFonts w:ascii="Angsana New" w:hAnsi="Angsana New"/>
          <w:sz w:val="30"/>
          <w:szCs w:val="30"/>
          <w:cs/>
        </w:rPr>
        <w:t>ได้มีการกำกับดูแล</w:t>
      </w:r>
      <w:r w:rsidR="005A462F" w:rsidRPr="00B3135A">
        <w:rPr>
          <w:rFonts w:ascii="Angsana New" w:hAnsi="Angsana New"/>
          <w:sz w:val="30"/>
          <w:szCs w:val="30"/>
          <w:cs/>
        </w:rPr>
        <w:t>ผลตอบแทนจาก</w:t>
      </w:r>
      <w:r w:rsidR="003B22AA" w:rsidRPr="00B3135A">
        <w:rPr>
          <w:rFonts w:ascii="Angsana New" w:hAnsi="Angsana New"/>
          <w:sz w:val="30"/>
          <w:szCs w:val="30"/>
        </w:rPr>
        <w:br/>
      </w:r>
      <w:r w:rsidR="00154165" w:rsidRPr="00B3135A">
        <w:rPr>
          <w:rFonts w:ascii="Angsana New" w:hAnsi="Angsana New"/>
          <w:sz w:val="30"/>
          <w:szCs w:val="30"/>
          <w:cs/>
        </w:rPr>
        <w:t>การ</w:t>
      </w:r>
      <w:r w:rsidRPr="00B3135A">
        <w:rPr>
          <w:rFonts w:ascii="Angsana New" w:hAnsi="Angsana New"/>
          <w:sz w:val="30"/>
          <w:szCs w:val="30"/>
          <w:cs/>
        </w:rPr>
        <w:t>ลงทุน</w:t>
      </w:r>
      <w:r w:rsidR="00C40C2D" w:rsidRPr="00EF34E1">
        <w:rPr>
          <w:rFonts w:ascii="Angsana New" w:hAnsi="Angsana New"/>
          <w:sz w:val="30"/>
          <w:szCs w:val="30"/>
          <w:cs/>
        </w:rPr>
        <w:t>อย่างสม่ำเสมอโดย</w:t>
      </w:r>
      <w:r w:rsidR="00283870" w:rsidRPr="00B3135A">
        <w:rPr>
          <w:rFonts w:ascii="Angsana New" w:hAnsi="Angsana New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</w:t>
      </w:r>
      <w:r w:rsidR="00154165" w:rsidRPr="00B3135A">
        <w:rPr>
          <w:rFonts w:ascii="Angsana New" w:hAnsi="Angsana New"/>
          <w:sz w:val="30"/>
          <w:szCs w:val="30"/>
          <w:cs/>
        </w:rPr>
        <w:t>อีกทั้งยังกำกับดูแล</w:t>
      </w:r>
      <w:r w:rsidR="005A462F" w:rsidRPr="00B3135A">
        <w:rPr>
          <w:rFonts w:ascii="Angsana New" w:hAnsi="Angsana New"/>
          <w:sz w:val="30"/>
          <w:szCs w:val="30"/>
          <w:cs/>
        </w:rPr>
        <w:t>ระดับการจ่ายเงินปันผลให้แก่ผู้ถือหุ้นสามัญ</w:t>
      </w:r>
      <w:r w:rsidR="00264E0B" w:rsidRPr="00EF34E1">
        <w:rPr>
          <w:rFonts w:ascii="Angsana New" w:hAnsi="Angsana New"/>
          <w:sz w:val="30"/>
          <w:szCs w:val="30"/>
        </w:rPr>
        <w:tab/>
      </w:r>
    </w:p>
    <w:p w14:paraId="5A2EABB6" w14:textId="635C7127" w:rsidR="0082624F" w:rsidRPr="00EF34E1" w:rsidRDefault="0082624F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22631C" w14:textId="17EC6099" w:rsidR="00140FB7" w:rsidRPr="00B3135A" w:rsidRDefault="00F65FF1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ภ</w:t>
      </w:r>
      <w:r w:rsidR="00140FB7" w:rsidRPr="00B3135A">
        <w:rPr>
          <w:rFonts w:ascii="Angsana New" w:hAnsi="Angsana New"/>
          <w:b/>
          <w:bCs/>
          <w:sz w:val="30"/>
          <w:szCs w:val="30"/>
          <w:cs/>
        </w:rPr>
        <w:t>าระผูกพัน</w:t>
      </w:r>
      <w:r w:rsidR="00881238" w:rsidRPr="00B3135A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042F8E" w:rsidRPr="00B3135A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2D68ED" w:rsidRPr="00B3135A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084"/>
        <w:gridCol w:w="236"/>
        <w:gridCol w:w="1104"/>
        <w:gridCol w:w="245"/>
        <w:gridCol w:w="1069"/>
        <w:gridCol w:w="9"/>
        <w:gridCol w:w="232"/>
        <w:gridCol w:w="9"/>
        <w:gridCol w:w="1106"/>
      </w:tblGrid>
      <w:tr w:rsidR="00140371" w:rsidRPr="00B3135A" w14:paraId="1910C1AB" w14:textId="77777777" w:rsidTr="00EF34E1">
        <w:trPr>
          <w:trHeight w:val="407"/>
          <w:tblHeader/>
        </w:trPr>
        <w:tc>
          <w:tcPr>
            <w:tcW w:w="4086" w:type="dxa"/>
          </w:tcPr>
          <w:p w14:paraId="24B04C30" w14:textId="77777777" w:rsidR="00BA7513" w:rsidRPr="00B3135A" w:rsidRDefault="00BA751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1A67991E" w14:textId="77777777" w:rsidR="00BA7513" w:rsidRPr="00B3135A" w:rsidRDefault="00BA751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1369D8E9" w14:textId="77777777" w:rsidR="00BA7513" w:rsidRPr="00B3135A" w:rsidRDefault="00BA751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25" w:type="dxa"/>
            <w:gridSpan w:val="5"/>
            <w:shd w:val="clear" w:color="auto" w:fill="auto"/>
          </w:tcPr>
          <w:p w14:paraId="5EB32148" w14:textId="77777777" w:rsidR="00BA7513" w:rsidRPr="00B3135A" w:rsidRDefault="00BA7513" w:rsidP="0001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371" w:rsidRPr="00B3135A" w14:paraId="4E619877" w14:textId="77777777" w:rsidTr="00EF34E1">
        <w:trPr>
          <w:trHeight w:val="429"/>
          <w:tblHeader/>
        </w:trPr>
        <w:tc>
          <w:tcPr>
            <w:tcW w:w="4086" w:type="dxa"/>
          </w:tcPr>
          <w:p w14:paraId="32E26FEC" w14:textId="77777777" w:rsidR="00E20425" w:rsidRPr="00B3135A" w:rsidRDefault="00E20425" w:rsidP="00E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EC906B" w14:textId="6C6DD7A8" w:rsidR="00E20425" w:rsidRPr="00B3135A" w:rsidRDefault="00DC4257" w:rsidP="00E2042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FE5746" w:rsidRPr="00B3135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156D30FD" w14:textId="77777777" w:rsidR="00E20425" w:rsidRPr="00B3135A" w:rsidRDefault="00E20425" w:rsidP="00E2042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8FD24C4" w14:textId="4CF74250" w:rsidR="00E20425" w:rsidRPr="00B3135A" w:rsidRDefault="00DC4257" w:rsidP="006E6348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FE5746" w:rsidRPr="00B3135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45" w:type="dxa"/>
          </w:tcPr>
          <w:p w14:paraId="4278384A" w14:textId="77777777" w:rsidR="00E20425" w:rsidRPr="00B3135A" w:rsidRDefault="00E20425" w:rsidP="00E20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914347E" w14:textId="44B7E1AF" w:rsidR="00E20425" w:rsidRPr="00B3135A" w:rsidRDefault="00DC4257" w:rsidP="00E2042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FE5746" w:rsidRPr="00B3135A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41" w:type="dxa"/>
            <w:gridSpan w:val="2"/>
          </w:tcPr>
          <w:p w14:paraId="372E95CC" w14:textId="77777777" w:rsidR="00E20425" w:rsidRPr="00B3135A" w:rsidRDefault="00E20425" w:rsidP="00E20425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11358CA7" w14:textId="5D59E29F" w:rsidR="00E20425" w:rsidRPr="00B3135A" w:rsidRDefault="00DC4257" w:rsidP="006E6348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FE5746" w:rsidRPr="00B3135A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E20425" w:rsidRPr="00B3135A" w14:paraId="7E1EC89B" w14:textId="77777777" w:rsidTr="00EF34E1">
        <w:trPr>
          <w:trHeight w:val="386"/>
          <w:tblHeader/>
        </w:trPr>
        <w:tc>
          <w:tcPr>
            <w:tcW w:w="4086" w:type="dxa"/>
          </w:tcPr>
          <w:p w14:paraId="1122F71B" w14:textId="77777777" w:rsidR="00E20425" w:rsidRPr="00EF34E1" w:rsidRDefault="00E20425" w:rsidP="00E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94" w:type="dxa"/>
            <w:gridSpan w:val="9"/>
          </w:tcPr>
          <w:p w14:paraId="056E938A" w14:textId="77777777" w:rsidR="00E20425" w:rsidRPr="00B3135A" w:rsidRDefault="00E20425" w:rsidP="00E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371" w:rsidRPr="00B3135A" w14:paraId="5FAF3119" w14:textId="77777777" w:rsidTr="00EF34E1">
        <w:trPr>
          <w:trHeight w:val="429"/>
        </w:trPr>
        <w:tc>
          <w:tcPr>
            <w:tcW w:w="4086" w:type="dxa"/>
          </w:tcPr>
          <w:p w14:paraId="7E02DA57" w14:textId="77777777" w:rsidR="00584D8B" w:rsidRPr="00B3135A" w:rsidRDefault="00202ABE" w:rsidP="00E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540" w:right="389" w:hanging="5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4" w:type="dxa"/>
          </w:tcPr>
          <w:p w14:paraId="4E7F3B82" w14:textId="77777777" w:rsidR="00584D8B" w:rsidRPr="00B3135A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1AC678" w14:textId="77777777" w:rsidR="00584D8B" w:rsidRPr="00B3135A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</w:tcPr>
          <w:p w14:paraId="583C8DB5" w14:textId="77777777" w:rsidR="00584D8B" w:rsidRPr="00B3135A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261547BA" w14:textId="77777777" w:rsidR="00584D8B" w:rsidRPr="00B3135A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2"/>
          </w:tcPr>
          <w:p w14:paraId="196D756D" w14:textId="77777777" w:rsidR="00584D8B" w:rsidRPr="00B3135A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gridSpan w:val="2"/>
          </w:tcPr>
          <w:p w14:paraId="173E9BAF" w14:textId="77777777" w:rsidR="00584D8B" w:rsidRPr="00B3135A" w:rsidRDefault="00584D8B" w:rsidP="00DC4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7E74E2E" w14:textId="77777777" w:rsidR="00584D8B" w:rsidRPr="00B3135A" w:rsidRDefault="00584D8B" w:rsidP="00DC425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E5746" w:rsidRPr="00B3135A" w14:paraId="38C480EE" w14:textId="77777777" w:rsidTr="00EF34E1">
        <w:trPr>
          <w:trHeight w:val="407"/>
        </w:trPr>
        <w:tc>
          <w:tcPr>
            <w:tcW w:w="4086" w:type="dxa"/>
          </w:tcPr>
          <w:p w14:paraId="5EFB659F" w14:textId="77777777" w:rsidR="00FE5746" w:rsidRPr="00B3135A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D7660EC" w14:textId="5C57C4C1" w:rsidR="00FE5746" w:rsidRPr="00B3135A" w:rsidRDefault="00CA0D7E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236" w:type="dxa"/>
          </w:tcPr>
          <w:p w14:paraId="7171279B" w14:textId="77777777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1D09587A" w14:textId="2E23F588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4,927</w:t>
            </w:r>
          </w:p>
        </w:tc>
        <w:tc>
          <w:tcPr>
            <w:tcW w:w="245" w:type="dxa"/>
          </w:tcPr>
          <w:p w14:paraId="0A93FAD8" w14:textId="77777777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34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</w:tcPr>
          <w:p w14:paraId="6A0ADE9F" w14:textId="348F3EF2" w:rsidR="00FE5746" w:rsidRPr="00B3135A" w:rsidRDefault="00CA0D7E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241" w:type="dxa"/>
            <w:gridSpan w:val="2"/>
          </w:tcPr>
          <w:p w14:paraId="3E0B75C5" w14:textId="77777777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58B1D1A5" w14:textId="766E89E6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4,927</w:t>
            </w:r>
          </w:p>
        </w:tc>
      </w:tr>
      <w:tr w:rsidR="00FE5746" w:rsidRPr="00B3135A" w14:paraId="36FAF64C" w14:textId="77777777" w:rsidTr="00EF34E1">
        <w:trPr>
          <w:trHeight w:val="60"/>
        </w:trPr>
        <w:tc>
          <w:tcPr>
            <w:tcW w:w="4086" w:type="dxa"/>
          </w:tcPr>
          <w:p w14:paraId="4E997897" w14:textId="2883004A" w:rsidR="00FE5746" w:rsidRPr="00EF34E1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4" w:type="dxa"/>
          </w:tcPr>
          <w:p w14:paraId="70B4105E" w14:textId="77777777" w:rsidR="00FE5746" w:rsidRPr="00EF34E1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6E4EC58" w14:textId="77777777" w:rsidR="00FE5746" w:rsidRPr="00EF34E1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4" w:type="dxa"/>
          </w:tcPr>
          <w:p w14:paraId="574BD218" w14:textId="77777777" w:rsidR="00FE5746" w:rsidRPr="00EF34E1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5" w:type="dxa"/>
          </w:tcPr>
          <w:p w14:paraId="12C7D2AA" w14:textId="77777777" w:rsidR="00FE5746" w:rsidRPr="00EF34E1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Cs w:val="22"/>
                <w:cs/>
                <w:lang w:val="en-US"/>
              </w:rPr>
            </w:pPr>
          </w:p>
        </w:tc>
        <w:tc>
          <w:tcPr>
            <w:tcW w:w="1078" w:type="dxa"/>
            <w:gridSpan w:val="2"/>
          </w:tcPr>
          <w:p w14:paraId="16E98579" w14:textId="77777777" w:rsidR="00FE5746" w:rsidRPr="00EF34E1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17B231E6" w14:textId="77777777" w:rsidR="00FE5746" w:rsidRPr="00EF34E1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6" w:type="dxa"/>
          </w:tcPr>
          <w:p w14:paraId="2A310E36" w14:textId="77777777" w:rsidR="00FE5746" w:rsidRPr="00EF34E1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A26D66" w:rsidRPr="00B3135A" w14:paraId="11BFDA47" w14:textId="77777777" w:rsidTr="0092778D">
        <w:trPr>
          <w:trHeight w:val="429"/>
        </w:trPr>
        <w:tc>
          <w:tcPr>
            <w:tcW w:w="4086" w:type="dxa"/>
          </w:tcPr>
          <w:p w14:paraId="2A2F5EAB" w14:textId="19439BB5" w:rsidR="00A26D66" w:rsidRPr="00B3135A" w:rsidRDefault="00A26D66" w:rsidP="00A2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313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4" w:type="dxa"/>
          </w:tcPr>
          <w:p w14:paraId="764F8EB9" w14:textId="77777777" w:rsidR="00A26D66" w:rsidRPr="00B3135A" w:rsidRDefault="00A26D66" w:rsidP="00A26D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234FC8" w14:textId="77777777" w:rsidR="00A26D66" w:rsidRPr="00B3135A" w:rsidRDefault="00A26D66" w:rsidP="00A2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16B8A02C" w14:textId="77777777" w:rsidR="00A26D66" w:rsidRPr="00B3135A" w:rsidRDefault="00A26D66" w:rsidP="00A26D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3E57CC5" w14:textId="77777777" w:rsidR="00A26D66" w:rsidRPr="00B3135A" w:rsidRDefault="00A26D66" w:rsidP="00A26D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gridSpan w:val="2"/>
          </w:tcPr>
          <w:p w14:paraId="55F061AA" w14:textId="77777777" w:rsidR="00A26D66" w:rsidRPr="00B3135A" w:rsidRDefault="00A26D66" w:rsidP="00A26D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01DF9745" w14:textId="77777777" w:rsidR="00A26D66" w:rsidRPr="00B3135A" w:rsidRDefault="00A26D66" w:rsidP="00A2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14:paraId="79BAE3BE" w14:textId="77777777" w:rsidR="00A26D66" w:rsidRPr="00B3135A" w:rsidRDefault="00A26D66" w:rsidP="00A26D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5746" w:rsidRPr="00B3135A" w14:paraId="72F4D2CC" w14:textId="77777777" w:rsidTr="00EF34E1">
        <w:trPr>
          <w:trHeight w:val="429"/>
        </w:trPr>
        <w:tc>
          <w:tcPr>
            <w:tcW w:w="4086" w:type="dxa"/>
          </w:tcPr>
          <w:p w14:paraId="025A3A63" w14:textId="44AED1DA" w:rsidR="00FE5746" w:rsidRPr="00B3135A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4E1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84" w:type="dxa"/>
          </w:tcPr>
          <w:p w14:paraId="5A7E99A4" w14:textId="1F5263AE" w:rsidR="00FE5746" w:rsidRPr="00B3135A" w:rsidRDefault="005A2E1F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36" w:type="dxa"/>
          </w:tcPr>
          <w:p w14:paraId="45D912D4" w14:textId="77777777" w:rsidR="00FE5746" w:rsidRPr="00EF34E1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33B42F3A" w14:textId="29A7971C" w:rsidR="00FE5746" w:rsidRPr="00B3135A" w:rsidRDefault="00AE0094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E5746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45" w:type="dxa"/>
          </w:tcPr>
          <w:p w14:paraId="2284803D" w14:textId="77777777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gridSpan w:val="2"/>
          </w:tcPr>
          <w:p w14:paraId="50387887" w14:textId="4A8257B6" w:rsidR="00FE5746" w:rsidRPr="00B3135A" w:rsidRDefault="005A2E1F" w:rsidP="00EF34E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</w:tcPr>
          <w:p w14:paraId="2174C11D" w14:textId="77777777" w:rsidR="00FE5746" w:rsidRPr="00EF34E1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14:paraId="172148DC" w14:textId="57F312EF" w:rsidR="00FE5746" w:rsidRPr="00B3135A" w:rsidRDefault="00AE0094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940</w:t>
            </w:r>
          </w:p>
        </w:tc>
      </w:tr>
      <w:tr w:rsidR="00FE5746" w:rsidRPr="00B3135A" w14:paraId="69214FD6" w14:textId="77777777" w:rsidTr="00EF34E1">
        <w:trPr>
          <w:trHeight w:val="429"/>
        </w:trPr>
        <w:tc>
          <w:tcPr>
            <w:tcW w:w="4086" w:type="dxa"/>
          </w:tcPr>
          <w:p w14:paraId="7A7AE969" w14:textId="5D72DA2D" w:rsidR="00FE5746" w:rsidRPr="00B3135A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084" w:type="dxa"/>
          </w:tcPr>
          <w:p w14:paraId="58596C49" w14:textId="232A40BB" w:rsidR="00FE5746" w:rsidRPr="00B3135A" w:rsidRDefault="00F73229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389,101</w:t>
            </w:r>
          </w:p>
        </w:tc>
        <w:tc>
          <w:tcPr>
            <w:tcW w:w="236" w:type="dxa"/>
          </w:tcPr>
          <w:p w14:paraId="799C1232" w14:textId="77777777" w:rsidR="00FE5746" w:rsidRPr="00B3135A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7372F4A8" w14:textId="11F800C0" w:rsidR="00FE5746" w:rsidRPr="00B3135A" w:rsidRDefault="00AE0094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  <w:r w:rsidR="00FE5746" w:rsidRPr="00B313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F34E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E5746" w:rsidRPr="00B3135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45" w:type="dxa"/>
          </w:tcPr>
          <w:p w14:paraId="1C20D1D6" w14:textId="77777777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gridSpan w:val="2"/>
          </w:tcPr>
          <w:p w14:paraId="321EBB83" w14:textId="72418390" w:rsidR="00FE5746" w:rsidRPr="00B3135A" w:rsidRDefault="00CA0D7E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/>
              </w:rPr>
              <w:t>14,565</w:t>
            </w:r>
          </w:p>
        </w:tc>
        <w:tc>
          <w:tcPr>
            <w:tcW w:w="241" w:type="dxa"/>
            <w:gridSpan w:val="2"/>
          </w:tcPr>
          <w:p w14:paraId="600C4FFA" w14:textId="77777777" w:rsidR="00FE5746" w:rsidRPr="00B3135A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14:paraId="53651D49" w14:textId="221B25B8" w:rsidR="00FE5746" w:rsidRPr="00B3135A" w:rsidRDefault="00AE0094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4E1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="00FE5746" w:rsidRPr="00B313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F34E1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</w:tr>
      <w:tr w:rsidR="00FE5746" w:rsidRPr="00B3135A" w14:paraId="59C7D6A2" w14:textId="77777777" w:rsidTr="00EF34E1">
        <w:trPr>
          <w:trHeight w:val="429"/>
        </w:trPr>
        <w:tc>
          <w:tcPr>
            <w:tcW w:w="4086" w:type="dxa"/>
          </w:tcPr>
          <w:p w14:paraId="5325D034" w14:textId="77777777" w:rsidR="00FE5746" w:rsidRPr="00B3135A" w:rsidRDefault="00FE5746" w:rsidP="00FE57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31" w:hanging="34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13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CB135A0" w14:textId="0682B5FA" w:rsidR="00FE5746" w:rsidRPr="00B3135A" w:rsidRDefault="00CA0D7E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D0BBE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D0BBE"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36" w:type="dxa"/>
          </w:tcPr>
          <w:p w14:paraId="65633A0D" w14:textId="77777777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AB6F98A" w14:textId="5F8BD8CA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10,8</w:t>
            </w:r>
            <w:r w:rsidR="00AE0094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45" w:type="dxa"/>
          </w:tcPr>
          <w:p w14:paraId="488FDD6D" w14:textId="77777777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2"/>
          </w:tcPr>
          <w:p w14:paraId="522E8493" w14:textId="1308943A" w:rsidR="00FE5746" w:rsidRPr="00B3135A" w:rsidRDefault="00CA0D7E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1,138</w:t>
            </w:r>
          </w:p>
        </w:tc>
        <w:tc>
          <w:tcPr>
            <w:tcW w:w="241" w:type="dxa"/>
            <w:gridSpan w:val="2"/>
          </w:tcPr>
          <w:p w14:paraId="5DA0DD68" w14:textId="77777777" w:rsidR="00FE5746" w:rsidRPr="00B3135A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F5ACF18" w14:textId="4B2B3C8D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bidi="th-TH"/>
              </w:rPr>
              <w:t>8,9</w:t>
            </w:r>
            <w:r w:rsidR="00AE0094" w:rsidRPr="00EF34E1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FE5746" w:rsidRPr="00B3135A" w14:paraId="1E660A7E" w14:textId="77777777" w:rsidTr="00EF34E1">
        <w:trPr>
          <w:trHeight w:val="407"/>
        </w:trPr>
        <w:tc>
          <w:tcPr>
            <w:tcW w:w="4086" w:type="dxa"/>
          </w:tcPr>
          <w:p w14:paraId="6281FC10" w14:textId="77777777" w:rsidR="00FE5746" w:rsidRPr="00B3135A" w:rsidRDefault="00FE5746" w:rsidP="00FE57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31" w:hanging="342"/>
              <w:rPr>
                <w:rFonts w:ascii="Angsana New" w:hAnsi="Angsana New" w:cs="Angsana New"/>
                <w:sz w:val="30"/>
                <w:szCs w:val="30"/>
              </w:rPr>
            </w:pPr>
            <w:r w:rsidRPr="00B3135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FAFCB47" w14:textId="621C70D4" w:rsidR="00FE5746" w:rsidRPr="00B3135A" w:rsidRDefault="00787FA5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400,132</w:t>
            </w:r>
          </w:p>
        </w:tc>
        <w:tc>
          <w:tcPr>
            <w:tcW w:w="236" w:type="dxa"/>
          </w:tcPr>
          <w:p w14:paraId="061637FE" w14:textId="77777777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1D6EAC8B" w14:textId="060B50D7" w:rsidR="00FE5746" w:rsidRPr="00B3135A" w:rsidRDefault="00AE0094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</w:t>
            </w:r>
            <w:r w:rsidR="00FE5746"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45" w:type="dxa"/>
          </w:tcPr>
          <w:p w14:paraId="39DE1CD9" w14:textId="77777777" w:rsidR="00FE5746" w:rsidRPr="00B3135A" w:rsidRDefault="00FE5746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58E32" w14:textId="006AEB15" w:rsidR="00FE5746" w:rsidRPr="00B3135A" w:rsidRDefault="009D0B51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</w:t>
            </w:r>
            <w:r w:rsidR="005A2E1F"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41" w:type="dxa"/>
            <w:gridSpan w:val="2"/>
          </w:tcPr>
          <w:p w14:paraId="052CD415" w14:textId="77777777" w:rsidR="00FE5746" w:rsidRPr="00B3135A" w:rsidRDefault="00FE5746" w:rsidP="00FE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23D0DAC9" w14:textId="26CFBFA0" w:rsidR="00FE5746" w:rsidRPr="00B3135A" w:rsidRDefault="00AE0094" w:rsidP="00FE574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="00FE5746" w:rsidRPr="00B313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</w:t>
            </w:r>
          </w:p>
        </w:tc>
      </w:tr>
    </w:tbl>
    <w:p w14:paraId="018CF5AD" w14:textId="53EA0BFF" w:rsidR="00FE5746" w:rsidRPr="00EF34E1" w:rsidRDefault="00FE5746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B9A237A" w14:textId="4124251F" w:rsidR="00DD295E" w:rsidRPr="00B3135A" w:rsidRDefault="00282CAA" w:rsidP="00612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</w:t>
      </w:r>
      <w:r w:rsidR="00507EF1" w:rsidRPr="00B3135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DD295E" w:rsidRPr="00B3135A">
        <w:rPr>
          <w:rFonts w:ascii="Angsana New" w:hAnsi="Angsana New"/>
          <w:b/>
          <w:bCs/>
          <w:i/>
          <w:iCs/>
          <w:sz w:val="30"/>
          <w:szCs w:val="30"/>
          <w:cs/>
        </w:rPr>
        <w:t>ๆ</w:t>
      </w:r>
    </w:p>
    <w:p w14:paraId="734FEFB6" w14:textId="77777777" w:rsidR="0054647A" w:rsidRPr="00EF34E1" w:rsidRDefault="0054647A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CAC04A3" w14:textId="77777777" w:rsidR="00DD295E" w:rsidRPr="00B3135A" w:rsidRDefault="00DD295E" w:rsidP="00612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"/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997E40" w:rsidRPr="00B3135A">
        <w:rPr>
          <w:rFonts w:ascii="Angsana New" w:hAnsi="Angsana New"/>
          <w:i/>
          <w:iCs/>
          <w:sz w:val="30"/>
          <w:szCs w:val="30"/>
          <w:cs/>
        </w:rPr>
        <w:t>สำเร็จรูปล่วงหน้า</w:t>
      </w:r>
    </w:p>
    <w:p w14:paraId="65BD4A94" w14:textId="3040B41D" w:rsidR="0082624F" w:rsidRPr="00EF34E1" w:rsidRDefault="00DD295E" w:rsidP="00EF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20425" w:rsidRPr="00B3135A">
        <w:rPr>
          <w:rFonts w:ascii="Angsana New" w:hAnsi="Angsana New"/>
          <w:sz w:val="30"/>
          <w:szCs w:val="30"/>
        </w:rPr>
        <w:t xml:space="preserve">30 </w:t>
      </w:r>
      <w:r w:rsidR="00E20425" w:rsidRPr="00B3135A">
        <w:rPr>
          <w:rFonts w:ascii="Angsana New" w:hAnsi="Angsana New"/>
          <w:sz w:val="30"/>
          <w:szCs w:val="30"/>
          <w:cs/>
        </w:rPr>
        <w:t xml:space="preserve">กันยายน </w:t>
      </w:r>
      <w:r w:rsidR="00FE5237" w:rsidRPr="00B3135A">
        <w:rPr>
          <w:rFonts w:ascii="Angsana New" w:hAnsi="Angsana New"/>
          <w:sz w:val="30"/>
          <w:szCs w:val="30"/>
        </w:rPr>
        <w:t>256</w:t>
      </w:r>
      <w:r w:rsidR="00FE5746" w:rsidRPr="00B3135A">
        <w:rPr>
          <w:rFonts w:ascii="Angsana New" w:hAnsi="Angsana New"/>
          <w:sz w:val="30"/>
          <w:szCs w:val="30"/>
        </w:rPr>
        <w:t>5</w:t>
      </w:r>
      <w:r w:rsidR="009A2F4B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บริษัทมีสัญญาขายสินค้า</w:t>
      </w:r>
      <w:r w:rsidR="00970096" w:rsidRPr="00B3135A">
        <w:rPr>
          <w:rFonts w:ascii="Angsana New" w:hAnsi="Angsana New"/>
          <w:sz w:val="30"/>
          <w:szCs w:val="30"/>
          <w:cs/>
        </w:rPr>
        <w:t>สำเร็จรูป</w:t>
      </w:r>
      <w:r w:rsidRPr="00B3135A">
        <w:rPr>
          <w:rFonts w:ascii="Angsana New" w:hAnsi="Angsana New"/>
          <w:sz w:val="30"/>
          <w:szCs w:val="30"/>
          <w:cs/>
        </w:rPr>
        <w:t>ล่วงหน้ากับบริษัทต่</w:t>
      </w:r>
      <w:r w:rsidR="00A66362" w:rsidRPr="00B3135A">
        <w:rPr>
          <w:rFonts w:ascii="Angsana New" w:hAnsi="Angsana New"/>
          <w:sz w:val="30"/>
          <w:szCs w:val="30"/>
          <w:cs/>
        </w:rPr>
        <w:t>างประเทศหลายแห่งรวมเป็น</w:t>
      </w:r>
      <w:r w:rsidR="00202ABE" w:rsidRPr="00B3135A">
        <w:rPr>
          <w:rFonts w:ascii="Angsana New" w:hAnsi="Angsana New"/>
          <w:sz w:val="30"/>
          <w:szCs w:val="30"/>
        </w:rPr>
        <w:br/>
      </w:r>
      <w:r w:rsidR="00A66362" w:rsidRPr="00B3135A">
        <w:rPr>
          <w:rFonts w:ascii="Angsana New" w:hAnsi="Angsana New"/>
          <w:sz w:val="30"/>
          <w:szCs w:val="30"/>
          <w:cs/>
        </w:rPr>
        <w:t>จำนวนเงิ</w:t>
      </w:r>
      <w:r w:rsidR="00FD56FE" w:rsidRPr="00B3135A">
        <w:rPr>
          <w:rFonts w:ascii="Angsana New" w:hAnsi="Angsana New"/>
          <w:sz w:val="30"/>
          <w:szCs w:val="30"/>
          <w:cs/>
        </w:rPr>
        <w:t>น</w:t>
      </w:r>
      <w:r w:rsidR="00FD56FE" w:rsidRPr="00B3135A">
        <w:rPr>
          <w:rFonts w:ascii="Angsana New" w:hAnsi="Angsana New"/>
          <w:sz w:val="30"/>
          <w:szCs w:val="30"/>
        </w:rPr>
        <w:t xml:space="preserve"> </w:t>
      </w:r>
      <w:r w:rsidR="00CA0D7E" w:rsidRPr="00EF34E1">
        <w:rPr>
          <w:rFonts w:ascii="Angsana New" w:hAnsi="Angsana New"/>
          <w:sz w:val="30"/>
          <w:szCs w:val="30"/>
        </w:rPr>
        <w:t>1,000.</w:t>
      </w:r>
      <w:r w:rsidR="00FE1B6E" w:rsidRPr="00B3135A">
        <w:rPr>
          <w:rFonts w:ascii="Angsana New" w:hAnsi="Angsana New"/>
          <w:sz w:val="30"/>
          <w:szCs w:val="30"/>
        </w:rPr>
        <w:t>18</w:t>
      </w:r>
      <w:r w:rsidR="002C6672" w:rsidRPr="00B3135A">
        <w:rPr>
          <w:rFonts w:ascii="Angsana New" w:hAnsi="Angsana New"/>
          <w:sz w:val="30"/>
          <w:szCs w:val="30"/>
        </w:rPr>
        <w:t xml:space="preserve"> </w:t>
      </w:r>
      <w:r w:rsidR="00776712" w:rsidRPr="00B3135A">
        <w:rPr>
          <w:rFonts w:ascii="Angsana New" w:hAnsi="Angsana New"/>
          <w:sz w:val="30"/>
          <w:szCs w:val="30"/>
          <w:cs/>
        </w:rPr>
        <w:t>ล้านบาท</w:t>
      </w:r>
      <w:r w:rsidR="00E168E8" w:rsidRPr="00B3135A">
        <w:rPr>
          <w:rFonts w:ascii="Angsana New" w:hAnsi="Angsana New"/>
          <w:sz w:val="30"/>
          <w:szCs w:val="30"/>
        </w:rPr>
        <w:t xml:space="preserve"> </w:t>
      </w:r>
      <w:r w:rsidR="00D555B1" w:rsidRPr="00B3135A">
        <w:rPr>
          <w:rFonts w:ascii="Angsana New" w:hAnsi="Angsana New"/>
          <w:i/>
          <w:iCs/>
          <w:sz w:val="30"/>
          <w:szCs w:val="30"/>
        </w:rPr>
        <w:t>(</w:t>
      </w:r>
      <w:r w:rsidR="00FE5237" w:rsidRPr="00B3135A">
        <w:rPr>
          <w:rFonts w:ascii="Angsana New" w:hAnsi="Angsana New"/>
          <w:i/>
          <w:iCs/>
          <w:sz w:val="30"/>
          <w:szCs w:val="30"/>
        </w:rPr>
        <w:t>256</w:t>
      </w:r>
      <w:r w:rsidR="00FE5746" w:rsidRPr="00B3135A">
        <w:rPr>
          <w:rFonts w:ascii="Angsana New" w:hAnsi="Angsana New"/>
          <w:i/>
          <w:iCs/>
          <w:sz w:val="30"/>
          <w:szCs w:val="30"/>
        </w:rPr>
        <w:t>4</w:t>
      </w:r>
      <w:r w:rsidR="00CB6F80" w:rsidRPr="00B3135A">
        <w:rPr>
          <w:rFonts w:ascii="Angsana New" w:hAnsi="Angsana New"/>
          <w:i/>
          <w:iCs/>
          <w:sz w:val="30"/>
          <w:szCs w:val="30"/>
        </w:rPr>
        <w:t xml:space="preserve">: </w:t>
      </w:r>
      <w:r w:rsidR="00FE5746" w:rsidRPr="00EF34E1">
        <w:rPr>
          <w:rFonts w:ascii="Angsana New" w:hAnsi="Angsana New"/>
          <w:i/>
          <w:iCs/>
          <w:sz w:val="30"/>
          <w:szCs w:val="30"/>
        </w:rPr>
        <w:t>1,333.13</w:t>
      </w:r>
      <w:r w:rsidR="00CB6F80" w:rsidRPr="00B3135A">
        <w:rPr>
          <w:rFonts w:ascii="Angsana New" w:hAnsi="Angsana New"/>
          <w:i/>
          <w:iCs/>
          <w:sz w:val="30"/>
          <w:szCs w:val="30"/>
        </w:rPr>
        <w:t xml:space="preserve"> </w:t>
      </w:r>
      <w:r w:rsidR="00D555B1" w:rsidRPr="00B3135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555B1" w:rsidRPr="00B3135A">
        <w:rPr>
          <w:rFonts w:ascii="Angsana New" w:hAnsi="Angsana New"/>
          <w:i/>
          <w:iCs/>
          <w:sz w:val="30"/>
          <w:szCs w:val="30"/>
        </w:rPr>
        <w:t>)</w:t>
      </w:r>
    </w:p>
    <w:sectPr w:rsidR="0082624F" w:rsidRPr="00EF34E1" w:rsidSect="00EF34E1"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08FED" w14:textId="77777777" w:rsidR="00F42A30" w:rsidRDefault="00F42A30" w:rsidP="004956B4">
      <w:r>
        <w:separator/>
      </w:r>
    </w:p>
  </w:endnote>
  <w:endnote w:type="continuationSeparator" w:id="0">
    <w:p w14:paraId="048B5435" w14:textId="77777777" w:rsidR="00F42A30" w:rsidRDefault="00F42A30" w:rsidP="004956B4">
      <w:r>
        <w:continuationSeparator/>
      </w:r>
    </w:p>
  </w:endnote>
  <w:endnote w:type="continuationNotice" w:id="1">
    <w:p w14:paraId="1D1B9797" w14:textId="77777777" w:rsidR="00F42A30" w:rsidRDefault="00F42A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65549" w14:textId="77777777" w:rsidR="00342AF8" w:rsidRPr="00F73597" w:rsidRDefault="00342AF8" w:rsidP="00F735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FE9E2" w14:textId="77777777" w:rsidR="00F14BC1" w:rsidRDefault="00F14BC1" w:rsidP="0087126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560"/>
      </w:tabs>
      <w:ind w:firstLine="900"/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56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D84C" w14:textId="77777777" w:rsidR="00F14BC1" w:rsidRDefault="00F14BC1" w:rsidP="004B34B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5C44F" w14:textId="77777777" w:rsidR="00F14BC1" w:rsidRPr="004B34B2" w:rsidRDefault="00F14BC1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20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59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C4CD" w14:textId="77777777" w:rsidR="00F14BC1" w:rsidRDefault="00F14BC1" w:rsidP="004B34B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61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D9E3" w14:textId="77777777" w:rsidR="00F14BC1" w:rsidRDefault="00F14BC1" w:rsidP="00C6531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20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63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9BCD" w14:textId="77777777" w:rsidR="00F14BC1" w:rsidRDefault="00F14BC1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720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67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3DC8" w14:textId="77777777" w:rsidR="00F14BC1" w:rsidRDefault="00F14BC1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57FF4" w14:textId="77777777" w:rsidR="00F42A30" w:rsidRDefault="00F42A30" w:rsidP="004956B4">
      <w:r>
        <w:separator/>
      </w:r>
    </w:p>
  </w:footnote>
  <w:footnote w:type="continuationSeparator" w:id="0">
    <w:p w14:paraId="75E533DD" w14:textId="77777777" w:rsidR="00F42A30" w:rsidRDefault="00F42A30" w:rsidP="004956B4">
      <w:r>
        <w:continuationSeparator/>
      </w:r>
    </w:p>
  </w:footnote>
  <w:footnote w:type="continuationNotice" w:id="1">
    <w:p w14:paraId="27FEDD70" w14:textId="77777777" w:rsidR="00F42A30" w:rsidRDefault="00F42A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78674" w14:textId="77777777" w:rsidR="00F14BC1" w:rsidRDefault="00F14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4C868" w14:textId="77777777" w:rsidR="00F14BC1" w:rsidRPr="003C763B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F6901F7" w14:textId="77777777" w:rsidR="00F14BC1" w:rsidRPr="003C763B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A7D45CF" w14:textId="701EC210" w:rsidR="00F14BC1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C45770">
      <w:rPr>
        <w:rFonts w:ascii="Angsana New" w:hAnsi="Angsana New"/>
        <w:b/>
        <w:bCs/>
        <w:sz w:val="32"/>
        <w:szCs w:val="32"/>
      </w:rPr>
      <w:t>5</w:t>
    </w:r>
  </w:p>
  <w:p w14:paraId="72EBF14F" w14:textId="77777777" w:rsidR="00F14BC1" w:rsidRPr="00A243DE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6EF1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 w:rsidRPr="004A6A7D">
      <w:rPr>
        <w:rFonts w:ascii="Angsana New" w:hAnsi="Angsana New"/>
        <w:b w:val="0"/>
        <w:bCs/>
        <w:sz w:val="30"/>
        <w:szCs w:val="30"/>
      </w:rPr>
      <w:t>[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กขค</w:t>
    </w:r>
    <w:r w:rsidRPr="004A6A7D">
      <w:rPr>
        <w:rFonts w:ascii="Angsana New" w:hAnsi="Angsana New"/>
        <w:b w:val="0"/>
        <w:bCs/>
        <w:sz w:val="30"/>
        <w:szCs w:val="30"/>
      </w:rPr>
      <w:t xml:space="preserve">]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70A2EF1C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35BC0407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สำหรับแต่ละปีสิ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้นสุดวันที่ 31 ธันวาคม 2549 และ 2548</w:t>
    </w:r>
  </w:p>
  <w:p w14:paraId="08F347F4" w14:textId="77777777" w:rsidR="00F14BC1" w:rsidRPr="004A6A7D" w:rsidRDefault="00F14BC1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51CB7" w14:textId="77777777" w:rsidR="00F14BC1" w:rsidRDefault="00F14BC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271CE" w14:textId="3FAC9EFF" w:rsidR="00F14BC1" w:rsidRPr="003C763B" w:rsidRDefault="00F14BC1" w:rsidP="00AB14E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  <w:tab w:val="left" w:pos="630"/>
        <w:tab w:val="left" w:pos="81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9A4B8A4" w14:textId="23F628B0" w:rsidR="00F14BC1" w:rsidRDefault="00F14BC1" w:rsidP="005D3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4C2607" w14:textId="6707DB5E" w:rsidR="00F14BC1" w:rsidRPr="003C763B" w:rsidRDefault="00F14BC1" w:rsidP="005D3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764FD1">
      <w:rPr>
        <w:rFonts w:ascii="Angsana New" w:hAnsi="Angsana New"/>
        <w:b/>
        <w:bCs/>
        <w:sz w:val="32"/>
        <w:szCs w:val="32"/>
      </w:rPr>
      <w:t>5</w:t>
    </w:r>
  </w:p>
  <w:p w14:paraId="775B81BA" w14:textId="77777777" w:rsidR="00F14BC1" w:rsidRPr="00CE5AF6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1F0C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 w:rsidRPr="004A6A7D">
      <w:rPr>
        <w:rFonts w:ascii="Angsana New" w:hAnsi="Angsana New"/>
        <w:b w:val="0"/>
        <w:bCs/>
        <w:sz w:val="30"/>
        <w:szCs w:val="30"/>
      </w:rPr>
      <w:t>[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กขค</w:t>
    </w:r>
    <w:r w:rsidRPr="004A6A7D">
      <w:rPr>
        <w:rFonts w:ascii="Angsana New" w:hAnsi="Angsana New"/>
        <w:b w:val="0"/>
        <w:bCs/>
        <w:sz w:val="30"/>
        <w:szCs w:val="30"/>
      </w:rPr>
      <w:t xml:space="preserve">]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0AE5DF63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2FB78C24" w14:textId="77777777" w:rsidR="00F14BC1" w:rsidRPr="004A6A7D" w:rsidRDefault="00F14BC1" w:rsidP="0095285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สำหรับแต่ละปีสิ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้นสุดวันที่ 31 ธันวาคม 2549 และ 2548</w:t>
    </w:r>
  </w:p>
  <w:p w14:paraId="2F881D3E" w14:textId="77777777" w:rsidR="00F14BC1" w:rsidRPr="004A6A7D" w:rsidRDefault="00F14BC1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sz w:val="30"/>
        <w:szCs w:val="30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D00FF" w14:textId="4036F103" w:rsidR="00F14BC1" w:rsidRPr="003C763B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630"/>
        <w:tab w:val="left" w:pos="81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2CC107A" w14:textId="47106241" w:rsidR="00F14BC1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9A0E9FE" w14:textId="33779338" w:rsidR="00F14BC1" w:rsidRPr="003C763B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764FD1">
      <w:rPr>
        <w:rFonts w:ascii="Angsana New" w:hAnsi="Angsana New"/>
        <w:b/>
        <w:bCs/>
        <w:sz w:val="32"/>
        <w:szCs w:val="32"/>
      </w:rPr>
      <w:t>5</w:t>
    </w:r>
  </w:p>
  <w:p w14:paraId="0D3D8EAB" w14:textId="77777777" w:rsidR="00F14BC1" w:rsidRPr="00CE5AF6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FBA25" w14:textId="77777777" w:rsidR="00F14BC1" w:rsidRPr="003C763B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630"/>
        <w:tab w:val="left" w:pos="81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4D50D3C" w14:textId="77777777" w:rsidR="00F14BC1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C6990EF" w14:textId="0D579EAB" w:rsidR="00F14BC1" w:rsidRPr="003C763B" w:rsidRDefault="00F14BC1" w:rsidP="000A63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71"/>
        <w:tab w:val="left" w:pos="360"/>
        <w:tab w:val="left" w:pos="540"/>
      </w:tabs>
      <w:ind w:left="540" w:hanging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F53A81">
      <w:rPr>
        <w:rFonts w:ascii="Angsana New" w:hAnsi="Angsana New"/>
        <w:b/>
        <w:bCs/>
        <w:sz w:val="32"/>
        <w:szCs w:val="32"/>
      </w:rPr>
      <w:t>5</w:t>
    </w:r>
  </w:p>
  <w:p w14:paraId="28EA0E5F" w14:textId="77777777" w:rsidR="00F14BC1" w:rsidRPr="00CE5AF6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CB52C" w14:textId="77777777" w:rsidR="00F14BC1" w:rsidRPr="003C763B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DAF52AB" w14:textId="77777777" w:rsidR="00F14BC1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3A03435D" w14:textId="756EB8FF" w:rsidR="00F14BC1" w:rsidRPr="003C763B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1F6A41">
      <w:rPr>
        <w:rFonts w:ascii="Angsana New" w:hAnsi="Angsana New"/>
        <w:b/>
        <w:bCs/>
        <w:sz w:val="32"/>
        <w:szCs w:val="32"/>
      </w:rPr>
      <w:t>5</w:t>
    </w:r>
  </w:p>
  <w:p w14:paraId="2A3C0713" w14:textId="77777777" w:rsidR="00F14BC1" w:rsidRPr="00CE5AF6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EF5187"/>
    <w:multiLevelType w:val="hybridMultilevel"/>
    <w:tmpl w:val="EF9CE09E"/>
    <w:lvl w:ilvl="0" w:tplc="A4C6CBA0">
      <w:start w:val="1"/>
      <w:numFmt w:val="bullet"/>
      <w:lvlText w:val="-"/>
      <w:lvlJc w:val="left"/>
      <w:pPr>
        <w:ind w:left="1335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5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8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7744399"/>
    <w:multiLevelType w:val="multilevel"/>
    <w:tmpl w:val="7C98782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23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24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11"/>
  </w:num>
  <w:num w:numId="2">
    <w:abstractNumId w:val="13"/>
  </w:num>
  <w:num w:numId="3">
    <w:abstractNumId w:val="20"/>
  </w:num>
  <w:num w:numId="4">
    <w:abstractNumId w:val="0"/>
  </w:num>
  <w:num w:numId="5">
    <w:abstractNumId w:val="7"/>
  </w:num>
  <w:num w:numId="6">
    <w:abstractNumId w:val="17"/>
  </w:num>
  <w:num w:numId="7">
    <w:abstractNumId w:val="21"/>
  </w:num>
  <w:num w:numId="8">
    <w:abstractNumId w:val="16"/>
  </w:num>
  <w:num w:numId="9">
    <w:abstractNumId w:val="2"/>
  </w:num>
  <w:num w:numId="10">
    <w:abstractNumId w:val="14"/>
  </w:num>
  <w:num w:numId="11">
    <w:abstractNumId w:val="24"/>
  </w:num>
  <w:num w:numId="12">
    <w:abstractNumId w:val="15"/>
  </w:num>
  <w:num w:numId="1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2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"/>
  </w:num>
  <w:num w:numId="20">
    <w:abstractNumId w:val="4"/>
  </w:num>
  <w:num w:numId="21">
    <w:abstractNumId w:val="23"/>
  </w:num>
  <w:num w:numId="22">
    <w:abstractNumId w:val="9"/>
  </w:num>
  <w:num w:numId="23">
    <w:abstractNumId w:val="26"/>
  </w:num>
  <w:num w:numId="24">
    <w:abstractNumId w:val="18"/>
  </w:num>
  <w:num w:numId="25">
    <w:abstractNumId w:val="8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6"/>
  </w:num>
  <w:num w:numId="29">
    <w:abstractNumId w:val="12"/>
  </w:num>
  <w:num w:numId="30">
    <w:abstractNumId w:val="5"/>
  </w:num>
  <w:num w:numId="31">
    <w:abstractNumId w:val="27"/>
  </w:num>
  <w:num w:numId="32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0CC"/>
    <w:rsid w:val="000002F2"/>
    <w:rsid w:val="000005E5"/>
    <w:rsid w:val="000005ED"/>
    <w:rsid w:val="00000CFA"/>
    <w:rsid w:val="00000DCB"/>
    <w:rsid w:val="00000E29"/>
    <w:rsid w:val="000015C2"/>
    <w:rsid w:val="000017FB"/>
    <w:rsid w:val="0000181A"/>
    <w:rsid w:val="000018AB"/>
    <w:rsid w:val="000019C7"/>
    <w:rsid w:val="00001A25"/>
    <w:rsid w:val="00001A58"/>
    <w:rsid w:val="00001C60"/>
    <w:rsid w:val="00001F13"/>
    <w:rsid w:val="000022D5"/>
    <w:rsid w:val="00002354"/>
    <w:rsid w:val="00002719"/>
    <w:rsid w:val="00002963"/>
    <w:rsid w:val="00002E66"/>
    <w:rsid w:val="0000306F"/>
    <w:rsid w:val="000030D7"/>
    <w:rsid w:val="00003205"/>
    <w:rsid w:val="00003652"/>
    <w:rsid w:val="00003B4B"/>
    <w:rsid w:val="00003CF4"/>
    <w:rsid w:val="00003D9D"/>
    <w:rsid w:val="00003DE3"/>
    <w:rsid w:val="00003E5C"/>
    <w:rsid w:val="00004638"/>
    <w:rsid w:val="0000499A"/>
    <w:rsid w:val="00004A35"/>
    <w:rsid w:val="00004FF4"/>
    <w:rsid w:val="00005222"/>
    <w:rsid w:val="000053A9"/>
    <w:rsid w:val="000057DB"/>
    <w:rsid w:val="00005952"/>
    <w:rsid w:val="00005A34"/>
    <w:rsid w:val="00005DB5"/>
    <w:rsid w:val="00005E92"/>
    <w:rsid w:val="00005ECA"/>
    <w:rsid w:val="00006231"/>
    <w:rsid w:val="00006C39"/>
    <w:rsid w:val="000075D1"/>
    <w:rsid w:val="00007673"/>
    <w:rsid w:val="000077E9"/>
    <w:rsid w:val="0000783F"/>
    <w:rsid w:val="00007901"/>
    <w:rsid w:val="00007BA5"/>
    <w:rsid w:val="00007D4A"/>
    <w:rsid w:val="0001002B"/>
    <w:rsid w:val="00010ABD"/>
    <w:rsid w:val="00010CC2"/>
    <w:rsid w:val="00010D91"/>
    <w:rsid w:val="00010E13"/>
    <w:rsid w:val="00011257"/>
    <w:rsid w:val="000113F1"/>
    <w:rsid w:val="000116FA"/>
    <w:rsid w:val="00011F64"/>
    <w:rsid w:val="00011FFD"/>
    <w:rsid w:val="000122EF"/>
    <w:rsid w:val="0001236E"/>
    <w:rsid w:val="0001276A"/>
    <w:rsid w:val="00012ACD"/>
    <w:rsid w:val="00012B31"/>
    <w:rsid w:val="00012B42"/>
    <w:rsid w:val="00012E7B"/>
    <w:rsid w:val="000132EA"/>
    <w:rsid w:val="0001342C"/>
    <w:rsid w:val="00013538"/>
    <w:rsid w:val="00013550"/>
    <w:rsid w:val="0001364A"/>
    <w:rsid w:val="00013704"/>
    <w:rsid w:val="00013C4B"/>
    <w:rsid w:val="00013E34"/>
    <w:rsid w:val="00013E3A"/>
    <w:rsid w:val="000142EA"/>
    <w:rsid w:val="00014471"/>
    <w:rsid w:val="000146FF"/>
    <w:rsid w:val="00014708"/>
    <w:rsid w:val="00014931"/>
    <w:rsid w:val="00014BA7"/>
    <w:rsid w:val="00014E8B"/>
    <w:rsid w:val="00014EBA"/>
    <w:rsid w:val="00015061"/>
    <w:rsid w:val="00015077"/>
    <w:rsid w:val="000150C2"/>
    <w:rsid w:val="000153AD"/>
    <w:rsid w:val="000154FD"/>
    <w:rsid w:val="0001567D"/>
    <w:rsid w:val="000156EF"/>
    <w:rsid w:val="0001574A"/>
    <w:rsid w:val="0001580A"/>
    <w:rsid w:val="0001581D"/>
    <w:rsid w:val="00015C74"/>
    <w:rsid w:val="00015D6E"/>
    <w:rsid w:val="00015F01"/>
    <w:rsid w:val="00016245"/>
    <w:rsid w:val="00016407"/>
    <w:rsid w:val="000167BA"/>
    <w:rsid w:val="000168F2"/>
    <w:rsid w:val="00016A7B"/>
    <w:rsid w:val="000175AC"/>
    <w:rsid w:val="00017708"/>
    <w:rsid w:val="00017B54"/>
    <w:rsid w:val="00017DDA"/>
    <w:rsid w:val="00020739"/>
    <w:rsid w:val="0002085B"/>
    <w:rsid w:val="00020955"/>
    <w:rsid w:val="00021161"/>
    <w:rsid w:val="0002124B"/>
    <w:rsid w:val="00021566"/>
    <w:rsid w:val="00021873"/>
    <w:rsid w:val="00021AAB"/>
    <w:rsid w:val="00021B77"/>
    <w:rsid w:val="00021DB1"/>
    <w:rsid w:val="00021DF2"/>
    <w:rsid w:val="00021E17"/>
    <w:rsid w:val="00021E8C"/>
    <w:rsid w:val="0002214C"/>
    <w:rsid w:val="000222B2"/>
    <w:rsid w:val="0002243C"/>
    <w:rsid w:val="000224C8"/>
    <w:rsid w:val="0002270D"/>
    <w:rsid w:val="00022794"/>
    <w:rsid w:val="000227D5"/>
    <w:rsid w:val="000229C2"/>
    <w:rsid w:val="00022BA9"/>
    <w:rsid w:val="00022CDC"/>
    <w:rsid w:val="00022E47"/>
    <w:rsid w:val="00022E9D"/>
    <w:rsid w:val="000230F0"/>
    <w:rsid w:val="0002369A"/>
    <w:rsid w:val="000237BE"/>
    <w:rsid w:val="00023876"/>
    <w:rsid w:val="00023A28"/>
    <w:rsid w:val="00023AD2"/>
    <w:rsid w:val="00023B47"/>
    <w:rsid w:val="00023BD6"/>
    <w:rsid w:val="00023C08"/>
    <w:rsid w:val="00023E11"/>
    <w:rsid w:val="00023E63"/>
    <w:rsid w:val="000240F7"/>
    <w:rsid w:val="0002426A"/>
    <w:rsid w:val="000244E9"/>
    <w:rsid w:val="000248F2"/>
    <w:rsid w:val="000249A1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5DBB"/>
    <w:rsid w:val="00026432"/>
    <w:rsid w:val="00026490"/>
    <w:rsid w:val="000268EF"/>
    <w:rsid w:val="00026965"/>
    <w:rsid w:val="00026C48"/>
    <w:rsid w:val="0002709F"/>
    <w:rsid w:val="00027322"/>
    <w:rsid w:val="000278F6"/>
    <w:rsid w:val="00027C1D"/>
    <w:rsid w:val="00030A83"/>
    <w:rsid w:val="00030C2D"/>
    <w:rsid w:val="00030E2F"/>
    <w:rsid w:val="00030E48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1EF0"/>
    <w:rsid w:val="0003209D"/>
    <w:rsid w:val="00032469"/>
    <w:rsid w:val="00032503"/>
    <w:rsid w:val="000328A8"/>
    <w:rsid w:val="00032A97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A48"/>
    <w:rsid w:val="00033BB2"/>
    <w:rsid w:val="00033D38"/>
    <w:rsid w:val="000343E1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97F"/>
    <w:rsid w:val="00035AA5"/>
    <w:rsid w:val="00035D1D"/>
    <w:rsid w:val="00035FDF"/>
    <w:rsid w:val="00036260"/>
    <w:rsid w:val="000367F1"/>
    <w:rsid w:val="0003680D"/>
    <w:rsid w:val="00036A9D"/>
    <w:rsid w:val="000371AA"/>
    <w:rsid w:val="000371D1"/>
    <w:rsid w:val="00037330"/>
    <w:rsid w:val="00037430"/>
    <w:rsid w:val="0003743B"/>
    <w:rsid w:val="0003788B"/>
    <w:rsid w:val="00037A57"/>
    <w:rsid w:val="00037ABA"/>
    <w:rsid w:val="00037B04"/>
    <w:rsid w:val="00037D93"/>
    <w:rsid w:val="0004022C"/>
    <w:rsid w:val="00040724"/>
    <w:rsid w:val="00040B4E"/>
    <w:rsid w:val="00040C54"/>
    <w:rsid w:val="00040CDA"/>
    <w:rsid w:val="00041105"/>
    <w:rsid w:val="000412F0"/>
    <w:rsid w:val="000414BF"/>
    <w:rsid w:val="00041A1F"/>
    <w:rsid w:val="00041B60"/>
    <w:rsid w:val="00041DA6"/>
    <w:rsid w:val="00041EAD"/>
    <w:rsid w:val="00041F30"/>
    <w:rsid w:val="00041F3E"/>
    <w:rsid w:val="00041F66"/>
    <w:rsid w:val="000425D2"/>
    <w:rsid w:val="00042D78"/>
    <w:rsid w:val="00042F8E"/>
    <w:rsid w:val="00042FC9"/>
    <w:rsid w:val="000431AA"/>
    <w:rsid w:val="00043760"/>
    <w:rsid w:val="00043A6F"/>
    <w:rsid w:val="00043CD8"/>
    <w:rsid w:val="00043D30"/>
    <w:rsid w:val="00043EEE"/>
    <w:rsid w:val="00043F4B"/>
    <w:rsid w:val="00044409"/>
    <w:rsid w:val="00044622"/>
    <w:rsid w:val="00044895"/>
    <w:rsid w:val="00044A4B"/>
    <w:rsid w:val="00044AEB"/>
    <w:rsid w:val="00044C7D"/>
    <w:rsid w:val="00044E65"/>
    <w:rsid w:val="00044EF4"/>
    <w:rsid w:val="00044F62"/>
    <w:rsid w:val="000450C6"/>
    <w:rsid w:val="00045142"/>
    <w:rsid w:val="0004559B"/>
    <w:rsid w:val="00045770"/>
    <w:rsid w:val="000459EF"/>
    <w:rsid w:val="00045B62"/>
    <w:rsid w:val="00045D41"/>
    <w:rsid w:val="00045F0F"/>
    <w:rsid w:val="000461B4"/>
    <w:rsid w:val="0004656F"/>
    <w:rsid w:val="00046943"/>
    <w:rsid w:val="00047291"/>
    <w:rsid w:val="000473F8"/>
    <w:rsid w:val="0004752E"/>
    <w:rsid w:val="000479BE"/>
    <w:rsid w:val="00047EF1"/>
    <w:rsid w:val="000502F5"/>
    <w:rsid w:val="000503DC"/>
    <w:rsid w:val="00050414"/>
    <w:rsid w:val="0005044B"/>
    <w:rsid w:val="000505C8"/>
    <w:rsid w:val="0005064B"/>
    <w:rsid w:val="000506E8"/>
    <w:rsid w:val="00050AE4"/>
    <w:rsid w:val="00050BB7"/>
    <w:rsid w:val="00050DB6"/>
    <w:rsid w:val="000510F1"/>
    <w:rsid w:val="00051193"/>
    <w:rsid w:val="00051595"/>
    <w:rsid w:val="00051874"/>
    <w:rsid w:val="00051CC8"/>
    <w:rsid w:val="00052361"/>
    <w:rsid w:val="000523F1"/>
    <w:rsid w:val="00052B16"/>
    <w:rsid w:val="00052D7C"/>
    <w:rsid w:val="00052E03"/>
    <w:rsid w:val="00052EC2"/>
    <w:rsid w:val="00052F5C"/>
    <w:rsid w:val="00053456"/>
    <w:rsid w:val="00053661"/>
    <w:rsid w:val="000536A9"/>
    <w:rsid w:val="000539FF"/>
    <w:rsid w:val="00053B63"/>
    <w:rsid w:val="00054102"/>
    <w:rsid w:val="000542D4"/>
    <w:rsid w:val="000543F5"/>
    <w:rsid w:val="000544DA"/>
    <w:rsid w:val="0005469B"/>
    <w:rsid w:val="000546C5"/>
    <w:rsid w:val="00054767"/>
    <w:rsid w:val="000547C5"/>
    <w:rsid w:val="00055234"/>
    <w:rsid w:val="00055381"/>
    <w:rsid w:val="00055960"/>
    <w:rsid w:val="00055BB2"/>
    <w:rsid w:val="00055D57"/>
    <w:rsid w:val="00055D63"/>
    <w:rsid w:val="0005600A"/>
    <w:rsid w:val="00056046"/>
    <w:rsid w:val="0005607C"/>
    <w:rsid w:val="0005629F"/>
    <w:rsid w:val="00056906"/>
    <w:rsid w:val="000569F9"/>
    <w:rsid w:val="00056A27"/>
    <w:rsid w:val="00056A7B"/>
    <w:rsid w:val="00056A90"/>
    <w:rsid w:val="00056C2D"/>
    <w:rsid w:val="000574DA"/>
    <w:rsid w:val="00057634"/>
    <w:rsid w:val="0005769F"/>
    <w:rsid w:val="000576DA"/>
    <w:rsid w:val="000577BB"/>
    <w:rsid w:val="00057859"/>
    <w:rsid w:val="00057B26"/>
    <w:rsid w:val="00057C1E"/>
    <w:rsid w:val="00057CA1"/>
    <w:rsid w:val="00060198"/>
    <w:rsid w:val="00060457"/>
    <w:rsid w:val="0006065E"/>
    <w:rsid w:val="0006067E"/>
    <w:rsid w:val="00060A0F"/>
    <w:rsid w:val="000614D7"/>
    <w:rsid w:val="000619B5"/>
    <w:rsid w:val="00061AAE"/>
    <w:rsid w:val="00061AEF"/>
    <w:rsid w:val="00061CCE"/>
    <w:rsid w:val="00061DB4"/>
    <w:rsid w:val="00061DEA"/>
    <w:rsid w:val="00061F86"/>
    <w:rsid w:val="000622B0"/>
    <w:rsid w:val="00062383"/>
    <w:rsid w:val="00062425"/>
    <w:rsid w:val="0006254E"/>
    <w:rsid w:val="00062759"/>
    <w:rsid w:val="00062B86"/>
    <w:rsid w:val="00062ECE"/>
    <w:rsid w:val="00062F1B"/>
    <w:rsid w:val="00063011"/>
    <w:rsid w:val="000630AB"/>
    <w:rsid w:val="000630EC"/>
    <w:rsid w:val="000634F4"/>
    <w:rsid w:val="0006354B"/>
    <w:rsid w:val="000640A0"/>
    <w:rsid w:val="000646A7"/>
    <w:rsid w:val="00064AA5"/>
    <w:rsid w:val="00064F7B"/>
    <w:rsid w:val="00065335"/>
    <w:rsid w:val="000655A5"/>
    <w:rsid w:val="000656E1"/>
    <w:rsid w:val="00065ADE"/>
    <w:rsid w:val="00065C80"/>
    <w:rsid w:val="00065DA0"/>
    <w:rsid w:val="00066028"/>
    <w:rsid w:val="00066382"/>
    <w:rsid w:val="00066578"/>
    <w:rsid w:val="000669B2"/>
    <w:rsid w:val="00066F63"/>
    <w:rsid w:val="00067490"/>
    <w:rsid w:val="000674F0"/>
    <w:rsid w:val="000676C7"/>
    <w:rsid w:val="00067A04"/>
    <w:rsid w:val="00067BB7"/>
    <w:rsid w:val="00067D22"/>
    <w:rsid w:val="00067F6E"/>
    <w:rsid w:val="00070274"/>
    <w:rsid w:val="00070754"/>
    <w:rsid w:val="00070895"/>
    <w:rsid w:val="0007093C"/>
    <w:rsid w:val="00070A19"/>
    <w:rsid w:val="00071386"/>
    <w:rsid w:val="000717AF"/>
    <w:rsid w:val="000718AC"/>
    <w:rsid w:val="00071B6D"/>
    <w:rsid w:val="00071C36"/>
    <w:rsid w:val="00071E07"/>
    <w:rsid w:val="00071E2A"/>
    <w:rsid w:val="00071F13"/>
    <w:rsid w:val="000722E1"/>
    <w:rsid w:val="00072693"/>
    <w:rsid w:val="0007277C"/>
    <w:rsid w:val="00072C80"/>
    <w:rsid w:val="00072E8A"/>
    <w:rsid w:val="000730CF"/>
    <w:rsid w:val="000731E8"/>
    <w:rsid w:val="0007326B"/>
    <w:rsid w:val="00073701"/>
    <w:rsid w:val="00074028"/>
    <w:rsid w:val="000742CD"/>
    <w:rsid w:val="000744FA"/>
    <w:rsid w:val="000747A0"/>
    <w:rsid w:val="000747D7"/>
    <w:rsid w:val="000749A0"/>
    <w:rsid w:val="0007509B"/>
    <w:rsid w:val="000751B4"/>
    <w:rsid w:val="0007522D"/>
    <w:rsid w:val="00075380"/>
    <w:rsid w:val="000754D3"/>
    <w:rsid w:val="0007557D"/>
    <w:rsid w:val="000759B4"/>
    <w:rsid w:val="00075B18"/>
    <w:rsid w:val="00075BDA"/>
    <w:rsid w:val="00075C84"/>
    <w:rsid w:val="00075CBB"/>
    <w:rsid w:val="00076171"/>
    <w:rsid w:val="00076175"/>
    <w:rsid w:val="0007679B"/>
    <w:rsid w:val="00077135"/>
    <w:rsid w:val="000772EC"/>
    <w:rsid w:val="00077969"/>
    <w:rsid w:val="000803C9"/>
    <w:rsid w:val="000804B7"/>
    <w:rsid w:val="000806F6"/>
    <w:rsid w:val="00080858"/>
    <w:rsid w:val="00080D3E"/>
    <w:rsid w:val="00080F5A"/>
    <w:rsid w:val="0008117C"/>
    <w:rsid w:val="000812D0"/>
    <w:rsid w:val="00081844"/>
    <w:rsid w:val="00081A07"/>
    <w:rsid w:val="00081A62"/>
    <w:rsid w:val="00081C6E"/>
    <w:rsid w:val="00081EDC"/>
    <w:rsid w:val="00081F2E"/>
    <w:rsid w:val="00082640"/>
    <w:rsid w:val="0008296F"/>
    <w:rsid w:val="000829F1"/>
    <w:rsid w:val="00082B92"/>
    <w:rsid w:val="00082CC5"/>
    <w:rsid w:val="00082F02"/>
    <w:rsid w:val="00083172"/>
    <w:rsid w:val="000832A1"/>
    <w:rsid w:val="0008356D"/>
    <w:rsid w:val="000838F4"/>
    <w:rsid w:val="00083A02"/>
    <w:rsid w:val="00083C01"/>
    <w:rsid w:val="00084002"/>
    <w:rsid w:val="00084539"/>
    <w:rsid w:val="00084A5A"/>
    <w:rsid w:val="00084B52"/>
    <w:rsid w:val="000850A1"/>
    <w:rsid w:val="000853EC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6A58"/>
    <w:rsid w:val="0008733A"/>
    <w:rsid w:val="000876F8"/>
    <w:rsid w:val="000877F1"/>
    <w:rsid w:val="00087907"/>
    <w:rsid w:val="00087AB2"/>
    <w:rsid w:val="00087C9A"/>
    <w:rsid w:val="0009030F"/>
    <w:rsid w:val="00090FA4"/>
    <w:rsid w:val="000912EB"/>
    <w:rsid w:val="00091445"/>
    <w:rsid w:val="00091742"/>
    <w:rsid w:val="00091B67"/>
    <w:rsid w:val="00091BD6"/>
    <w:rsid w:val="00091D45"/>
    <w:rsid w:val="00091D5E"/>
    <w:rsid w:val="00091E91"/>
    <w:rsid w:val="00092305"/>
    <w:rsid w:val="0009243E"/>
    <w:rsid w:val="00092641"/>
    <w:rsid w:val="00092834"/>
    <w:rsid w:val="0009292F"/>
    <w:rsid w:val="00092CFF"/>
    <w:rsid w:val="00092F3D"/>
    <w:rsid w:val="00093030"/>
    <w:rsid w:val="000930D9"/>
    <w:rsid w:val="00093434"/>
    <w:rsid w:val="0009367F"/>
    <w:rsid w:val="00093A25"/>
    <w:rsid w:val="00093C5B"/>
    <w:rsid w:val="00093E16"/>
    <w:rsid w:val="00093EA5"/>
    <w:rsid w:val="00094432"/>
    <w:rsid w:val="00094587"/>
    <w:rsid w:val="000947D8"/>
    <w:rsid w:val="00094A36"/>
    <w:rsid w:val="00094A75"/>
    <w:rsid w:val="00095021"/>
    <w:rsid w:val="0009561B"/>
    <w:rsid w:val="000957CE"/>
    <w:rsid w:val="00095B91"/>
    <w:rsid w:val="00095EEB"/>
    <w:rsid w:val="00095F51"/>
    <w:rsid w:val="000967E2"/>
    <w:rsid w:val="00096C18"/>
    <w:rsid w:val="0009706E"/>
    <w:rsid w:val="0009727B"/>
    <w:rsid w:val="0009756E"/>
    <w:rsid w:val="0009759B"/>
    <w:rsid w:val="00097609"/>
    <w:rsid w:val="00097A05"/>
    <w:rsid w:val="00097C2C"/>
    <w:rsid w:val="000A036D"/>
    <w:rsid w:val="000A0695"/>
    <w:rsid w:val="000A0CB3"/>
    <w:rsid w:val="000A0EA3"/>
    <w:rsid w:val="000A11BA"/>
    <w:rsid w:val="000A1266"/>
    <w:rsid w:val="000A12EF"/>
    <w:rsid w:val="000A1583"/>
    <w:rsid w:val="000A1623"/>
    <w:rsid w:val="000A174B"/>
    <w:rsid w:val="000A17D9"/>
    <w:rsid w:val="000A17DA"/>
    <w:rsid w:val="000A18C3"/>
    <w:rsid w:val="000A1B9E"/>
    <w:rsid w:val="000A1CA8"/>
    <w:rsid w:val="000A1FA4"/>
    <w:rsid w:val="000A228D"/>
    <w:rsid w:val="000A2568"/>
    <w:rsid w:val="000A26F7"/>
    <w:rsid w:val="000A2856"/>
    <w:rsid w:val="000A29E9"/>
    <w:rsid w:val="000A3167"/>
    <w:rsid w:val="000A33B6"/>
    <w:rsid w:val="000A363B"/>
    <w:rsid w:val="000A38E5"/>
    <w:rsid w:val="000A3DE3"/>
    <w:rsid w:val="000A423F"/>
    <w:rsid w:val="000A4364"/>
    <w:rsid w:val="000A43D0"/>
    <w:rsid w:val="000A4485"/>
    <w:rsid w:val="000A47DC"/>
    <w:rsid w:val="000A48EE"/>
    <w:rsid w:val="000A4998"/>
    <w:rsid w:val="000A4B57"/>
    <w:rsid w:val="000A4D14"/>
    <w:rsid w:val="000A4D66"/>
    <w:rsid w:val="000A4EFE"/>
    <w:rsid w:val="000A500C"/>
    <w:rsid w:val="000A50A9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E07"/>
    <w:rsid w:val="000A7121"/>
    <w:rsid w:val="000A747F"/>
    <w:rsid w:val="000A758A"/>
    <w:rsid w:val="000A773E"/>
    <w:rsid w:val="000A7799"/>
    <w:rsid w:val="000B0147"/>
    <w:rsid w:val="000B02E7"/>
    <w:rsid w:val="000B033B"/>
    <w:rsid w:val="000B0720"/>
    <w:rsid w:val="000B083B"/>
    <w:rsid w:val="000B0A70"/>
    <w:rsid w:val="000B0CC5"/>
    <w:rsid w:val="000B0DEC"/>
    <w:rsid w:val="000B0E74"/>
    <w:rsid w:val="000B0ECB"/>
    <w:rsid w:val="000B1112"/>
    <w:rsid w:val="000B17BA"/>
    <w:rsid w:val="000B17F5"/>
    <w:rsid w:val="000B19D3"/>
    <w:rsid w:val="000B1B44"/>
    <w:rsid w:val="000B1E06"/>
    <w:rsid w:val="000B21E9"/>
    <w:rsid w:val="000B267E"/>
    <w:rsid w:val="000B26B2"/>
    <w:rsid w:val="000B2767"/>
    <w:rsid w:val="000B27A1"/>
    <w:rsid w:val="000B27BF"/>
    <w:rsid w:val="000B2EC1"/>
    <w:rsid w:val="000B35B2"/>
    <w:rsid w:val="000B39A7"/>
    <w:rsid w:val="000B39C7"/>
    <w:rsid w:val="000B3CB5"/>
    <w:rsid w:val="000B3E44"/>
    <w:rsid w:val="000B3E5D"/>
    <w:rsid w:val="000B4058"/>
    <w:rsid w:val="000B41A5"/>
    <w:rsid w:val="000B44A0"/>
    <w:rsid w:val="000B45E6"/>
    <w:rsid w:val="000B4D4A"/>
    <w:rsid w:val="000B4E7A"/>
    <w:rsid w:val="000B4EED"/>
    <w:rsid w:val="000B587D"/>
    <w:rsid w:val="000B58BE"/>
    <w:rsid w:val="000B5E9D"/>
    <w:rsid w:val="000B61A9"/>
    <w:rsid w:val="000B6507"/>
    <w:rsid w:val="000B6930"/>
    <w:rsid w:val="000B695E"/>
    <w:rsid w:val="000B7087"/>
    <w:rsid w:val="000B708F"/>
    <w:rsid w:val="000B7352"/>
    <w:rsid w:val="000B7634"/>
    <w:rsid w:val="000B78AD"/>
    <w:rsid w:val="000B7A60"/>
    <w:rsid w:val="000B7B17"/>
    <w:rsid w:val="000B7D13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2FF"/>
    <w:rsid w:val="000C16F7"/>
    <w:rsid w:val="000C1822"/>
    <w:rsid w:val="000C18C0"/>
    <w:rsid w:val="000C1919"/>
    <w:rsid w:val="000C1A6A"/>
    <w:rsid w:val="000C1B08"/>
    <w:rsid w:val="000C1DA9"/>
    <w:rsid w:val="000C2123"/>
    <w:rsid w:val="000C22D6"/>
    <w:rsid w:val="000C2556"/>
    <w:rsid w:val="000C2969"/>
    <w:rsid w:val="000C3172"/>
    <w:rsid w:val="000C324A"/>
    <w:rsid w:val="000C35AD"/>
    <w:rsid w:val="000C3C4C"/>
    <w:rsid w:val="000C3D7C"/>
    <w:rsid w:val="000C3EE3"/>
    <w:rsid w:val="000C3EF6"/>
    <w:rsid w:val="000C3FF3"/>
    <w:rsid w:val="000C4184"/>
    <w:rsid w:val="000C41FC"/>
    <w:rsid w:val="000C45E1"/>
    <w:rsid w:val="000C4682"/>
    <w:rsid w:val="000C4B14"/>
    <w:rsid w:val="000C4D17"/>
    <w:rsid w:val="000C4DF5"/>
    <w:rsid w:val="000C4F26"/>
    <w:rsid w:val="000C50B9"/>
    <w:rsid w:val="000C51CF"/>
    <w:rsid w:val="000C52D0"/>
    <w:rsid w:val="000C5395"/>
    <w:rsid w:val="000C53A1"/>
    <w:rsid w:val="000C5508"/>
    <w:rsid w:val="000C559D"/>
    <w:rsid w:val="000C55D7"/>
    <w:rsid w:val="000C5855"/>
    <w:rsid w:val="000C5925"/>
    <w:rsid w:val="000C5B66"/>
    <w:rsid w:val="000C5DC6"/>
    <w:rsid w:val="000C5F1F"/>
    <w:rsid w:val="000C61F3"/>
    <w:rsid w:val="000C6286"/>
    <w:rsid w:val="000C6971"/>
    <w:rsid w:val="000C6988"/>
    <w:rsid w:val="000C6D03"/>
    <w:rsid w:val="000C6D34"/>
    <w:rsid w:val="000C6D4B"/>
    <w:rsid w:val="000C6E3A"/>
    <w:rsid w:val="000C6EAF"/>
    <w:rsid w:val="000C7188"/>
    <w:rsid w:val="000C71E4"/>
    <w:rsid w:val="000C72A9"/>
    <w:rsid w:val="000C742D"/>
    <w:rsid w:val="000C74A7"/>
    <w:rsid w:val="000C75B0"/>
    <w:rsid w:val="000C75C1"/>
    <w:rsid w:val="000C7643"/>
    <w:rsid w:val="000C7887"/>
    <w:rsid w:val="000D06F1"/>
    <w:rsid w:val="000D0D87"/>
    <w:rsid w:val="000D14CB"/>
    <w:rsid w:val="000D18F5"/>
    <w:rsid w:val="000D1A1C"/>
    <w:rsid w:val="000D1AB9"/>
    <w:rsid w:val="000D1BE0"/>
    <w:rsid w:val="000D1F29"/>
    <w:rsid w:val="000D20B4"/>
    <w:rsid w:val="000D20CB"/>
    <w:rsid w:val="000D22B6"/>
    <w:rsid w:val="000D2395"/>
    <w:rsid w:val="000D268A"/>
    <w:rsid w:val="000D2793"/>
    <w:rsid w:val="000D29C0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277"/>
    <w:rsid w:val="000D447F"/>
    <w:rsid w:val="000D4901"/>
    <w:rsid w:val="000D4E62"/>
    <w:rsid w:val="000D526D"/>
    <w:rsid w:val="000D546D"/>
    <w:rsid w:val="000D562B"/>
    <w:rsid w:val="000D567D"/>
    <w:rsid w:val="000D5700"/>
    <w:rsid w:val="000D613C"/>
    <w:rsid w:val="000D62EA"/>
    <w:rsid w:val="000D67FD"/>
    <w:rsid w:val="000D6960"/>
    <w:rsid w:val="000D69A4"/>
    <w:rsid w:val="000D6AB3"/>
    <w:rsid w:val="000D6EE3"/>
    <w:rsid w:val="000D6F12"/>
    <w:rsid w:val="000D7231"/>
    <w:rsid w:val="000D74F3"/>
    <w:rsid w:val="000D75E7"/>
    <w:rsid w:val="000D76F3"/>
    <w:rsid w:val="000D79DC"/>
    <w:rsid w:val="000D7A6E"/>
    <w:rsid w:val="000E0134"/>
    <w:rsid w:val="000E01CB"/>
    <w:rsid w:val="000E03B3"/>
    <w:rsid w:val="000E0BB1"/>
    <w:rsid w:val="000E0D75"/>
    <w:rsid w:val="000E0D8B"/>
    <w:rsid w:val="000E0F4A"/>
    <w:rsid w:val="000E119F"/>
    <w:rsid w:val="000E11F9"/>
    <w:rsid w:val="000E1299"/>
    <w:rsid w:val="000E13EC"/>
    <w:rsid w:val="000E148E"/>
    <w:rsid w:val="000E1BA2"/>
    <w:rsid w:val="000E20D0"/>
    <w:rsid w:val="000E2561"/>
    <w:rsid w:val="000E286D"/>
    <w:rsid w:val="000E2956"/>
    <w:rsid w:val="000E2B53"/>
    <w:rsid w:val="000E2BCC"/>
    <w:rsid w:val="000E2C17"/>
    <w:rsid w:val="000E3531"/>
    <w:rsid w:val="000E357F"/>
    <w:rsid w:val="000E3618"/>
    <w:rsid w:val="000E3703"/>
    <w:rsid w:val="000E37C5"/>
    <w:rsid w:val="000E37D6"/>
    <w:rsid w:val="000E3A2A"/>
    <w:rsid w:val="000E3A84"/>
    <w:rsid w:val="000E3C67"/>
    <w:rsid w:val="000E40A4"/>
    <w:rsid w:val="000E4187"/>
    <w:rsid w:val="000E44CE"/>
    <w:rsid w:val="000E451B"/>
    <w:rsid w:val="000E49CB"/>
    <w:rsid w:val="000E4B40"/>
    <w:rsid w:val="000E4B4C"/>
    <w:rsid w:val="000E4DD3"/>
    <w:rsid w:val="000E4F10"/>
    <w:rsid w:val="000E511E"/>
    <w:rsid w:val="000E52BF"/>
    <w:rsid w:val="000E5314"/>
    <w:rsid w:val="000E5385"/>
    <w:rsid w:val="000E53C5"/>
    <w:rsid w:val="000E54DB"/>
    <w:rsid w:val="000E58DA"/>
    <w:rsid w:val="000E5AF9"/>
    <w:rsid w:val="000E5BA9"/>
    <w:rsid w:val="000E5E01"/>
    <w:rsid w:val="000E5EB1"/>
    <w:rsid w:val="000E68B1"/>
    <w:rsid w:val="000E6A6E"/>
    <w:rsid w:val="000E6AD4"/>
    <w:rsid w:val="000E6CEA"/>
    <w:rsid w:val="000E74E0"/>
    <w:rsid w:val="000E7583"/>
    <w:rsid w:val="000E763A"/>
    <w:rsid w:val="000E76FE"/>
    <w:rsid w:val="000E7755"/>
    <w:rsid w:val="000E7803"/>
    <w:rsid w:val="000E7A42"/>
    <w:rsid w:val="000E7A9C"/>
    <w:rsid w:val="000E7CFE"/>
    <w:rsid w:val="000E7D59"/>
    <w:rsid w:val="000E7E13"/>
    <w:rsid w:val="000E7E20"/>
    <w:rsid w:val="000E7F73"/>
    <w:rsid w:val="000F007F"/>
    <w:rsid w:val="000F0CC9"/>
    <w:rsid w:val="000F0E84"/>
    <w:rsid w:val="000F10DE"/>
    <w:rsid w:val="000F18AB"/>
    <w:rsid w:val="000F1962"/>
    <w:rsid w:val="000F1EEF"/>
    <w:rsid w:val="000F1F12"/>
    <w:rsid w:val="000F2368"/>
    <w:rsid w:val="000F2904"/>
    <w:rsid w:val="000F291B"/>
    <w:rsid w:val="000F2C64"/>
    <w:rsid w:val="000F2CB6"/>
    <w:rsid w:val="000F3132"/>
    <w:rsid w:val="000F365D"/>
    <w:rsid w:val="000F3899"/>
    <w:rsid w:val="000F3AA5"/>
    <w:rsid w:val="000F3E52"/>
    <w:rsid w:val="000F4032"/>
    <w:rsid w:val="000F4299"/>
    <w:rsid w:val="000F42A7"/>
    <w:rsid w:val="000F42D2"/>
    <w:rsid w:val="000F43F7"/>
    <w:rsid w:val="000F46E1"/>
    <w:rsid w:val="000F480A"/>
    <w:rsid w:val="000F4AE7"/>
    <w:rsid w:val="000F4B6B"/>
    <w:rsid w:val="000F515E"/>
    <w:rsid w:val="000F52B1"/>
    <w:rsid w:val="000F54D5"/>
    <w:rsid w:val="000F57EA"/>
    <w:rsid w:val="000F5A58"/>
    <w:rsid w:val="000F5A7E"/>
    <w:rsid w:val="000F5E00"/>
    <w:rsid w:val="000F6100"/>
    <w:rsid w:val="000F6C62"/>
    <w:rsid w:val="000F6E43"/>
    <w:rsid w:val="000F6F2C"/>
    <w:rsid w:val="000F73FB"/>
    <w:rsid w:val="000F7B13"/>
    <w:rsid w:val="000F7C2B"/>
    <w:rsid w:val="000F7E4D"/>
    <w:rsid w:val="001000E4"/>
    <w:rsid w:val="0010022C"/>
    <w:rsid w:val="00100326"/>
    <w:rsid w:val="0010037A"/>
    <w:rsid w:val="001003EF"/>
    <w:rsid w:val="0010075D"/>
    <w:rsid w:val="001009E6"/>
    <w:rsid w:val="00100C14"/>
    <w:rsid w:val="00100CFB"/>
    <w:rsid w:val="00100F17"/>
    <w:rsid w:val="00100FFF"/>
    <w:rsid w:val="00101016"/>
    <w:rsid w:val="001010BD"/>
    <w:rsid w:val="00101181"/>
    <w:rsid w:val="001012BD"/>
    <w:rsid w:val="00101334"/>
    <w:rsid w:val="0010190C"/>
    <w:rsid w:val="00101B3F"/>
    <w:rsid w:val="00101DB6"/>
    <w:rsid w:val="00101EBB"/>
    <w:rsid w:val="001023D6"/>
    <w:rsid w:val="001023DF"/>
    <w:rsid w:val="001024DD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3AD2"/>
    <w:rsid w:val="00103F19"/>
    <w:rsid w:val="00104196"/>
    <w:rsid w:val="00104221"/>
    <w:rsid w:val="0010427A"/>
    <w:rsid w:val="00104539"/>
    <w:rsid w:val="0010490B"/>
    <w:rsid w:val="0010554B"/>
    <w:rsid w:val="0010575B"/>
    <w:rsid w:val="001058B0"/>
    <w:rsid w:val="00105CB6"/>
    <w:rsid w:val="00105F94"/>
    <w:rsid w:val="001063C0"/>
    <w:rsid w:val="001066BB"/>
    <w:rsid w:val="00106749"/>
    <w:rsid w:val="00106AD5"/>
    <w:rsid w:val="00106B92"/>
    <w:rsid w:val="00106BB0"/>
    <w:rsid w:val="00106D94"/>
    <w:rsid w:val="00106F22"/>
    <w:rsid w:val="0010752D"/>
    <w:rsid w:val="001077B3"/>
    <w:rsid w:val="001077C4"/>
    <w:rsid w:val="0010787F"/>
    <w:rsid w:val="00107886"/>
    <w:rsid w:val="00107EF7"/>
    <w:rsid w:val="0011017A"/>
    <w:rsid w:val="0011023C"/>
    <w:rsid w:val="00110462"/>
    <w:rsid w:val="00110561"/>
    <w:rsid w:val="00110654"/>
    <w:rsid w:val="0011077C"/>
    <w:rsid w:val="00110CB0"/>
    <w:rsid w:val="00110CE0"/>
    <w:rsid w:val="00110F3C"/>
    <w:rsid w:val="0011133B"/>
    <w:rsid w:val="00111538"/>
    <w:rsid w:val="001116F9"/>
    <w:rsid w:val="001117C7"/>
    <w:rsid w:val="00111AE1"/>
    <w:rsid w:val="00111B1D"/>
    <w:rsid w:val="00111CD4"/>
    <w:rsid w:val="00111D10"/>
    <w:rsid w:val="00111D36"/>
    <w:rsid w:val="00112007"/>
    <w:rsid w:val="001122B5"/>
    <w:rsid w:val="00112319"/>
    <w:rsid w:val="001129C6"/>
    <w:rsid w:val="00112A3B"/>
    <w:rsid w:val="00112B5E"/>
    <w:rsid w:val="00112C88"/>
    <w:rsid w:val="00112D90"/>
    <w:rsid w:val="001131AD"/>
    <w:rsid w:val="0011322F"/>
    <w:rsid w:val="001134C1"/>
    <w:rsid w:val="00113848"/>
    <w:rsid w:val="00113C96"/>
    <w:rsid w:val="00114026"/>
    <w:rsid w:val="001140ED"/>
    <w:rsid w:val="00114132"/>
    <w:rsid w:val="001146A5"/>
    <w:rsid w:val="001149A6"/>
    <w:rsid w:val="00114A46"/>
    <w:rsid w:val="00114BE1"/>
    <w:rsid w:val="00115242"/>
    <w:rsid w:val="0011534B"/>
    <w:rsid w:val="001153CB"/>
    <w:rsid w:val="001153E5"/>
    <w:rsid w:val="00115400"/>
    <w:rsid w:val="00115526"/>
    <w:rsid w:val="00115951"/>
    <w:rsid w:val="00115A2E"/>
    <w:rsid w:val="00115CF1"/>
    <w:rsid w:val="00115F25"/>
    <w:rsid w:val="00116409"/>
    <w:rsid w:val="00116413"/>
    <w:rsid w:val="00116419"/>
    <w:rsid w:val="00116603"/>
    <w:rsid w:val="00116809"/>
    <w:rsid w:val="00116CB1"/>
    <w:rsid w:val="00116F22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21C4"/>
    <w:rsid w:val="001222F9"/>
    <w:rsid w:val="001225C6"/>
    <w:rsid w:val="00122694"/>
    <w:rsid w:val="001229DB"/>
    <w:rsid w:val="00123046"/>
    <w:rsid w:val="00123759"/>
    <w:rsid w:val="00123A87"/>
    <w:rsid w:val="00123ED8"/>
    <w:rsid w:val="0012436D"/>
    <w:rsid w:val="00124514"/>
    <w:rsid w:val="001245A1"/>
    <w:rsid w:val="001245F1"/>
    <w:rsid w:val="00124623"/>
    <w:rsid w:val="00124944"/>
    <w:rsid w:val="00124991"/>
    <w:rsid w:val="00124A26"/>
    <w:rsid w:val="00124A84"/>
    <w:rsid w:val="0012503E"/>
    <w:rsid w:val="00125116"/>
    <w:rsid w:val="00125159"/>
    <w:rsid w:val="00125247"/>
    <w:rsid w:val="0012533A"/>
    <w:rsid w:val="00125590"/>
    <w:rsid w:val="00125644"/>
    <w:rsid w:val="0012573D"/>
    <w:rsid w:val="00125813"/>
    <w:rsid w:val="00125D0E"/>
    <w:rsid w:val="00125D91"/>
    <w:rsid w:val="00125E99"/>
    <w:rsid w:val="00125F6D"/>
    <w:rsid w:val="0012611A"/>
    <w:rsid w:val="00126416"/>
    <w:rsid w:val="0012668B"/>
    <w:rsid w:val="0012668E"/>
    <w:rsid w:val="00126AAD"/>
    <w:rsid w:val="00126C10"/>
    <w:rsid w:val="00126C30"/>
    <w:rsid w:val="00126CE8"/>
    <w:rsid w:val="00126D6C"/>
    <w:rsid w:val="0012718B"/>
    <w:rsid w:val="00127252"/>
    <w:rsid w:val="00127286"/>
    <w:rsid w:val="00127299"/>
    <w:rsid w:val="00127729"/>
    <w:rsid w:val="00127AD1"/>
    <w:rsid w:val="00127CB6"/>
    <w:rsid w:val="00130109"/>
    <w:rsid w:val="00130144"/>
    <w:rsid w:val="001309E0"/>
    <w:rsid w:val="00130A9B"/>
    <w:rsid w:val="00130E7C"/>
    <w:rsid w:val="001314C0"/>
    <w:rsid w:val="00131868"/>
    <w:rsid w:val="00131904"/>
    <w:rsid w:val="00131C54"/>
    <w:rsid w:val="00131FCD"/>
    <w:rsid w:val="00132039"/>
    <w:rsid w:val="00132190"/>
    <w:rsid w:val="001322F5"/>
    <w:rsid w:val="0013239B"/>
    <w:rsid w:val="00132480"/>
    <w:rsid w:val="0013264C"/>
    <w:rsid w:val="001327BB"/>
    <w:rsid w:val="00132A28"/>
    <w:rsid w:val="001331D9"/>
    <w:rsid w:val="001336B5"/>
    <w:rsid w:val="001337F1"/>
    <w:rsid w:val="001339A3"/>
    <w:rsid w:val="001339B9"/>
    <w:rsid w:val="00133B23"/>
    <w:rsid w:val="00133C3D"/>
    <w:rsid w:val="00133CFE"/>
    <w:rsid w:val="00133D63"/>
    <w:rsid w:val="00133E5F"/>
    <w:rsid w:val="00133F1E"/>
    <w:rsid w:val="00133F8F"/>
    <w:rsid w:val="001341DF"/>
    <w:rsid w:val="001343D7"/>
    <w:rsid w:val="001347D5"/>
    <w:rsid w:val="00134DAD"/>
    <w:rsid w:val="00135085"/>
    <w:rsid w:val="001351DA"/>
    <w:rsid w:val="0013526B"/>
    <w:rsid w:val="00135687"/>
    <w:rsid w:val="001357DA"/>
    <w:rsid w:val="001359AF"/>
    <w:rsid w:val="00135C70"/>
    <w:rsid w:val="00135F11"/>
    <w:rsid w:val="0013655C"/>
    <w:rsid w:val="00136B36"/>
    <w:rsid w:val="00136DB4"/>
    <w:rsid w:val="00136E6C"/>
    <w:rsid w:val="00136E76"/>
    <w:rsid w:val="00136EAE"/>
    <w:rsid w:val="00136F75"/>
    <w:rsid w:val="00137010"/>
    <w:rsid w:val="00137047"/>
    <w:rsid w:val="001372E4"/>
    <w:rsid w:val="001373C0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54"/>
    <w:rsid w:val="00140FB7"/>
    <w:rsid w:val="0014124C"/>
    <w:rsid w:val="00141503"/>
    <w:rsid w:val="00141AB0"/>
    <w:rsid w:val="00141CB5"/>
    <w:rsid w:val="00141E40"/>
    <w:rsid w:val="001422FC"/>
    <w:rsid w:val="00142363"/>
    <w:rsid w:val="001423F4"/>
    <w:rsid w:val="00142478"/>
    <w:rsid w:val="00142506"/>
    <w:rsid w:val="00142B13"/>
    <w:rsid w:val="00142C29"/>
    <w:rsid w:val="001430ED"/>
    <w:rsid w:val="0014327F"/>
    <w:rsid w:val="00143355"/>
    <w:rsid w:val="001438AA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9C"/>
    <w:rsid w:val="001456E6"/>
    <w:rsid w:val="00145962"/>
    <w:rsid w:val="00145979"/>
    <w:rsid w:val="00145B43"/>
    <w:rsid w:val="00145C25"/>
    <w:rsid w:val="00145E97"/>
    <w:rsid w:val="00145FC9"/>
    <w:rsid w:val="0014652C"/>
    <w:rsid w:val="001467B9"/>
    <w:rsid w:val="0014683D"/>
    <w:rsid w:val="00146DC3"/>
    <w:rsid w:val="00146E97"/>
    <w:rsid w:val="001472BD"/>
    <w:rsid w:val="00147453"/>
    <w:rsid w:val="001477CD"/>
    <w:rsid w:val="0014781D"/>
    <w:rsid w:val="00147B8D"/>
    <w:rsid w:val="00147D87"/>
    <w:rsid w:val="00147E2A"/>
    <w:rsid w:val="0015045C"/>
    <w:rsid w:val="00150A2B"/>
    <w:rsid w:val="00150AA1"/>
    <w:rsid w:val="00150D49"/>
    <w:rsid w:val="00150F3A"/>
    <w:rsid w:val="00151073"/>
    <w:rsid w:val="0015118B"/>
    <w:rsid w:val="00151693"/>
    <w:rsid w:val="00151718"/>
    <w:rsid w:val="00151AD8"/>
    <w:rsid w:val="00151B98"/>
    <w:rsid w:val="00151D19"/>
    <w:rsid w:val="0015208C"/>
    <w:rsid w:val="001523F4"/>
    <w:rsid w:val="0015240B"/>
    <w:rsid w:val="00152528"/>
    <w:rsid w:val="00152529"/>
    <w:rsid w:val="00152794"/>
    <w:rsid w:val="0015296E"/>
    <w:rsid w:val="00152997"/>
    <w:rsid w:val="00152B69"/>
    <w:rsid w:val="0015335F"/>
    <w:rsid w:val="00153669"/>
    <w:rsid w:val="00153BB5"/>
    <w:rsid w:val="00153C85"/>
    <w:rsid w:val="00153F11"/>
    <w:rsid w:val="00153FE4"/>
    <w:rsid w:val="00154165"/>
    <w:rsid w:val="00154365"/>
    <w:rsid w:val="001544E3"/>
    <w:rsid w:val="001547C5"/>
    <w:rsid w:val="00154843"/>
    <w:rsid w:val="00154989"/>
    <w:rsid w:val="00154A34"/>
    <w:rsid w:val="00154BAF"/>
    <w:rsid w:val="00154C60"/>
    <w:rsid w:val="00154CC7"/>
    <w:rsid w:val="00154FF0"/>
    <w:rsid w:val="001552AB"/>
    <w:rsid w:val="001554D4"/>
    <w:rsid w:val="001558C5"/>
    <w:rsid w:val="001558D9"/>
    <w:rsid w:val="001559F5"/>
    <w:rsid w:val="00155A9E"/>
    <w:rsid w:val="00155B2C"/>
    <w:rsid w:val="00155CCA"/>
    <w:rsid w:val="00155FB0"/>
    <w:rsid w:val="00156584"/>
    <w:rsid w:val="001569CB"/>
    <w:rsid w:val="001569FE"/>
    <w:rsid w:val="00156B4F"/>
    <w:rsid w:val="0015719D"/>
    <w:rsid w:val="001572BC"/>
    <w:rsid w:val="00157381"/>
    <w:rsid w:val="0015740A"/>
    <w:rsid w:val="0015747E"/>
    <w:rsid w:val="001574CE"/>
    <w:rsid w:val="001579D8"/>
    <w:rsid w:val="00157DB5"/>
    <w:rsid w:val="00157DE8"/>
    <w:rsid w:val="00157DFB"/>
    <w:rsid w:val="0016017D"/>
    <w:rsid w:val="00160265"/>
    <w:rsid w:val="001603B6"/>
    <w:rsid w:val="00160B21"/>
    <w:rsid w:val="00160C21"/>
    <w:rsid w:val="00160E04"/>
    <w:rsid w:val="00160ED0"/>
    <w:rsid w:val="00160FCA"/>
    <w:rsid w:val="00160FCF"/>
    <w:rsid w:val="001615E0"/>
    <w:rsid w:val="0016176F"/>
    <w:rsid w:val="00161946"/>
    <w:rsid w:val="00161979"/>
    <w:rsid w:val="00161D35"/>
    <w:rsid w:val="001620C9"/>
    <w:rsid w:val="001620CF"/>
    <w:rsid w:val="001622AE"/>
    <w:rsid w:val="0016252D"/>
    <w:rsid w:val="001626E4"/>
    <w:rsid w:val="00162A9A"/>
    <w:rsid w:val="00162C4C"/>
    <w:rsid w:val="00162CA9"/>
    <w:rsid w:val="00162D93"/>
    <w:rsid w:val="00162E71"/>
    <w:rsid w:val="00162F4B"/>
    <w:rsid w:val="0016339C"/>
    <w:rsid w:val="001633D7"/>
    <w:rsid w:val="0016392F"/>
    <w:rsid w:val="00163A91"/>
    <w:rsid w:val="00163D75"/>
    <w:rsid w:val="00163F1A"/>
    <w:rsid w:val="00163FB5"/>
    <w:rsid w:val="001640A2"/>
    <w:rsid w:val="001640DB"/>
    <w:rsid w:val="0016424C"/>
    <w:rsid w:val="00164812"/>
    <w:rsid w:val="001649EF"/>
    <w:rsid w:val="00164A25"/>
    <w:rsid w:val="00164BA5"/>
    <w:rsid w:val="00164ED4"/>
    <w:rsid w:val="001652CC"/>
    <w:rsid w:val="00165351"/>
    <w:rsid w:val="0016535D"/>
    <w:rsid w:val="001655A3"/>
    <w:rsid w:val="001657CB"/>
    <w:rsid w:val="00165871"/>
    <w:rsid w:val="00165C4A"/>
    <w:rsid w:val="00165CBE"/>
    <w:rsid w:val="00165D2C"/>
    <w:rsid w:val="001665D3"/>
    <w:rsid w:val="00166C8C"/>
    <w:rsid w:val="00166DBF"/>
    <w:rsid w:val="0016711F"/>
    <w:rsid w:val="00167955"/>
    <w:rsid w:val="00167F06"/>
    <w:rsid w:val="00167F36"/>
    <w:rsid w:val="001702B6"/>
    <w:rsid w:val="00170320"/>
    <w:rsid w:val="00170431"/>
    <w:rsid w:val="00170450"/>
    <w:rsid w:val="00170568"/>
    <w:rsid w:val="001705B2"/>
    <w:rsid w:val="001705D5"/>
    <w:rsid w:val="001707E0"/>
    <w:rsid w:val="00170ACE"/>
    <w:rsid w:val="00170D19"/>
    <w:rsid w:val="00170D1D"/>
    <w:rsid w:val="0017121E"/>
    <w:rsid w:val="001713D3"/>
    <w:rsid w:val="00171427"/>
    <w:rsid w:val="001717CE"/>
    <w:rsid w:val="001717D6"/>
    <w:rsid w:val="0017192F"/>
    <w:rsid w:val="00171AE3"/>
    <w:rsid w:val="00171BA4"/>
    <w:rsid w:val="00171D05"/>
    <w:rsid w:val="00171D8D"/>
    <w:rsid w:val="00171DCE"/>
    <w:rsid w:val="00172244"/>
    <w:rsid w:val="001724C8"/>
    <w:rsid w:val="0017295C"/>
    <w:rsid w:val="001729C4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4ADE"/>
    <w:rsid w:val="00175048"/>
    <w:rsid w:val="001750A9"/>
    <w:rsid w:val="00175189"/>
    <w:rsid w:val="00175555"/>
    <w:rsid w:val="001761A3"/>
    <w:rsid w:val="001762AD"/>
    <w:rsid w:val="001762F1"/>
    <w:rsid w:val="00176398"/>
    <w:rsid w:val="00176418"/>
    <w:rsid w:val="001766EB"/>
    <w:rsid w:val="00176AE1"/>
    <w:rsid w:val="00177A3B"/>
    <w:rsid w:val="00177A49"/>
    <w:rsid w:val="00177C28"/>
    <w:rsid w:val="00177E96"/>
    <w:rsid w:val="001803B6"/>
    <w:rsid w:val="001807C2"/>
    <w:rsid w:val="001808C6"/>
    <w:rsid w:val="001808E6"/>
    <w:rsid w:val="001809DE"/>
    <w:rsid w:val="00180DBE"/>
    <w:rsid w:val="001812A6"/>
    <w:rsid w:val="001813FB"/>
    <w:rsid w:val="0018159A"/>
    <w:rsid w:val="0018196B"/>
    <w:rsid w:val="001819DD"/>
    <w:rsid w:val="001819F0"/>
    <w:rsid w:val="001819F8"/>
    <w:rsid w:val="00181A9D"/>
    <w:rsid w:val="00181E37"/>
    <w:rsid w:val="00182077"/>
    <w:rsid w:val="0018225A"/>
    <w:rsid w:val="001824F6"/>
    <w:rsid w:val="00182586"/>
    <w:rsid w:val="001827A9"/>
    <w:rsid w:val="001827AA"/>
    <w:rsid w:val="001829C5"/>
    <w:rsid w:val="00182D27"/>
    <w:rsid w:val="00182E42"/>
    <w:rsid w:val="00182EC0"/>
    <w:rsid w:val="0018327C"/>
    <w:rsid w:val="001832BF"/>
    <w:rsid w:val="001833FE"/>
    <w:rsid w:val="00183446"/>
    <w:rsid w:val="001834FC"/>
    <w:rsid w:val="001835BD"/>
    <w:rsid w:val="001838CB"/>
    <w:rsid w:val="0018393C"/>
    <w:rsid w:val="00183A27"/>
    <w:rsid w:val="00183A75"/>
    <w:rsid w:val="00183C36"/>
    <w:rsid w:val="00183EDC"/>
    <w:rsid w:val="00183FFC"/>
    <w:rsid w:val="00184131"/>
    <w:rsid w:val="001841DF"/>
    <w:rsid w:val="0018428A"/>
    <w:rsid w:val="001846A4"/>
    <w:rsid w:val="00184878"/>
    <w:rsid w:val="0018487A"/>
    <w:rsid w:val="00184892"/>
    <w:rsid w:val="00184ADD"/>
    <w:rsid w:val="00184B2B"/>
    <w:rsid w:val="00184C49"/>
    <w:rsid w:val="0018530F"/>
    <w:rsid w:val="001853F3"/>
    <w:rsid w:val="00185958"/>
    <w:rsid w:val="00185B5A"/>
    <w:rsid w:val="00185E1F"/>
    <w:rsid w:val="00185E65"/>
    <w:rsid w:val="0018613C"/>
    <w:rsid w:val="00186780"/>
    <w:rsid w:val="00186886"/>
    <w:rsid w:val="001868AA"/>
    <w:rsid w:val="001869EB"/>
    <w:rsid w:val="00186BEC"/>
    <w:rsid w:val="00186F38"/>
    <w:rsid w:val="001870E2"/>
    <w:rsid w:val="00187219"/>
    <w:rsid w:val="001872D3"/>
    <w:rsid w:val="001874FC"/>
    <w:rsid w:val="0018760D"/>
    <w:rsid w:val="00187610"/>
    <w:rsid w:val="0018761D"/>
    <w:rsid w:val="00187767"/>
    <w:rsid w:val="00187A4D"/>
    <w:rsid w:val="00187C29"/>
    <w:rsid w:val="00187EF4"/>
    <w:rsid w:val="00190055"/>
    <w:rsid w:val="001900C4"/>
    <w:rsid w:val="0019038E"/>
    <w:rsid w:val="001903D6"/>
    <w:rsid w:val="00190500"/>
    <w:rsid w:val="0019087D"/>
    <w:rsid w:val="00190912"/>
    <w:rsid w:val="00190A29"/>
    <w:rsid w:val="00190B0A"/>
    <w:rsid w:val="00191151"/>
    <w:rsid w:val="0019130A"/>
    <w:rsid w:val="0019140F"/>
    <w:rsid w:val="001914C6"/>
    <w:rsid w:val="00191791"/>
    <w:rsid w:val="001918F7"/>
    <w:rsid w:val="00191A47"/>
    <w:rsid w:val="00191B63"/>
    <w:rsid w:val="00191DA5"/>
    <w:rsid w:val="00192018"/>
    <w:rsid w:val="00192044"/>
    <w:rsid w:val="001920FE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27B"/>
    <w:rsid w:val="00195610"/>
    <w:rsid w:val="00195628"/>
    <w:rsid w:val="00195E5F"/>
    <w:rsid w:val="00196438"/>
    <w:rsid w:val="001967A8"/>
    <w:rsid w:val="001967D1"/>
    <w:rsid w:val="001967E4"/>
    <w:rsid w:val="001968B1"/>
    <w:rsid w:val="00196B16"/>
    <w:rsid w:val="00196ED9"/>
    <w:rsid w:val="001970EB"/>
    <w:rsid w:val="00197260"/>
    <w:rsid w:val="0019727B"/>
    <w:rsid w:val="00197290"/>
    <w:rsid w:val="00197454"/>
    <w:rsid w:val="00197587"/>
    <w:rsid w:val="00197AB5"/>
    <w:rsid w:val="00197EC9"/>
    <w:rsid w:val="001A0755"/>
    <w:rsid w:val="001A0940"/>
    <w:rsid w:val="001A0F4F"/>
    <w:rsid w:val="001A1139"/>
    <w:rsid w:val="001A118E"/>
    <w:rsid w:val="001A1712"/>
    <w:rsid w:val="001A18BF"/>
    <w:rsid w:val="001A1EBB"/>
    <w:rsid w:val="001A20D0"/>
    <w:rsid w:val="001A24DC"/>
    <w:rsid w:val="001A2C01"/>
    <w:rsid w:val="001A300C"/>
    <w:rsid w:val="001A3160"/>
    <w:rsid w:val="001A3269"/>
    <w:rsid w:val="001A37D8"/>
    <w:rsid w:val="001A39EA"/>
    <w:rsid w:val="001A40B3"/>
    <w:rsid w:val="001A43DC"/>
    <w:rsid w:val="001A43FB"/>
    <w:rsid w:val="001A4426"/>
    <w:rsid w:val="001A4530"/>
    <w:rsid w:val="001A4B17"/>
    <w:rsid w:val="001A4C92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5FDD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24"/>
    <w:rsid w:val="001B03BA"/>
    <w:rsid w:val="001B054D"/>
    <w:rsid w:val="001B05A1"/>
    <w:rsid w:val="001B0632"/>
    <w:rsid w:val="001B0823"/>
    <w:rsid w:val="001B0990"/>
    <w:rsid w:val="001B09B3"/>
    <w:rsid w:val="001B09D4"/>
    <w:rsid w:val="001B0ABA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47D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3DB9"/>
    <w:rsid w:val="001B42C1"/>
    <w:rsid w:val="001B432B"/>
    <w:rsid w:val="001B4B58"/>
    <w:rsid w:val="001B4B6B"/>
    <w:rsid w:val="001B4F27"/>
    <w:rsid w:val="001B4F35"/>
    <w:rsid w:val="001B504C"/>
    <w:rsid w:val="001B5192"/>
    <w:rsid w:val="001B51AC"/>
    <w:rsid w:val="001B5607"/>
    <w:rsid w:val="001B560B"/>
    <w:rsid w:val="001B5992"/>
    <w:rsid w:val="001B5AE1"/>
    <w:rsid w:val="001B5D9F"/>
    <w:rsid w:val="001B5DB7"/>
    <w:rsid w:val="001B5E38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2"/>
    <w:rsid w:val="001B6BD5"/>
    <w:rsid w:val="001B6F08"/>
    <w:rsid w:val="001B6F90"/>
    <w:rsid w:val="001B7334"/>
    <w:rsid w:val="001B783F"/>
    <w:rsid w:val="001B7864"/>
    <w:rsid w:val="001B7A56"/>
    <w:rsid w:val="001B7EF3"/>
    <w:rsid w:val="001B7F8D"/>
    <w:rsid w:val="001C02C0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1C10"/>
    <w:rsid w:val="001C1F2F"/>
    <w:rsid w:val="001C215B"/>
    <w:rsid w:val="001C2750"/>
    <w:rsid w:val="001C2794"/>
    <w:rsid w:val="001C2A45"/>
    <w:rsid w:val="001C2C42"/>
    <w:rsid w:val="001C2EB2"/>
    <w:rsid w:val="001C2F56"/>
    <w:rsid w:val="001C32FA"/>
    <w:rsid w:val="001C36B6"/>
    <w:rsid w:val="001C3808"/>
    <w:rsid w:val="001C4633"/>
    <w:rsid w:val="001C47B4"/>
    <w:rsid w:val="001C4847"/>
    <w:rsid w:val="001C4892"/>
    <w:rsid w:val="001C4B9A"/>
    <w:rsid w:val="001C4BD3"/>
    <w:rsid w:val="001C527F"/>
    <w:rsid w:val="001C52DB"/>
    <w:rsid w:val="001C55DF"/>
    <w:rsid w:val="001C574D"/>
    <w:rsid w:val="001C57B0"/>
    <w:rsid w:val="001C59F0"/>
    <w:rsid w:val="001C5BC5"/>
    <w:rsid w:val="001C5C76"/>
    <w:rsid w:val="001C64FE"/>
    <w:rsid w:val="001C6AFC"/>
    <w:rsid w:val="001C6B7D"/>
    <w:rsid w:val="001C6C54"/>
    <w:rsid w:val="001C6CC8"/>
    <w:rsid w:val="001C6DCF"/>
    <w:rsid w:val="001C708F"/>
    <w:rsid w:val="001C7215"/>
    <w:rsid w:val="001C7878"/>
    <w:rsid w:val="001C7965"/>
    <w:rsid w:val="001C7974"/>
    <w:rsid w:val="001C7A7C"/>
    <w:rsid w:val="001C7AF9"/>
    <w:rsid w:val="001C7D40"/>
    <w:rsid w:val="001D0147"/>
    <w:rsid w:val="001D0423"/>
    <w:rsid w:val="001D04A7"/>
    <w:rsid w:val="001D0660"/>
    <w:rsid w:val="001D0A28"/>
    <w:rsid w:val="001D1048"/>
    <w:rsid w:val="001D114E"/>
    <w:rsid w:val="001D116D"/>
    <w:rsid w:val="001D11F0"/>
    <w:rsid w:val="001D122D"/>
    <w:rsid w:val="001D1CB5"/>
    <w:rsid w:val="001D1E2F"/>
    <w:rsid w:val="001D2475"/>
    <w:rsid w:val="001D273B"/>
    <w:rsid w:val="001D27A2"/>
    <w:rsid w:val="001D27F3"/>
    <w:rsid w:val="001D2B36"/>
    <w:rsid w:val="001D2D43"/>
    <w:rsid w:val="001D2EB6"/>
    <w:rsid w:val="001D30D6"/>
    <w:rsid w:val="001D380A"/>
    <w:rsid w:val="001D3A2D"/>
    <w:rsid w:val="001D3C2B"/>
    <w:rsid w:val="001D42E2"/>
    <w:rsid w:val="001D432D"/>
    <w:rsid w:val="001D4336"/>
    <w:rsid w:val="001D4404"/>
    <w:rsid w:val="001D4615"/>
    <w:rsid w:val="001D47FA"/>
    <w:rsid w:val="001D4BAD"/>
    <w:rsid w:val="001D4D7F"/>
    <w:rsid w:val="001D52AC"/>
    <w:rsid w:val="001D5379"/>
    <w:rsid w:val="001D5391"/>
    <w:rsid w:val="001D547A"/>
    <w:rsid w:val="001D59D8"/>
    <w:rsid w:val="001D5A14"/>
    <w:rsid w:val="001D5B44"/>
    <w:rsid w:val="001D604E"/>
    <w:rsid w:val="001D63EC"/>
    <w:rsid w:val="001D6597"/>
    <w:rsid w:val="001D6640"/>
    <w:rsid w:val="001D6719"/>
    <w:rsid w:val="001D674F"/>
    <w:rsid w:val="001D6A68"/>
    <w:rsid w:val="001D6B36"/>
    <w:rsid w:val="001D6BEA"/>
    <w:rsid w:val="001D6E89"/>
    <w:rsid w:val="001D71DD"/>
    <w:rsid w:val="001D7275"/>
    <w:rsid w:val="001D7310"/>
    <w:rsid w:val="001D7512"/>
    <w:rsid w:val="001D7541"/>
    <w:rsid w:val="001D7550"/>
    <w:rsid w:val="001D76D1"/>
    <w:rsid w:val="001D7728"/>
    <w:rsid w:val="001D7747"/>
    <w:rsid w:val="001D7C23"/>
    <w:rsid w:val="001E00B7"/>
    <w:rsid w:val="001E0410"/>
    <w:rsid w:val="001E064F"/>
    <w:rsid w:val="001E06BE"/>
    <w:rsid w:val="001E0940"/>
    <w:rsid w:val="001E0D92"/>
    <w:rsid w:val="001E0E33"/>
    <w:rsid w:val="001E0F51"/>
    <w:rsid w:val="001E11FF"/>
    <w:rsid w:val="001E1350"/>
    <w:rsid w:val="001E1795"/>
    <w:rsid w:val="001E1853"/>
    <w:rsid w:val="001E1860"/>
    <w:rsid w:val="001E195E"/>
    <w:rsid w:val="001E1C75"/>
    <w:rsid w:val="001E1CEB"/>
    <w:rsid w:val="001E1E8E"/>
    <w:rsid w:val="001E213A"/>
    <w:rsid w:val="001E2730"/>
    <w:rsid w:val="001E28C1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44"/>
    <w:rsid w:val="001E3E88"/>
    <w:rsid w:val="001E43A8"/>
    <w:rsid w:val="001E46F1"/>
    <w:rsid w:val="001E49B5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AF2"/>
    <w:rsid w:val="001E6CCC"/>
    <w:rsid w:val="001E6E9B"/>
    <w:rsid w:val="001E6FD1"/>
    <w:rsid w:val="001E789C"/>
    <w:rsid w:val="001E795B"/>
    <w:rsid w:val="001E7AEB"/>
    <w:rsid w:val="001E7E16"/>
    <w:rsid w:val="001E7E50"/>
    <w:rsid w:val="001E7F32"/>
    <w:rsid w:val="001F00D3"/>
    <w:rsid w:val="001F0157"/>
    <w:rsid w:val="001F020B"/>
    <w:rsid w:val="001F0322"/>
    <w:rsid w:val="001F05AF"/>
    <w:rsid w:val="001F09B8"/>
    <w:rsid w:val="001F0B05"/>
    <w:rsid w:val="001F107E"/>
    <w:rsid w:val="001F11CB"/>
    <w:rsid w:val="001F145A"/>
    <w:rsid w:val="001F15DA"/>
    <w:rsid w:val="001F19D5"/>
    <w:rsid w:val="001F1A49"/>
    <w:rsid w:val="001F1B08"/>
    <w:rsid w:val="001F1B17"/>
    <w:rsid w:val="001F1C9E"/>
    <w:rsid w:val="001F2196"/>
    <w:rsid w:val="001F2231"/>
    <w:rsid w:val="001F226F"/>
    <w:rsid w:val="001F2AF9"/>
    <w:rsid w:val="001F2B84"/>
    <w:rsid w:val="001F2BC2"/>
    <w:rsid w:val="001F2C59"/>
    <w:rsid w:val="001F2D40"/>
    <w:rsid w:val="001F2DED"/>
    <w:rsid w:val="001F2F12"/>
    <w:rsid w:val="001F2FD7"/>
    <w:rsid w:val="001F30E7"/>
    <w:rsid w:val="001F34B5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D4"/>
    <w:rsid w:val="001F5A43"/>
    <w:rsid w:val="001F5BA6"/>
    <w:rsid w:val="001F5C62"/>
    <w:rsid w:val="001F5D44"/>
    <w:rsid w:val="001F600D"/>
    <w:rsid w:val="001F629E"/>
    <w:rsid w:val="001F6329"/>
    <w:rsid w:val="001F664C"/>
    <w:rsid w:val="001F69F4"/>
    <w:rsid w:val="001F6A41"/>
    <w:rsid w:val="001F73AF"/>
    <w:rsid w:val="001F74F5"/>
    <w:rsid w:val="001F7667"/>
    <w:rsid w:val="001F7910"/>
    <w:rsid w:val="001F7AD7"/>
    <w:rsid w:val="001F7BF9"/>
    <w:rsid w:val="001F7F70"/>
    <w:rsid w:val="001F7F8D"/>
    <w:rsid w:val="002002EB"/>
    <w:rsid w:val="002006A9"/>
    <w:rsid w:val="002009A7"/>
    <w:rsid w:val="00200A24"/>
    <w:rsid w:val="00200AE2"/>
    <w:rsid w:val="00200F02"/>
    <w:rsid w:val="00201160"/>
    <w:rsid w:val="0020138F"/>
    <w:rsid w:val="002013A4"/>
    <w:rsid w:val="00201504"/>
    <w:rsid w:val="00201752"/>
    <w:rsid w:val="0020178D"/>
    <w:rsid w:val="002017F7"/>
    <w:rsid w:val="00201C01"/>
    <w:rsid w:val="0020241B"/>
    <w:rsid w:val="002029A0"/>
    <w:rsid w:val="00202ABE"/>
    <w:rsid w:val="00203436"/>
    <w:rsid w:val="002035DE"/>
    <w:rsid w:val="002035FC"/>
    <w:rsid w:val="00203C39"/>
    <w:rsid w:val="00203CDA"/>
    <w:rsid w:val="00204031"/>
    <w:rsid w:val="00204164"/>
    <w:rsid w:val="0020426C"/>
    <w:rsid w:val="00204288"/>
    <w:rsid w:val="00204374"/>
    <w:rsid w:val="00204696"/>
    <w:rsid w:val="00204829"/>
    <w:rsid w:val="002049E1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6C"/>
    <w:rsid w:val="0020557F"/>
    <w:rsid w:val="00205AEE"/>
    <w:rsid w:val="00205B54"/>
    <w:rsid w:val="00205BD0"/>
    <w:rsid w:val="00206448"/>
    <w:rsid w:val="00206528"/>
    <w:rsid w:val="00206533"/>
    <w:rsid w:val="00206959"/>
    <w:rsid w:val="002069C6"/>
    <w:rsid w:val="00206A75"/>
    <w:rsid w:val="00206A9E"/>
    <w:rsid w:val="00206CBD"/>
    <w:rsid w:val="00206D26"/>
    <w:rsid w:val="00206EFC"/>
    <w:rsid w:val="002071C5"/>
    <w:rsid w:val="002072D4"/>
    <w:rsid w:val="002072E6"/>
    <w:rsid w:val="00207A78"/>
    <w:rsid w:val="00207D79"/>
    <w:rsid w:val="00207FD2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B0"/>
    <w:rsid w:val="00211CD0"/>
    <w:rsid w:val="002120D5"/>
    <w:rsid w:val="002121BB"/>
    <w:rsid w:val="002123FA"/>
    <w:rsid w:val="0021246A"/>
    <w:rsid w:val="002124D0"/>
    <w:rsid w:val="00212C39"/>
    <w:rsid w:val="00212DFD"/>
    <w:rsid w:val="002131E3"/>
    <w:rsid w:val="00213216"/>
    <w:rsid w:val="00213237"/>
    <w:rsid w:val="00213506"/>
    <w:rsid w:val="002135EA"/>
    <w:rsid w:val="00213619"/>
    <w:rsid w:val="00213635"/>
    <w:rsid w:val="0021371B"/>
    <w:rsid w:val="002137C2"/>
    <w:rsid w:val="00213AD5"/>
    <w:rsid w:val="00213E02"/>
    <w:rsid w:val="00213EBB"/>
    <w:rsid w:val="00213EC2"/>
    <w:rsid w:val="00214061"/>
    <w:rsid w:val="00214066"/>
    <w:rsid w:val="00214114"/>
    <w:rsid w:val="00214263"/>
    <w:rsid w:val="002146F5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5F51"/>
    <w:rsid w:val="00215FD4"/>
    <w:rsid w:val="00216043"/>
    <w:rsid w:val="0021634C"/>
    <w:rsid w:val="002169FC"/>
    <w:rsid w:val="00216A47"/>
    <w:rsid w:val="00216AF9"/>
    <w:rsid w:val="00216C6B"/>
    <w:rsid w:val="00216CAD"/>
    <w:rsid w:val="00216D79"/>
    <w:rsid w:val="00216E12"/>
    <w:rsid w:val="00217774"/>
    <w:rsid w:val="00217900"/>
    <w:rsid w:val="00217DF1"/>
    <w:rsid w:val="00217E88"/>
    <w:rsid w:val="0022007D"/>
    <w:rsid w:val="002204E2"/>
    <w:rsid w:val="0022088B"/>
    <w:rsid w:val="002208EF"/>
    <w:rsid w:val="002209EC"/>
    <w:rsid w:val="002209F9"/>
    <w:rsid w:val="00220AE5"/>
    <w:rsid w:val="00220CDD"/>
    <w:rsid w:val="002211F8"/>
    <w:rsid w:val="002211FE"/>
    <w:rsid w:val="0022127A"/>
    <w:rsid w:val="00221929"/>
    <w:rsid w:val="0022196D"/>
    <w:rsid w:val="00221A78"/>
    <w:rsid w:val="00221EE6"/>
    <w:rsid w:val="0022221E"/>
    <w:rsid w:val="00222680"/>
    <w:rsid w:val="002227A4"/>
    <w:rsid w:val="00222ABD"/>
    <w:rsid w:val="00222EBD"/>
    <w:rsid w:val="00222F00"/>
    <w:rsid w:val="002230D9"/>
    <w:rsid w:val="00223390"/>
    <w:rsid w:val="0022349F"/>
    <w:rsid w:val="00223684"/>
    <w:rsid w:val="00223864"/>
    <w:rsid w:val="00224063"/>
    <w:rsid w:val="00224224"/>
    <w:rsid w:val="00224DF2"/>
    <w:rsid w:val="002250C7"/>
    <w:rsid w:val="00225839"/>
    <w:rsid w:val="0022594D"/>
    <w:rsid w:val="00225B37"/>
    <w:rsid w:val="00225CBA"/>
    <w:rsid w:val="0022600C"/>
    <w:rsid w:val="0022603A"/>
    <w:rsid w:val="002263C2"/>
    <w:rsid w:val="00226504"/>
    <w:rsid w:val="00226506"/>
    <w:rsid w:val="002268BB"/>
    <w:rsid w:val="00226B1B"/>
    <w:rsid w:val="00226B6B"/>
    <w:rsid w:val="00226D5B"/>
    <w:rsid w:val="00226D72"/>
    <w:rsid w:val="0022705A"/>
    <w:rsid w:val="002270F5"/>
    <w:rsid w:val="00227162"/>
    <w:rsid w:val="002274CA"/>
    <w:rsid w:val="00227595"/>
    <w:rsid w:val="00227693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521"/>
    <w:rsid w:val="00231704"/>
    <w:rsid w:val="00231DEE"/>
    <w:rsid w:val="00231EB6"/>
    <w:rsid w:val="00232090"/>
    <w:rsid w:val="002320E5"/>
    <w:rsid w:val="0023270C"/>
    <w:rsid w:val="0023282D"/>
    <w:rsid w:val="0023289E"/>
    <w:rsid w:val="00233022"/>
    <w:rsid w:val="0023358D"/>
    <w:rsid w:val="00233612"/>
    <w:rsid w:val="002338E8"/>
    <w:rsid w:val="00233D46"/>
    <w:rsid w:val="00233EB5"/>
    <w:rsid w:val="0023412E"/>
    <w:rsid w:val="0023428B"/>
    <w:rsid w:val="00234A07"/>
    <w:rsid w:val="00234B19"/>
    <w:rsid w:val="00234D07"/>
    <w:rsid w:val="00234D73"/>
    <w:rsid w:val="00235329"/>
    <w:rsid w:val="0023545A"/>
    <w:rsid w:val="00235810"/>
    <w:rsid w:val="002358FC"/>
    <w:rsid w:val="00235B0C"/>
    <w:rsid w:val="00235C99"/>
    <w:rsid w:val="00235CB8"/>
    <w:rsid w:val="00235EB6"/>
    <w:rsid w:val="00236487"/>
    <w:rsid w:val="002366F9"/>
    <w:rsid w:val="00236875"/>
    <w:rsid w:val="00236A0F"/>
    <w:rsid w:val="00237038"/>
    <w:rsid w:val="00237067"/>
    <w:rsid w:val="0023717E"/>
    <w:rsid w:val="002379D2"/>
    <w:rsid w:val="00237C22"/>
    <w:rsid w:val="002401C1"/>
    <w:rsid w:val="002401E3"/>
    <w:rsid w:val="00240217"/>
    <w:rsid w:val="00240291"/>
    <w:rsid w:val="002408DF"/>
    <w:rsid w:val="00241221"/>
    <w:rsid w:val="00241404"/>
    <w:rsid w:val="002414C2"/>
    <w:rsid w:val="00241682"/>
    <w:rsid w:val="0024171A"/>
    <w:rsid w:val="002417F3"/>
    <w:rsid w:val="00241D27"/>
    <w:rsid w:val="00242298"/>
    <w:rsid w:val="002426FD"/>
    <w:rsid w:val="00242DB3"/>
    <w:rsid w:val="00243154"/>
    <w:rsid w:val="0024330B"/>
    <w:rsid w:val="0024333F"/>
    <w:rsid w:val="0024348E"/>
    <w:rsid w:val="00243552"/>
    <w:rsid w:val="00243774"/>
    <w:rsid w:val="002437E3"/>
    <w:rsid w:val="00243978"/>
    <w:rsid w:val="00243BBE"/>
    <w:rsid w:val="00243C8D"/>
    <w:rsid w:val="00243D8D"/>
    <w:rsid w:val="00243DAB"/>
    <w:rsid w:val="00243E68"/>
    <w:rsid w:val="00243EBF"/>
    <w:rsid w:val="00243FAE"/>
    <w:rsid w:val="002447A8"/>
    <w:rsid w:val="002448D6"/>
    <w:rsid w:val="00244919"/>
    <w:rsid w:val="00244921"/>
    <w:rsid w:val="002449CE"/>
    <w:rsid w:val="00244AFC"/>
    <w:rsid w:val="00244C4B"/>
    <w:rsid w:val="00244F4E"/>
    <w:rsid w:val="002451BB"/>
    <w:rsid w:val="002451D0"/>
    <w:rsid w:val="0024524F"/>
    <w:rsid w:val="002454EA"/>
    <w:rsid w:val="00245803"/>
    <w:rsid w:val="00245AD9"/>
    <w:rsid w:val="00245B35"/>
    <w:rsid w:val="00245F49"/>
    <w:rsid w:val="00246196"/>
    <w:rsid w:val="002462BC"/>
    <w:rsid w:val="0024642E"/>
    <w:rsid w:val="002466C9"/>
    <w:rsid w:val="002467BB"/>
    <w:rsid w:val="002468CC"/>
    <w:rsid w:val="002468F7"/>
    <w:rsid w:val="00246970"/>
    <w:rsid w:val="00246C5B"/>
    <w:rsid w:val="00247094"/>
    <w:rsid w:val="00247430"/>
    <w:rsid w:val="0024771E"/>
    <w:rsid w:val="00247724"/>
    <w:rsid w:val="002479BC"/>
    <w:rsid w:val="002500BA"/>
    <w:rsid w:val="002502AA"/>
    <w:rsid w:val="002506FD"/>
    <w:rsid w:val="0025078B"/>
    <w:rsid w:val="00250790"/>
    <w:rsid w:val="002508DC"/>
    <w:rsid w:val="00250906"/>
    <w:rsid w:val="00250EDD"/>
    <w:rsid w:val="0025140A"/>
    <w:rsid w:val="00251892"/>
    <w:rsid w:val="00251B65"/>
    <w:rsid w:val="00251D72"/>
    <w:rsid w:val="00252129"/>
    <w:rsid w:val="0025278A"/>
    <w:rsid w:val="0025290F"/>
    <w:rsid w:val="00252C79"/>
    <w:rsid w:val="00253261"/>
    <w:rsid w:val="00253535"/>
    <w:rsid w:val="002535D9"/>
    <w:rsid w:val="00254004"/>
    <w:rsid w:val="0025449B"/>
    <w:rsid w:val="002546C4"/>
    <w:rsid w:val="00254AFC"/>
    <w:rsid w:val="00254BA0"/>
    <w:rsid w:val="00254FE1"/>
    <w:rsid w:val="00255117"/>
    <w:rsid w:val="00255508"/>
    <w:rsid w:val="00255A86"/>
    <w:rsid w:val="00255CDA"/>
    <w:rsid w:val="00255D27"/>
    <w:rsid w:val="00255D3F"/>
    <w:rsid w:val="00255D5F"/>
    <w:rsid w:val="00255EE0"/>
    <w:rsid w:val="002560F5"/>
    <w:rsid w:val="00256113"/>
    <w:rsid w:val="0025636A"/>
    <w:rsid w:val="002563C5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99"/>
    <w:rsid w:val="00257E0B"/>
    <w:rsid w:val="00257E2F"/>
    <w:rsid w:val="00257E6F"/>
    <w:rsid w:val="002605FA"/>
    <w:rsid w:val="00260AC6"/>
    <w:rsid w:val="00260CF0"/>
    <w:rsid w:val="00260D49"/>
    <w:rsid w:val="00260D5E"/>
    <w:rsid w:val="00260F1F"/>
    <w:rsid w:val="00261097"/>
    <w:rsid w:val="002611EA"/>
    <w:rsid w:val="002615BC"/>
    <w:rsid w:val="002616A6"/>
    <w:rsid w:val="00261798"/>
    <w:rsid w:val="00261D59"/>
    <w:rsid w:val="00261DEC"/>
    <w:rsid w:val="00261F1B"/>
    <w:rsid w:val="002625A6"/>
    <w:rsid w:val="00262F16"/>
    <w:rsid w:val="00262FD8"/>
    <w:rsid w:val="0026300D"/>
    <w:rsid w:val="002631B9"/>
    <w:rsid w:val="00263208"/>
    <w:rsid w:val="0026322C"/>
    <w:rsid w:val="0026332D"/>
    <w:rsid w:val="0026361F"/>
    <w:rsid w:val="00263A2E"/>
    <w:rsid w:val="00263AA2"/>
    <w:rsid w:val="00263B86"/>
    <w:rsid w:val="00263B93"/>
    <w:rsid w:val="00263C9C"/>
    <w:rsid w:val="00263F8E"/>
    <w:rsid w:val="002640DC"/>
    <w:rsid w:val="002642D1"/>
    <w:rsid w:val="00264412"/>
    <w:rsid w:val="00264465"/>
    <w:rsid w:val="002649E3"/>
    <w:rsid w:val="002649E9"/>
    <w:rsid w:val="00264AE3"/>
    <w:rsid w:val="00264AFB"/>
    <w:rsid w:val="00264E0B"/>
    <w:rsid w:val="0026508C"/>
    <w:rsid w:val="00265463"/>
    <w:rsid w:val="00265A63"/>
    <w:rsid w:val="00265B08"/>
    <w:rsid w:val="00265D92"/>
    <w:rsid w:val="00265F4B"/>
    <w:rsid w:val="00265FE7"/>
    <w:rsid w:val="00265FFB"/>
    <w:rsid w:val="002660A1"/>
    <w:rsid w:val="00266246"/>
    <w:rsid w:val="002666D0"/>
    <w:rsid w:val="00266876"/>
    <w:rsid w:val="002668FA"/>
    <w:rsid w:val="00266AFF"/>
    <w:rsid w:val="00266F05"/>
    <w:rsid w:val="002673FE"/>
    <w:rsid w:val="002676DB"/>
    <w:rsid w:val="00267800"/>
    <w:rsid w:val="00267CD2"/>
    <w:rsid w:val="002702F8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5E9"/>
    <w:rsid w:val="0027288F"/>
    <w:rsid w:val="00272ABF"/>
    <w:rsid w:val="00272D2B"/>
    <w:rsid w:val="002731FD"/>
    <w:rsid w:val="00273F6A"/>
    <w:rsid w:val="002741A1"/>
    <w:rsid w:val="0027423E"/>
    <w:rsid w:val="002747B8"/>
    <w:rsid w:val="00274E19"/>
    <w:rsid w:val="00274E85"/>
    <w:rsid w:val="00275011"/>
    <w:rsid w:val="002753DF"/>
    <w:rsid w:val="00275630"/>
    <w:rsid w:val="00275ADD"/>
    <w:rsid w:val="00275BA5"/>
    <w:rsid w:val="00275BF7"/>
    <w:rsid w:val="00275EA1"/>
    <w:rsid w:val="00275F65"/>
    <w:rsid w:val="002762DF"/>
    <w:rsid w:val="0027649C"/>
    <w:rsid w:val="0027656E"/>
    <w:rsid w:val="00276874"/>
    <w:rsid w:val="00276B23"/>
    <w:rsid w:val="00276CD5"/>
    <w:rsid w:val="00276D2D"/>
    <w:rsid w:val="00276D3F"/>
    <w:rsid w:val="00276D46"/>
    <w:rsid w:val="00277220"/>
    <w:rsid w:val="00277287"/>
    <w:rsid w:val="002772AD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0E6C"/>
    <w:rsid w:val="002812D7"/>
    <w:rsid w:val="0028130C"/>
    <w:rsid w:val="00281403"/>
    <w:rsid w:val="00281715"/>
    <w:rsid w:val="002817B2"/>
    <w:rsid w:val="0028182A"/>
    <w:rsid w:val="00281B15"/>
    <w:rsid w:val="00281C60"/>
    <w:rsid w:val="00281D2F"/>
    <w:rsid w:val="00281EE5"/>
    <w:rsid w:val="00282522"/>
    <w:rsid w:val="00282570"/>
    <w:rsid w:val="0028265B"/>
    <w:rsid w:val="0028283C"/>
    <w:rsid w:val="00282A55"/>
    <w:rsid w:val="00282A5D"/>
    <w:rsid w:val="00282CAA"/>
    <w:rsid w:val="00282D7A"/>
    <w:rsid w:val="002831F2"/>
    <w:rsid w:val="0028320C"/>
    <w:rsid w:val="0028339F"/>
    <w:rsid w:val="00283549"/>
    <w:rsid w:val="00283870"/>
    <w:rsid w:val="0028391C"/>
    <w:rsid w:val="00283AC1"/>
    <w:rsid w:val="00283CE8"/>
    <w:rsid w:val="002840F0"/>
    <w:rsid w:val="002842AF"/>
    <w:rsid w:val="0028430B"/>
    <w:rsid w:val="00284624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67"/>
    <w:rsid w:val="002862B3"/>
    <w:rsid w:val="00286385"/>
    <w:rsid w:val="00286549"/>
    <w:rsid w:val="00286E17"/>
    <w:rsid w:val="00286E2B"/>
    <w:rsid w:val="00286E58"/>
    <w:rsid w:val="00287268"/>
    <w:rsid w:val="002875EC"/>
    <w:rsid w:val="00287999"/>
    <w:rsid w:val="00287A51"/>
    <w:rsid w:val="00287B99"/>
    <w:rsid w:val="00287EEC"/>
    <w:rsid w:val="0029017B"/>
    <w:rsid w:val="002904BB"/>
    <w:rsid w:val="0029053C"/>
    <w:rsid w:val="002905DE"/>
    <w:rsid w:val="00290950"/>
    <w:rsid w:val="0029098E"/>
    <w:rsid w:val="00290E59"/>
    <w:rsid w:val="00290E77"/>
    <w:rsid w:val="002916E2"/>
    <w:rsid w:val="0029178C"/>
    <w:rsid w:val="002917F3"/>
    <w:rsid w:val="002919AB"/>
    <w:rsid w:val="002919F8"/>
    <w:rsid w:val="00291B96"/>
    <w:rsid w:val="00291BF6"/>
    <w:rsid w:val="00291C25"/>
    <w:rsid w:val="00291C63"/>
    <w:rsid w:val="00291E55"/>
    <w:rsid w:val="00291E5A"/>
    <w:rsid w:val="0029237C"/>
    <w:rsid w:val="0029270A"/>
    <w:rsid w:val="00292AFE"/>
    <w:rsid w:val="00292E2B"/>
    <w:rsid w:val="002931BE"/>
    <w:rsid w:val="0029322C"/>
    <w:rsid w:val="002937EA"/>
    <w:rsid w:val="00293841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5B5"/>
    <w:rsid w:val="00296820"/>
    <w:rsid w:val="00296856"/>
    <w:rsid w:val="00296957"/>
    <w:rsid w:val="00296B31"/>
    <w:rsid w:val="00297242"/>
    <w:rsid w:val="0029727C"/>
    <w:rsid w:val="0029761E"/>
    <w:rsid w:val="002976EE"/>
    <w:rsid w:val="00297D65"/>
    <w:rsid w:val="002A0B85"/>
    <w:rsid w:val="002A0D06"/>
    <w:rsid w:val="002A0F43"/>
    <w:rsid w:val="002A0FB2"/>
    <w:rsid w:val="002A10C2"/>
    <w:rsid w:val="002A11B2"/>
    <w:rsid w:val="002A120D"/>
    <w:rsid w:val="002A159B"/>
    <w:rsid w:val="002A181A"/>
    <w:rsid w:val="002A1884"/>
    <w:rsid w:val="002A1890"/>
    <w:rsid w:val="002A18A2"/>
    <w:rsid w:val="002A19F9"/>
    <w:rsid w:val="002A1AC7"/>
    <w:rsid w:val="002A2371"/>
    <w:rsid w:val="002A287D"/>
    <w:rsid w:val="002A2995"/>
    <w:rsid w:val="002A2DD7"/>
    <w:rsid w:val="002A2EE9"/>
    <w:rsid w:val="002A31F4"/>
    <w:rsid w:val="002A3206"/>
    <w:rsid w:val="002A36A3"/>
    <w:rsid w:val="002A3BB0"/>
    <w:rsid w:val="002A3BED"/>
    <w:rsid w:val="002A40EC"/>
    <w:rsid w:val="002A4653"/>
    <w:rsid w:val="002A4D48"/>
    <w:rsid w:val="002A5088"/>
    <w:rsid w:val="002A560B"/>
    <w:rsid w:val="002A5A50"/>
    <w:rsid w:val="002A5EA5"/>
    <w:rsid w:val="002A5F5B"/>
    <w:rsid w:val="002A61B9"/>
    <w:rsid w:val="002A6314"/>
    <w:rsid w:val="002A6510"/>
    <w:rsid w:val="002A681F"/>
    <w:rsid w:val="002A6B45"/>
    <w:rsid w:val="002A6C3F"/>
    <w:rsid w:val="002A73CB"/>
    <w:rsid w:val="002A7448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4D3"/>
    <w:rsid w:val="002B0757"/>
    <w:rsid w:val="002B0866"/>
    <w:rsid w:val="002B090D"/>
    <w:rsid w:val="002B0A42"/>
    <w:rsid w:val="002B0CC6"/>
    <w:rsid w:val="002B0D6E"/>
    <w:rsid w:val="002B14AB"/>
    <w:rsid w:val="002B14CA"/>
    <w:rsid w:val="002B178B"/>
    <w:rsid w:val="002B186F"/>
    <w:rsid w:val="002B1A03"/>
    <w:rsid w:val="002B1A67"/>
    <w:rsid w:val="002B1CBE"/>
    <w:rsid w:val="002B1D09"/>
    <w:rsid w:val="002B1E22"/>
    <w:rsid w:val="002B2026"/>
    <w:rsid w:val="002B2258"/>
    <w:rsid w:val="002B2A3F"/>
    <w:rsid w:val="002B2CD2"/>
    <w:rsid w:val="002B2DB9"/>
    <w:rsid w:val="002B2E53"/>
    <w:rsid w:val="002B3261"/>
    <w:rsid w:val="002B3341"/>
    <w:rsid w:val="002B3695"/>
    <w:rsid w:val="002B3708"/>
    <w:rsid w:val="002B396D"/>
    <w:rsid w:val="002B3C5A"/>
    <w:rsid w:val="002B3C9A"/>
    <w:rsid w:val="002B3DD4"/>
    <w:rsid w:val="002B4004"/>
    <w:rsid w:val="002B417A"/>
    <w:rsid w:val="002B4698"/>
    <w:rsid w:val="002B4769"/>
    <w:rsid w:val="002B47AC"/>
    <w:rsid w:val="002B4B4D"/>
    <w:rsid w:val="002B5000"/>
    <w:rsid w:val="002B5488"/>
    <w:rsid w:val="002B5490"/>
    <w:rsid w:val="002B5608"/>
    <w:rsid w:val="002B5796"/>
    <w:rsid w:val="002B5A62"/>
    <w:rsid w:val="002B5DAA"/>
    <w:rsid w:val="002B6064"/>
    <w:rsid w:val="002B68E3"/>
    <w:rsid w:val="002B6ACD"/>
    <w:rsid w:val="002B6D97"/>
    <w:rsid w:val="002B71A7"/>
    <w:rsid w:val="002B72C0"/>
    <w:rsid w:val="002B7330"/>
    <w:rsid w:val="002B7760"/>
    <w:rsid w:val="002B7870"/>
    <w:rsid w:val="002C011A"/>
    <w:rsid w:val="002C020E"/>
    <w:rsid w:val="002C0582"/>
    <w:rsid w:val="002C0616"/>
    <w:rsid w:val="002C06D5"/>
    <w:rsid w:val="002C0B6C"/>
    <w:rsid w:val="002C0C60"/>
    <w:rsid w:val="002C0FD7"/>
    <w:rsid w:val="002C13BB"/>
    <w:rsid w:val="002C13BE"/>
    <w:rsid w:val="002C16C7"/>
    <w:rsid w:val="002C1A4E"/>
    <w:rsid w:val="002C21D8"/>
    <w:rsid w:val="002C2304"/>
    <w:rsid w:val="002C2511"/>
    <w:rsid w:val="002C2621"/>
    <w:rsid w:val="002C27AB"/>
    <w:rsid w:val="002C2924"/>
    <w:rsid w:val="002C2B56"/>
    <w:rsid w:val="002C2EC4"/>
    <w:rsid w:val="002C31AB"/>
    <w:rsid w:val="002C35F5"/>
    <w:rsid w:val="002C3675"/>
    <w:rsid w:val="002C375A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9DF"/>
    <w:rsid w:val="002C5A1B"/>
    <w:rsid w:val="002C5C17"/>
    <w:rsid w:val="002C5CE1"/>
    <w:rsid w:val="002C5CFA"/>
    <w:rsid w:val="002C5DC2"/>
    <w:rsid w:val="002C5E82"/>
    <w:rsid w:val="002C63AB"/>
    <w:rsid w:val="002C65E9"/>
    <w:rsid w:val="002C6672"/>
    <w:rsid w:val="002C6A9D"/>
    <w:rsid w:val="002C6ABE"/>
    <w:rsid w:val="002C6BF3"/>
    <w:rsid w:val="002C6C02"/>
    <w:rsid w:val="002C7828"/>
    <w:rsid w:val="002C796E"/>
    <w:rsid w:val="002C7D7D"/>
    <w:rsid w:val="002C7F1E"/>
    <w:rsid w:val="002D045B"/>
    <w:rsid w:val="002D054A"/>
    <w:rsid w:val="002D0A5E"/>
    <w:rsid w:val="002D0AC0"/>
    <w:rsid w:val="002D0E7E"/>
    <w:rsid w:val="002D106E"/>
    <w:rsid w:val="002D1097"/>
    <w:rsid w:val="002D11F5"/>
    <w:rsid w:val="002D1786"/>
    <w:rsid w:val="002D182A"/>
    <w:rsid w:val="002D18BE"/>
    <w:rsid w:val="002D1927"/>
    <w:rsid w:val="002D1A02"/>
    <w:rsid w:val="002D1BA7"/>
    <w:rsid w:val="002D1BFF"/>
    <w:rsid w:val="002D22F8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905"/>
    <w:rsid w:val="002D393C"/>
    <w:rsid w:val="002D3E2B"/>
    <w:rsid w:val="002D3F41"/>
    <w:rsid w:val="002D41B9"/>
    <w:rsid w:val="002D44DB"/>
    <w:rsid w:val="002D477D"/>
    <w:rsid w:val="002D4C29"/>
    <w:rsid w:val="002D5618"/>
    <w:rsid w:val="002D575F"/>
    <w:rsid w:val="002D58C3"/>
    <w:rsid w:val="002D599F"/>
    <w:rsid w:val="002D5BC7"/>
    <w:rsid w:val="002D5BE6"/>
    <w:rsid w:val="002D5BEC"/>
    <w:rsid w:val="002D6018"/>
    <w:rsid w:val="002D619E"/>
    <w:rsid w:val="002D61EA"/>
    <w:rsid w:val="002D642B"/>
    <w:rsid w:val="002D6546"/>
    <w:rsid w:val="002D6597"/>
    <w:rsid w:val="002D68ED"/>
    <w:rsid w:val="002D692B"/>
    <w:rsid w:val="002D6ECB"/>
    <w:rsid w:val="002D70C5"/>
    <w:rsid w:val="002D7452"/>
    <w:rsid w:val="002D74E1"/>
    <w:rsid w:val="002D769E"/>
    <w:rsid w:val="002D7B85"/>
    <w:rsid w:val="002D7C45"/>
    <w:rsid w:val="002D7C85"/>
    <w:rsid w:val="002D7CE7"/>
    <w:rsid w:val="002D7EF5"/>
    <w:rsid w:val="002D7F96"/>
    <w:rsid w:val="002E0631"/>
    <w:rsid w:val="002E0880"/>
    <w:rsid w:val="002E0C59"/>
    <w:rsid w:val="002E0FBD"/>
    <w:rsid w:val="002E106A"/>
    <w:rsid w:val="002E10D2"/>
    <w:rsid w:val="002E11D9"/>
    <w:rsid w:val="002E12ED"/>
    <w:rsid w:val="002E16C9"/>
    <w:rsid w:val="002E194F"/>
    <w:rsid w:val="002E19A5"/>
    <w:rsid w:val="002E1C51"/>
    <w:rsid w:val="002E1F37"/>
    <w:rsid w:val="002E2143"/>
    <w:rsid w:val="002E2301"/>
    <w:rsid w:val="002E2783"/>
    <w:rsid w:val="002E2A46"/>
    <w:rsid w:val="002E2B6E"/>
    <w:rsid w:val="002E2E64"/>
    <w:rsid w:val="002E2FAD"/>
    <w:rsid w:val="002E2FD8"/>
    <w:rsid w:val="002E30A3"/>
    <w:rsid w:val="002E30E6"/>
    <w:rsid w:val="002E3755"/>
    <w:rsid w:val="002E380A"/>
    <w:rsid w:val="002E39AD"/>
    <w:rsid w:val="002E4558"/>
    <w:rsid w:val="002E4706"/>
    <w:rsid w:val="002E477C"/>
    <w:rsid w:val="002E4945"/>
    <w:rsid w:val="002E4A78"/>
    <w:rsid w:val="002E4DD0"/>
    <w:rsid w:val="002E51BE"/>
    <w:rsid w:val="002E533A"/>
    <w:rsid w:val="002E595B"/>
    <w:rsid w:val="002E5ACA"/>
    <w:rsid w:val="002E6240"/>
    <w:rsid w:val="002E6346"/>
    <w:rsid w:val="002E6502"/>
    <w:rsid w:val="002E6865"/>
    <w:rsid w:val="002E6876"/>
    <w:rsid w:val="002E68B3"/>
    <w:rsid w:val="002E6E5E"/>
    <w:rsid w:val="002E765B"/>
    <w:rsid w:val="002E79B3"/>
    <w:rsid w:val="002E7ACC"/>
    <w:rsid w:val="002E7AF3"/>
    <w:rsid w:val="002E7CD2"/>
    <w:rsid w:val="002F01AC"/>
    <w:rsid w:val="002F06CE"/>
    <w:rsid w:val="002F0B05"/>
    <w:rsid w:val="002F0B92"/>
    <w:rsid w:val="002F0F2C"/>
    <w:rsid w:val="002F1468"/>
    <w:rsid w:val="002F1A41"/>
    <w:rsid w:val="002F1BB1"/>
    <w:rsid w:val="002F1BB2"/>
    <w:rsid w:val="002F1CD1"/>
    <w:rsid w:val="002F2116"/>
    <w:rsid w:val="002F2734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4F56"/>
    <w:rsid w:val="002F53BB"/>
    <w:rsid w:val="002F5431"/>
    <w:rsid w:val="002F5560"/>
    <w:rsid w:val="002F5A64"/>
    <w:rsid w:val="002F5AFE"/>
    <w:rsid w:val="002F5BBF"/>
    <w:rsid w:val="002F5DE1"/>
    <w:rsid w:val="002F5E7D"/>
    <w:rsid w:val="002F6300"/>
    <w:rsid w:val="002F64A5"/>
    <w:rsid w:val="002F65B2"/>
    <w:rsid w:val="002F66D0"/>
    <w:rsid w:val="002F6D39"/>
    <w:rsid w:val="002F6E51"/>
    <w:rsid w:val="002F6E77"/>
    <w:rsid w:val="002F78F5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D7C"/>
    <w:rsid w:val="00302DC5"/>
    <w:rsid w:val="00302DE1"/>
    <w:rsid w:val="003035B2"/>
    <w:rsid w:val="00303653"/>
    <w:rsid w:val="0030381F"/>
    <w:rsid w:val="0030399D"/>
    <w:rsid w:val="00303ADA"/>
    <w:rsid w:val="00303E4B"/>
    <w:rsid w:val="00303E6D"/>
    <w:rsid w:val="00303FDA"/>
    <w:rsid w:val="00304108"/>
    <w:rsid w:val="0030423E"/>
    <w:rsid w:val="00304298"/>
    <w:rsid w:val="00304D2F"/>
    <w:rsid w:val="00305033"/>
    <w:rsid w:val="0030577D"/>
    <w:rsid w:val="003057D6"/>
    <w:rsid w:val="003057F4"/>
    <w:rsid w:val="0030592E"/>
    <w:rsid w:val="00305948"/>
    <w:rsid w:val="00305961"/>
    <w:rsid w:val="0030612B"/>
    <w:rsid w:val="0030614C"/>
    <w:rsid w:val="00306591"/>
    <w:rsid w:val="00306CFA"/>
    <w:rsid w:val="00306D0D"/>
    <w:rsid w:val="003070F7"/>
    <w:rsid w:val="003073D1"/>
    <w:rsid w:val="0030776E"/>
    <w:rsid w:val="00307C26"/>
    <w:rsid w:val="00307D34"/>
    <w:rsid w:val="00307F0B"/>
    <w:rsid w:val="00310282"/>
    <w:rsid w:val="0031038D"/>
    <w:rsid w:val="003104C3"/>
    <w:rsid w:val="00310907"/>
    <w:rsid w:val="003109BF"/>
    <w:rsid w:val="00310ACF"/>
    <w:rsid w:val="00310B2B"/>
    <w:rsid w:val="003117A1"/>
    <w:rsid w:val="003117E1"/>
    <w:rsid w:val="00311801"/>
    <w:rsid w:val="00311862"/>
    <w:rsid w:val="00311CCD"/>
    <w:rsid w:val="00311FC7"/>
    <w:rsid w:val="00311FF4"/>
    <w:rsid w:val="003122FE"/>
    <w:rsid w:val="003123B3"/>
    <w:rsid w:val="00312E4B"/>
    <w:rsid w:val="00313B1A"/>
    <w:rsid w:val="00314467"/>
    <w:rsid w:val="00314780"/>
    <w:rsid w:val="003149F2"/>
    <w:rsid w:val="00314B71"/>
    <w:rsid w:val="00314E14"/>
    <w:rsid w:val="00314E76"/>
    <w:rsid w:val="00314EAE"/>
    <w:rsid w:val="00314FD3"/>
    <w:rsid w:val="00315106"/>
    <w:rsid w:val="00315472"/>
    <w:rsid w:val="003154D6"/>
    <w:rsid w:val="0031553B"/>
    <w:rsid w:val="003155FD"/>
    <w:rsid w:val="0031592D"/>
    <w:rsid w:val="00315999"/>
    <w:rsid w:val="00315C2A"/>
    <w:rsid w:val="003165BA"/>
    <w:rsid w:val="003166B6"/>
    <w:rsid w:val="00316EC1"/>
    <w:rsid w:val="0031731F"/>
    <w:rsid w:val="003175F3"/>
    <w:rsid w:val="0031765B"/>
    <w:rsid w:val="00317668"/>
    <w:rsid w:val="00317692"/>
    <w:rsid w:val="0031777E"/>
    <w:rsid w:val="003177AD"/>
    <w:rsid w:val="003178B6"/>
    <w:rsid w:val="00317BEF"/>
    <w:rsid w:val="00317DA1"/>
    <w:rsid w:val="00317F45"/>
    <w:rsid w:val="00317F97"/>
    <w:rsid w:val="003212B1"/>
    <w:rsid w:val="0032145E"/>
    <w:rsid w:val="00321642"/>
    <w:rsid w:val="00321ADE"/>
    <w:rsid w:val="0032217A"/>
    <w:rsid w:val="00322274"/>
    <w:rsid w:val="003223B8"/>
    <w:rsid w:val="0032248E"/>
    <w:rsid w:val="00322789"/>
    <w:rsid w:val="00322A90"/>
    <w:rsid w:val="003230C5"/>
    <w:rsid w:val="003232EC"/>
    <w:rsid w:val="00323F28"/>
    <w:rsid w:val="00323F7D"/>
    <w:rsid w:val="0032418B"/>
    <w:rsid w:val="00324194"/>
    <w:rsid w:val="003241A2"/>
    <w:rsid w:val="003243AD"/>
    <w:rsid w:val="003244A4"/>
    <w:rsid w:val="003244C2"/>
    <w:rsid w:val="003245BA"/>
    <w:rsid w:val="00324BC1"/>
    <w:rsid w:val="00324C30"/>
    <w:rsid w:val="00324CC3"/>
    <w:rsid w:val="00324E44"/>
    <w:rsid w:val="003251F6"/>
    <w:rsid w:val="0032546D"/>
    <w:rsid w:val="00325755"/>
    <w:rsid w:val="003257E1"/>
    <w:rsid w:val="003259D6"/>
    <w:rsid w:val="00325ADD"/>
    <w:rsid w:val="00325C69"/>
    <w:rsid w:val="00325C86"/>
    <w:rsid w:val="0032609C"/>
    <w:rsid w:val="003260D4"/>
    <w:rsid w:val="0032634C"/>
    <w:rsid w:val="003264A7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6F4"/>
    <w:rsid w:val="003307E5"/>
    <w:rsid w:val="00330B7E"/>
    <w:rsid w:val="00330F9C"/>
    <w:rsid w:val="00331074"/>
    <w:rsid w:val="003310D1"/>
    <w:rsid w:val="00331169"/>
    <w:rsid w:val="00331301"/>
    <w:rsid w:val="003316F6"/>
    <w:rsid w:val="0033176A"/>
    <w:rsid w:val="00331A74"/>
    <w:rsid w:val="00331B03"/>
    <w:rsid w:val="00331EAC"/>
    <w:rsid w:val="00331F8E"/>
    <w:rsid w:val="00332047"/>
    <w:rsid w:val="003321EF"/>
    <w:rsid w:val="00332437"/>
    <w:rsid w:val="00332719"/>
    <w:rsid w:val="00332737"/>
    <w:rsid w:val="00332CCA"/>
    <w:rsid w:val="0033329C"/>
    <w:rsid w:val="003332C4"/>
    <w:rsid w:val="003335CC"/>
    <w:rsid w:val="003339D7"/>
    <w:rsid w:val="003341E3"/>
    <w:rsid w:val="003344AC"/>
    <w:rsid w:val="00334784"/>
    <w:rsid w:val="00334D08"/>
    <w:rsid w:val="00334D90"/>
    <w:rsid w:val="00334EC3"/>
    <w:rsid w:val="00334ED6"/>
    <w:rsid w:val="00335632"/>
    <w:rsid w:val="003358F1"/>
    <w:rsid w:val="00335ACB"/>
    <w:rsid w:val="00335BCF"/>
    <w:rsid w:val="00335F64"/>
    <w:rsid w:val="00336193"/>
    <w:rsid w:val="0033631F"/>
    <w:rsid w:val="00336339"/>
    <w:rsid w:val="00336374"/>
    <w:rsid w:val="003368A0"/>
    <w:rsid w:val="003368FD"/>
    <w:rsid w:val="00336D27"/>
    <w:rsid w:val="00336D91"/>
    <w:rsid w:val="00336E56"/>
    <w:rsid w:val="003371BB"/>
    <w:rsid w:val="0033725A"/>
    <w:rsid w:val="00337447"/>
    <w:rsid w:val="00337A67"/>
    <w:rsid w:val="00337DBE"/>
    <w:rsid w:val="00340235"/>
    <w:rsid w:val="003405F6"/>
    <w:rsid w:val="00340642"/>
    <w:rsid w:val="00340683"/>
    <w:rsid w:val="003409DA"/>
    <w:rsid w:val="00340AAF"/>
    <w:rsid w:val="00340BCF"/>
    <w:rsid w:val="00340E69"/>
    <w:rsid w:val="003411EE"/>
    <w:rsid w:val="00341BEA"/>
    <w:rsid w:val="00341E04"/>
    <w:rsid w:val="0034208C"/>
    <w:rsid w:val="003420F3"/>
    <w:rsid w:val="0034244E"/>
    <w:rsid w:val="0034248F"/>
    <w:rsid w:val="003425CA"/>
    <w:rsid w:val="00342649"/>
    <w:rsid w:val="00342992"/>
    <w:rsid w:val="003429F8"/>
    <w:rsid w:val="00342AF8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0E3"/>
    <w:rsid w:val="00344215"/>
    <w:rsid w:val="003442CF"/>
    <w:rsid w:val="003442EA"/>
    <w:rsid w:val="0034431D"/>
    <w:rsid w:val="0034457A"/>
    <w:rsid w:val="00344735"/>
    <w:rsid w:val="0034498F"/>
    <w:rsid w:val="00344C7C"/>
    <w:rsid w:val="00344D5F"/>
    <w:rsid w:val="0034510C"/>
    <w:rsid w:val="003452F2"/>
    <w:rsid w:val="0034550A"/>
    <w:rsid w:val="003455CA"/>
    <w:rsid w:val="00345816"/>
    <w:rsid w:val="00345B1D"/>
    <w:rsid w:val="00345C27"/>
    <w:rsid w:val="00346244"/>
    <w:rsid w:val="003464D2"/>
    <w:rsid w:val="003468A2"/>
    <w:rsid w:val="003468AF"/>
    <w:rsid w:val="00346F59"/>
    <w:rsid w:val="00347002"/>
    <w:rsid w:val="0034714E"/>
    <w:rsid w:val="003471E1"/>
    <w:rsid w:val="00347617"/>
    <w:rsid w:val="00347878"/>
    <w:rsid w:val="00350783"/>
    <w:rsid w:val="00350C08"/>
    <w:rsid w:val="00350F54"/>
    <w:rsid w:val="00351665"/>
    <w:rsid w:val="003516A5"/>
    <w:rsid w:val="0035173D"/>
    <w:rsid w:val="003517C6"/>
    <w:rsid w:val="00351803"/>
    <w:rsid w:val="00351944"/>
    <w:rsid w:val="00351F9D"/>
    <w:rsid w:val="00352227"/>
    <w:rsid w:val="00352321"/>
    <w:rsid w:val="00352429"/>
    <w:rsid w:val="00352706"/>
    <w:rsid w:val="0035270E"/>
    <w:rsid w:val="0035287E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ABF"/>
    <w:rsid w:val="003550E4"/>
    <w:rsid w:val="00355582"/>
    <w:rsid w:val="003557A5"/>
    <w:rsid w:val="0035585D"/>
    <w:rsid w:val="00355C16"/>
    <w:rsid w:val="00355DFF"/>
    <w:rsid w:val="00356329"/>
    <w:rsid w:val="003563BB"/>
    <w:rsid w:val="003569B5"/>
    <w:rsid w:val="00356A46"/>
    <w:rsid w:val="00356AE7"/>
    <w:rsid w:val="00356BA2"/>
    <w:rsid w:val="00356E69"/>
    <w:rsid w:val="0035717F"/>
    <w:rsid w:val="003574C4"/>
    <w:rsid w:val="00357C07"/>
    <w:rsid w:val="00360632"/>
    <w:rsid w:val="00360875"/>
    <w:rsid w:val="00360958"/>
    <w:rsid w:val="00360BF3"/>
    <w:rsid w:val="00360E9A"/>
    <w:rsid w:val="003612F6"/>
    <w:rsid w:val="0036195B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B38"/>
    <w:rsid w:val="00362CA9"/>
    <w:rsid w:val="00362D57"/>
    <w:rsid w:val="00362D61"/>
    <w:rsid w:val="00362D8B"/>
    <w:rsid w:val="00362F9E"/>
    <w:rsid w:val="00363080"/>
    <w:rsid w:val="0036310B"/>
    <w:rsid w:val="003632F5"/>
    <w:rsid w:val="00363627"/>
    <w:rsid w:val="003637AA"/>
    <w:rsid w:val="0036388A"/>
    <w:rsid w:val="00363AF9"/>
    <w:rsid w:val="00363D5E"/>
    <w:rsid w:val="00363E8F"/>
    <w:rsid w:val="00363EC6"/>
    <w:rsid w:val="00363F09"/>
    <w:rsid w:val="003647C4"/>
    <w:rsid w:val="00364854"/>
    <w:rsid w:val="00364892"/>
    <w:rsid w:val="00364DF4"/>
    <w:rsid w:val="00364ED8"/>
    <w:rsid w:val="0036564C"/>
    <w:rsid w:val="00365A4E"/>
    <w:rsid w:val="00365ADF"/>
    <w:rsid w:val="00365CCB"/>
    <w:rsid w:val="00365DF6"/>
    <w:rsid w:val="00365E69"/>
    <w:rsid w:val="00366432"/>
    <w:rsid w:val="0036686F"/>
    <w:rsid w:val="0036693A"/>
    <w:rsid w:val="003669D9"/>
    <w:rsid w:val="00367182"/>
    <w:rsid w:val="00367A0A"/>
    <w:rsid w:val="00367E27"/>
    <w:rsid w:val="00370145"/>
    <w:rsid w:val="003702D6"/>
    <w:rsid w:val="0037049D"/>
    <w:rsid w:val="00370631"/>
    <w:rsid w:val="003707E6"/>
    <w:rsid w:val="00370873"/>
    <w:rsid w:val="00370CC2"/>
    <w:rsid w:val="00370E86"/>
    <w:rsid w:val="00370F7C"/>
    <w:rsid w:val="00371252"/>
    <w:rsid w:val="00371256"/>
    <w:rsid w:val="003712A5"/>
    <w:rsid w:val="003713C0"/>
    <w:rsid w:val="00371601"/>
    <w:rsid w:val="003717A3"/>
    <w:rsid w:val="00371D16"/>
    <w:rsid w:val="003722E6"/>
    <w:rsid w:val="00372337"/>
    <w:rsid w:val="003723E6"/>
    <w:rsid w:val="0037264F"/>
    <w:rsid w:val="0037288C"/>
    <w:rsid w:val="003728C9"/>
    <w:rsid w:val="00372A50"/>
    <w:rsid w:val="00372B11"/>
    <w:rsid w:val="00372D67"/>
    <w:rsid w:val="0037306E"/>
    <w:rsid w:val="00373131"/>
    <w:rsid w:val="00373797"/>
    <w:rsid w:val="00373F0F"/>
    <w:rsid w:val="00373FD7"/>
    <w:rsid w:val="00374529"/>
    <w:rsid w:val="00374588"/>
    <w:rsid w:val="00374767"/>
    <w:rsid w:val="00374779"/>
    <w:rsid w:val="00374A94"/>
    <w:rsid w:val="00374D39"/>
    <w:rsid w:val="003755F0"/>
    <w:rsid w:val="003758FE"/>
    <w:rsid w:val="00375A7D"/>
    <w:rsid w:val="00375F5C"/>
    <w:rsid w:val="003760AD"/>
    <w:rsid w:val="0037611F"/>
    <w:rsid w:val="00376302"/>
    <w:rsid w:val="00376408"/>
    <w:rsid w:val="003766F8"/>
    <w:rsid w:val="00376AA8"/>
    <w:rsid w:val="00376C00"/>
    <w:rsid w:val="00377187"/>
    <w:rsid w:val="00377266"/>
    <w:rsid w:val="0037727C"/>
    <w:rsid w:val="003772EE"/>
    <w:rsid w:val="0037736E"/>
    <w:rsid w:val="00377565"/>
    <w:rsid w:val="003775A5"/>
    <w:rsid w:val="00377B32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5E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221"/>
    <w:rsid w:val="0038232F"/>
    <w:rsid w:val="00382731"/>
    <w:rsid w:val="0038285C"/>
    <w:rsid w:val="00382E18"/>
    <w:rsid w:val="00383061"/>
    <w:rsid w:val="00383304"/>
    <w:rsid w:val="003834A4"/>
    <w:rsid w:val="003834A6"/>
    <w:rsid w:val="00383AF5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82"/>
    <w:rsid w:val="003857AB"/>
    <w:rsid w:val="003858A1"/>
    <w:rsid w:val="003858C4"/>
    <w:rsid w:val="00385E1B"/>
    <w:rsid w:val="00385E3D"/>
    <w:rsid w:val="00385FF7"/>
    <w:rsid w:val="00386050"/>
    <w:rsid w:val="003865DE"/>
    <w:rsid w:val="0038660A"/>
    <w:rsid w:val="003869AA"/>
    <w:rsid w:val="00386D1A"/>
    <w:rsid w:val="00386E49"/>
    <w:rsid w:val="003870AD"/>
    <w:rsid w:val="003871AD"/>
    <w:rsid w:val="00387F41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EEF"/>
    <w:rsid w:val="00391FA3"/>
    <w:rsid w:val="003921FE"/>
    <w:rsid w:val="003923C0"/>
    <w:rsid w:val="0039276F"/>
    <w:rsid w:val="003929D2"/>
    <w:rsid w:val="00392CA8"/>
    <w:rsid w:val="00392CFB"/>
    <w:rsid w:val="00393183"/>
    <w:rsid w:val="003931D3"/>
    <w:rsid w:val="00393223"/>
    <w:rsid w:val="0039323E"/>
    <w:rsid w:val="003932E5"/>
    <w:rsid w:val="003933A2"/>
    <w:rsid w:val="00393743"/>
    <w:rsid w:val="003937CA"/>
    <w:rsid w:val="00393AD8"/>
    <w:rsid w:val="00393BD8"/>
    <w:rsid w:val="00393CF3"/>
    <w:rsid w:val="00393D64"/>
    <w:rsid w:val="003940D7"/>
    <w:rsid w:val="003942EB"/>
    <w:rsid w:val="003944AD"/>
    <w:rsid w:val="003949DC"/>
    <w:rsid w:val="00394A9F"/>
    <w:rsid w:val="00394C1B"/>
    <w:rsid w:val="00394C45"/>
    <w:rsid w:val="0039511F"/>
    <w:rsid w:val="00395558"/>
    <w:rsid w:val="00395837"/>
    <w:rsid w:val="00395ADF"/>
    <w:rsid w:val="00395B6F"/>
    <w:rsid w:val="00395D55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C2"/>
    <w:rsid w:val="003976FA"/>
    <w:rsid w:val="00397D8F"/>
    <w:rsid w:val="00397F91"/>
    <w:rsid w:val="003A002E"/>
    <w:rsid w:val="003A00BD"/>
    <w:rsid w:val="003A0216"/>
    <w:rsid w:val="003A035F"/>
    <w:rsid w:val="003A04EA"/>
    <w:rsid w:val="003A0AAA"/>
    <w:rsid w:val="003A0B5D"/>
    <w:rsid w:val="003A0B7F"/>
    <w:rsid w:val="003A0BAA"/>
    <w:rsid w:val="003A0F13"/>
    <w:rsid w:val="003A108A"/>
    <w:rsid w:val="003A1131"/>
    <w:rsid w:val="003A19B5"/>
    <w:rsid w:val="003A1C25"/>
    <w:rsid w:val="003A2251"/>
    <w:rsid w:val="003A248D"/>
    <w:rsid w:val="003A28CD"/>
    <w:rsid w:val="003A2C8F"/>
    <w:rsid w:val="003A303B"/>
    <w:rsid w:val="003A30F9"/>
    <w:rsid w:val="003A31E1"/>
    <w:rsid w:val="003A3273"/>
    <w:rsid w:val="003A33C8"/>
    <w:rsid w:val="003A3689"/>
    <w:rsid w:val="003A3752"/>
    <w:rsid w:val="003A38A8"/>
    <w:rsid w:val="003A39FE"/>
    <w:rsid w:val="003A3A0F"/>
    <w:rsid w:val="003A3BC8"/>
    <w:rsid w:val="003A3C99"/>
    <w:rsid w:val="003A3D3A"/>
    <w:rsid w:val="003A42A5"/>
    <w:rsid w:val="003A4425"/>
    <w:rsid w:val="003A442E"/>
    <w:rsid w:val="003A4520"/>
    <w:rsid w:val="003A4862"/>
    <w:rsid w:val="003A4913"/>
    <w:rsid w:val="003A4EAE"/>
    <w:rsid w:val="003A52AF"/>
    <w:rsid w:val="003A5E15"/>
    <w:rsid w:val="003A5E31"/>
    <w:rsid w:val="003A5E78"/>
    <w:rsid w:val="003A63F3"/>
    <w:rsid w:val="003A64AC"/>
    <w:rsid w:val="003A64BA"/>
    <w:rsid w:val="003A6558"/>
    <w:rsid w:val="003A67FE"/>
    <w:rsid w:val="003A6914"/>
    <w:rsid w:val="003A6A28"/>
    <w:rsid w:val="003A6C40"/>
    <w:rsid w:val="003A6E09"/>
    <w:rsid w:val="003A6EED"/>
    <w:rsid w:val="003A6F0C"/>
    <w:rsid w:val="003A7034"/>
    <w:rsid w:val="003A74AA"/>
    <w:rsid w:val="003A78F7"/>
    <w:rsid w:val="003A790A"/>
    <w:rsid w:val="003A7952"/>
    <w:rsid w:val="003A7CBC"/>
    <w:rsid w:val="003A7DD2"/>
    <w:rsid w:val="003A7F6A"/>
    <w:rsid w:val="003B0083"/>
    <w:rsid w:val="003B01E7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846"/>
    <w:rsid w:val="003B1AB6"/>
    <w:rsid w:val="003B1C59"/>
    <w:rsid w:val="003B1CC0"/>
    <w:rsid w:val="003B1DD3"/>
    <w:rsid w:val="003B1DFB"/>
    <w:rsid w:val="003B2059"/>
    <w:rsid w:val="003B2292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0A"/>
    <w:rsid w:val="003B36B6"/>
    <w:rsid w:val="003B38B1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CE3"/>
    <w:rsid w:val="003B4E8C"/>
    <w:rsid w:val="003B5521"/>
    <w:rsid w:val="003B55A2"/>
    <w:rsid w:val="003B56C0"/>
    <w:rsid w:val="003B5ACD"/>
    <w:rsid w:val="003B5C33"/>
    <w:rsid w:val="003B6833"/>
    <w:rsid w:val="003B6A48"/>
    <w:rsid w:val="003B6ACD"/>
    <w:rsid w:val="003B6EE2"/>
    <w:rsid w:val="003B72BC"/>
    <w:rsid w:val="003B7377"/>
    <w:rsid w:val="003B78F0"/>
    <w:rsid w:val="003C037C"/>
    <w:rsid w:val="003C073F"/>
    <w:rsid w:val="003C07A1"/>
    <w:rsid w:val="003C0ADF"/>
    <w:rsid w:val="003C0DDC"/>
    <w:rsid w:val="003C18CD"/>
    <w:rsid w:val="003C1A3A"/>
    <w:rsid w:val="003C2003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373"/>
    <w:rsid w:val="003C33E9"/>
    <w:rsid w:val="003C34FB"/>
    <w:rsid w:val="003C39EA"/>
    <w:rsid w:val="003C3B89"/>
    <w:rsid w:val="003C3D3F"/>
    <w:rsid w:val="003C3F29"/>
    <w:rsid w:val="003C3F3F"/>
    <w:rsid w:val="003C40A6"/>
    <w:rsid w:val="003C41D0"/>
    <w:rsid w:val="003C4422"/>
    <w:rsid w:val="003C47A5"/>
    <w:rsid w:val="003C4C1C"/>
    <w:rsid w:val="003C4CD3"/>
    <w:rsid w:val="003C50B0"/>
    <w:rsid w:val="003C50FD"/>
    <w:rsid w:val="003C524C"/>
    <w:rsid w:val="003C5364"/>
    <w:rsid w:val="003C54D5"/>
    <w:rsid w:val="003C57A8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42"/>
    <w:rsid w:val="003C77D3"/>
    <w:rsid w:val="003C7AD8"/>
    <w:rsid w:val="003C7B4C"/>
    <w:rsid w:val="003C7B93"/>
    <w:rsid w:val="003D018F"/>
    <w:rsid w:val="003D0D6B"/>
    <w:rsid w:val="003D0E5B"/>
    <w:rsid w:val="003D12EA"/>
    <w:rsid w:val="003D1578"/>
    <w:rsid w:val="003D15EA"/>
    <w:rsid w:val="003D1692"/>
    <w:rsid w:val="003D170B"/>
    <w:rsid w:val="003D1710"/>
    <w:rsid w:val="003D185C"/>
    <w:rsid w:val="003D19EE"/>
    <w:rsid w:val="003D1AD2"/>
    <w:rsid w:val="003D1BCB"/>
    <w:rsid w:val="003D1FA7"/>
    <w:rsid w:val="003D2193"/>
    <w:rsid w:val="003D219F"/>
    <w:rsid w:val="003D2369"/>
    <w:rsid w:val="003D25D4"/>
    <w:rsid w:val="003D310C"/>
    <w:rsid w:val="003D325C"/>
    <w:rsid w:val="003D358A"/>
    <w:rsid w:val="003D3604"/>
    <w:rsid w:val="003D3779"/>
    <w:rsid w:val="003D3838"/>
    <w:rsid w:val="003D38A7"/>
    <w:rsid w:val="003D3A93"/>
    <w:rsid w:val="003D3F1C"/>
    <w:rsid w:val="003D461D"/>
    <w:rsid w:val="003D4742"/>
    <w:rsid w:val="003D4C03"/>
    <w:rsid w:val="003D4F71"/>
    <w:rsid w:val="003D5460"/>
    <w:rsid w:val="003D5505"/>
    <w:rsid w:val="003D55C3"/>
    <w:rsid w:val="003D56F2"/>
    <w:rsid w:val="003D5E81"/>
    <w:rsid w:val="003D620C"/>
    <w:rsid w:val="003D6504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32"/>
    <w:rsid w:val="003D75AF"/>
    <w:rsid w:val="003D77F4"/>
    <w:rsid w:val="003D7865"/>
    <w:rsid w:val="003D79F8"/>
    <w:rsid w:val="003D7AF5"/>
    <w:rsid w:val="003D7B6C"/>
    <w:rsid w:val="003D7B89"/>
    <w:rsid w:val="003D7D4A"/>
    <w:rsid w:val="003D7E81"/>
    <w:rsid w:val="003E000B"/>
    <w:rsid w:val="003E010E"/>
    <w:rsid w:val="003E066B"/>
    <w:rsid w:val="003E082C"/>
    <w:rsid w:val="003E0B8C"/>
    <w:rsid w:val="003E11A5"/>
    <w:rsid w:val="003E1263"/>
    <w:rsid w:val="003E1326"/>
    <w:rsid w:val="003E1662"/>
    <w:rsid w:val="003E1949"/>
    <w:rsid w:val="003E196A"/>
    <w:rsid w:val="003E1A75"/>
    <w:rsid w:val="003E1C16"/>
    <w:rsid w:val="003E1CBB"/>
    <w:rsid w:val="003E1D82"/>
    <w:rsid w:val="003E1EA4"/>
    <w:rsid w:val="003E1ED9"/>
    <w:rsid w:val="003E2018"/>
    <w:rsid w:val="003E2473"/>
    <w:rsid w:val="003E2749"/>
    <w:rsid w:val="003E27E5"/>
    <w:rsid w:val="003E2A29"/>
    <w:rsid w:val="003E2C22"/>
    <w:rsid w:val="003E2C40"/>
    <w:rsid w:val="003E2DF2"/>
    <w:rsid w:val="003E2EEF"/>
    <w:rsid w:val="003E3075"/>
    <w:rsid w:val="003E3137"/>
    <w:rsid w:val="003E320B"/>
    <w:rsid w:val="003E3501"/>
    <w:rsid w:val="003E38BA"/>
    <w:rsid w:val="003E3AA3"/>
    <w:rsid w:val="003E3DC8"/>
    <w:rsid w:val="003E3F57"/>
    <w:rsid w:val="003E3F7C"/>
    <w:rsid w:val="003E433A"/>
    <w:rsid w:val="003E4448"/>
    <w:rsid w:val="003E4528"/>
    <w:rsid w:val="003E4984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02"/>
    <w:rsid w:val="003E61D4"/>
    <w:rsid w:val="003E62CC"/>
    <w:rsid w:val="003E63F3"/>
    <w:rsid w:val="003E6611"/>
    <w:rsid w:val="003E6886"/>
    <w:rsid w:val="003E6BFD"/>
    <w:rsid w:val="003E6D3D"/>
    <w:rsid w:val="003E6F9E"/>
    <w:rsid w:val="003E6FDA"/>
    <w:rsid w:val="003E7037"/>
    <w:rsid w:val="003E74E7"/>
    <w:rsid w:val="003E7559"/>
    <w:rsid w:val="003E756D"/>
    <w:rsid w:val="003E78AA"/>
    <w:rsid w:val="003E78C4"/>
    <w:rsid w:val="003E7987"/>
    <w:rsid w:val="003E7F97"/>
    <w:rsid w:val="003E7FD9"/>
    <w:rsid w:val="003F03BA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1FBD"/>
    <w:rsid w:val="003F2216"/>
    <w:rsid w:val="003F2371"/>
    <w:rsid w:val="003F2385"/>
    <w:rsid w:val="003F250D"/>
    <w:rsid w:val="003F252F"/>
    <w:rsid w:val="003F267C"/>
    <w:rsid w:val="003F273E"/>
    <w:rsid w:val="003F288C"/>
    <w:rsid w:val="003F28AB"/>
    <w:rsid w:val="003F2A93"/>
    <w:rsid w:val="003F2CC2"/>
    <w:rsid w:val="003F304D"/>
    <w:rsid w:val="003F3178"/>
    <w:rsid w:val="003F31C1"/>
    <w:rsid w:val="003F338A"/>
    <w:rsid w:val="003F36AA"/>
    <w:rsid w:val="003F3740"/>
    <w:rsid w:val="003F3A3F"/>
    <w:rsid w:val="003F3DA4"/>
    <w:rsid w:val="003F4045"/>
    <w:rsid w:val="003F4052"/>
    <w:rsid w:val="003F429D"/>
    <w:rsid w:val="003F4A58"/>
    <w:rsid w:val="003F4B72"/>
    <w:rsid w:val="003F4F46"/>
    <w:rsid w:val="003F4FC0"/>
    <w:rsid w:val="003F54E1"/>
    <w:rsid w:val="003F54EC"/>
    <w:rsid w:val="003F5777"/>
    <w:rsid w:val="003F5871"/>
    <w:rsid w:val="003F5BAA"/>
    <w:rsid w:val="003F5BF3"/>
    <w:rsid w:val="003F5DE8"/>
    <w:rsid w:val="003F60A5"/>
    <w:rsid w:val="003F626B"/>
    <w:rsid w:val="003F6694"/>
    <w:rsid w:val="003F747D"/>
    <w:rsid w:val="003F78B7"/>
    <w:rsid w:val="003F79BD"/>
    <w:rsid w:val="003F7B30"/>
    <w:rsid w:val="003F7B5E"/>
    <w:rsid w:val="003F7B87"/>
    <w:rsid w:val="003F7C25"/>
    <w:rsid w:val="003F7C39"/>
    <w:rsid w:val="004001A7"/>
    <w:rsid w:val="00400DAB"/>
    <w:rsid w:val="00400F4A"/>
    <w:rsid w:val="00400F60"/>
    <w:rsid w:val="00401741"/>
    <w:rsid w:val="0040184A"/>
    <w:rsid w:val="00401CE9"/>
    <w:rsid w:val="00401EE8"/>
    <w:rsid w:val="00401FE6"/>
    <w:rsid w:val="004023B1"/>
    <w:rsid w:val="00402601"/>
    <w:rsid w:val="00402854"/>
    <w:rsid w:val="00402A4F"/>
    <w:rsid w:val="00402AD0"/>
    <w:rsid w:val="00402FD8"/>
    <w:rsid w:val="0040318F"/>
    <w:rsid w:val="00403340"/>
    <w:rsid w:val="00403495"/>
    <w:rsid w:val="0040353F"/>
    <w:rsid w:val="00403857"/>
    <w:rsid w:val="00403877"/>
    <w:rsid w:val="00403980"/>
    <w:rsid w:val="00403CDE"/>
    <w:rsid w:val="004040F1"/>
    <w:rsid w:val="004041E2"/>
    <w:rsid w:val="004044B5"/>
    <w:rsid w:val="00405038"/>
    <w:rsid w:val="004054A6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3ED"/>
    <w:rsid w:val="004107BE"/>
    <w:rsid w:val="00410D25"/>
    <w:rsid w:val="00410EB7"/>
    <w:rsid w:val="00410F95"/>
    <w:rsid w:val="00411090"/>
    <w:rsid w:val="00411099"/>
    <w:rsid w:val="00411123"/>
    <w:rsid w:val="0041114B"/>
    <w:rsid w:val="00411181"/>
    <w:rsid w:val="00411672"/>
    <w:rsid w:val="004117C1"/>
    <w:rsid w:val="00411B71"/>
    <w:rsid w:val="00411B8F"/>
    <w:rsid w:val="00411BD9"/>
    <w:rsid w:val="00411BDF"/>
    <w:rsid w:val="0041232A"/>
    <w:rsid w:val="004128A1"/>
    <w:rsid w:val="0041294F"/>
    <w:rsid w:val="00412D82"/>
    <w:rsid w:val="00412F52"/>
    <w:rsid w:val="00412F81"/>
    <w:rsid w:val="0041305F"/>
    <w:rsid w:val="004130C9"/>
    <w:rsid w:val="00413555"/>
    <w:rsid w:val="0041361C"/>
    <w:rsid w:val="0041364C"/>
    <w:rsid w:val="0041388E"/>
    <w:rsid w:val="0041389A"/>
    <w:rsid w:val="004138BB"/>
    <w:rsid w:val="004139BC"/>
    <w:rsid w:val="00413E75"/>
    <w:rsid w:val="00413FC7"/>
    <w:rsid w:val="00414946"/>
    <w:rsid w:val="00414951"/>
    <w:rsid w:val="00414A4D"/>
    <w:rsid w:val="00414D1A"/>
    <w:rsid w:val="00415096"/>
    <w:rsid w:val="0041520F"/>
    <w:rsid w:val="004152F2"/>
    <w:rsid w:val="00415660"/>
    <w:rsid w:val="004157EA"/>
    <w:rsid w:val="004159D5"/>
    <w:rsid w:val="004159FA"/>
    <w:rsid w:val="00415A80"/>
    <w:rsid w:val="00415C1B"/>
    <w:rsid w:val="00415C3B"/>
    <w:rsid w:val="00415E63"/>
    <w:rsid w:val="004160CD"/>
    <w:rsid w:val="00416245"/>
    <w:rsid w:val="00416689"/>
    <w:rsid w:val="00416705"/>
    <w:rsid w:val="00416E32"/>
    <w:rsid w:val="00416F65"/>
    <w:rsid w:val="0041736C"/>
    <w:rsid w:val="004173A2"/>
    <w:rsid w:val="004174DA"/>
    <w:rsid w:val="0041773A"/>
    <w:rsid w:val="00417B6A"/>
    <w:rsid w:val="00417BC9"/>
    <w:rsid w:val="00417DFD"/>
    <w:rsid w:val="004201BE"/>
    <w:rsid w:val="004202A5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2129"/>
    <w:rsid w:val="0042220C"/>
    <w:rsid w:val="00422295"/>
    <w:rsid w:val="0042285C"/>
    <w:rsid w:val="00422CA9"/>
    <w:rsid w:val="00422E7A"/>
    <w:rsid w:val="00423134"/>
    <w:rsid w:val="0042343D"/>
    <w:rsid w:val="0042348F"/>
    <w:rsid w:val="004236B2"/>
    <w:rsid w:val="00423B79"/>
    <w:rsid w:val="00423DDE"/>
    <w:rsid w:val="00423E6C"/>
    <w:rsid w:val="00423F0E"/>
    <w:rsid w:val="00424008"/>
    <w:rsid w:val="00424337"/>
    <w:rsid w:val="004246F5"/>
    <w:rsid w:val="00424AAE"/>
    <w:rsid w:val="004250F1"/>
    <w:rsid w:val="004251AD"/>
    <w:rsid w:val="00425B04"/>
    <w:rsid w:val="00425D03"/>
    <w:rsid w:val="00425DA9"/>
    <w:rsid w:val="00426311"/>
    <w:rsid w:val="00426540"/>
    <w:rsid w:val="004268C2"/>
    <w:rsid w:val="00426CDA"/>
    <w:rsid w:val="00426EF3"/>
    <w:rsid w:val="00426F43"/>
    <w:rsid w:val="00426FF4"/>
    <w:rsid w:val="00427388"/>
    <w:rsid w:val="00427724"/>
    <w:rsid w:val="00427869"/>
    <w:rsid w:val="00427B2B"/>
    <w:rsid w:val="00427C9A"/>
    <w:rsid w:val="00427CBD"/>
    <w:rsid w:val="00427D38"/>
    <w:rsid w:val="004303ED"/>
    <w:rsid w:val="00430563"/>
    <w:rsid w:val="00430595"/>
    <w:rsid w:val="0043095D"/>
    <w:rsid w:val="00430BC2"/>
    <w:rsid w:val="00430C86"/>
    <w:rsid w:val="0043117C"/>
    <w:rsid w:val="0043141B"/>
    <w:rsid w:val="004317A7"/>
    <w:rsid w:val="00431877"/>
    <w:rsid w:val="00431884"/>
    <w:rsid w:val="004318CA"/>
    <w:rsid w:val="00431A0E"/>
    <w:rsid w:val="00431E79"/>
    <w:rsid w:val="00432135"/>
    <w:rsid w:val="0043243A"/>
    <w:rsid w:val="0043286F"/>
    <w:rsid w:val="00432A3C"/>
    <w:rsid w:val="00432CA1"/>
    <w:rsid w:val="00432E7C"/>
    <w:rsid w:val="00432F95"/>
    <w:rsid w:val="0043321F"/>
    <w:rsid w:val="0043349E"/>
    <w:rsid w:val="004336AC"/>
    <w:rsid w:val="004336CB"/>
    <w:rsid w:val="0043371F"/>
    <w:rsid w:val="00433BC1"/>
    <w:rsid w:val="00433EAA"/>
    <w:rsid w:val="00433FB7"/>
    <w:rsid w:val="004340A1"/>
    <w:rsid w:val="00434550"/>
    <w:rsid w:val="00434764"/>
    <w:rsid w:val="004349F7"/>
    <w:rsid w:val="00434AA7"/>
    <w:rsid w:val="00434D40"/>
    <w:rsid w:val="00434ED7"/>
    <w:rsid w:val="00434EF7"/>
    <w:rsid w:val="004351BF"/>
    <w:rsid w:val="004352F6"/>
    <w:rsid w:val="00435339"/>
    <w:rsid w:val="00435DF3"/>
    <w:rsid w:val="00435EC2"/>
    <w:rsid w:val="00435F00"/>
    <w:rsid w:val="00436156"/>
    <w:rsid w:val="0043661E"/>
    <w:rsid w:val="004375F0"/>
    <w:rsid w:val="0043764D"/>
    <w:rsid w:val="004378D3"/>
    <w:rsid w:val="00437940"/>
    <w:rsid w:val="00437B65"/>
    <w:rsid w:val="00437F8B"/>
    <w:rsid w:val="004407D8"/>
    <w:rsid w:val="0044081C"/>
    <w:rsid w:val="00440866"/>
    <w:rsid w:val="004409CE"/>
    <w:rsid w:val="00440CA3"/>
    <w:rsid w:val="00440CA4"/>
    <w:rsid w:val="00440CE6"/>
    <w:rsid w:val="00441A15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DB0"/>
    <w:rsid w:val="00442FAC"/>
    <w:rsid w:val="0044312A"/>
    <w:rsid w:val="00443254"/>
    <w:rsid w:val="004433BE"/>
    <w:rsid w:val="004434E2"/>
    <w:rsid w:val="004437AD"/>
    <w:rsid w:val="0044385E"/>
    <w:rsid w:val="00443C6C"/>
    <w:rsid w:val="00443D0B"/>
    <w:rsid w:val="00443F30"/>
    <w:rsid w:val="00444068"/>
    <w:rsid w:val="0044423D"/>
    <w:rsid w:val="004443FD"/>
    <w:rsid w:val="0044447D"/>
    <w:rsid w:val="00444949"/>
    <w:rsid w:val="004449B5"/>
    <w:rsid w:val="00444D93"/>
    <w:rsid w:val="00444ECA"/>
    <w:rsid w:val="00445039"/>
    <w:rsid w:val="0044520B"/>
    <w:rsid w:val="004452E3"/>
    <w:rsid w:val="004453C8"/>
    <w:rsid w:val="004456A5"/>
    <w:rsid w:val="004457BE"/>
    <w:rsid w:val="00445CF9"/>
    <w:rsid w:val="00445DB6"/>
    <w:rsid w:val="00445DC1"/>
    <w:rsid w:val="00445E52"/>
    <w:rsid w:val="00445F98"/>
    <w:rsid w:val="0044627B"/>
    <w:rsid w:val="00446619"/>
    <w:rsid w:val="00446683"/>
    <w:rsid w:val="00446958"/>
    <w:rsid w:val="00446AE0"/>
    <w:rsid w:val="00446ED4"/>
    <w:rsid w:val="00446FAC"/>
    <w:rsid w:val="0044719F"/>
    <w:rsid w:val="0044733B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F2"/>
    <w:rsid w:val="00450EC3"/>
    <w:rsid w:val="00450FB5"/>
    <w:rsid w:val="0045144F"/>
    <w:rsid w:val="00451990"/>
    <w:rsid w:val="004519DF"/>
    <w:rsid w:val="00451AE8"/>
    <w:rsid w:val="00451BA2"/>
    <w:rsid w:val="0045205D"/>
    <w:rsid w:val="0045216F"/>
    <w:rsid w:val="0045243D"/>
    <w:rsid w:val="004525CA"/>
    <w:rsid w:val="0045269B"/>
    <w:rsid w:val="00452F22"/>
    <w:rsid w:val="00452FF9"/>
    <w:rsid w:val="00453235"/>
    <w:rsid w:val="00453A97"/>
    <w:rsid w:val="00453BBA"/>
    <w:rsid w:val="00454062"/>
    <w:rsid w:val="004541EC"/>
    <w:rsid w:val="00454339"/>
    <w:rsid w:val="0045446D"/>
    <w:rsid w:val="00454481"/>
    <w:rsid w:val="0045448F"/>
    <w:rsid w:val="0045489C"/>
    <w:rsid w:val="00454BB2"/>
    <w:rsid w:val="00454CFD"/>
    <w:rsid w:val="004552A2"/>
    <w:rsid w:val="0045536C"/>
    <w:rsid w:val="0045547A"/>
    <w:rsid w:val="00455509"/>
    <w:rsid w:val="00455561"/>
    <w:rsid w:val="00455BFA"/>
    <w:rsid w:val="00455C2D"/>
    <w:rsid w:val="00455D84"/>
    <w:rsid w:val="00455F19"/>
    <w:rsid w:val="00456019"/>
    <w:rsid w:val="00456064"/>
    <w:rsid w:val="004561D0"/>
    <w:rsid w:val="004563BC"/>
    <w:rsid w:val="004566D2"/>
    <w:rsid w:val="00456A32"/>
    <w:rsid w:val="00456D9C"/>
    <w:rsid w:val="0045731A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703"/>
    <w:rsid w:val="00460C01"/>
    <w:rsid w:val="00460D3D"/>
    <w:rsid w:val="004611FE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282"/>
    <w:rsid w:val="004622B4"/>
    <w:rsid w:val="004629B0"/>
    <w:rsid w:val="00462BFE"/>
    <w:rsid w:val="0046386D"/>
    <w:rsid w:val="00463EFC"/>
    <w:rsid w:val="00464207"/>
    <w:rsid w:val="004642F9"/>
    <w:rsid w:val="0046436B"/>
    <w:rsid w:val="00464370"/>
    <w:rsid w:val="00464413"/>
    <w:rsid w:val="004647D7"/>
    <w:rsid w:val="0046486F"/>
    <w:rsid w:val="00464C80"/>
    <w:rsid w:val="00464FCB"/>
    <w:rsid w:val="004651B9"/>
    <w:rsid w:val="00465258"/>
    <w:rsid w:val="004652B1"/>
    <w:rsid w:val="0046539B"/>
    <w:rsid w:val="004653C9"/>
    <w:rsid w:val="004655F0"/>
    <w:rsid w:val="00465B4C"/>
    <w:rsid w:val="00465C8B"/>
    <w:rsid w:val="00465F71"/>
    <w:rsid w:val="0046626C"/>
    <w:rsid w:val="00466305"/>
    <w:rsid w:val="00466506"/>
    <w:rsid w:val="00466954"/>
    <w:rsid w:val="004669AA"/>
    <w:rsid w:val="00466A5B"/>
    <w:rsid w:val="00466C22"/>
    <w:rsid w:val="00466EB9"/>
    <w:rsid w:val="00467110"/>
    <w:rsid w:val="00467513"/>
    <w:rsid w:val="00467861"/>
    <w:rsid w:val="004678F2"/>
    <w:rsid w:val="00467D0E"/>
    <w:rsid w:val="00470496"/>
    <w:rsid w:val="0047057A"/>
    <w:rsid w:val="00470749"/>
    <w:rsid w:val="00470D4B"/>
    <w:rsid w:val="00470E73"/>
    <w:rsid w:val="0047133D"/>
    <w:rsid w:val="004713DF"/>
    <w:rsid w:val="00471837"/>
    <w:rsid w:val="004720C3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4411"/>
    <w:rsid w:val="0047449F"/>
    <w:rsid w:val="00474892"/>
    <w:rsid w:val="00474919"/>
    <w:rsid w:val="00474B36"/>
    <w:rsid w:val="00474B93"/>
    <w:rsid w:val="0047514B"/>
    <w:rsid w:val="00475571"/>
    <w:rsid w:val="0047558B"/>
    <w:rsid w:val="004759EB"/>
    <w:rsid w:val="00475A59"/>
    <w:rsid w:val="00475B8A"/>
    <w:rsid w:val="00476067"/>
    <w:rsid w:val="0047621E"/>
    <w:rsid w:val="00476337"/>
    <w:rsid w:val="0047668F"/>
    <w:rsid w:val="00476A41"/>
    <w:rsid w:val="00476FD9"/>
    <w:rsid w:val="0047714F"/>
    <w:rsid w:val="00477174"/>
    <w:rsid w:val="004772FF"/>
    <w:rsid w:val="004777C1"/>
    <w:rsid w:val="00477B20"/>
    <w:rsid w:val="00477BB6"/>
    <w:rsid w:val="00477D56"/>
    <w:rsid w:val="00480011"/>
    <w:rsid w:val="00480DB0"/>
    <w:rsid w:val="00480E51"/>
    <w:rsid w:val="0048154F"/>
    <w:rsid w:val="00481C3F"/>
    <w:rsid w:val="004820B0"/>
    <w:rsid w:val="00482C6E"/>
    <w:rsid w:val="00482C83"/>
    <w:rsid w:val="00482D28"/>
    <w:rsid w:val="00482F1A"/>
    <w:rsid w:val="0048300A"/>
    <w:rsid w:val="0048302E"/>
    <w:rsid w:val="004832BC"/>
    <w:rsid w:val="0048399E"/>
    <w:rsid w:val="00483D7A"/>
    <w:rsid w:val="00483DDD"/>
    <w:rsid w:val="004841F3"/>
    <w:rsid w:val="0048448A"/>
    <w:rsid w:val="0048465C"/>
    <w:rsid w:val="00484AEB"/>
    <w:rsid w:val="004853E2"/>
    <w:rsid w:val="00485453"/>
    <w:rsid w:val="00485743"/>
    <w:rsid w:val="004857F4"/>
    <w:rsid w:val="00485C01"/>
    <w:rsid w:val="00485CC0"/>
    <w:rsid w:val="00486357"/>
    <w:rsid w:val="004864AE"/>
    <w:rsid w:val="004864D5"/>
    <w:rsid w:val="00486564"/>
    <w:rsid w:val="00486584"/>
    <w:rsid w:val="00486738"/>
    <w:rsid w:val="00486758"/>
    <w:rsid w:val="0048691F"/>
    <w:rsid w:val="00486942"/>
    <w:rsid w:val="00486CF5"/>
    <w:rsid w:val="00486D94"/>
    <w:rsid w:val="0048703B"/>
    <w:rsid w:val="004871F3"/>
    <w:rsid w:val="00487274"/>
    <w:rsid w:val="004874F8"/>
    <w:rsid w:val="00487908"/>
    <w:rsid w:val="00487920"/>
    <w:rsid w:val="00487C9D"/>
    <w:rsid w:val="00487DD7"/>
    <w:rsid w:val="00490015"/>
    <w:rsid w:val="0049018F"/>
    <w:rsid w:val="004902FE"/>
    <w:rsid w:val="004906F0"/>
    <w:rsid w:val="0049081B"/>
    <w:rsid w:val="004909BB"/>
    <w:rsid w:val="00490D88"/>
    <w:rsid w:val="004911E4"/>
    <w:rsid w:val="004914C7"/>
    <w:rsid w:val="00491562"/>
    <w:rsid w:val="0049158F"/>
    <w:rsid w:val="004915B4"/>
    <w:rsid w:val="004916C9"/>
    <w:rsid w:val="00491B46"/>
    <w:rsid w:val="00491C5B"/>
    <w:rsid w:val="0049207E"/>
    <w:rsid w:val="0049214F"/>
    <w:rsid w:val="0049223D"/>
    <w:rsid w:val="00492BF1"/>
    <w:rsid w:val="00492C18"/>
    <w:rsid w:val="00492C49"/>
    <w:rsid w:val="00492C9F"/>
    <w:rsid w:val="004931C1"/>
    <w:rsid w:val="0049342E"/>
    <w:rsid w:val="00493E23"/>
    <w:rsid w:val="00493F6C"/>
    <w:rsid w:val="00493FFC"/>
    <w:rsid w:val="00494417"/>
    <w:rsid w:val="0049471E"/>
    <w:rsid w:val="004948DB"/>
    <w:rsid w:val="00494B9E"/>
    <w:rsid w:val="00494D97"/>
    <w:rsid w:val="004950C7"/>
    <w:rsid w:val="004953A0"/>
    <w:rsid w:val="004954B3"/>
    <w:rsid w:val="00495658"/>
    <w:rsid w:val="004956B4"/>
    <w:rsid w:val="00495CC1"/>
    <w:rsid w:val="00495E77"/>
    <w:rsid w:val="004961CD"/>
    <w:rsid w:val="00496254"/>
    <w:rsid w:val="004965D0"/>
    <w:rsid w:val="00496865"/>
    <w:rsid w:val="00497007"/>
    <w:rsid w:val="0049709E"/>
    <w:rsid w:val="004971B3"/>
    <w:rsid w:val="0049737E"/>
    <w:rsid w:val="0049739D"/>
    <w:rsid w:val="00497517"/>
    <w:rsid w:val="0049766C"/>
    <w:rsid w:val="004978B2"/>
    <w:rsid w:val="004A00A7"/>
    <w:rsid w:val="004A0246"/>
    <w:rsid w:val="004A02CF"/>
    <w:rsid w:val="004A0450"/>
    <w:rsid w:val="004A0519"/>
    <w:rsid w:val="004A0638"/>
    <w:rsid w:val="004A11F1"/>
    <w:rsid w:val="004A1348"/>
    <w:rsid w:val="004A15E2"/>
    <w:rsid w:val="004A1CB4"/>
    <w:rsid w:val="004A1CD0"/>
    <w:rsid w:val="004A21CE"/>
    <w:rsid w:val="004A2451"/>
    <w:rsid w:val="004A251B"/>
    <w:rsid w:val="004A258E"/>
    <w:rsid w:val="004A2974"/>
    <w:rsid w:val="004A29E3"/>
    <w:rsid w:val="004A2DB9"/>
    <w:rsid w:val="004A2E96"/>
    <w:rsid w:val="004A3085"/>
    <w:rsid w:val="004A30C1"/>
    <w:rsid w:val="004A320A"/>
    <w:rsid w:val="004A3253"/>
    <w:rsid w:val="004A3458"/>
    <w:rsid w:val="004A3558"/>
    <w:rsid w:val="004A355D"/>
    <w:rsid w:val="004A3621"/>
    <w:rsid w:val="004A3728"/>
    <w:rsid w:val="004A378C"/>
    <w:rsid w:val="004A3B7D"/>
    <w:rsid w:val="004A3B8B"/>
    <w:rsid w:val="004A3E2C"/>
    <w:rsid w:val="004A4274"/>
    <w:rsid w:val="004A4298"/>
    <w:rsid w:val="004A42E6"/>
    <w:rsid w:val="004A435F"/>
    <w:rsid w:val="004A4381"/>
    <w:rsid w:val="004A4701"/>
    <w:rsid w:val="004A4C6C"/>
    <w:rsid w:val="004A4DF0"/>
    <w:rsid w:val="004A52C2"/>
    <w:rsid w:val="004A52E2"/>
    <w:rsid w:val="004A53C5"/>
    <w:rsid w:val="004A5432"/>
    <w:rsid w:val="004A67B5"/>
    <w:rsid w:val="004A6A7D"/>
    <w:rsid w:val="004A6F4C"/>
    <w:rsid w:val="004A6FEE"/>
    <w:rsid w:val="004A7074"/>
    <w:rsid w:val="004A7775"/>
    <w:rsid w:val="004A7B44"/>
    <w:rsid w:val="004A7CE0"/>
    <w:rsid w:val="004A7DD7"/>
    <w:rsid w:val="004A7F08"/>
    <w:rsid w:val="004B020F"/>
    <w:rsid w:val="004B030A"/>
    <w:rsid w:val="004B057E"/>
    <w:rsid w:val="004B0595"/>
    <w:rsid w:val="004B05E3"/>
    <w:rsid w:val="004B07E4"/>
    <w:rsid w:val="004B0D63"/>
    <w:rsid w:val="004B0F1F"/>
    <w:rsid w:val="004B10AC"/>
    <w:rsid w:val="004B1118"/>
    <w:rsid w:val="004B1377"/>
    <w:rsid w:val="004B14C0"/>
    <w:rsid w:val="004B19A5"/>
    <w:rsid w:val="004B1B1D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8C"/>
    <w:rsid w:val="004B30B8"/>
    <w:rsid w:val="004B3156"/>
    <w:rsid w:val="004B31A6"/>
    <w:rsid w:val="004B34A0"/>
    <w:rsid w:val="004B34B2"/>
    <w:rsid w:val="004B3766"/>
    <w:rsid w:val="004B3B18"/>
    <w:rsid w:val="004B3C04"/>
    <w:rsid w:val="004B3FF3"/>
    <w:rsid w:val="004B435E"/>
    <w:rsid w:val="004B439F"/>
    <w:rsid w:val="004B469A"/>
    <w:rsid w:val="004B4B15"/>
    <w:rsid w:val="004B4D65"/>
    <w:rsid w:val="004B4D6C"/>
    <w:rsid w:val="004B4EED"/>
    <w:rsid w:val="004B51C1"/>
    <w:rsid w:val="004B521F"/>
    <w:rsid w:val="004B5538"/>
    <w:rsid w:val="004B591B"/>
    <w:rsid w:val="004B5967"/>
    <w:rsid w:val="004B5D93"/>
    <w:rsid w:val="004B5DC1"/>
    <w:rsid w:val="004B6534"/>
    <w:rsid w:val="004B65E6"/>
    <w:rsid w:val="004B6C28"/>
    <w:rsid w:val="004B6CFD"/>
    <w:rsid w:val="004B733F"/>
    <w:rsid w:val="004B744E"/>
    <w:rsid w:val="004B74F7"/>
    <w:rsid w:val="004B77C9"/>
    <w:rsid w:val="004B7CE2"/>
    <w:rsid w:val="004B7DD5"/>
    <w:rsid w:val="004C0081"/>
    <w:rsid w:val="004C0196"/>
    <w:rsid w:val="004C0598"/>
    <w:rsid w:val="004C0603"/>
    <w:rsid w:val="004C08DD"/>
    <w:rsid w:val="004C0A48"/>
    <w:rsid w:val="004C0DD6"/>
    <w:rsid w:val="004C0EB7"/>
    <w:rsid w:val="004C0F58"/>
    <w:rsid w:val="004C1213"/>
    <w:rsid w:val="004C13A8"/>
    <w:rsid w:val="004C1488"/>
    <w:rsid w:val="004C151B"/>
    <w:rsid w:val="004C186D"/>
    <w:rsid w:val="004C1B1F"/>
    <w:rsid w:val="004C1DF8"/>
    <w:rsid w:val="004C1EA5"/>
    <w:rsid w:val="004C1EF1"/>
    <w:rsid w:val="004C210B"/>
    <w:rsid w:val="004C214D"/>
    <w:rsid w:val="004C22DD"/>
    <w:rsid w:val="004C2761"/>
    <w:rsid w:val="004C2BE4"/>
    <w:rsid w:val="004C2E48"/>
    <w:rsid w:val="004C30A9"/>
    <w:rsid w:val="004C31FA"/>
    <w:rsid w:val="004C33FD"/>
    <w:rsid w:val="004C3566"/>
    <w:rsid w:val="004C3C65"/>
    <w:rsid w:val="004C3EB8"/>
    <w:rsid w:val="004C3EE2"/>
    <w:rsid w:val="004C3EE3"/>
    <w:rsid w:val="004C4D23"/>
    <w:rsid w:val="004C4E96"/>
    <w:rsid w:val="004C5097"/>
    <w:rsid w:val="004C522C"/>
    <w:rsid w:val="004C529F"/>
    <w:rsid w:val="004C52E7"/>
    <w:rsid w:val="004C5FC9"/>
    <w:rsid w:val="004C6145"/>
    <w:rsid w:val="004C61EC"/>
    <w:rsid w:val="004C663B"/>
    <w:rsid w:val="004C68DA"/>
    <w:rsid w:val="004C7457"/>
    <w:rsid w:val="004C748C"/>
    <w:rsid w:val="004C778F"/>
    <w:rsid w:val="004C7944"/>
    <w:rsid w:val="004C7975"/>
    <w:rsid w:val="004C7BF0"/>
    <w:rsid w:val="004D0160"/>
    <w:rsid w:val="004D02D3"/>
    <w:rsid w:val="004D0526"/>
    <w:rsid w:val="004D0577"/>
    <w:rsid w:val="004D05D8"/>
    <w:rsid w:val="004D05EF"/>
    <w:rsid w:val="004D08B6"/>
    <w:rsid w:val="004D0B3D"/>
    <w:rsid w:val="004D0D79"/>
    <w:rsid w:val="004D0EF8"/>
    <w:rsid w:val="004D0F03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208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281"/>
    <w:rsid w:val="004D33B8"/>
    <w:rsid w:val="004D3955"/>
    <w:rsid w:val="004D3ADA"/>
    <w:rsid w:val="004D3B30"/>
    <w:rsid w:val="004D4126"/>
    <w:rsid w:val="004D48F2"/>
    <w:rsid w:val="004D4A25"/>
    <w:rsid w:val="004D4B59"/>
    <w:rsid w:val="004D4F6E"/>
    <w:rsid w:val="004D4FDA"/>
    <w:rsid w:val="004D5169"/>
    <w:rsid w:val="004D530C"/>
    <w:rsid w:val="004D59EC"/>
    <w:rsid w:val="004D5EE4"/>
    <w:rsid w:val="004D6316"/>
    <w:rsid w:val="004D63D5"/>
    <w:rsid w:val="004D65B1"/>
    <w:rsid w:val="004D69F2"/>
    <w:rsid w:val="004D6C41"/>
    <w:rsid w:val="004D6C4F"/>
    <w:rsid w:val="004D6F95"/>
    <w:rsid w:val="004D7001"/>
    <w:rsid w:val="004D716C"/>
    <w:rsid w:val="004D722F"/>
    <w:rsid w:val="004D779F"/>
    <w:rsid w:val="004D7E6A"/>
    <w:rsid w:val="004E0277"/>
    <w:rsid w:val="004E03DC"/>
    <w:rsid w:val="004E04AC"/>
    <w:rsid w:val="004E0596"/>
    <w:rsid w:val="004E141A"/>
    <w:rsid w:val="004E16B7"/>
    <w:rsid w:val="004E16FD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C67"/>
    <w:rsid w:val="004E3D60"/>
    <w:rsid w:val="004E3D6A"/>
    <w:rsid w:val="004E3DE3"/>
    <w:rsid w:val="004E4052"/>
    <w:rsid w:val="004E446D"/>
    <w:rsid w:val="004E493A"/>
    <w:rsid w:val="004E4944"/>
    <w:rsid w:val="004E4AE8"/>
    <w:rsid w:val="004E4C28"/>
    <w:rsid w:val="004E4C8F"/>
    <w:rsid w:val="004E4E71"/>
    <w:rsid w:val="004E5003"/>
    <w:rsid w:val="004E550F"/>
    <w:rsid w:val="004E554F"/>
    <w:rsid w:val="004E5950"/>
    <w:rsid w:val="004E605D"/>
    <w:rsid w:val="004E6172"/>
    <w:rsid w:val="004E62E5"/>
    <w:rsid w:val="004E652F"/>
    <w:rsid w:val="004E663D"/>
    <w:rsid w:val="004E670F"/>
    <w:rsid w:val="004E68C7"/>
    <w:rsid w:val="004E695C"/>
    <w:rsid w:val="004E69B3"/>
    <w:rsid w:val="004E6CF1"/>
    <w:rsid w:val="004E6D10"/>
    <w:rsid w:val="004E6D11"/>
    <w:rsid w:val="004E6D19"/>
    <w:rsid w:val="004E6F4C"/>
    <w:rsid w:val="004E764E"/>
    <w:rsid w:val="004E7763"/>
    <w:rsid w:val="004E7987"/>
    <w:rsid w:val="004E7DCB"/>
    <w:rsid w:val="004E7E4C"/>
    <w:rsid w:val="004E7FBD"/>
    <w:rsid w:val="004F0050"/>
    <w:rsid w:val="004F012C"/>
    <w:rsid w:val="004F0147"/>
    <w:rsid w:val="004F01B8"/>
    <w:rsid w:val="004F048D"/>
    <w:rsid w:val="004F0C80"/>
    <w:rsid w:val="004F104F"/>
    <w:rsid w:val="004F108A"/>
    <w:rsid w:val="004F1280"/>
    <w:rsid w:val="004F128A"/>
    <w:rsid w:val="004F13A5"/>
    <w:rsid w:val="004F13B3"/>
    <w:rsid w:val="004F13D8"/>
    <w:rsid w:val="004F1583"/>
    <w:rsid w:val="004F1A91"/>
    <w:rsid w:val="004F1C11"/>
    <w:rsid w:val="004F1D50"/>
    <w:rsid w:val="004F1FD9"/>
    <w:rsid w:val="004F24AE"/>
    <w:rsid w:val="004F26A2"/>
    <w:rsid w:val="004F26F9"/>
    <w:rsid w:val="004F27C3"/>
    <w:rsid w:val="004F28BB"/>
    <w:rsid w:val="004F2AE1"/>
    <w:rsid w:val="004F2CAE"/>
    <w:rsid w:val="004F2CE0"/>
    <w:rsid w:val="004F2D75"/>
    <w:rsid w:val="004F2E73"/>
    <w:rsid w:val="004F2EFF"/>
    <w:rsid w:val="004F2F42"/>
    <w:rsid w:val="004F329B"/>
    <w:rsid w:val="004F357B"/>
    <w:rsid w:val="004F35BA"/>
    <w:rsid w:val="004F3836"/>
    <w:rsid w:val="004F3A98"/>
    <w:rsid w:val="004F3F55"/>
    <w:rsid w:val="004F3FD7"/>
    <w:rsid w:val="004F3FFD"/>
    <w:rsid w:val="004F40B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34D"/>
    <w:rsid w:val="004F544C"/>
    <w:rsid w:val="004F55C7"/>
    <w:rsid w:val="004F56E0"/>
    <w:rsid w:val="004F59B2"/>
    <w:rsid w:val="004F5C2B"/>
    <w:rsid w:val="004F5D9F"/>
    <w:rsid w:val="004F5F21"/>
    <w:rsid w:val="004F5F2E"/>
    <w:rsid w:val="004F60B5"/>
    <w:rsid w:val="004F64E4"/>
    <w:rsid w:val="004F6B8A"/>
    <w:rsid w:val="004F6C50"/>
    <w:rsid w:val="004F6CC2"/>
    <w:rsid w:val="004F6D14"/>
    <w:rsid w:val="004F6E99"/>
    <w:rsid w:val="004F75DF"/>
    <w:rsid w:val="004F7906"/>
    <w:rsid w:val="004F7CF1"/>
    <w:rsid w:val="005002ED"/>
    <w:rsid w:val="005006C3"/>
    <w:rsid w:val="00500D64"/>
    <w:rsid w:val="00500DB2"/>
    <w:rsid w:val="0050177C"/>
    <w:rsid w:val="00501874"/>
    <w:rsid w:val="00501A7E"/>
    <w:rsid w:val="00501F51"/>
    <w:rsid w:val="005021D0"/>
    <w:rsid w:val="005021F4"/>
    <w:rsid w:val="00502512"/>
    <w:rsid w:val="00502605"/>
    <w:rsid w:val="0050279F"/>
    <w:rsid w:val="0050280A"/>
    <w:rsid w:val="00502AEF"/>
    <w:rsid w:val="00502F3D"/>
    <w:rsid w:val="005030FD"/>
    <w:rsid w:val="005032AD"/>
    <w:rsid w:val="00503C05"/>
    <w:rsid w:val="00503C4D"/>
    <w:rsid w:val="00503CAC"/>
    <w:rsid w:val="00503D85"/>
    <w:rsid w:val="0050442A"/>
    <w:rsid w:val="00504955"/>
    <w:rsid w:val="00504A17"/>
    <w:rsid w:val="00504A49"/>
    <w:rsid w:val="00504C8F"/>
    <w:rsid w:val="00504EBE"/>
    <w:rsid w:val="00504F99"/>
    <w:rsid w:val="005051E5"/>
    <w:rsid w:val="00505674"/>
    <w:rsid w:val="005057A6"/>
    <w:rsid w:val="00505858"/>
    <w:rsid w:val="00505C3F"/>
    <w:rsid w:val="00505D43"/>
    <w:rsid w:val="00505EC7"/>
    <w:rsid w:val="0050615B"/>
    <w:rsid w:val="0050625B"/>
    <w:rsid w:val="00506520"/>
    <w:rsid w:val="00506559"/>
    <w:rsid w:val="005065DD"/>
    <w:rsid w:val="00506A0E"/>
    <w:rsid w:val="005070D8"/>
    <w:rsid w:val="00507588"/>
    <w:rsid w:val="00507677"/>
    <w:rsid w:val="005077DB"/>
    <w:rsid w:val="00507944"/>
    <w:rsid w:val="005079E3"/>
    <w:rsid w:val="00507EF1"/>
    <w:rsid w:val="005100B2"/>
    <w:rsid w:val="005107BF"/>
    <w:rsid w:val="00510825"/>
    <w:rsid w:val="00510A0B"/>
    <w:rsid w:val="00510B43"/>
    <w:rsid w:val="00511139"/>
    <w:rsid w:val="005113EB"/>
    <w:rsid w:val="005115A8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9F1"/>
    <w:rsid w:val="00514A88"/>
    <w:rsid w:val="00514F50"/>
    <w:rsid w:val="00515020"/>
    <w:rsid w:val="0051529C"/>
    <w:rsid w:val="00515305"/>
    <w:rsid w:val="00515716"/>
    <w:rsid w:val="00515CDF"/>
    <w:rsid w:val="00515FF9"/>
    <w:rsid w:val="00516111"/>
    <w:rsid w:val="00516222"/>
    <w:rsid w:val="005162EE"/>
    <w:rsid w:val="00516348"/>
    <w:rsid w:val="005164A6"/>
    <w:rsid w:val="0051676C"/>
    <w:rsid w:val="00516C0C"/>
    <w:rsid w:val="00516D60"/>
    <w:rsid w:val="00516DAF"/>
    <w:rsid w:val="00516F51"/>
    <w:rsid w:val="00516FF1"/>
    <w:rsid w:val="00517063"/>
    <w:rsid w:val="005171B6"/>
    <w:rsid w:val="00517327"/>
    <w:rsid w:val="00517551"/>
    <w:rsid w:val="0051785A"/>
    <w:rsid w:val="00517862"/>
    <w:rsid w:val="00517E48"/>
    <w:rsid w:val="005201CE"/>
    <w:rsid w:val="005201EA"/>
    <w:rsid w:val="00520466"/>
    <w:rsid w:val="0052076E"/>
    <w:rsid w:val="00520A5A"/>
    <w:rsid w:val="00521995"/>
    <w:rsid w:val="00521E83"/>
    <w:rsid w:val="00521FF2"/>
    <w:rsid w:val="005220CF"/>
    <w:rsid w:val="005221FC"/>
    <w:rsid w:val="00522291"/>
    <w:rsid w:val="00522979"/>
    <w:rsid w:val="00522FA9"/>
    <w:rsid w:val="00522FAF"/>
    <w:rsid w:val="00523293"/>
    <w:rsid w:val="0052342E"/>
    <w:rsid w:val="005234B8"/>
    <w:rsid w:val="00523556"/>
    <w:rsid w:val="0052393E"/>
    <w:rsid w:val="00523F80"/>
    <w:rsid w:val="00523FA6"/>
    <w:rsid w:val="00523FF2"/>
    <w:rsid w:val="00524043"/>
    <w:rsid w:val="005241DD"/>
    <w:rsid w:val="00524220"/>
    <w:rsid w:val="00524523"/>
    <w:rsid w:val="005247AF"/>
    <w:rsid w:val="005249D1"/>
    <w:rsid w:val="005249E7"/>
    <w:rsid w:val="00524B18"/>
    <w:rsid w:val="00524C7D"/>
    <w:rsid w:val="00524FB3"/>
    <w:rsid w:val="00525483"/>
    <w:rsid w:val="00525524"/>
    <w:rsid w:val="005255D3"/>
    <w:rsid w:val="0052579E"/>
    <w:rsid w:val="005258EE"/>
    <w:rsid w:val="00526074"/>
    <w:rsid w:val="00526111"/>
    <w:rsid w:val="005264FB"/>
    <w:rsid w:val="005268D2"/>
    <w:rsid w:val="00526CFD"/>
    <w:rsid w:val="00526FEF"/>
    <w:rsid w:val="005271D8"/>
    <w:rsid w:val="005271F4"/>
    <w:rsid w:val="00527443"/>
    <w:rsid w:val="0052765F"/>
    <w:rsid w:val="00527941"/>
    <w:rsid w:val="00530120"/>
    <w:rsid w:val="005303E1"/>
    <w:rsid w:val="00530AC1"/>
    <w:rsid w:val="00530ADB"/>
    <w:rsid w:val="0053106E"/>
    <w:rsid w:val="005313EA"/>
    <w:rsid w:val="005314C7"/>
    <w:rsid w:val="00531709"/>
    <w:rsid w:val="00531D64"/>
    <w:rsid w:val="00531F23"/>
    <w:rsid w:val="00531F5D"/>
    <w:rsid w:val="005320CC"/>
    <w:rsid w:val="005323F9"/>
    <w:rsid w:val="0053252C"/>
    <w:rsid w:val="00532909"/>
    <w:rsid w:val="005329C5"/>
    <w:rsid w:val="00532E1D"/>
    <w:rsid w:val="00532EAB"/>
    <w:rsid w:val="00533052"/>
    <w:rsid w:val="00533180"/>
    <w:rsid w:val="0053378C"/>
    <w:rsid w:val="0053380D"/>
    <w:rsid w:val="00533927"/>
    <w:rsid w:val="00533A13"/>
    <w:rsid w:val="005340B4"/>
    <w:rsid w:val="005342B2"/>
    <w:rsid w:val="005342F7"/>
    <w:rsid w:val="0053444A"/>
    <w:rsid w:val="005346A4"/>
    <w:rsid w:val="005347F9"/>
    <w:rsid w:val="00534859"/>
    <w:rsid w:val="00534998"/>
    <w:rsid w:val="00534CF4"/>
    <w:rsid w:val="00534F0A"/>
    <w:rsid w:val="00535561"/>
    <w:rsid w:val="00535574"/>
    <w:rsid w:val="00535692"/>
    <w:rsid w:val="00535884"/>
    <w:rsid w:val="005358BA"/>
    <w:rsid w:val="00535A37"/>
    <w:rsid w:val="00535AE4"/>
    <w:rsid w:val="00535B93"/>
    <w:rsid w:val="00535DEB"/>
    <w:rsid w:val="005360C6"/>
    <w:rsid w:val="005363A5"/>
    <w:rsid w:val="0053640B"/>
    <w:rsid w:val="00536A5A"/>
    <w:rsid w:val="00536DDE"/>
    <w:rsid w:val="005373B3"/>
    <w:rsid w:val="00537644"/>
    <w:rsid w:val="00537720"/>
    <w:rsid w:val="0053797E"/>
    <w:rsid w:val="00537B27"/>
    <w:rsid w:val="00537B8C"/>
    <w:rsid w:val="00537BEB"/>
    <w:rsid w:val="00537DAF"/>
    <w:rsid w:val="00537F5F"/>
    <w:rsid w:val="005406F8"/>
    <w:rsid w:val="0054082B"/>
    <w:rsid w:val="00540EE1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BA6"/>
    <w:rsid w:val="00542CFD"/>
    <w:rsid w:val="00542F53"/>
    <w:rsid w:val="0054327B"/>
    <w:rsid w:val="00543814"/>
    <w:rsid w:val="00543838"/>
    <w:rsid w:val="005439D9"/>
    <w:rsid w:val="00543B69"/>
    <w:rsid w:val="00543BA4"/>
    <w:rsid w:val="00543E75"/>
    <w:rsid w:val="00543F50"/>
    <w:rsid w:val="0054409A"/>
    <w:rsid w:val="00544373"/>
    <w:rsid w:val="00544607"/>
    <w:rsid w:val="00544C1B"/>
    <w:rsid w:val="00544D24"/>
    <w:rsid w:val="00544DC9"/>
    <w:rsid w:val="0054528B"/>
    <w:rsid w:val="005453D8"/>
    <w:rsid w:val="00545688"/>
    <w:rsid w:val="00545689"/>
    <w:rsid w:val="005456DB"/>
    <w:rsid w:val="005457B5"/>
    <w:rsid w:val="005459B2"/>
    <w:rsid w:val="00545B60"/>
    <w:rsid w:val="00545FCB"/>
    <w:rsid w:val="005460FB"/>
    <w:rsid w:val="0054647A"/>
    <w:rsid w:val="00546705"/>
    <w:rsid w:val="00546937"/>
    <w:rsid w:val="00546C17"/>
    <w:rsid w:val="00546F31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5FA"/>
    <w:rsid w:val="0055098C"/>
    <w:rsid w:val="005509C8"/>
    <w:rsid w:val="00550AF3"/>
    <w:rsid w:val="00550B3A"/>
    <w:rsid w:val="00550B4F"/>
    <w:rsid w:val="00550C93"/>
    <w:rsid w:val="00550FEC"/>
    <w:rsid w:val="00551026"/>
    <w:rsid w:val="00551114"/>
    <w:rsid w:val="00551128"/>
    <w:rsid w:val="0055130D"/>
    <w:rsid w:val="00551530"/>
    <w:rsid w:val="00551D3B"/>
    <w:rsid w:val="00552139"/>
    <w:rsid w:val="005522D6"/>
    <w:rsid w:val="00552529"/>
    <w:rsid w:val="00552538"/>
    <w:rsid w:val="005525D7"/>
    <w:rsid w:val="00552BE3"/>
    <w:rsid w:val="00552D4E"/>
    <w:rsid w:val="00553025"/>
    <w:rsid w:val="0055310F"/>
    <w:rsid w:val="00553300"/>
    <w:rsid w:val="005533D3"/>
    <w:rsid w:val="0055375A"/>
    <w:rsid w:val="00553D54"/>
    <w:rsid w:val="00554272"/>
    <w:rsid w:val="00554579"/>
    <w:rsid w:val="005547E3"/>
    <w:rsid w:val="00554837"/>
    <w:rsid w:val="00554858"/>
    <w:rsid w:val="00554883"/>
    <w:rsid w:val="005549F6"/>
    <w:rsid w:val="00554AC0"/>
    <w:rsid w:val="00554DB6"/>
    <w:rsid w:val="00554E05"/>
    <w:rsid w:val="00555208"/>
    <w:rsid w:val="00555225"/>
    <w:rsid w:val="005553EA"/>
    <w:rsid w:val="00555D72"/>
    <w:rsid w:val="00555DA8"/>
    <w:rsid w:val="00556109"/>
    <w:rsid w:val="0055618F"/>
    <w:rsid w:val="0055636B"/>
    <w:rsid w:val="00556512"/>
    <w:rsid w:val="00556583"/>
    <w:rsid w:val="00556706"/>
    <w:rsid w:val="00556A36"/>
    <w:rsid w:val="00556B17"/>
    <w:rsid w:val="00556D0B"/>
    <w:rsid w:val="00557086"/>
    <w:rsid w:val="0055713A"/>
    <w:rsid w:val="00557259"/>
    <w:rsid w:val="005574B7"/>
    <w:rsid w:val="0055769F"/>
    <w:rsid w:val="00557CAC"/>
    <w:rsid w:val="00557EED"/>
    <w:rsid w:val="00560011"/>
    <w:rsid w:val="005600E3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553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E9D"/>
    <w:rsid w:val="00563F60"/>
    <w:rsid w:val="00563FA8"/>
    <w:rsid w:val="0056430A"/>
    <w:rsid w:val="00564501"/>
    <w:rsid w:val="00564556"/>
    <w:rsid w:val="00564728"/>
    <w:rsid w:val="005649F3"/>
    <w:rsid w:val="00564A56"/>
    <w:rsid w:val="00564C5B"/>
    <w:rsid w:val="00564E9F"/>
    <w:rsid w:val="005650B1"/>
    <w:rsid w:val="0056510F"/>
    <w:rsid w:val="005652B3"/>
    <w:rsid w:val="0056576F"/>
    <w:rsid w:val="00565AE9"/>
    <w:rsid w:val="0056613B"/>
    <w:rsid w:val="0056661B"/>
    <w:rsid w:val="005666CF"/>
    <w:rsid w:val="0056674F"/>
    <w:rsid w:val="005667C1"/>
    <w:rsid w:val="005668A6"/>
    <w:rsid w:val="00566AFD"/>
    <w:rsid w:val="00566BED"/>
    <w:rsid w:val="00567108"/>
    <w:rsid w:val="00567610"/>
    <w:rsid w:val="0056786C"/>
    <w:rsid w:val="00567916"/>
    <w:rsid w:val="0056798D"/>
    <w:rsid w:val="005679DF"/>
    <w:rsid w:val="00567B3B"/>
    <w:rsid w:val="00567D5F"/>
    <w:rsid w:val="0057029F"/>
    <w:rsid w:val="00570741"/>
    <w:rsid w:val="00570A05"/>
    <w:rsid w:val="00570B36"/>
    <w:rsid w:val="00570BA0"/>
    <w:rsid w:val="00570D0F"/>
    <w:rsid w:val="00570EAF"/>
    <w:rsid w:val="00570F99"/>
    <w:rsid w:val="00571095"/>
    <w:rsid w:val="0057149C"/>
    <w:rsid w:val="00571FBE"/>
    <w:rsid w:val="0057251A"/>
    <w:rsid w:val="00572748"/>
    <w:rsid w:val="005730A7"/>
    <w:rsid w:val="005731BA"/>
    <w:rsid w:val="005732D3"/>
    <w:rsid w:val="00573318"/>
    <w:rsid w:val="00573383"/>
    <w:rsid w:val="00573641"/>
    <w:rsid w:val="00573A6C"/>
    <w:rsid w:val="005740C1"/>
    <w:rsid w:val="005741E9"/>
    <w:rsid w:val="00574517"/>
    <w:rsid w:val="00574948"/>
    <w:rsid w:val="00574B03"/>
    <w:rsid w:val="00574B7B"/>
    <w:rsid w:val="00574DEF"/>
    <w:rsid w:val="00574F65"/>
    <w:rsid w:val="00574F9D"/>
    <w:rsid w:val="005753E7"/>
    <w:rsid w:val="005755AB"/>
    <w:rsid w:val="0057560B"/>
    <w:rsid w:val="005756A8"/>
    <w:rsid w:val="005756C4"/>
    <w:rsid w:val="005758F2"/>
    <w:rsid w:val="005759CD"/>
    <w:rsid w:val="00575AD8"/>
    <w:rsid w:val="00575D88"/>
    <w:rsid w:val="00575E13"/>
    <w:rsid w:val="00575FFA"/>
    <w:rsid w:val="00576128"/>
    <w:rsid w:val="005766B4"/>
    <w:rsid w:val="00576B17"/>
    <w:rsid w:val="0057754B"/>
    <w:rsid w:val="005777D6"/>
    <w:rsid w:val="00577A6B"/>
    <w:rsid w:val="00577C1C"/>
    <w:rsid w:val="00577C8C"/>
    <w:rsid w:val="0058000D"/>
    <w:rsid w:val="005802F6"/>
    <w:rsid w:val="005804A7"/>
    <w:rsid w:val="005806DF"/>
    <w:rsid w:val="00580F65"/>
    <w:rsid w:val="00581252"/>
    <w:rsid w:val="005812CC"/>
    <w:rsid w:val="00581585"/>
    <w:rsid w:val="005815DA"/>
    <w:rsid w:val="0058197A"/>
    <w:rsid w:val="005819B8"/>
    <w:rsid w:val="00581A93"/>
    <w:rsid w:val="00581B56"/>
    <w:rsid w:val="00581C04"/>
    <w:rsid w:val="00581EDF"/>
    <w:rsid w:val="005821C2"/>
    <w:rsid w:val="00582C3D"/>
    <w:rsid w:val="00582E0B"/>
    <w:rsid w:val="005830E7"/>
    <w:rsid w:val="0058311F"/>
    <w:rsid w:val="00583440"/>
    <w:rsid w:val="005834B8"/>
    <w:rsid w:val="005838DA"/>
    <w:rsid w:val="00583C57"/>
    <w:rsid w:val="00583CBC"/>
    <w:rsid w:val="00583E91"/>
    <w:rsid w:val="00584211"/>
    <w:rsid w:val="00584D8B"/>
    <w:rsid w:val="00584EF5"/>
    <w:rsid w:val="00584FF2"/>
    <w:rsid w:val="00585416"/>
    <w:rsid w:val="005856A5"/>
    <w:rsid w:val="0058583D"/>
    <w:rsid w:val="00585888"/>
    <w:rsid w:val="00585975"/>
    <w:rsid w:val="00585B63"/>
    <w:rsid w:val="00585D83"/>
    <w:rsid w:val="0058642E"/>
    <w:rsid w:val="00586483"/>
    <w:rsid w:val="005866DC"/>
    <w:rsid w:val="005868DB"/>
    <w:rsid w:val="00586AD0"/>
    <w:rsid w:val="00587148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BDD"/>
    <w:rsid w:val="00590BE8"/>
    <w:rsid w:val="00590C70"/>
    <w:rsid w:val="00590E51"/>
    <w:rsid w:val="00590F41"/>
    <w:rsid w:val="005911C8"/>
    <w:rsid w:val="00591359"/>
    <w:rsid w:val="00591485"/>
    <w:rsid w:val="0059154A"/>
    <w:rsid w:val="005916DC"/>
    <w:rsid w:val="005919FF"/>
    <w:rsid w:val="00591B55"/>
    <w:rsid w:val="00592199"/>
    <w:rsid w:val="005921D6"/>
    <w:rsid w:val="005922E1"/>
    <w:rsid w:val="005923AE"/>
    <w:rsid w:val="005923CF"/>
    <w:rsid w:val="005925D9"/>
    <w:rsid w:val="005925F6"/>
    <w:rsid w:val="005927E9"/>
    <w:rsid w:val="00592988"/>
    <w:rsid w:val="00592BAC"/>
    <w:rsid w:val="00592DFE"/>
    <w:rsid w:val="00592E3A"/>
    <w:rsid w:val="00592F08"/>
    <w:rsid w:val="00592F37"/>
    <w:rsid w:val="00592F7D"/>
    <w:rsid w:val="0059318B"/>
    <w:rsid w:val="00593421"/>
    <w:rsid w:val="005934BF"/>
    <w:rsid w:val="00593788"/>
    <w:rsid w:val="005937AF"/>
    <w:rsid w:val="00593BB7"/>
    <w:rsid w:val="00593CD2"/>
    <w:rsid w:val="00594027"/>
    <w:rsid w:val="005947A1"/>
    <w:rsid w:val="005948C1"/>
    <w:rsid w:val="00594BE5"/>
    <w:rsid w:val="0059507C"/>
    <w:rsid w:val="00595359"/>
    <w:rsid w:val="00595869"/>
    <w:rsid w:val="00595F0A"/>
    <w:rsid w:val="005966D6"/>
    <w:rsid w:val="00596761"/>
    <w:rsid w:val="00596845"/>
    <w:rsid w:val="00596D3B"/>
    <w:rsid w:val="00596E50"/>
    <w:rsid w:val="00596F71"/>
    <w:rsid w:val="00597366"/>
    <w:rsid w:val="005973F8"/>
    <w:rsid w:val="00597577"/>
    <w:rsid w:val="00597A50"/>
    <w:rsid w:val="00597B0E"/>
    <w:rsid w:val="00597B6B"/>
    <w:rsid w:val="00597BF8"/>
    <w:rsid w:val="00597FEB"/>
    <w:rsid w:val="005A0371"/>
    <w:rsid w:val="005A09C7"/>
    <w:rsid w:val="005A0CE1"/>
    <w:rsid w:val="005A0F9C"/>
    <w:rsid w:val="005A1001"/>
    <w:rsid w:val="005A10C1"/>
    <w:rsid w:val="005A120A"/>
    <w:rsid w:val="005A1429"/>
    <w:rsid w:val="005A1547"/>
    <w:rsid w:val="005A1B2C"/>
    <w:rsid w:val="005A1D3D"/>
    <w:rsid w:val="005A21E7"/>
    <w:rsid w:val="005A229D"/>
    <w:rsid w:val="005A2E1F"/>
    <w:rsid w:val="005A341D"/>
    <w:rsid w:val="005A3A79"/>
    <w:rsid w:val="005A3CAC"/>
    <w:rsid w:val="005A3E73"/>
    <w:rsid w:val="005A3EDF"/>
    <w:rsid w:val="005A419C"/>
    <w:rsid w:val="005A423D"/>
    <w:rsid w:val="005A447D"/>
    <w:rsid w:val="005A44DB"/>
    <w:rsid w:val="005A45B4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DA4"/>
    <w:rsid w:val="005B0F4D"/>
    <w:rsid w:val="005B17E1"/>
    <w:rsid w:val="005B185A"/>
    <w:rsid w:val="005B19FE"/>
    <w:rsid w:val="005B1AED"/>
    <w:rsid w:val="005B1DD0"/>
    <w:rsid w:val="005B2045"/>
    <w:rsid w:val="005B26FB"/>
    <w:rsid w:val="005B29C1"/>
    <w:rsid w:val="005B2C00"/>
    <w:rsid w:val="005B2C14"/>
    <w:rsid w:val="005B2D46"/>
    <w:rsid w:val="005B2DDA"/>
    <w:rsid w:val="005B3192"/>
    <w:rsid w:val="005B36F2"/>
    <w:rsid w:val="005B3D0C"/>
    <w:rsid w:val="005B3D1B"/>
    <w:rsid w:val="005B3D40"/>
    <w:rsid w:val="005B3DA2"/>
    <w:rsid w:val="005B3FE3"/>
    <w:rsid w:val="005B4153"/>
    <w:rsid w:val="005B41F0"/>
    <w:rsid w:val="005B4369"/>
    <w:rsid w:val="005B47DF"/>
    <w:rsid w:val="005B48DE"/>
    <w:rsid w:val="005B4B2E"/>
    <w:rsid w:val="005B4CF2"/>
    <w:rsid w:val="005B4E1F"/>
    <w:rsid w:val="005B4E99"/>
    <w:rsid w:val="005B50C5"/>
    <w:rsid w:val="005B52C8"/>
    <w:rsid w:val="005B57C9"/>
    <w:rsid w:val="005B5975"/>
    <w:rsid w:val="005B59D5"/>
    <w:rsid w:val="005B5E44"/>
    <w:rsid w:val="005B631B"/>
    <w:rsid w:val="005B66B3"/>
    <w:rsid w:val="005B68A8"/>
    <w:rsid w:val="005B69C0"/>
    <w:rsid w:val="005B6F80"/>
    <w:rsid w:val="005B71E2"/>
    <w:rsid w:val="005B7516"/>
    <w:rsid w:val="005B7914"/>
    <w:rsid w:val="005B7954"/>
    <w:rsid w:val="005B7C36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0B1"/>
    <w:rsid w:val="005C215A"/>
    <w:rsid w:val="005C21AE"/>
    <w:rsid w:val="005C22CF"/>
    <w:rsid w:val="005C24A9"/>
    <w:rsid w:val="005C267C"/>
    <w:rsid w:val="005C2A34"/>
    <w:rsid w:val="005C2A5E"/>
    <w:rsid w:val="005C2DAE"/>
    <w:rsid w:val="005C2E3B"/>
    <w:rsid w:val="005C31B6"/>
    <w:rsid w:val="005C324A"/>
    <w:rsid w:val="005C35CA"/>
    <w:rsid w:val="005C376B"/>
    <w:rsid w:val="005C37D8"/>
    <w:rsid w:val="005C382C"/>
    <w:rsid w:val="005C3D43"/>
    <w:rsid w:val="005C3F61"/>
    <w:rsid w:val="005C405E"/>
    <w:rsid w:val="005C471F"/>
    <w:rsid w:val="005C4797"/>
    <w:rsid w:val="005C47F9"/>
    <w:rsid w:val="005C4856"/>
    <w:rsid w:val="005C48A7"/>
    <w:rsid w:val="005C48FA"/>
    <w:rsid w:val="005C4C59"/>
    <w:rsid w:val="005C4EAC"/>
    <w:rsid w:val="005C500A"/>
    <w:rsid w:val="005C5292"/>
    <w:rsid w:val="005C53B4"/>
    <w:rsid w:val="005C5BF2"/>
    <w:rsid w:val="005C5C15"/>
    <w:rsid w:val="005C5C7B"/>
    <w:rsid w:val="005C6140"/>
    <w:rsid w:val="005C64E4"/>
    <w:rsid w:val="005C66D3"/>
    <w:rsid w:val="005C67D1"/>
    <w:rsid w:val="005C6840"/>
    <w:rsid w:val="005C6B4A"/>
    <w:rsid w:val="005C6D45"/>
    <w:rsid w:val="005C7087"/>
    <w:rsid w:val="005C7693"/>
    <w:rsid w:val="005C77CF"/>
    <w:rsid w:val="005C79F7"/>
    <w:rsid w:val="005C7D60"/>
    <w:rsid w:val="005D0292"/>
    <w:rsid w:val="005D07D4"/>
    <w:rsid w:val="005D081A"/>
    <w:rsid w:val="005D0941"/>
    <w:rsid w:val="005D0C6E"/>
    <w:rsid w:val="005D0CAF"/>
    <w:rsid w:val="005D0E39"/>
    <w:rsid w:val="005D0F4B"/>
    <w:rsid w:val="005D1738"/>
    <w:rsid w:val="005D1865"/>
    <w:rsid w:val="005D18A2"/>
    <w:rsid w:val="005D1C81"/>
    <w:rsid w:val="005D1EA2"/>
    <w:rsid w:val="005D1EBF"/>
    <w:rsid w:val="005D1EF7"/>
    <w:rsid w:val="005D2045"/>
    <w:rsid w:val="005D2095"/>
    <w:rsid w:val="005D22A9"/>
    <w:rsid w:val="005D293F"/>
    <w:rsid w:val="005D2980"/>
    <w:rsid w:val="005D2BBB"/>
    <w:rsid w:val="005D2CFE"/>
    <w:rsid w:val="005D324A"/>
    <w:rsid w:val="005D344F"/>
    <w:rsid w:val="005D3689"/>
    <w:rsid w:val="005D36F0"/>
    <w:rsid w:val="005D3753"/>
    <w:rsid w:val="005D3B2A"/>
    <w:rsid w:val="005D3BA6"/>
    <w:rsid w:val="005D3CDB"/>
    <w:rsid w:val="005D3ED8"/>
    <w:rsid w:val="005D404D"/>
    <w:rsid w:val="005D4067"/>
    <w:rsid w:val="005D41EF"/>
    <w:rsid w:val="005D422F"/>
    <w:rsid w:val="005D4345"/>
    <w:rsid w:val="005D44AA"/>
    <w:rsid w:val="005D4644"/>
    <w:rsid w:val="005D4A5A"/>
    <w:rsid w:val="005D50B9"/>
    <w:rsid w:val="005D50DC"/>
    <w:rsid w:val="005D543B"/>
    <w:rsid w:val="005D5507"/>
    <w:rsid w:val="005D6737"/>
    <w:rsid w:val="005D67DB"/>
    <w:rsid w:val="005D6D76"/>
    <w:rsid w:val="005D7060"/>
    <w:rsid w:val="005D73B9"/>
    <w:rsid w:val="005D799C"/>
    <w:rsid w:val="005D7A14"/>
    <w:rsid w:val="005E0123"/>
    <w:rsid w:val="005E06D5"/>
    <w:rsid w:val="005E076F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379"/>
    <w:rsid w:val="005E2554"/>
    <w:rsid w:val="005E26BE"/>
    <w:rsid w:val="005E2E78"/>
    <w:rsid w:val="005E2F87"/>
    <w:rsid w:val="005E31C2"/>
    <w:rsid w:val="005E336F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792"/>
    <w:rsid w:val="005E5793"/>
    <w:rsid w:val="005E57A6"/>
    <w:rsid w:val="005E59BC"/>
    <w:rsid w:val="005E5A20"/>
    <w:rsid w:val="005E5C03"/>
    <w:rsid w:val="005E5D5F"/>
    <w:rsid w:val="005E633A"/>
    <w:rsid w:val="005E6386"/>
    <w:rsid w:val="005E64AD"/>
    <w:rsid w:val="005E6775"/>
    <w:rsid w:val="005E6785"/>
    <w:rsid w:val="005E6932"/>
    <w:rsid w:val="005E6DE8"/>
    <w:rsid w:val="005E72E6"/>
    <w:rsid w:val="005E77BC"/>
    <w:rsid w:val="005E79CD"/>
    <w:rsid w:val="005E7A72"/>
    <w:rsid w:val="005E7C1D"/>
    <w:rsid w:val="005F0199"/>
    <w:rsid w:val="005F025E"/>
    <w:rsid w:val="005F0365"/>
    <w:rsid w:val="005F06E1"/>
    <w:rsid w:val="005F077C"/>
    <w:rsid w:val="005F07BD"/>
    <w:rsid w:val="005F08F6"/>
    <w:rsid w:val="005F095A"/>
    <w:rsid w:val="005F0BF7"/>
    <w:rsid w:val="005F0BFF"/>
    <w:rsid w:val="005F0CB9"/>
    <w:rsid w:val="005F0EBD"/>
    <w:rsid w:val="005F1007"/>
    <w:rsid w:val="005F1063"/>
    <w:rsid w:val="005F126F"/>
    <w:rsid w:val="005F14B6"/>
    <w:rsid w:val="005F166A"/>
    <w:rsid w:val="005F1716"/>
    <w:rsid w:val="005F1A1D"/>
    <w:rsid w:val="005F1A42"/>
    <w:rsid w:val="005F2434"/>
    <w:rsid w:val="005F2502"/>
    <w:rsid w:val="005F2B5E"/>
    <w:rsid w:val="005F300E"/>
    <w:rsid w:val="005F3474"/>
    <w:rsid w:val="005F39FB"/>
    <w:rsid w:val="005F3AFE"/>
    <w:rsid w:val="005F3BDA"/>
    <w:rsid w:val="005F4148"/>
    <w:rsid w:val="005F43EF"/>
    <w:rsid w:val="005F4859"/>
    <w:rsid w:val="005F496C"/>
    <w:rsid w:val="005F4B3B"/>
    <w:rsid w:val="005F4BF1"/>
    <w:rsid w:val="005F4C73"/>
    <w:rsid w:val="005F4E4F"/>
    <w:rsid w:val="005F5330"/>
    <w:rsid w:val="005F5657"/>
    <w:rsid w:val="005F586C"/>
    <w:rsid w:val="005F58C0"/>
    <w:rsid w:val="005F59AB"/>
    <w:rsid w:val="005F5C44"/>
    <w:rsid w:val="005F6277"/>
    <w:rsid w:val="005F63F2"/>
    <w:rsid w:val="005F6445"/>
    <w:rsid w:val="005F6554"/>
    <w:rsid w:val="005F6764"/>
    <w:rsid w:val="005F67CD"/>
    <w:rsid w:val="005F6CA3"/>
    <w:rsid w:val="005F702A"/>
    <w:rsid w:val="005F72D7"/>
    <w:rsid w:val="005F754B"/>
    <w:rsid w:val="005F7604"/>
    <w:rsid w:val="005F764D"/>
    <w:rsid w:val="005F7B31"/>
    <w:rsid w:val="005F7DB0"/>
    <w:rsid w:val="00600157"/>
    <w:rsid w:val="00600225"/>
    <w:rsid w:val="0060054E"/>
    <w:rsid w:val="006006B9"/>
    <w:rsid w:val="00600AE5"/>
    <w:rsid w:val="00600C54"/>
    <w:rsid w:val="00600E67"/>
    <w:rsid w:val="00600E95"/>
    <w:rsid w:val="00600EF6"/>
    <w:rsid w:val="00600FCE"/>
    <w:rsid w:val="006010E9"/>
    <w:rsid w:val="006013E7"/>
    <w:rsid w:val="00601A5A"/>
    <w:rsid w:val="00601C5B"/>
    <w:rsid w:val="00601C66"/>
    <w:rsid w:val="00601D35"/>
    <w:rsid w:val="00601F73"/>
    <w:rsid w:val="006023DC"/>
    <w:rsid w:val="00602411"/>
    <w:rsid w:val="006024C1"/>
    <w:rsid w:val="006028CB"/>
    <w:rsid w:val="00602929"/>
    <w:rsid w:val="00602949"/>
    <w:rsid w:val="00602ACB"/>
    <w:rsid w:val="00602BDF"/>
    <w:rsid w:val="00602D2B"/>
    <w:rsid w:val="00602E71"/>
    <w:rsid w:val="006030D0"/>
    <w:rsid w:val="006032F5"/>
    <w:rsid w:val="006033F9"/>
    <w:rsid w:val="00603409"/>
    <w:rsid w:val="00603532"/>
    <w:rsid w:val="0060354D"/>
    <w:rsid w:val="00603800"/>
    <w:rsid w:val="00603937"/>
    <w:rsid w:val="00603B55"/>
    <w:rsid w:val="00603FBB"/>
    <w:rsid w:val="006040C4"/>
    <w:rsid w:val="006040EB"/>
    <w:rsid w:val="00604368"/>
    <w:rsid w:val="006043BC"/>
    <w:rsid w:val="0060476E"/>
    <w:rsid w:val="006047D8"/>
    <w:rsid w:val="0060485F"/>
    <w:rsid w:val="00604993"/>
    <w:rsid w:val="00604BF1"/>
    <w:rsid w:val="00604F0D"/>
    <w:rsid w:val="006056A4"/>
    <w:rsid w:val="00605CE5"/>
    <w:rsid w:val="00605E77"/>
    <w:rsid w:val="00605F1E"/>
    <w:rsid w:val="00606187"/>
    <w:rsid w:val="00606212"/>
    <w:rsid w:val="006066E1"/>
    <w:rsid w:val="006068F0"/>
    <w:rsid w:val="00606954"/>
    <w:rsid w:val="00606E92"/>
    <w:rsid w:val="00606EEA"/>
    <w:rsid w:val="006073D7"/>
    <w:rsid w:val="006076D0"/>
    <w:rsid w:val="0060794D"/>
    <w:rsid w:val="00607B32"/>
    <w:rsid w:val="00607B7D"/>
    <w:rsid w:val="00607BBF"/>
    <w:rsid w:val="00607D50"/>
    <w:rsid w:val="00607E18"/>
    <w:rsid w:val="00607F70"/>
    <w:rsid w:val="00607FA9"/>
    <w:rsid w:val="00610054"/>
    <w:rsid w:val="006100C7"/>
    <w:rsid w:val="006101A6"/>
    <w:rsid w:val="006106AF"/>
    <w:rsid w:val="006107AA"/>
    <w:rsid w:val="0061084D"/>
    <w:rsid w:val="00610A67"/>
    <w:rsid w:val="00610B8B"/>
    <w:rsid w:val="00610E15"/>
    <w:rsid w:val="006112F7"/>
    <w:rsid w:val="00611480"/>
    <w:rsid w:val="006115EB"/>
    <w:rsid w:val="0061189E"/>
    <w:rsid w:val="00611C7B"/>
    <w:rsid w:val="006123E4"/>
    <w:rsid w:val="00612505"/>
    <w:rsid w:val="00612555"/>
    <w:rsid w:val="0061258A"/>
    <w:rsid w:val="0061259D"/>
    <w:rsid w:val="006125CD"/>
    <w:rsid w:val="00612799"/>
    <w:rsid w:val="00612A1A"/>
    <w:rsid w:val="00612DCF"/>
    <w:rsid w:val="00612DFE"/>
    <w:rsid w:val="006132D9"/>
    <w:rsid w:val="0061367B"/>
    <w:rsid w:val="006136A5"/>
    <w:rsid w:val="00613740"/>
    <w:rsid w:val="00613F80"/>
    <w:rsid w:val="006142C9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EE3"/>
    <w:rsid w:val="00614F92"/>
    <w:rsid w:val="006152F5"/>
    <w:rsid w:val="00615496"/>
    <w:rsid w:val="00615E71"/>
    <w:rsid w:val="00615F13"/>
    <w:rsid w:val="00615FE0"/>
    <w:rsid w:val="0061617E"/>
    <w:rsid w:val="0061662B"/>
    <w:rsid w:val="00616631"/>
    <w:rsid w:val="00616649"/>
    <w:rsid w:val="006166E1"/>
    <w:rsid w:val="00616819"/>
    <w:rsid w:val="00616956"/>
    <w:rsid w:val="0061696E"/>
    <w:rsid w:val="0061698F"/>
    <w:rsid w:val="00616C4F"/>
    <w:rsid w:val="00616DB8"/>
    <w:rsid w:val="00617162"/>
    <w:rsid w:val="006175E2"/>
    <w:rsid w:val="0061780D"/>
    <w:rsid w:val="00617C00"/>
    <w:rsid w:val="00617C38"/>
    <w:rsid w:val="006200CF"/>
    <w:rsid w:val="00620195"/>
    <w:rsid w:val="006205B9"/>
    <w:rsid w:val="006206C3"/>
    <w:rsid w:val="00620797"/>
    <w:rsid w:val="00620A41"/>
    <w:rsid w:val="00620A6A"/>
    <w:rsid w:val="00620D17"/>
    <w:rsid w:val="0062103B"/>
    <w:rsid w:val="00621073"/>
    <w:rsid w:val="00621174"/>
    <w:rsid w:val="006212DD"/>
    <w:rsid w:val="006212F0"/>
    <w:rsid w:val="0062154C"/>
    <w:rsid w:val="00621890"/>
    <w:rsid w:val="006218E8"/>
    <w:rsid w:val="00621995"/>
    <w:rsid w:val="00622032"/>
    <w:rsid w:val="0062229B"/>
    <w:rsid w:val="006238A0"/>
    <w:rsid w:val="0062398D"/>
    <w:rsid w:val="00623A09"/>
    <w:rsid w:val="00623A3B"/>
    <w:rsid w:val="00623A8B"/>
    <w:rsid w:val="00623C65"/>
    <w:rsid w:val="00623FA5"/>
    <w:rsid w:val="006246E6"/>
    <w:rsid w:val="00624766"/>
    <w:rsid w:val="00624913"/>
    <w:rsid w:val="0062495C"/>
    <w:rsid w:val="00624E58"/>
    <w:rsid w:val="00624EA0"/>
    <w:rsid w:val="0062519D"/>
    <w:rsid w:val="006253FD"/>
    <w:rsid w:val="006258BC"/>
    <w:rsid w:val="00625F83"/>
    <w:rsid w:val="0062629E"/>
    <w:rsid w:val="00626779"/>
    <w:rsid w:val="00626D76"/>
    <w:rsid w:val="006271D1"/>
    <w:rsid w:val="0062722F"/>
    <w:rsid w:val="006273F7"/>
    <w:rsid w:val="006275D6"/>
    <w:rsid w:val="006277E4"/>
    <w:rsid w:val="006278D9"/>
    <w:rsid w:val="006278E4"/>
    <w:rsid w:val="006279A1"/>
    <w:rsid w:val="00627A9F"/>
    <w:rsid w:val="00627B25"/>
    <w:rsid w:val="00627B86"/>
    <w:rsid w:val="00627EA4"/>
    <w:rsid w:val="00630031"/>
    <w:rsid w:val="006301D4"/>
    <w:rsid w:val="0063050A"/>
    <w:rsid w:val="0063082B"/>
    <w:rsid w:val="00630CD4"/>
    <w:rsid w:val="00630EB0"/>
    <w:rsid w:val="00630F41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1B7C"/>
    <w:rsid w:val="00631EE7"/>
    <w:rsid w:val="00631F78"/>
    <w:rsid w:val="0063242E"/>
    <w:rsid w:val="006326D7"/>
    <w:rsid w:val="0063272B"/>
    <w:rsid w:val="00632BC6"/>
    <w:rsid w:val="00632BE5"/>
    <w:rsid w:val="00633012"/>
    <w:rsid w:val="00633297"/>
    <w:rsid w:val="00633341"/>
    <w:rsid w:val="00633526"/>
    <w:rsid w:val="00633AB0"/>
    <w:rsid w:val="00633BB7"/>
    <w:rsid w:val="00633E1D"/>
    <w:rsid w:val="00634263"/>
    <w:rsid w:val="00634587"/>
    <w:rsid w:val="006345A1"/>
    <w:rsid w:val="006346F1"/>
    <w:rsid w:val="00634893"/>
    <w:rsid w:val="006349C1"/>
    <w:rsid w:val="00634A03"/>
    <w:rsid w:val="00634AE9"/>
    <w:rsid w:val="006351B2"/>
    <w:rsid w:val="0063564D"/>
    <w:rsid w:val="00635ACB"/>
    <w:rsid w:val="00635E57"/>
    <w:rsid w:val="00635F4D"/>
    <w:rsid w:val="00635F68"/>
    <w:rsid w:val="00636111"/>
    <w:rsid w:val="006362FA"/>
    <w:rsid w:val="006365A6"/>
    <w:rsid w:val="00636960"/>
    <w:rsid w:val="00636988"/>
    <w:rsid w:val="00636A5E"/>
    <w:rsid w:val="00636BDC"/>
    <w:rsid w:val="00636E16"/>
    <w:rsid w:val="00637084"/>
    <w:rsid w:val="00637408"/>
    <w:rsid w:val="00637413"/>
    <w:rsid w:val="006375BC"/>
    <w:rsid w:val="00640429"/>
    <w:rsid w:val="0064065E"/>
    <w:rsid w:val="00640952"/>
    <w:rsid w:val="0064097B"/>
    <w:rsid w:val="0064097D"/>
    <w:rsid w:val="006409DB"/>
    <w:rsid w:val="00640A56"/>
    <w:rsid w:val="00640CEB"/>
    <w:rsid w:val="00640CFB"/>
    <w:rsid w:val="00641046"/>
    <w:rsid w:val="00641189"/>
    <w:rsid w:val="006414FC"/>
    <w:rsid w:val="006415FA"/>
    <w:rsid w:val="00641B51"/>
    <w:rsid w:val="00641B82"/>
    <w:rsid w:val="00641D1B"/>
    <w:rsid w:val="00641D33"/>
    <w:rsid w:val="0064280E"/>
    <w:rsid w:val="00642992"/>
    <w:rsid w:val="006429DF"/>
    <w:rsid w:val="00642A8A"/>
    <w:rsid w:val="00642B36"/>
    <w:rsid w:val="00642BE8"/>
    <w:rsid w:val="00642D3C"/>
    <w:rsid w:val="00642E0F"/>
    <w:rsid w:val="00642E36"/>
    <w:rsid w:val="00642EFB"/>
    <w:rsid w:val="006430C6"/>
    <w:rsid w:val="0064310D"/>
    <w:rsid w:val="00643141"/>
    <w:rsid w:val="006431D6"/>
    <w:rsid w:val="00643392"/>
    <w:rsid w:val="00643C1C"/>
    <w:rsid w:val="00643D08"/>
    <w:rsid w:val="006440FA"/>
    <w:rsid w:val="00644112"/>
    <w:rsid w:val="00644249"/>
    <w:rsid w:val="0064484B"/>
    <w:rsid w:val="00644B78"/>
    <w:rsid w:val="00644D12"/>
    <w:rsid w:val="00644D26"/>
    <w:rsid w:val="00644E65"/>
    <w:rsid w:val="0064543B"/>
    <w:rsid w:val="00645442"/>
    <w:rsid w:val="00645507"/>
    <w:rsid w:val="006455AE"/>
    <w:rsid w:val="006456F6"/>
    <w:rsid w:val="00645997"/>
    <w:rsid w:val="00646041"/>
    <w:rsid w:val="0064625B"/>
    <w:rsid w:val="006462DD"/>
    <w:rsid w:val="00646336"/>
    <w:rsid w:val="006467ED"/>
    <w:rsid w:val="0064689A"/>
    <w:rsid w:val="0064773F"/>
    <w:rsid w:val="00647814"/>
    <w:rsid w:val="00647BBF"/>
    <w:rsid w:val="006500E8"/>
    <w:rsid w:val="0065072C"/>
    <w:rsid w:val="00650816"/>
    <w:rsid w:val="00650CEF"/>
    <w:rsid w:val="00650E9B"/>
    <w:rsid w:val="00651008"/>
    <w:rsid w:val="0065105D"/>
    <w:rsid w:val="006515BC"/>
    <w:rsid w:val="00651E5B"/>
    <w:rsid w:val="00651EB9"/>
    <w:rsid w:val="0065223A"/>
    <w:rsid w:val="006526D2"/>
    <w:rsid w:val="00652823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50A6"/>
    <w:rsid w:val="00655392"/>
    <w:rsid w:val="006553B6"/>
    <w:rsid w:val="00655789"/>
    <w:rsid w:val="00655B29"/>
    <w:rsid w:val="00655BA3"/>
    <w:rsid w:val="00655DA4"/>
    <w:rsid w:val="00655DC0"/>
    <w:rsid w:val="00655E60"/>
    <w:rsid w:val="00656013"/>
    <w:rsid w:val="006562AD"/>
    <w:rsid w:val="00656520"/>
    <w:rsid w:val="006567CD"/>
    <w:rsid w:val="00656E07"/>
    <w:rsid w:val="00656F16"/>
    <w:rsid w:val="006571A8"/>
    <w:rsid w:val="00657523"/>
    <w:rsid w:val="0065759B"/>
    <w:rsid w:val="006575D2"/>
    <w:rsid w:val="00657780"/>
    <w:rsid w:val="0065789A"/>
    <w:rsid w:val="0065797D"/>
    <w:rsid w:val="00657982"/>
    <w:rsid w:val="00657D47"/>
    <w:rsid w:val="00657E00"/>
    <w:rsid w:val="00660097"/>
    <w:rsid w:val="00660150"/>
    <w:rsid w:val="006601A9"/>
    <w:rsid w:val="006601DB"/>
    <w:rsid w:val="00660E05"/>
    <w:rsid w:val="00660F05"/>
    <w:rsid w:val="006612DA"/>
    <w:rsid w:val="00661622"/>
    <w:rsid w:val="00661A24"/>
    <w:rsid w:val="00661B89"/>
    <w:rsid w:val="00661BF6"/>
    <w:rsid w:val="00661E88"/>
    <w:rsid w:val="0066204D"/>
    <w:rsid w:val="006625E7"/>
    <w:rsid w:val="00662C1F"/>
    <w:rsid w:val="00662C43"/>
    <w:rsid w:val="00662F97"/>
    <w:rsid w:val="006631D6"/>
    <w:rsid w:val="006633A1"/>
    <w:rsid w:val="00663414"/>
    <w:rsid w:val="006639CB"/>
    <w:rsid w:val="00663F2A"/>
    <w:rsid w:val="0066420B"/>
    <w:rsid w:val="00664492"/>
    <w:rsid w:val="00664538"/>
    <w:rsid w:val="006647AC"/>
    <w:rsid w:val="00664828"/>
    <w:rsid w:val="00664993"/>
    <w:rsid w:val="00664999"/>
    <w:rsid w:val="00664EFF"/>
    <w:rsid w:val="00664F6A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6CA"/>
    <w:rsid w:val="00666848"/>
    <w:rsid w:val="00666D6B"/>
    <w:rsid w:val="00666EF2"/>
    <w:rsid w:val="00666F7B"/>
    <w:rsid w:val="00666FA4"/>
    <w:rsid w:val="00667084"/>
    <w:rsid w:val="006670FC"/>
    <w:rsid w:val="0066713E"/>
    <w:rsid w:val="006671F8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2EE"/>
    <w:rsid w:val="00671343"/>
    <w:rsid w:val="00671500"/>
    <w:rsid w:val="006715E2"/>
    <w:rsid w:val="00671637"/>
    <w:rsid w:val="006716B8"/>
    <w:rsid w:val="00671B12"/>
    <w:rsid w:val="00671B8C"/>
    <w:rsid w:val="00671D74"/>
    <w:rsid w:val="00672272"/>
    <w:rsid w:val="0067227B"/>
    <w:rsid w:val="00672BB2"/>
    <w:rsid w:val="00673095"/>
    <w:rsid w:val="006731F1"/>
    <w:rsid w:val="00673412"/>
    <w:rsid w:val="00673738"/>
    <w:rsid w:val="0067375B"/>
    <w:rsid w:val="006737F7"/>
    <w:rsid w:val="00673D79"/>
    <w:rsid w:val="00673DAB"/>
    <w:rsid w:val="00674169"/>
    <w:rsid w:val="006744A5"/>
    <w:rsid w:val="00674524"/>
    <w:rsid w:val="00674662"/>
    <w:rsid w:val="006747FB"/>
    <w:rsid w:val="00674932"/>
    <w:rsid w:val="00674B50"/>
    <w:rsid w:val="00675231"/>
    <w:rsid w:val="006752FC"/>
    <w:rsid w:val="00675557"/>
    <w:rsid w:val="006755C4"/>
    <w:rsid w:val="0067593A"/>
    <w:rsid w:val="00675E30"/>
    <w:rsid w:val="00675EC0"/>
    <w:rsid w:val="00675EDC"/>
    <w:rsid w:val="00675F64"/>
    <w:rsid w:val="00675FA7"/>
    <w:rsid w:val="00676311"/>
    <w:rsid w:val="0067671F"/>
    <w:rsid w:val="006768DD"/>
    <w:rsid w:val="00676BD8"/>
    <w:rsid w:val="00676C6F"/>
    <w:rsid w:val="00676D9D"/>
    <w:rsid w:val="00676E0F"/>
    <w:rsid w:val="00677644"/>
    <w:rsid w:val="00677A29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5FA"/>
    <w:rsid w:val="00682CDF"/>
    <w:rsid w:val="00682D71"/>
    <w:rsid w:val="00683315"/>
    <w:rsid w:val="006833E8"/>
    <w:rsid w:val="0068347E"/>
    <w:rsid w:val="006836CC"/>
    <w:rsid w:val="006837B2"/>
    <w:rsid w:val="006842BF"/>
    <w:rsid w:val="006843FD"/>
    <w:rsid w:val="0068444B"/>
    <w:rsid w:val="00684561"/>
    <w:rsid w:val="006845A3"/>
    <w:rsid w:val="00684BD8"/>
    <w:rsid w:val="00684DD4"/>
    <w:rsid w:val="0068526B"/>
    <w:rsid w:val="00685444"/>
    <w:rsid w:val="0068557A"/>
    <w:rsid w:val="006858F9"/>
    <w:rsid w:val="006860D2"/>
    <w:rsid w:val="006864E3"/>
    <w:rsid w:val="00686666"/>
    <w:rsid w:val="006869AA"/>
    <w:rsid w:val="00686D06"/>
    <w:rsid w:val="006876A1"/>
    <w:rsid w:val="00687BDA"/>
    <w:rsid w:val="0069061F"/>
    <w:rsid w:val="00690699"/>
    <w:rsid w:val="00690829"/>
    <w:rsid w:val="006908EF"/>
    <w:rsid w:val="00690AAB"/>
    <w:rsid w:val="00690C86"/>
    <w:rsid w:val="0069116C"/>
    <w:rsid w:val="00691255"/>
    <w:rsid w:val="00691725"/>
    <w:rsid w:val="00691886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868"/>
    <w:rsid w:val="00692CEC"/>
    <w:rsid w:val="00692DCD"/>
    <w:rsid w:val="00692EEF"/>
    <w:rsid w:val="00693040"/>
    <w:rsid w:val="006934F7"/>
    <w:rsid w:val="00693B7D"/>
    <w:rsid w:val="00693BA9"/>
    <w:rsid w:val="00693BC7"/>
    <w:rsid w:val="00693EA2"/>
    <w:rsid w:val="00693FB7"/>
    <w:rsid w:val="006940A8"/>
    <w:rsid w:val="00694125"/>
    <w:rsid w:val="00694214"/>
    <w:rsid w:val="00694590"/>
    <w:rsid w:val="006947ED"/>
    <w:rsid w:val="00694F76"/>
    <w:rsid w:val="00695267"/>
    <w:rsid w:val="00695A03"/>
    <w:rsid w:val="00695A9C"/>
    <w:rsid w:val="00695CE4"/>
    <w:rsid w:val="00695EBC"/>
    <w:rsid w:val="006962CD"/>
    <w:rsid w:val="006965FE"/>
    <w:rsid w:val="0069672C"/>
    <w:rsid w:val="006967A9"/>
    <w:rsid w:val="00696B75"/>
    <w:rsid w:val="00696E33"/>
    <w:rsid w:val="00697106"/>
    <w:rsid w:val="006972D0"/>
    <w:rsid w:val="00697381"/>
    <w:rsid w:val="0069751C"/>
    <w:rsid w:val="00697BC6"/>
    <w:rsid w:val="00697D28"/>
    <w:rsid w:val="00697ED7"/>
    <w:rsid w:val="00697F51"/>
    <w:rsid w:val="006A00D2"/>
    <w:rsid w:val="006A0166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3C87"/>
    <w:rsid w:val="006A4DCA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D40"/>
    <w:rsid w:val="006A5F2D"/>
    <w:rsid w:val="006A6265"/>
    <w:rsid w:val="006A6276"/>
    <w:rsid w:val="006A66B6"/>
    <w:rsid w:val="006A673B"/>
    <w:rsid w:val="006A6F3C"/>
    <w:rsid w:val="006A6FEE"/>
    <w:rsid w:val="006A7016"/>
    <w:rsid w:val="006A7315"/>
    <w:rsid w:val="006A7DF9"/>
    <w:rsid w:val="006B038C"/>
    <w:rsid w:val="006B0570"/>
    <w:rsid w:val="006B058F"/>
    <w:rsid w:val="006B06D2"/>
    <w:rsid w:val="006B088E"/>
    <w:rsid w:val="006B0991"/>
    <w:rsid w:val="006B0F9C"/>
    <w:rsid w:val="006B119B"/>
    <w:rsid w:val="006B1780"/>
    <w:rsid w:val="006B17E5"/>
    <w:rsid w:val="006B18E2"/>
    <w:rsid w:val="006B1D0F"/>
    <w:rsid w:val="006B1D5D"/>
    <w:rsid w:val="006B1DC4"/>
    <w:rsid w:val="006B1E20"/>
    <w:rsid w:val="006B2043"/>
    <w:rsid w:val="006B2282"/>
    <w:rsid w:val="006B24E6"/>
    <w:rsid w:val="006B288B"/>
    <w:rsid w:val="006B2984"/>
    <w:rsid w:val="006B2B83"/>
    <w:rsid w:val="006B2E23"/>
    <w:rsid w:val="006B3256"/>
    <w:rsid w:val="006B3619"/>
    <w:rsid w:val="006B3BB1"/>
    <w:rsid w:val="006B415F"/>
    <w:rsid w:val="006B440F"/>
    <w:rsid w:val="006B48EA"/>
    <w:rsid w:val="006B4BED"/>
    <w:rsid w:val="006B4C15"/>
    <w:rsid w:val="006B4C3C"/>
    <w:rsid w:val="006B4F64"/>
    <w:rsid w:val="006B51FC"/>
    <w:rsid w:val="006B52BA"/>
    <w:rsid w:val="006B53EB"/>
    <w:rsid w:val="006B5460"/>
    <w:rsid w:val="006B57D9"/>
    <w:rsid w:val="006B5ABE"/>
    <w:rsid w:val="006B5AF0"/>
    <w:rsid w:val="006B5B4E"/>
    <w:rsid w:val="006B5C06"/>
    <w:rsid w:val="006B5CED"/>
    <w:rsid w:val="006B6114"/>
    <w:rsid w:val="006B638F"/>
    <w:rsid w:val="006B65DE"/>
    <w:rsid w:val="006B669F"/>
    <w:rsid w:val="006B6C44"/>
    <w:rsid w:val="006B7251"/>
    <w:rsid w:val="006B794E"/>
    <w:rsid w:val="006B79BE"/>
    <w:rsid w:val="006B7A95"/>
    <w:rsid w:val="006B7E6F"/>
    <w:rsid w:val="006B7F7C"/>
    <w:rsid w:val="006C0273"/>
    <w:rsid w:val="006C0440"/>
    <w:rsid w:val="006C0820"/>
    <w:rsid w:val="006C088E"/>
    <w:rsid w:val="006C0C5F"/>
    <w:rsid w:val="006C0E61"/>
    <w:rsid w:val="006C10D8"/>
    <w:rsid w:val="006C164C"/>
    <w:rsid w:val="006C1824"/>
    <w:rsid w:val="006C1BF9"/>
    <w:rsid w:val="006C1F22"/>
    <w:rsid w:val="006C1FA1"/>
    <w:rsid w:val="006C21D3"/>
    <w:rsid w:val="006C23D5"/>
    <w:rsid w:val="006C24D9"/>
    <w:rsid w:val="006C2826"/>
    <w:rsid w:val="006C2998"/>
    <w:rsid w:val="006C2B23"/>
    <w:rsid w:val="006C2B5E"/>
    <w:rsid w:val="006C2D6C"/>
    <w:rsid w:val="006C3038"/>
    <w:rsid w:val="006C30F8"/>
    <w:rsid w:val="006C34FF"/>
    <w:rsid w:val="006C3A44"/>
    <w:rsid w:val="006C3AC3"/>
    <w:rsid w:val="006C3CC9"/>
    <w:rsid w:val="006C3CE4"/>
    <w:rsid w:val="006C4298"/>
    <w:rsid w:val="006C429C"/>
    <w:rsid w:val="006C4897"/>
    <w:rsid w:val="006C4928"/>
    <w:rsid w:val="006C4B76"/>
    <w:rsid w:val="006C4BCE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11"/>
    <w:rsid w:val="006C5F67"/>
    <w:rsid w:val="006C5FB0"/>
    <w:rsid w:val="006C616B"/>
    <w:rsid w:val="006C61C9"/>
    <w:rsid w:val="006C63D7"/>
    <w:rsid w:val="006C6671"/>
    <w:rsid w:val="006C67DA"/>
    <w:rsid w:val="006C6D73"/>
    <w:rsid w:val="006C6DE2"/>
    <w:rsid w:val="006C6E68"/>
    <w:rsid w:val="006C6F46"/>
    <w:rsid w:val="006C6FC8"/>
    <w:rsid w:val="006C71FA"/>
    <w:rsid w:val="006C75D8"/>
    <w:rsid w:val="006C761C"/>
    <w:rsid w:val="006C7B31"/>
    <w:rsid w:val="006C7B3B"/>
    <w:rsid w:val="006C7BC0"/>
    <w:rsid w:val="006C7C45"/>
    <w:rsid w:val="006C7F5B"/>
    <w:rsid w:val="006D050A"/>
    <w:rsid w:val="006D0633"/>
    <w:rsid w:val="006D0733"/>
    <w:rsid w:val="006D0828"/>
    <w:rsid w:val="006D09ED"/>
    <w:rsid w:val="006D0A1D"/>
    <w:rsid w:val="006D0B9E"/>
    <w:rsid w:val="006D0C09"/>
    <w:rsid w:val="006D0D65"/>
    <w:rsid w:val="006D0D85"/>
    <w:rsid w:val="006D10CE"/>
    <w:rsid w:val="006D1158"/>
    <w:rsid w:val="006D135B"/>
    <w:rsid w:val="006D13C6"/>
    <w:rsid w:val="006D14EA"/>
    <w:rsid w:val="006D1615"/>
    <w:rsid w:val="006D1BB3"/>
    <w:rsid w:val="006D1D9F"/>
    <w:rsid w:val="006D20A1"/>
    <w:rsid w:val="006D2723"/>
    <w:rsid w:val="006D2B98"/>
    <w:rsid w:val="006D2C64"/>
    <w:rsid w:val="006D2F3A"/>
    <w:rsid w:val="006D2F85"/>
    <w:rsid w:val="006D3120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CF"/>
    <w:rsid w:val="006D5091"/>
    <w:rsid w:val="006D50A7"/>
    <w:rsid w:val="006D584E"/>
    <w:rsid w:val="006D592F"/>
    <w:rsid w:val="006D5B8B"/>
    <w:rsid w:val="006D5C54"/>
    <w:rsid w:val="006D5C60"/>
    <w:rsid w:val="006D681D"/>
    <w:rsid w:val="006D6888"/>
    <w:rsid w:val="006D717E"/>
    <w:rsid w:val="006D7262"/>
    <w:rsid w:val="006D753C"/>
    <w:rsid w:val="006D778C"/>
    <w:rsid w:val="006D782B"/>
    <w:rsid w:val="006D7967"/>
    <w:rsid w:val="006D7FC8"/>
    <w:rsid w:val="006E05B6"/>
    <w:rsid w:val="006E0862"/>
    <w:rsid w:val="006E0AFB"/>
    <w:rsid w:val="006E0CBC"/>
    <w:rsid w:val="006E0D9F"/>
    <w:rsid w:val="006E0F05"/>
    <w:rsid w:val="006E1078"/>
    <w:rsid w:val="006E1A5A"/>
    <w:rsid w:val="006E1B91"/>
    <w:rsid w:val="006E1EC7"/>
    <w:rsid w:val="006E2009"/>
    <w:rsid w:val="006E2062"/>
    <w:rsid w:val="006E2095"/>
    <w:rsid w:val="006E2222"/>
    <w:rsid w:val="006E2A6A"/>
    <w:rsid w:val="006E2B42"/>
    <w:rsid w:val="006E2C00"/>
    <w:rsid w:val="006E2C6C"/>
    <w:rsid w:val="006E2CEF"/>
    <w:rsid w:val="006E2E98"/>
    <w:rsid w:val="006E31A5"/>
    <w:rsid w:val="006E3482"/>
    <w:rsid w:val="006E37E7"/>
    <w:rsid w:val="006E3966"/>
    <w:rsid w:val="006E4359"/>
    <w:rsid w:val="006E4432"/>
    <w:rsid w:val="006E4754"/>
    <w:rsid w:val="006E48B2"/>
    <w:rsid w:val="006E4D2B"/>
    <w:rsid w:val="006E4DA3"/>
    <w:rsid w:val="006E4E2E"/>
    <w:rsid w:val="006E51F0"/>
    <w:rsid w:val="006E5274"/>
    <w:rsid w:val="006E5688"/>
    <w:rsid w:val="006E577C"/>
    <w:rsid w:val="006E584F"/>
    <w:rsid w:val="006E58D2"/>
    <w:rsid w:val="006E5F37"/>
    <w:rsid w:val="006E6070"/>
    <w:rsid w:val="006E60D5"/>
    <w:rsid w:val="006E61E1"/>
    <w:rsid w:val="006E6348"/>
    <w:rsid w:val="006E64BF"/>
    <w:rsid w:val="006E68B6"/>
    <w:rsid w:val="006E6910"/>
    <w:rsid w:val="006E692B"/>
    <w:rsid w:val="006E6BE8"/>
    <w:rsid w:val="006E6CA8"/>
    <w:rsid w:val="006E6D70"/>
    <w:rsid w:val="006E6F8A"/>
    <w:rsid w:val="006E768E"/>
    <w:rsid w:val="006E79A1"/>
    <w:rsid w:val="006E7B27"/>
    <w:rsid w:val="006E7CD6"/>
    <w:rsid w:val="006E7D34"/>
    <w:rsid w:val="006F0489"/>
    <w:rsid w:val="006F04AE"/>
    <w:rsid w:val="006F0740"/>
    <w:rsid w:val="006F0A66"/>
    <w:rsid w:val="006F0AB7"/>
    <w:rsid w:val="006F0FE9"/>
    <w:rsid w:val="006F145B"/>
    <w:rsid w:val="006F1699"/>
    <w:rsid w:val="006F187D"/>
    <w:rsid w:val="006F1C20"/>
    <w:rsid w:val="006F1C5E"/>
    <w:rsid w:val="006F1D85"/>
    <w:rsid w:val="006F247A"/>
    <w:rsid w:val="006F2494"/>
    <w:rsid w:val="006F29F4"/>
    <w:rsid w:val="006F2BEC"/>
    <w:rsid w:val="006F2E18"/>
    <w:rsid w:val="006F3219"/>
    <w:rsid w:val="006F35EC"/>
    <w:rsid w:val="006F36BF"/>
    <w:rsid w:val="006F395F"/>
    <w:rsid w:val="006F3D5B"/>
    <w:rsid w:val="006F3F32"/>
    <w:rsid w:val="006F4029"/>
    <w:rsid w:val="006F40EE"/>
    <w:rsid w:val="006F4204"/>
    <w:rsid w:val="006F4550"/>
    <w:rsid w:val="006F45BD"/>
    <w:rsid w:val="006F4AAC"/>
    <w:rsid w:val="006F4AE0"/>
    <w:rsid w:val="006F4AE3"/>
    <w:rsid w:val="006F5176"/>
    <w:rsid w:val="006F51BA"/>
    <w:rsid w:val="006F55F6"/>
    <w:rsid w:val="006F5783"/>
    <w:rsid w:val="006F57A5"/>
    <w:rsid w:val="006F58FB"/>
    <w:rsid w:val="006F5CB1"/>
    <w:rsid w:val="006F613C"/>
    <w:rsid w:val="006F6785"/>
    <w:rsid w:val="006F6885"/>
    <w:rsid w:val="006F6D1E"/>
    <w:rsid w:val="006F6E39"/>
    <w:rsid w:val="006F70FD"/>
    <w:rsid w:val="006F71B2"/>
    <w:rsid w:val="006F72C9"/>
    <w:rsid w:val="006F76DC"/>
    <w:rsid w:val="006F773A"/>
    <w:rsid w:val="006F7914"/>
    <w:rsid w:val="006F7B62"/>
    <w:rsid w:val="006F7E8A"/>
    <w:rsid w:val="007002FF"/>
    <w:rsid w:val="00700810"/>
    <w:rsid w:val="00700A66"/>
    <w:rsid w:val="00700AF8"/>
    <w:rsid w:val="00700B6E"/>
    <w:rsid w:val="00700D8A"/>
    <w:rsid w:val="00700D99"/>
    <w:rsid w:val="00700E36"/>
    <w:rsid w:val="0070107D"/>
    <w:rsid w:val="00701134"/>
    <w:rsid w:val="0070138A"/>
    <w:rsid w:val="007014B4"/>
    <w:rsid w:val="00701647"/>
    <w:rsid w:val="007016A9"/>
    <w:rsid w:val="00701E7A"/>
    <w:rsid w:val="00701EAE"/>
    <w:rsid w:val="0070213E"/>
    <w:rsid w:val="007022AD"/>
    <w:rsid w:val="007023BF"/>
    <w:rsid w:val="007024AD"/>
    <w:rsid w:val="007024E1"/>
    <w:rsid w:val="00702751"/>
    <w:rsid w:val="00702A20"/>
    <w:rsid w:val="00702A2C"/>
    <w:rsid w:val="00703094"/>
    <w:rsid w:val="0070314C"/>
    <w:rsid w:val="00703170"/>
    <w:rsid w:val="0070328B"/>
    <w:rsid w:val="0070393E"/>
    <w:rsid w:val="00703E90"/>
    <w:rsid w:val="00704161"/>
    <w:rsid w:val="00704578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538"/>
    <w:rsid w:val="00705786"/>
    <w:rsid w:val="007057C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634"/>
    <w:rsid w:val="00706DB2"/>
    <w:rsid w:val="007075BB"/>
    <w:rsid w:val="0070785E"/>
    <w:rsid w:val="00707D39"/>
    <w:rsid w:val="00707D60"/>
    <w:rsid w:val="00707FC8"/>
    <w:rsid w:val="007102DC"/>
    <w:rsid w:val="00710381"/>
    <w:rsid w:val="00710398"/>
    <w:rsid w:val="007104F1"/>
    <w:rsid w:val="00710656"/>
    <w:rsid w:val="007108A2"/>
    <w:rsid w:val="00710958"/>
    <w:rsid w:val="00710A63"/>
    <w:rsid w:val="00710EAC"/>
    <w:rsid w:val="007112A4"/>
    <w:rsid w:val="007112BD"/>
    <w:rsid w:val="0071138D"/>
    <w:rsid w:val="0071162E"/>
    <w:rsid w:val="00712008"/>
    <w:rsid w:val="007123FC"/>
    <w:rsid w:val="00712600"/>
    <w:rsid w:val="00712623"/>
    <w:rsid w:val="007129E9"/>
    <w:rsid w:val="00712F8F"/>
    <w:rsid w:val="0071328F"/>
    <w:rsid w:val="00713616"/>
    <w:rsid w:val="00713744"/>
    <w:rsid w:val="00713DCB"/>
    <w:rsid w:val="00713F53"/>
    <w:rsid w:val="00714166"/>
    <w:rsid w:val="007141ED"/>
    <w:rsid w:val="0071427D"/>
    <w:rsid w:val="007142C7"/>
    <w:rsid w:val="007143F6"/>
    <w:rsid w:val="00714802"/>
    <w:rsid w:val="00714A96"/>
    <w:rsid w:val="00714E2C"/>
    <w:rsid w:val="00714E9B"/>
    <w:rsid w:val="00714EEC"/>
    <w:rsid w:val="0071549C"/>
    <w:rsid w:val="00715598"/>
    <w:rsid w:val="00715D51"/>
    <w:rsid w:val="00716086"/>
    <w:rsid w:val="00716454"/>
    <w:rsid w:val="007164A0"/>
    <w:rsid w:val="007167ED"/>
    <w:rsid w:val="0071695C"/>
    <w:rsid w:val="00716CBF"/>
    <w:rsid w:val="00716D7E"/>
    <w:rsid w:val="007177F3"/>
    <w:rsid w:val="00717878"/>
    <w:rsid w:val="0072007D"/>
    <w:rsid w:val="00720440"/>
    <w:rsid w:val="00720515"/>
    <w:rsid w:val="007205D0"/>
    <w:rsid w:val="00720689"/>
    <w:rsid w:val="007206A8"/>
    <w:rsid w:val="007206CE"/>
    <w:rsid w:val="00720B1E"/>
    <w:rsid w:val="00720FE7"/>
    <w:rsid w:val="00721062"/>
    <w:rsid w:val="00721BAB"/>
    <w:rsid w:val="00721E34"/>
    <w:rsid w:val="00722040"/>
    <w:rsid w:val="00722C70"/>
    <w:rsid w:val="00722C90"/>
    <w:rsid w:val="00723347"/>
    <w:rsid w:val="007233CA"/>
    <w:rsid w:val="00723550"/>
    <w:rsid w:val="00723773"/>
    <w:rsid w:val="00724452"/>
    <w:rsid w:val="0072474C"/>
    <w:rsid w:val="0072478D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629"/>
    <w:rsid w:val="007268CE"/>
    <w:rsid w:val="0072691E"/>
    <w:rsid w:val="00726CD3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ABB"/>
    <w:rsid w:val="00731D02"/>
    <w:rsid w:val="00731FA1"/>
    <w:rsid w:val="00732014"/>
    <w:rsid w:val="0073201B"/>
    <w:rsid w:val="00732068"/>
    <w:rsid w:val="007323D9"/>
    <w:rsid w:val="0073280D"/>
    <w:rsid w:val="007328AB"/>
    <w:rsid w:val="00732D7A"/>
    <w:rsid w:val="00732FB8"/>
    <w:rsid w:val="00732FEA"/>
    <w:rsid w:val="00733002"/>
    <w:rsid w:val="0073308E"/>
    <w:rsid w:val="007335E3"/>
    <w:rsid w:val="007336E1"/>
    <w:rsid w:val="00733D94"/>
    <w:rsid w:val="00734093"/>
    <w:rsid w:val="00734346"/>
    <w:rsid w:val="00734396"/>
    <w:rsid w:val="007343D4"/>
    <w:rsid w:val="007344B1"/>
    <w:rsid w:val="00734605"/>
    <w:rsid w:val="0073461F"/>
    <w:rsid w:val="00734670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E72"/>
    <w:rsid w:val="00735FE2"/>
    <w:rsid w:val="007362B2"/>
    <w:rsid w:val="007363A4"/>
    <w:rsid w:val="007363B1"/>
    <w:rsid w:val="00736468"/>
    <w:rsid w:val="00736628"/>
    <w:rsid w:val="007369E0"/>
    <w:rsid w:val="00736E4E"/>
    <w:rsid w:val="0073717A"/>
    <w:rsid w:val="00737641"/>
    <w:rsid w:val="007378DB"/>
    <w:rsid w:val="00737DC4"/>
    <w:rsid w:val="007400B6"/>
    <w:rsid w:val="0074051A"/>
    <w:rsid w:val="007408E0"/>
    <w:rsid w:val="007409A1"/>
    <w:rsid w:val="00740EDA"/>
    <w:rsid w:val="0074136C"/>
    <w:rsid w:val="00741634"/>
    <w:rsid w:val="00741B30"/>
    <w:rsid w:val="00742402"/>
    <w:rsid w:val="00742447"/>
    <w:rsid w:val="00742762"/>
    <w:rsid w:val="0074287B"/>
    <w:rsid w:val="00742C0A"/>
    <w:rsid w:val="00742D01"/>
    <w:rsid w:val="0074305A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D89"/>
    <w:rsid w:val="00744E96"/>
    <w:rsid w:val="00744EF7"/>
    <w:rsid w:val="00745170"/>
    <w:rsid w:val="0074527A"/>
    <w:rsid w:val="00745291"/>
    <w:rsid w:val="0074531E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71B3"/>
    <w:rsid w:val="007471CD"/>
    <w:rsid w:val="007472DA"/>
    <w:rsid w:val="00747356"/>
    <w:rsid w:val="00747420"/>
    <w:rsid w:val="007476BE"/>
    <w:rsid w:val="007476D7"/>
    <w:rsid w:val="007478CE"/>
    <w:rsid w:val="00747BD7"/>
    <w:rsid w:val="00747D6F"/>
    <w:rsid w:val="00747EC8"/>
    <w:rsid w:val="00747FF8"/>
    <w:rsid w:val="00747FFD"/>
    <w:rsid w:val="00750017"/>
    <w:rsid w:val="007500D4"/>
    <w:rsid w:val="00750B52"/>
    <w:rsid w:val="00750D8C"/>
    <w:rsid w:val="00750DCF"/>
    <w:rsid w:val="00750F5A"/>
    <w:rsid w:val="0075101A"/>
    <w:rsid w:val="007511D2"/>
    <w:rsid w:val="007515F8"/>
    <w:rsid w:val="00751720"/>
    <w:rsid w:val="00751B65"/>
    <w:rsid w:val="00751B68"/>
    <w:rsid w:val="00751D0A"/>
    <w:rsid w:val="0075242A"/>
    <w:rsid w:val="0075256D"/>
    <w:rsid w:val="007528B8"/>
    <w:rsid w:val="00752C0D"/>
    <w:rsid w:val="00752C1C"/>
    <w:rsid w:val="00752C44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560C"/>
    <w:rsid w:val="0075562A"/>
    <w:rsid w:val="00755776"/>
    <w:rsid w:val="00755781"/>
    <w:rsid w:val="007557EA"/>
    <w:rsid w:val="00755829"/>
    <w:rsid w:val="0075589D"/>
    <w:rsid w:val="00755FC1"/>
    <w:rsid w:val="007567E5"/>
    <w:rsid w:val="00756ABF"/>
    <w:rsid w:val="00756B07"/>
    <w:rsid w:val="00756CEB"/>
    <w:rsid w:val="00757569"/>
    <w:rsid w:val="00757696"/>
    <w:rsid w:val="00757E16"/>
    <w:rsid w:val="00760012"/>
    <w:rsid w:val="007600BF"/>
    <w:rsid w:val="0076048C"/>
    <w:rsid w:val="00760563"/>
    <w:rsid w:val="00760A89"/>
    <w:rsid w:val="00760B13"/>
    <w:rsid w:val="00761051"/>
    <w:rsid w:val="007610CE"/>
    <w:rsid w:val="00761655"/>
    <w:rsid w:val="0076186B"/>
    <w:rsid w:val="0076188E"/>
    <w:rsid w:val="00761AD1"/>
    <w:rsid w:val="00761C37"/>
    <w:rsid w:val="00761C66"/>
    <w:rsid w:val="007620AC"/>
    <w:rsid w:val="00762131"/>
    <w:rsid w:val="00762496"/>
    <w:rsid w:val="007624A8"/>
    <w:rsid w:val="007625E2"/>
    <w:rsid w:val="00762868"/>
    <w:rsid w:val="00762A5D"/>
    <w:rsid w:val="007631B4"/>
    <w:rsid w:val="00763382"/>
    <w:rsid w:val="007633C1"/>
    <w:rsid w:val="007633E9"/>
    <w:rsid w:val="0076376E"/>
    <w:rsid w:val="00763935"/>
    <w:rsid w:val="007639A6"/>
    <w:rsid w:val="00763B9D"/>
    <w:rsid w:val="00763EC9"/>
    <w:rsid w:val="00764182"/>
    <w:rsid w:val="007643E2"/>
    <w:rsid w:val="007647D2"/>
    <w:rsid w:val="00764914"/>
    <w:rsid w:val="00764F71"/>
    <w:rsid w:val="00764FD1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579"/>
    <w:rsid w:val="007669B3"/>
    <w:rsid w:val="00766A59"/>
    <w:rsid w:val="00766D7C"/>
    <w:rsid w:val="00766E2A"/>
    <w:rsid w:val="00766EA5"/>
    <w:rsid w:val="007673D7"/>
    <w:rsid w:val="007674C3"/>
    <w:rsid w:val="00767E1B"/>
    <w:rsid w:val="00767EF9"/>
    <w:rsid w:val="007701C2"/>
    <w:rsid w:val="00770323"/>
    <w:rsid w:val="007703AA"/>
    <w:rsid w:val="00770422"/>
    <w:rsid w:val="00770598"/>
    <w:rsid w:val="00770B90"/>
    <w:rsid w:val="00770C5F"/>
    <w:rsid w:val="00770FE2"/>
    <w:rsid w:val="007716A5"/>
    <w:rsid w:val="007716B3"/>
    <w:rsid w:val="00771729"/>
    <w:rsid w:val="00771E9D"/>
    <w:rsid w:val="0077236A"/>
    <w:rsid w:val="007726DC"/>
    <w:rsid w:val="00772761"/>
    <w:rsid w:val="007727F7"/>
    <w:rsid w:val="00772C11"/>
    <w:rsid w:val="00772F13"/>
    <w:rsid w:val="007730B8"/>
    <w:rsid w:val="007733F8"/>
    <w:rsid w:val="0077340A"/>
    <w:rsid w:val="007734BC"/>
    <w:rsid w:val="0077362D"/>
    <w:rsid w:val="0077391C"/>
    <w:rsid w:val="00773929"/>
    <w:rsid w:val="00773948"/>
    <w:rsid w:val="00773A7A"/>
    <w:rsid w:val="00773BBC"/>
    <w:rsid w:val="0077419B"/>
    <w:rsid w:val="007742A6"/>
    <w:rsid w:val="007742C1"/>
    <w:rsid w:val="00774388"/>
    <w:rsid w:val="007746F5"/>
    <w:rsid w:val="00774A5F"/>
    <w:rsid w:val="00774C32"/>
    <w:rsid w:val="00774CE5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EB3"/>
    <w:rsid w:val="00776FB4"/>
    <w:rsid w:val="0077702F"/>
    <w:rsid w:val="007771C3"/>
    <w:rsid w:val="0077765F"/>
    <w:rsid w:val="00777B1E"/>
    <w:rsid w:val="00777FB1"/>
    <w:rsid w:val="00780078"/>
    <w:rsid w:val="007801B2"/>
    <w:rsid w:val="007806A9"/>
    <w:rsid w:val="007807DD"/>
    <w:rsid w:val="0078098E"/>
    <w:rsid w:val="00780B5F"/>
    <w:rsid w:val="00780F1D"/>
    <w:rsid w:val="00780F23"/>
    <w:rsid w:val="007814AC"/>
    <w:rsid w:val="00781722"/>
    <w:rsid w:val="00781AFC"/>
    <w:rsid w:val="00782C20"/>
    <w:rsid w:val="00782C4E"/>
    <w:rsid w:val="0078308E"/>
    <w:rsid w:val="007831DC"/>
    <w:rsid w:val="00783206"/>
    <w:rsid w:val="007832E8"/>
    <w:rsid w:val="007832FD"/>
    <w:rsid w:val="0078355B"/>
    <w:rsid w:val="00783FE4"/>
    <w:rsid w:val="00784167"/>
    <w:rsid w:val="007846BE"/>
    <w:rsid w:val="007846CC"/>
    <w:rsid w:val="00784A2A"/>
    <w:rsid w:val="00784AC4"/>
    <w:rsid w:val="00784D65"/>
    <w:rsid w:val="00784E7D"/>
    <w:rsid w:val="0078533B"/>
    <w:rsid w:val="0078555B"/>
    <w:rsid w:val="00785794"/>
    <w:rsid w:val="00785813"/>
    <w:rsid w:val="00785A77"/>
    <w:rsid w:val="00786549"/>
    <w:rsid w:val="00786571"/>
    <w:rsid w:val="007866AD"/>
    <w:rsid w:val="007867B4"/>
    <w:rsid w:val="0078680C"/>
    <w:rsid w:val="00786A3E"/>
    <w:rsid w:val="00786AB2"/>
    <w:rsid w:val="00786B58"/>
    <w:rsid w:val="00786D55"/>
    <w:rsid w:val="00786FD7"/>
    <w:rsid w:val="007871F7"/>
    <w:rsid w:val="00787587"/>
    <w:rsid w:val="00787617"/>
    <w:rsid w:val="0078767E"/>
    <w:rsid w:val="007879E4"/>
    <w:rsid w:val="00787A08"/>
    <w:rsid w:val="00787A8C"/>
    <w:rsid w:val="00787FA5"/>
    <w:rsid w:val="007902B7"/>
    <w:rsid w:val="0079049D"/>
    <w:rsid w:val="00790DBF"/>
    <w:rsid w:val="00790DD4"/>
    <w:rsid w:val="00790E11"/>
    <w:rsid w:val="0079107F"/>
    <w:rsid w:val="00791275"/>
    <w:rsid w:val="0079127A"/>
    <w:rsid w:val="007913C5"/>
    <w:rsid w:val="007915C9"/>
    <w:rsid w:val="00791B11"/>
    <w:rsid w:val="00791F9A"/>
    <w:rsid w:val="0079220F"/>
    <w:rsid w:val="00792495"/>
    <w:rsid w:val="007925FD"/>
    <w:rsid w:val="0079263B"/>
    <w:rsid w:val="00792BC4"/>
    <w:rsid w:val="00792D37"/>
    <w:rsid w:val="00792D57"/>
    <w:rsid w:val="0079306F"/>
    <w:rsid w:val="007930BA"/>
    <w:rsid w:val="00793293"/>
    <w:rsid w:val="00793353"/>
    <w:rsid w:val="00793392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848"/>
    <w:rsid w:val="00794A8B"/>
    <w:rsid w:val="00795186"/>
    <w:rsid w:val="00795322"/>
    <w:rsid w:val="0079533E"/>
    <w:rsid w:val="0079570D"/>
    <w:rsid w:val="007958D7"/>
    <w:rsid w:val="00795935"/>
    <w:rsid w:val="00795A88"/>
    <w:rsid w:val="00795AB8"/>
    <w:rsid w:val="00796042"/>
    <w:rsid w:val="007960CD"/>
    <w:rsid w:val="0079621B"/>
    <w:rsid w:val="00796770"/>
    <w:rsid w:val="00796865"/>
    <w:rsid w:val="00796896"/>
    <w:rsid w:val="0079698D"/>
    <w:rsid w:val="007969A2"/>
    <w:rsid w:val="007969AE"/>
    <w:rsid w:val="00796A69"/>
    <w:rsid w:val="00796CFC"/>
    <w:rsid w:val="00796D28"/>
    <w:rsid w:val="00796E78"/>
    <w:rsid w:val="00796EBA"/>
    <w:rsid w:val="00796FA5"/>
    <w:rsid w:val="00797185"/>
    <w:rsid w:val="00797248"/>
    <w:rsid w:val="0079728F"/>
    <w:rsid w:val="007973A7"/>
    <w:rsid w:val="0079740B"/>
    <w:rsid w:val="00797765"/>
    <w:rsid w:val="00797AD6"/>
    <w:rsid w:val="00797B04"/>
    <w:rsid w:val="00797BE6"/>
    <w:rsid w:val="00797D8B"/>
    <w:rsid w:val="00797F7F"/>
    <w:rsid w:val="00797FC3"/>
    <w:rsid w:val="00797FDF"/>
    <w:rsid w:val="007A0122"/>
    <w:rsid w:val="007A017D"/>
    <w:rsid w:val="007A04F3"/>
    <w:rsid w:val="007A05BD"/>
    <w:rsid w:val="007A109A"/>
    <w:rsid w:val="007A1688"/>
    <w:rsid w:val="007A192E"/>
    <w:rsid w:val="007A1987"/>
    <w:rsid w:val="007A19E1"/>
    <w:rsid w:val="007A1A18"/>
    <w:rsid w:val="007A1ACB"/>
    <w:rsid w:val="007A2390"/>
    <w:rsid w:val="007A2497"/>
    <w:rsid w:val="007A265A"/>
    <w:rsid w:val="007A29B6"/>
    <w:rsid w:val="007A2B6B"/>
    <w:rsid w:val="007A3031"/>
    <w:rsid w:val="007A3239"/>
    <w:rsid w:val="007A3341"/>
    <w:rsid w:val="007A33C2"/>
    <w:rsid w:val="007A3ABA"/>
    <w:rsid w:val="007A3B62"/>
    <w:rsid w:val="007A4063"/>
    <w:rsid w:val="007A4257"/>
    <w:rsid w:val="007A45AA"/>
    <w:rsid w:val="007A471C"/>
    <w:rsid w:val="007A49F5"/>
    <w:rsid w:val="007A4AA1"/>
    <w:rsid w:val="007A4B77"/>
    <w:rsid w:val="007A4E2B"/>
    <w:rsid w:val="007A4E4B"/>
    <w:rsid w:val="007A4F7C"/>
    <w:rsid w:val="007A537E"/>
    <w:rsid w:val="007A565B"/>
    <w:rsid w:val="007A56AD"/>
    <w:rsid w:val="007A574C"/>
    <w:rsid w:val="007A5895"/>
    <w:rsid w:val="007A5CF5"/>
    <w:rsid w:val="007A61D0"/>
    <w:rsid w:val="007A63B1"/>
    <w:rsid w:val="007A6580"/>
    <w:rsid w:val="007A678F"/>
    <w:rsid w:val="007A67F8"/>
    <w:rsid w:val="007A68D6"/>
    <w:rsid w:val="007A6905"/>
    <w:rsid w:val="007A6B27"/>
    <w:rsid w:val="007A6E2B"/>
    <w:rsid w:val="007A6EE5"/>
    <w:rsid w:val="007A72A2"/>
    <w:rsid w:val="007A72A5"/>
    <w:rsid w:val="007A7382"/>
    <w:rsid w:val="007A7452"/>
    <w:rsid w:val="007A7980"/>
    <w:rsid w:val="007A7CA8"/>
    <w:rsid w:val="007B024A"/>
    <w:rsid w:val="007B04D2"/>
    <w:rsid w:val="007B0535"/>
    <w:rsid w:val="007B06C6"/>
    <w:rsid w:val="007B07BB"/>
    <w:rsid w:val="007B09EE"/>
    <w:rsid w:val="007B0D23"/>
    <w:rsid w:val="007B0FAE"/>
    <w:rsid w:val="007B1008"/>
    <w:rsid w:val="007B10D5"/>
    <w:rsid w:val="007B113D"/>
    <w:rsid w:val="007B1693"/>
    <w:rsid w:val="007B16D1"/>
    <w:rsid w:val="007B17B2"/>
    <w:rsid w:val="007B180E"/>
    <w:rsid w:val="007B1977"/>
    <w:rsid w:val="007B19B5"/>
    <w:rsid w:val="007B1E65"/>
    <w:rsid w:val="007B2A99"/>
    <w:rsid w:val="007B2CD2"/>
    <w:rsid w:val="007B30D7"/>
    <w:rsid w:val="007B320F"/>
    <w:rsid w:val="007B32BE"/>
    <w:rsid w:val="007B336F"/>
    <w:rsid w:val="007B33A4"/>
    <w:rsid w:val="007B3BDA"/>
    <w:rsid w:val="007B3EAA"/>
    <w:rsid w:val="007B4619"/>
    <w:rsid w:val="007B4A8E"/>
    <w:rsid w:val="007B4C21"/>
    <w:rsid w:val="007B4E85"/>
    <w:rsid w:val="007B525C"/>
    <w:rsid w:val="007B5387"/>
    <w:rsid w:val="007B54BC"/>
    <w:rsid w:val="007B570D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B7E6A"/>
    <w:rsid w:val="007B7F9F"/>
    <w:rsid w:val="007C0398"/>
    <w:rsid w:val="007C05AB"/>
    <w:rsid w:val="007C05C3"/>
    <w:rsid w:val="007C089C"/>
    <w:rsid w:val="007C09F5"/>
    <w:rsid w:val="007C0BCB"/>
    <w:rsid w:val="007C0C38"/>
    <w:rsid w:val="007C0F20"/>
    <w:rsid w:val="007C0F96"/>
    <w:rsid w:val="007C0FEE"/>
    <w:rsid w:val="007C13CA"/>
    <w:rsid w:val="007C13ED"/>
    <w:rsid w:val="007C18C1"/>
    <w:rsid w:val="007C1B9F"/>
    <w:rsid w:val="007C1E35"/>
    <w:rsid w:val="007C23BE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62"/>
    <w:rsid w:val="007C4D51"/>
    <w:rsid w:val="007C536A"/>
    <w:rsid w:val="007C5B0E"/>
    <w:rsid w:val="007C5C0B"/>
    <w:rsid w:val="007C5C26"/>
    <w:rsid w:val="007C5E98"/>
    <w:rsid w:val="007C5F4D"/>
    <w:rsid w:val="007C6165"/>
    <w:rsid w:val="007C6343"/>
    <w:rsid w:val="007C6483"/>
    <w:rsid w:val="007C648E"/>
    <w:rsid w:val="007C6562"/>
    <w:rsid w:val="007C65D3"/>
    <w:rsid w:val="007C677E"/>
    <w:rsid w:val="007C67EC"/>
    <w:rsid w:val="007C6956"/>
    <w:rsid w:val="007C6C0F"/>
    <w:rsid w:val="007C6DA0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FA"/>
    <w:rsid w:val="007D15EA"/>
    <w:rsid w:val="007D1D0F"/>
    <w:rsid w:val="007D1D4E"/>
    <w:rsid w:val="007D1DB4"/>
    <w:rsid w:val="007D2091"/>
    <w:rsid w:val="007D20D2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2EB1"/>
    <w:rsid w:val="007D303D"/>
    <w:rsid w:val="007D31D4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581"/>
    <w:rsid w:val="007D6647"/>
    <w:rsid w:val="007D67F1"/>
    <w:rsid w:val="007D6D43"/>
    <w:rsid w:val="007D6F87"/>
    <w:rsid w:val="007D721E"/>
    <w:rsid w:val="007D7259"/>
    <w:rsid w:val="007D7C23"/>
    <w:rsid w:val="007E0331"/>
    <w:rsid w:val="007E07E4"/>
    <w:rsid w:val="007E0A2A"/>
    <w:rsid w:val="007E0A8E"/>
    <w:rsid w:val="007E0D0B"/>
    <w:rsid w:val="007E0DC0"/>
    <w:rsid w:val="007E0E28"/>
    <w:rsid w:val="007E0E60"/>
    <w:rsid w:val="007E0FA8"/>
    <w:rsid w:val="007E1031"/>
    <w:rsid w:val="007E10E0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0F6"/>
    <w:rsid w:val="007E26A8"/>
    <w:rsid w:val="007E2762"/>
    <w:rsid w:val="007E2764"/>
    <w:rsid w:val="007E27B5"/>
    <w:rsid w:val="007E2AB2"/>
    <w:rsid w:val="007E2BCC"/>
    <w:rsid w:val="007E2CB7"/>
    <w:rsid w:val="007E2F2A"/>
    <w:rsid w:val="007E2F2E"/>
    <w:rsid w:val="007E2F59"/>
    <w:rsid w:val="007E3616"/>
    <w:rsid w:val="007E3708"/>
    <w:rsid w:val="007E371E"/>
    <w:rsid w:val="007E3C37"/>
    <w:rsid w:val="007E3EA7"/>
    <w:rsid w:val="007E407C"/>
    <w:rsid w:val="007E4127"/>
    <w:rsid w:val="007E4234"/>
    <w:rsid w:val="007E4472"/>
    <w:rsid w:val="007E4FCC"/>
    <w:rsid w:val="007E4FFB"/>
    <w:rsid w:val="007E508D"/>
    <w:rsid w:val="007E50E6"/>
    <w:rsid w:val="007E5128"/>
    <w:rsid w:val="007E5226"/>
    <w:rsid w:val="007E524D"/>
    <w:rsid w:val="007E5352"/>
    <w:rsid w:val="007E5DDE"/>
    <w:rsid w:val="007E6138"/>
    <w:rsid w:val="007E613E"/>
    <w:rsid w:val="007E6159"/>
    <w:rsid w:val="007E64C8"/>
    <w:rsid w:val="007E676B"/>
    <w:rsid w:val="007E6A1F"/>
    <w:rsid w:val="007E6BE8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9F2"/>
    <w:rsid w:val="007F0A0D"/>
    <w:rsid w:val="007F0A1C"/>
    <w:rsid w:val="007F0A63"/>
    <w:rsid w:val="007F0B76"/>
    <w:rsid w:val="007F0CDD"/>
    <w:rsid w:val="007F0F51"/>
    <w:rsid w:val="007F1040"/>
    <w:rsid w:val="007F1068"/>
    <w:rsid w:val="007F1ACC"/>
    <w:rsid w:val="007F1D53"/>
    <w:rsid w:val="007F212C"/>
    <w:rsid w:val="007F22E5"/>
    <w:rsid w:val="007F235A"/>
    <w:rsid w:val="007F23BD"/>
    <w:rsid w:val="007F28EE"/>
    <w:rsid w:val="007F29C9"/>
    <w:rsid w:val="007F2A18"/>
    <w:rsid w:val="007F2ACD"/>
    <w:rsid w:val="007F2FAF"/>
    <w:rsid w:val="007F3207"/>
    <w:rsid w:val="007F3615"/>
    <w:rsid w:val="007F3688"/>
    <w:rsid w:val="007F3880"/>
    <w:rsid w:val="007F3C0A"/>
    <w:rsid w:val="007F3E52"/>
    <w:rsid w:val="007F419E"/>
    <w:rsid w:val="007F4421"/>
    <w:rsid w:val="007F48C8"/>
    <w:rsid w:val="007F4C02"/>
    <w:rsid w:val="007F51AF"/>
    <w:rsid w:val="007F55A6"/>
    <w:rsid w:val="007F56AF"/>
    <w:rsid w:val="007F5700"/>
    <w:rsid w:val="007F5927"/>
    <w:rsid w:val="007F5986"/>
    <w:rsid w:val="007F5A50"/>
    <w:rsid w:val="007F5CD3"/>
    <w:rsid w:val="007F63D7"/>
    <w:rsid w:val="007F64B8"/>
    <w:rsid w:val="007F65CA"/>
    <w:rsid w:val="007F684D"/>
    <w:rsid w:val="007F69FF"/>
    <w:rsid w:val="007F6A2D"/>
    <w:rsid w:val="007F6A57"/>
    <w:rsid w:val="007F6D96"/>
    <w:rsid w:val="007F6E6E"/>
    <w:rsid w:val="007F7114"/>
    <w:rsid w:val="007F7606"/>
    <w:rsid w:val="007F78B5"/>
    <w:rsid w:val="007F7AE6"/>
    <w:rsid w:val="007F7B5B"/>
    <w:rsid w:val="007F7BC3"/>
    <w:rsid w:val="007F7E41"/>
    <w:rsid w:val="007F7EA8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240"/>
    <w:rsid w:val="008019FD"/>
    <w:rsid w:val="00801BC8"/>
    <w:rsid w:val="008022AD"/>
    <w:rsid w:val="00802415"/>
    <w:rsid w:val="0080242D"/>
    <w:rsid w:val="008026CC"/>
    <w:rsid w:val="0080287B"/>
    <w:rsid w:val="00802D10"/>
    <w:rsid w:val="00802E44"/>
    <w:rsid w:val="00802E65"/>
    <w:rsid w:val="00802ECE"/>
    <w:rsid w:val="00802F03"/>
    <w:rsid w:val="008032BA"/>
    <w:rsid w:val="008034CD"/>
    <w:rsid w:val="00803703"/>
    <w:rsid w:val="00803C66"/>
    <w:rsid w:val="00803EDA"/>
    <w:rsid w:val="00803F2A"/>
    <w:rsid w:val="0080402C"/>
    <w:rsid w:val="00804368"/>
    <w:rsid w:val="008043B1"/>
    <w:rsid w:val="00804577"/>
    <w:rsid w:val="00804699"/>
    <w:rsid w:val="00804742"/>
    <w:rsid w:val="0080522B"/>
    <w:rsid w:val="00805594"/>
    <w:rsid w:val="00805903"/>
    <w:rsid w:val="0080617C"/>
    <w:rsid w:val="008062E5"/>
    <w:rsid w:val="0080661A"/>
    <w:rsid w:val="00806A28"/>
    <w:rsid w:val="00806F81"/>
    <w:rsid w:val="00807122"/>
    <w:rsid w:val="008079CA"/>
    <w:rsid w:val="00807B37"/>
    <w:rsid w:val="00807B93"/>
    <w:rsid w:val="00807E49"/>
    <w:rsid w:val="00810309"/>
    <w:rsid w:val="00810447"/>
    <w:rsid w:val="00810552"/>
    <w:rsid w:val="0081056E"/>
    <w:rsid w:val="00810694"/>
    <w:rsid w:val="008107C2"/>
    <w:rsid w:val="008109C3"/>
    <w:rsid w:val="00810A38"/>
    <w:rsid w:val="00810CEF"/>
    <w:rsid w:val="00810E37"/>
    <w:rsid w:val="00811DA4"/>
    <w:rsid w:val="00812466"/>
    <w:rsid w:val="008127C2"/>
    <w:rsid w:val="00812BBA"/>
    <w:rsid w:val="00812BF1"/>
    <w:rsid w:val="00812CA9"/>
    <w:rsid w:val="00812F1E"/>
    <w:rsid w:val="00812FB5"/>
    <w:rsid w:val="0081302A"/>
    <w:rsid w:val="00813201"/>
    <w:rsid w:val="0081326C"/>
    <w:rsid w:val="00813969"/>
    <w:rsid w:val="00813C85"/>
    <w:rsid w:val="00814209"/>
    <w:rsid w:val="00814229"/>
    <w:rsid w:val="00814326"/>
    <w:rsid w:val="00814408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609C"/>
    <w:rsid w:val="0081641B"/>
    <w:rsid w:val="008166CE"/>
    <w:rsid w:val="00816824"/>
    <w:rsid w:val="0081687B"/>
    <w:rsid w:val="008168B8"/>
    <w:rsid w:val="0081698D"/>
    <w:rsid w:val="00816A76"/>
    <w:rsid w:val="0081753B"/>
    <w:rsid w:val="00820007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96"/>
    <w:rsid w:val="00820DE8"/>
    <w:rsid w:val="0082105D"/>
    <w:rsid w:val="008211E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BA"/>
    <w:rsid w:val="00822BFE"/>
    <w:rsid w:val="0082301C"/>
    <w:rsid w:val="0082328C"/>
    <w:rsid w:val="00823467"/>
    <w:rsid w:val="00823624"/>
    <w:rsid w:val="00823784"/>
    <w:rsid w:val="00823AE9"/>
    <w:rsid w:val="00823DA5"/>
    <w:rsid w:val="00823FC6"/>
    <w:rsid w:val="008241FA"/>
    <w:rsid w:val="008247AD"/>
    <w:rsid w:val="0082483C"/>
    <w:rsid w:val="00824B34"/>
    <w:rsid w:val="00824E5A"/>
    <w:rsid w:val="0082526D"/>
    <w:rsid w:val="00825311"/>
    <w:rsid w:val="008254B1"/>
    <w:rsid w:val="00825610"/>
    <w:rsid w:val="00825A0A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51E"/>
    <w:rsid w:val="008278BB"/>
    <w:rsid w:val="008278CF"/>
    <w:rsid w:val="00827BAF"/>
    <w:rsid w:val="00827C6E"/>
    <w:rsid w:val="008300A4"/>
    <w:rsid w:val="008300B3"/>
    <w:rsid w:val="008300D6"/>
    <w:rsid w:val="00830111"/>
    <w:rsid w:val="0083019A"/>
    <w:rsid w:val="0083030D"/>
    <w:rsid w:val="008305EC"/>
    <w:rsid w:val="0083098C"/>
    <w:rsid w:val="00830DF4"/>
    <w:rsid w:val="0083107D"/>
    <w:rsid w:val="00831094"/>
    <w:rsid w:val="0083132C"/>
    <w:rsid w:val="008314FA"/>
    <w:rsid w:val="008318D1"/>
    <w:rsid w:val="00831A25"/>
    <w:rsid w:val="00831B78"/>
    <w:rsid w:val="00831C93"/>
    <w:rsid w:val="00831DB5"/>
    <w:rsid w:val="00831DC6"/>
    <w:rsid w:val="008321C6"/>
    <w:rsid w:val="00832256"/>
    <w:rsid w:val="0083244B"/>
    <w:rsid w:val="0083278C"/>
    <w:rsid w:val="00832BBA"/>
    <w:rsid w:val="00832C7F"/>
    <w:rsid w:val="008330A2"/>
    <w:rsid w:val="00833550"/>
    <w:rsid w:val="008337D8"/>
    <w:rsid w:val="00833880"/>
    <w:rsid w:val="00833B37"/>
    <w:rsid w:val="00833BEC"/>
    <w:rsid w:val="00833C38"/>
    <w:rsid w:val="00833EAA"/>
    <w:rsid w:val="00833F12"/>
    <w:rsid w:val="00834205"/>
    <w:rsid w:val="008342DD"/>
    <w:rsid w:val="00834538"/>
    <w:rsid w:val="0083461B"/>
    <w:rsid w:val="00834626"/>
    <w:rsid w:val="008349D9"/>
    <w:rsid w:val="008349E8"/>
    <w:rsid w:val="00834B84"/>
    <w:rsid w:val="00834D0D"/>
    <w:rsid w:val="00834FD2"/>
    <w:rsid w:val="00835454"/>
    <w:rsid w:val="008356FC"/>
    <w:rsid w:val="008357DE"/>
    <w:rsid w:val="00835ACB"/>
    <w:rsid w:val="00835C71"/>
    <w:rsid w:val="00836537"/>
    <w:rsid w:val="00836882"/>
    <w:rsid w:val="008368BF"/>
    <w:rsid w:val="008369F4"/>
    <w:rsid w:val="00836BE0"/>
    <w:rsid w:val="00836C2B"/>
    <w:rsid w:val="0083707E"/>
    <w:rsid w:val="0083729A"/>
    <w:rsid w:val="00837837"/>
    <w:rsid w:val="0083787D"/>
    <w:rsid w:val="00837975"/>
    <w:rsid w:val="0084029A"/>
    <w:rsid w:val="0084031B"/>
    <w:rsid w:val="008405BF"/>
    <w:rsid w:val="00840879"/>
    <w:rsid w:val="00840B0E"/>
    <w:rsid w:val="00840B3C"/>
    <w:rsid w:val="00841041"/>
    <w:rsid w:val="00841067"/>
    <w:rsid w:val="008410E2"/>
    <w:rsid w:val="00841204"/>
    <w:rsid w:val="0084122C"/>
    <w:rsid w:val="0084128D"/>
    <w:rsid w:val="0084191C"/>
    <w:rsid w:val="00841CCE"/>
    <w:rsid w:val="00842069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C45"/>
    <w:rsid w:val="00843C4B"/>
    <w:rsid w:val="00843D09"/>
    <w:rsid w:val="00843EC8"/>
    <w:rsid w:val="00843F54"/>
    <w:rsid w:val="00843FC5"/>
    <w:rsid w:val="00844287"/>
    <w:rsid w:val="00844598"/>
    <w:rsid w:val="00844703"/>
    <w:rsid w:val="0084483B"/>
    <w:rsid w:val="00844A00"/>
    <w:rsid w:val="00844D25"/>
    <w:rsid w:val="00844DFB"/>
    <w:rsid w:val="00844FAE"/>
    <w:rsid w:val="008455EA"/>
    <w:rsid w:val="008457C1"/>
    <w:rsid w:val="008460EB"/>
    <w:rsid w:val="0084626B"/>
    <w:rsid w:val="00846529"/>
    <w:rsid w:val="00846583"/>
    <w:rsid w:val="008465F0"/>
    <w:rsid w:val="008469AB"/>
    <w:rsid w:val="00846AEF"/>
    <w:rsid w:val="00846FD6"/>
    <w:rsid w:val="00847092"/>
    <w:rsid w:val="008471E5"/>
    <w:rsid w:val="008473F2"/>
    <w:rsid w:val="0084743F"/>
    <w:rsid w:val="008475D2"/>
    <w:rsid w:val="008475F3"/>
    <w:rsid w:val="00847612"/>
    <w:rsid w:val="00847686"/>
    <w:rsid w:val="00847723"/>
    <w:rsid w:val="008477A9"/>
    <w:rsid w:val="00847895"/>
    <w:rsid w:val="00847998"/>
    <w:rsid w:val="008479B8"/>
    <w:rsid w:val="008479F4"/>
    <w:rsid w:val="00847BFF"/>
    <w:rsid w:val="00847C0E"/>
    <w:rsid w:val="008503E3"/>
    <w:rsid w:val="00850403"/>
    <w:rsid w:val="008506CE"/>
    <w:rsid w:val="008509F7"/>
    <w:rsid w:val="00851861"/>
    <w:rsid w:val="00851CF6"/>
    <w:rsid w:val="00851F55"/>
    <w:rsid w:val="00852303"/>
    <w:rsid w:val="008526CA"/>
    <w:rsid w:val="008527EA"/>
    <w:rsid w:val="00852BE4"/>
    <w:rsid w:val="00852E14"/>
    <w:rsid w:val="00852E6F"/>
    <w:rsid w:val="0085311A"/>
    <w:rsid w:val="00853478"/>
    <w:rsid w:val="00853587"/>
    <w:rsid w:val="0085367B"/>
    <w:rsid w:val="0085386D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4F51"/>
    <w:rsid w:val="008550E1"/>
    <w:rsid w:val="00855167"/>
    <w:rsid w:val="008552FA"/>
    <w:rsid w:val="00855459"/>
    <w:rsid w:val="00855599"/>
    <w:rsid w:val="00855A2E"/>
    <w:rsid w:val="00855AF6"/>
    <w:rsid w:val="00855C0A"/>
    <w:rsid w:val="00855D37"/>
    <w:rsid w:val="00855E9D"/>
    <w:rsid w:val="00855EEC"/>
    <w:rsid w:val="0085604D"/>
    <w:rsid w:val="00856A69"/>
    <w:rsid w:val="00856CA2"/>
    <w:rsid w:val="00856D14"/>
    <w:rsid w:val="00856F53"/>
    <w:rsid w:val="00856F6B"/>
    <w:rsid w:val="0085711D"/>
    <w:rsid w:val="008573B5"/>
    <w:rsid w:val="008573DA"/>
    <w:rsid w:val="0085746D"/>
    <w:rsid w:val="008577DB"/>
    <w:rsid w:val="0085796C"/>
    <w:rsid w:val="00857992"/>
    <w:rsid w:val="00857C9A"/>
    <w:rsid w:val="00857DC4"/>
    <w:rsid w:val="00857E52"/>
    <w:rsid w:val="008600AD"/>
    <w:rsid w:val="00860107"/>
    <w:rsid w:val="008601A4"/>
    <w:rsid w:val="00860380"/>
    <w:rsid w:val="008605E1"/>
    <w:rsid w:val="00860B4D"/>
    <w:rsid w:val="0086147A"/>
    <w:rsid w:val="00861553"/>
    <w:rsid w:val="00861DBB"/>
    <w:rsid w:val="00861DD4"/>
    <w:rsid w:val="00862136"/>
    <w:rsid w:val="008622BC"/>
    <w:rsid w:val="00862425"/>
    <w:rsid w:val="008624F3"/>
    <w:rsid w:val="00862597"/>
    <w:rsid w:val="008627A9"/>
    <w:rsid w:val="00862840"/>
    <w:rsid w:val="00862C18"/>
    <w:rsid w:val="00862C5F"/>
    <w:rsid w:val="00862E36"/>
    <w:rsid w:val="00862E90"/>
    <w:rsid w:val="00862EC7"/>
    <w:rsid w:val="008631A6"/>
    <w:rsid w:val="00863274"/>
    <w:rsid w:val="00863329"/>
    <w:rsid w:val="008635F9"/>
    <w:rsid w:val="008636EA"/>
    <w:rsid w:val="008637D4"/>
    <w:rsid w:val="00863B12"/>
    <w:rsid w:val="00863EC2"/>
    <w:rsid w:val="00863F1C"/>
    <w:rsid w:val="00864130"/>
    <w:rsid w:val="008642D2"/>
    <w:rsid w:val="00864316"/>
    <w:rsid w:val="00864520"/>
    <w:rsid w:val="00864DD6"/>
    <w:rsid w:val="00865407"/>
    <w:rsid w:val="00865561"/>
    <w:rsid w:val="00865811"/>
    <w:rsid w:val="00865AB8"/>
    <w:rsid w:val="00865DF8"/>
    <w:rsid w:val="00865FD7"/>
    <w:rsid w:val="0086621D"/>
    <w:rsid w:val="0086622E"/>
    <w:rsid w:val="008664EA"/>
    <w:rsid w:val="00866F4E"/>
    <w:rsid w:val="00867447"/>
    <w:rsid w:val="00867A93"/>
    <w:rsid w:val="00867BE2"/>
    <w:rsid w:val="00870531"/>
    <w:rsid w:val="00870CE9"/>
    <w:rsid w:val="00870EAA"/>
    <w:rsid w:val="00870FB7"/>
    <w:rsid w:val="0087116F"/>
    <w:rsid w:val="00871264"/>
    <w:rsid w:val="00871449"/>
    <w:rsid w:val="008719DF"/>
    <w:rsid w:val="008719E0"/>
    <w:rsid w:val="00871A5C"/>
    <w:rsid w:val="00871AD3"/>
    <w:rsid w:val="00871BF4"/>
    <w:rsid w:val="00871D60"/>
    <w:rsid w:val="008721A7"/>
    <w:rsid w:val="008727B9"/>
    <w:rsid w:val="008728BD"/>
    <w:rsid w:val="00872ABF"/>
    <w:rsid w:val="00872E0C"/>
    <w:rsid w:val="00873586"/>
    <w:rsid w:val="008739F4"/>
    <w:rsid w:val="0087419F"/>
    <w:rsid w:val="008743AC"/>
    <w:rsid w:val="008745DC"/>
    <w:rsid w:val="00874863"/>
    <w:rsid w:val="00874A80"/>
    <w:rsid w:val="00874CDE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6121"/>
    <w:rsid w:val="00876166"/>
    <w:rsid w:val="0087651D"/>
    <w:rsid w:val="008765FB"/>
    <w:rsid w:val="00876AFB"/>
    <w:rsid w:val="00876B36"/>
    <w:rsid w:val="00876D96"/>
    <w:rsid w:val="00876DFB"/>
    <w:rsid w:val="00876E08"/>
    <w:rsid w:val="00876FDA"/>
    <w:rsid w:val="00877638"/>
    <w:rsid w:val="00877742"/>
    <w:rsid w:val="00877843"/>
    <w:rsid w:val="00877A08"/>
    <w:rsid w:val="00877D7B"/>
    <w:rsid w:val="00877E5E"/>
    <w:rsid w:val="00880048"/>
    <w:rsid w:val="008802C7"/>
    <w:rsid w:val="0088035C"/>
    <w:rsid w:val="008805D6"/>
    <w:rsid w:val="008808BA"/>
    <w:rsid w:val="00880B2D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155"/>
    <w:rsid w:val="00882361"/>
    <w:rsid w:val="00882646"/>
    <w:rsid w:val="008827AB"/>
    <w:rsid w:val="0088280D"/>
    <w:rsid w:val="00882810"/>
    <w:rsid w:val="008829E3"/>
    <w:rsid w:val="00882AF8"/>
    <w:rsid w:val="00882B25"/>
    <w:rsid w:val="00882D9D"/>
    <w:rsid w:val="008831DD"/>
    <w:rsid w:val="0088331A"/>
    <w:rsid w:val="008834BC"/>
    <w:rsid w:val="0088390F"/>
    <w:rsid w:val="00883A51"/>
    <w:rsid w:val="00883EB0"/>
    <w:rsid w:val="00883F38"/>
    <w:rsid w:val="008842CF"/>
    <w:rsid w:val="00884325"/>
    <w:rsid w:val="008844A9"/>
    <w:rsid w:val="00884813"/>
    <w:rsid w:val="00884AF2"/>
    <w:rsid w:val="00884BFD"/>
    <w:rsid w:val="00884CC0"/>
    <w:rsid w:val="00884F24"/>
    <w:rsid w:val="008851DB"/>
    <w:rsid w:val="008852BB"/>
    <w:rsid w:val="00885676"/>
    <w:rsid w:val="008859FF"/>
    <w:rsid w:val="00885C9A"/>
    <w:rsid w:val="00886239"/>
    <w:rsid w:val="00886566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DEF"/>
    <w:rsid w:val="00887E4F"/>
    <w:rsid w:val="008900E8"/>
    <w:rsid w:val="00890409"/>
    <w:rsid w:val="00890CDC"/>
    <w:rsid w:val="00890EF7"/>
    <w:rsid w:val="00890F30"/>
    <w:rsid w:val="00890F3E"/>
    <w:rsid w:val="0089106C"/>
    <w:rsid w:val="0089129A"/>
    <w:rsid w:val="008913EB"/>
    <w:rsid w:val="008914AB"/>
    <w:rsid w:val="0089184F"/>
    <w:rsid w:val="00891876"/>
    <w:rsid w:val="008918ED"/>
    <w:rsid w:val="00891913"/>
    <w:rsid w:val="00891A29"/>
    <w:rsid w:val="00891AD2"/>
    <w:rsid w:val="00891DD1"/>
    <w:rsid w:val="00892184"/>
    <w:rsid w:val="00892591"/>
    <w:rsid w:val="008928E1"/>
    <w:rsid w:val="00892A03"/>
    <w:rsid w:val="00892CE5"/>
    <w:rsid w:val="00892D63"/>
    <w:rsid w:val="00893DAF"/>
    <w:rsid w:val="00894166"/>
    <w:rsid w:val="008942AE"/>
    <w:rsid w:val="008942E9"/>
    <w:rsid w:val="0089437B"/>
    <w:rsid w:val="008944E1"/>
    <w:rsid w:val="00894516"/>
    <w:rsid w:val="0089461A"/>
    <w:rsid w:val="00894807"/>
    <w:rsid w:val="00894819"/>
    <w:rsid w:val="00894A6C"/>
    <w:rsid w:val="008957AD"/>
    <w:rsid w:val="008958EB"/>
    <w:rsid w:val="00895C92"/>
    <w:rsid w:val="00895CAC"/>
    <w:rsid w:val="00895DBA"/>
    <w:rsid w:val="00896142"/>
    <w:rsid w:val="00896379"/>
    <w:rsid w:val="0089641D"/>
    <w:rsid w:val="0089645F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6C6"/>
    <w:rsid w:val="008A0749"/>
    <w:rsid w:val="008A085D"/>
    <w:rsid w:val="008A087C"/>
    <w:rsid w:val="008A0A17"/>
    <w:rsid w:val="008A0B31"/>
    <w:rsid w:val="008A1194"/>
    <w:rsid w:val="008A12C6"/>
    <w:rsid w:val="008A156E"/>
    <w:rsid w:val="008A1642"/>
    <w:rsid w:val="008A1665"/>
    <w:rsid w:val="008A16FD"/>
    <w:rsid w:val="008A171D"/>
    <w:rsid w:val="008A1A6F"/>
    <w:rsid w:val="008A1BB9"/>
    <w:rsid w:val="008A2499"/>
    <w:rsid w:val="008A2884"/>
    <w:rsid w:val="008A28DC"/>
    <w:rsid w:val="008A2F72"/>
    <w:rsid w:val="008A3289"/>
    <w:rsid w:val="008A3419"/>
    <w:rsid w:val="008A3763"/>
    <w:rsid w:val="008A3C9F"/>
    <w:rsid w:val="008A4448"/>
    <w:rsid w:val="008A478E"/>
    <w:rsid w:val="008A48C2"/>
    <w:rsid w:val="008A49D2"/>
    <w:rsid w:val="008A4D74"/>
    <w:rsid w:val="008A4DF2"/>
    <w:rsid w:val="008A51AA"/>
    <w:rsid w:val="008A5802"/>
    <w:rsid w:val="008A5922"/>
    <w:rsid w:val="008A59B9"/>
    <w:rsid w:val="008A5B9D"/>
    <w:rsid w:val="008A5BE6"/>
    <w:rsid w:val="008A5C66"/>
    <w:rsid w:val="008A5CED"/>
    <w:rsid w:val="008A5D39"/>
    <w:rsid w:val="008A5E41"/>
    <w:rsid w:val="008A5F36"/>
    <w:rsid w:val="008A607C"/>
    <w:rsid w:val="008A60EA"/>
    <w:rsid w:val="008A6284"/>
    <w:rsid w:val="008A66E6"/>
    <w:rsid w:val="008A6AF7"/>
    <w:rsid w:val="008A6FAF"/>
    <w:rsid w:val="008A72E1"/>
    <w:rsid w:val="008A759B"/>
    <w:rsid w:val="008A7820"/>
    <w:rsid w:val="008A7829"/>
    <w:rsid w:val="008A7A84"/>
    <w:rsid w:val="008A7C36"/>
    <w:rsid w:val="008B00D8"/>
    <w:rsid w:val="008B02B4"/>
    <w:rsid w:val="008B0430"/>
    <w:rsid w:val="008B046E"/>
    <w:rsid w:val="008B0680"/>
    <w:rsid w:val="008B07CE"/>
    <w:rsid w:val="008B083E"/>
    <w:rsid w:val="008B0AB1"/>
    <w:rsid w:val="008B0ABE"/>
    <w:rsid w:val="008B0B5B"/>
    <w:rsid w:val="008B0DF7"/>
    <w:rsid w:val="008B0EA3"/>
    <w:rsid w:val="008B1578"/>
    <w:rsid w:val="008B1AA2"/>
    <w:rsid w:val="008B1AC9"/>
    <w:rsid w:val="008B1D9F"/>
    <w:rsid w:val="008B1F49"/>
    <w:rsid w:val="008B20E1"/>
    <w:rsid w:val="008B2623"/>
    <w:rsid w:val="008B2B0B"/>
    <w:rsid w:val="008B2CAA"/>
    <w:rsid w:val="008B33A9"/>
    <w:rsid w:val="008B342B"/>
    <w:rsid w:val="008B374E"/>
    <w:rsid w:val="008B38CC"/>
    <w:rsid w:val="008B3936"/>
    <w:rsid w:val="008B3AA6"/>
    <w:rsid w:val="008B3B76"/>
    <w:rsid w:val="008B3C3B"/>
    <w:rsid w:val="008B3C3C"/>
    <w:rsid w:val="008B3D24"/>
    <w:rsid w:val="008B3EEC"/>
    <w:rsid w:val="008B40D4"/>
    <w:rsid w:val="008B423E"/>
    <w:rsid w:val="008B4590"/>
    <w:rsid w:val="008B4BEE"/>
    <w:rsid w:val="008B4CA7"/>
    <w:rsid w:val="008B4D77"/>
    <w:rsid w:val="008B50B8"/>
    <w:rsid w:val="008B558E"/>
    <w:rsid w:val="008B59AC"/>
    <w:rsid w:val="008B5A31"/>
    <w:rsid w:val="008B619A"/>
    <w:rsid w:val="008B648F"/>
    <w:rsid w:val="008B6873"/>
    <w:rsid w:val="008B68E7"/>
    <w:rsid w:val="008B6916"/>
    <w:rsid w:val="008B6CD8"/>
    <w:rsid w:val="008B6E98"/>
    <w:rsid w:val="008B74BC"/>
    <w:rsid w:val="008B7839"/>
    <w:rsid w:val="008B785D"/>
    <w:rsid w:val="008B7E9B"/>
    <w:rsid w:val="008B7EED"/>
    <w:rsid w:val="008C0069"/>
    <w:rsid w:val="008C00C6"/>
    <w:rsid w:val="008C01B2"/>
    <w:rsid w:val="008C03B3"/>
    <w:rsid w:val="008C0590"/>
    <w:rsid w:val="008C05DD"/>
    <w:rsid w:val="008C05F0"/>
    <w:rsid w:val="008C080E"/>
    <w:rsid w:val="008C0889"/>
    <w:rsid w:val="008C0C3B"/>
    <w:rsid w:val="008C0C7E"/>
    <w:rsid w:val="008C0D9C"/>
    <w:rsid w:val="008C0DC1"/>
    <w:rsid w:val="008C13DF"/>
    <w:rsid w:val="008C14AF"/>
    <w:rsid w:val="008C14D5"/>
    <w:rsid w:val="008C158E"/>
    <w:rsid w:val="008C1722"/>
    <w:rsid w:val="008C1745"/>
    <w:rsid w:val="008C18E9"/>
    <w:rsid w:val="008C19D3"/>
    <w:rsid w:val="008C1A65"/>
    <w:rsid w:val="008C2A89"/>
    <w:rsid w:val="008C2AC6"/>
    <w:rsid w:val="008C2DA5"/>
    <w:rsid w:val="008C31BC"/>
    <w:rsid w:val="008C3530"/>
    <w:rsid w:val="008C3A3A"/>
    <w:rsid w:val="008C3F4C"/>
    <w:rsid w:val="008C40C8"/>
    <w:rsid w:val="008C440B"/>
    <w:rsid w:val="008C4472"/>
    <w:rsid w:val="008C4600"/>
    <w:rsid w:val="008C4900"/>
    <w:rsid w:val="008C49FD"/>
    <w:rsid w:val="008C4BD5"/>
    <w:rsid w:val="008C4D95"/>
    <w:rsid w:val="008C4FEA"/>
    <w:rsid w:val="008C62AE"/>
    <w:rsid w:val="008C6470"/>
    <w:rsid w:val="008C6497"/>
    <w:rsid w:val="008C69C0"/>
    <w:rsid w:val="008C6C66"/>
    <w:rsid w:val="008C6C95"/>
    <w:rsid w:val="008C6CAE"/>
    <w:rsid w:val="008C700D"/>
    <w:rsid w:val="008C7156"/>
    <w:rsid w:val="008C73CC"/>
    <w:rsid w:val="008C73DA"/>
    <w:rsid w:val="008C7412"/>
    <w:rsid w:val="008C7458"/>
    <w:rsid w:val="008C74E9"/>
    <w:rsid w:val="008C7647"/>
    <w:rsid w:val="008C790B"/>
    <w:rsid w:val="008C7A9E"/>
    <w:rsid w:val="008C7AE6"/>
    <w:rsid w:val="008C7B6D"/>
    <w:rsid w:val="008D029C"/>
    <w:rsid w:val="008D0450"/>
    <w:rsid w:val="008D04D7"/>
    <w:rsid w:val="008D0759"/>
    <w:rsid w:val="008D09DE"/>
    <w:rsid w:val="008D0B5D"/>
    <w:rsid w:val="008D0E17"/>
    <w:rsid w:val="008D1549"/>
    <w:rsid w:val="008D18B6"/>
    <w:rsid w:val="008D195E"/>
    <w:rsid w:val="008D1C6B"/>
    <w:rsid w:val="008D1E3A"/>
    <w:rsid w:val="008D1F37"/>
    <w:rsid w:val="008D2308"/>
    <w:rsid w:val="008D260D"/>
    <w:rsid w:val="008D286C"/>
    <w:rsid w:val="008D2A75"/>
    <w:rsid w:val="008D3122"/>
    <w:rsid w:val="008D3337"/>
    <w:rsid w:val="008D3692"/>
    <w:rsid w:val="008D3706"/>
    <w:rsid w:val="008D3918"/>
    <w:rsid w:val="008D3B26"/>
    <w:rsid w:val="008D3B55"/>
    <w:rsid w:val="008D443B"/>
    <w:rsid w:val="008D475E"/>
    <w:rsid w:val="008D47C1"/>
    <w:rsid w:val="008D4827"/>
    <w:rsid w:val="008D492D"/>
    <w:rsid w:val="008D4A18"/>
    <w:rsid w:val="008D4A71"/>
    <w:rsid w:val="008D4AD1"/>
    <w:rsid w:val="008D4DA5"/>
    <w:rsid w:val="008D4E64"/>
    <w:rsid w:val="008D567F"/>
    <w:rsid w:val="008D5698"/>
    <w:rsid w:val="008D56DB"/>
    <w:rsid w:val="008D58F4"/>
    <w:rsid w:val="008D5F59"/>
    <w:rsid w:val="008D615B"/>
    <w:rsid w:val="008D6651"/>
    <w:rsid w:val="008D6771"/>
    <w:rsid w:val="008D6A98"/>
    <w:rsid w:val="008D6B74"/>
    <w:rsid w:val="008D6EC9"/>
    <w:rsid w:val="008D71DD"/>
    <w:rsid w:val="008D75E9"/>
    <w:rsid w:val="008D7B4C"/>
    <w:rsid w:val="008D7BB9"/>
    <w:rsid w:val="008E0049"/>
    <w:rsid w:val="008E0115"/>
    <w:rsid w:val="008E0118"/>
    <w:rsid w:val="008E02E1"/>
    <w:rsid w:val="008E05DF"/>
    <w:rsid w:val="008E070B"/>
    <w:rsid w:val="008E0742"/>
    <w:rsid w:val="008E08C5"/>
    <w:rsid w:val="008E0938"/>
    <w:rsid w:val="008E0A8B"/>
    <w:rsid w:val="008E0B9B"/>
    <w:rsid w:val="008E1234"/>
    <w:rsid w:val="008E163A"/>
    <w:rsid w:val="008E19BD"/>
    <w:rsid w:val="008E1B08"/>
    <w:rsid w:val="008E1C39"/>
    <w:rsid w:val="008E1C5B"/>
    <w:rsid w:val="008E1EA8"/>
    <w:rsid w:val="008E1F60"/>
    <w:rsid w:val="008E1FB2"/>
    <w:rsid w:val="008E22C5"/>
    <w:rsid w:val="008E23A0"/>
    <w:rsid w:val="008E28A9"/>
    <w:rsid w:val="008E28D8"/>
    <w:rsid w:val="008E2E42"/>
    <w:rsid w:val="008E2F66"/>
    <w:rsid w:val="008E3177"/>
    <w:rsid w:val="008E3932"/>
    <w:rsid w:val="008E39C5"/>
    <w:rsid w:val="008E3CF3"/>
    <w:rsid w:val="008E3D69"/>
    <w:rsid w:val="008E3EC2"/>
    <w:rsid w:val="008E3F92"/>
    <w:rsid w:val="008E40E1"/>
    <w:rsid w:val="008E413C"/>
    <w:rsid w:val="008E413E"/>
    <w:rsid w:val="008E4A26"/>
    <w:rsid w:val="008E504D"/>
    <w:rsid w:val="008E535A"/>
    <w:rsid w:val="008E549A"/>
    <w:rsid w:val="008E564C"/>
    <w:rsid w:val="008E58E9"/>
    <w:rsid w:val="008E5A49"/>
    <w:rsid w:val="008E5B8E"/>
    <w:rsid w:val="008E5E4F"/>
    <w:rsid w:val="008E5F70"/>
    <w:rsid w:val="008E668D"/>
    <w:rsid w:val="008E6982"/>
    <w:rsid w:val="008E6AAD"/>
    <w:rsid w:val="008E6E88"/>
    <w:rsid w:val="008E7155"/>
    <w:rsid w:val="008E71CD"/>
    <w:rsid w:val="008E71E0"/>
    <w:rsid w:val="008E72ED"/>
    <w:rsid w:val="008E7375"/>
    <w:rsid w:val="008E75FB"/>
    <w:rsid w:val="008E7659"/>
    <w:rsid w:val="008E7666"/>
    <w:rsid w:val="008E768C"/>
    <w:rsid w:val="008E76F3"/>
    <w:rsid w:val="008E76F6"/>
    <w:rsid w:val="008E7BF7"/>
    <w:rsid w:val="008E7DD7"/>
    <w:rsid w:val="008F06D7"/>
    <w:rsid w:val="008F07A2"/>
    <w:rsid w:val="008F0A06"/>
    <w:rsid w:val="008F0A49"/>
    <w:rsid w:val="008F0AD4"/>
    <w:rsid w:val="008F0BEB"/>
    <w:rsid w:val="008F0C6E"/>
    <w:rsid w:val="008F0E7D"/>
    <w:rsid w:val="008F1121"/>
    <w:rsid w:val="008F13F4"/>
    <w:rsid w:val="008F14E9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0C"/>
    <w:rsid w:val="008F2AF8"/>
    <w:rsid w:val="008F3192"/>
    <w:rsid w:val="008F3335"/>
    <w:rsid w:val="008F3423"/>
    <w:rsid w:val="008F3613"/>
    <w:rsid w:val="008F367B"/>
    <w:rsid w:val="008F36B8"/>
    <w:rsid w:val="008F37A8"/>
    <w:rsid w:val="008F3B42"/>
    <w:rsid w:val="008F3FE6"/>
    <w:rsid w:val="008F4010"/>
    <w:rsid w:val="008F4098"/>
    <w:rsid w:val="008F409A"/>
    <w:rsid w:val="008F42FC"/>
    <w:rsid w:val="008F431D"/>
    <w:rsid w:val="008F447F"/>
    <w:rsid w:val="008F4816"/>
    <w:rsid w:val="008F4B38"/>
    <w:rsid w:val="008F526D"/>
    <w:rsid w:val="008F54AA"/>
    <w:rsid w:val="008F54F9"/>
    <w:rsid w:val="008F5E47"/>
    <w:rsid w:val="008F5F94"/>
    <w:rsid w:val="008F616A"/>
    <w:rsid w:val="008F6191"/>
    <w:rsid w:val="008F62BC"/>
    <w:rsid w:val="008F644B"/>
    <w:rsid w:val="008F6454"/>
    <w:rsid w:val="008F682C"/>
    <w:rsid w:val="008F686C"/>
    <w:rsid w:val="008F7049"/>
    <w:rsid w:val="008F711C"/>
    <w:rsid w:val="008F7274"/>
    <w:rsid w:val="008F731A"/>
    <w:rsid w:val="008F749E"/>
    <w:rsid w:val="008F74C4"/>
    <w:rsid w:val="008F75A7"/>
    <w:rsid w:val="008F78A9"/>
    <w:rsid w:val="008F7A53"/>
    <w:rsid w:val="008F7B11"/>
    <w:rsid w:val="008F7CF4"/>
    <w:rsid w:val="009001FE"/>
    <w:rsid w:val="009003BD"/>
    <w:rsid w:val="009004E0"/>
    <w:rsid w:val="00900558"/>
    <w:rsid w:val="009006E7"/>
    <w:rsid w:val="009007B8"/>
    <w:rsid w:val="009008F4"/>
    <w:rsid w:val="00900C3C"/>
    <w:rsid w:val="00900D7E"/>
    <w:rsid w:val="00900E8C"/>
    <w:rsid w:val="00901385"/>
    <w:rsid w:val="00901439"/>
    <w:rsid w:val="009017C4"/>
    <w:rsid w:val="009017D8"/>
    <w:rsid w:val="00901AA3"/>
    <w:rsid w:val="00901F0C"/>
    <w:rsid w:val="00901FE8"/>
    <w:rsid w:val="00902147"/>
    <w:rsid w:val="00902340"/>
    <w:rsid w:val="009024BE"/>
    <w:rsid w:val="00902619"/>
    <w:rsid w:val="00902698"/>
    <w:rsid w:val="009026F7"/>
    <w:rsid w:val="009027E8"/>
    <w:rsid w:val="009029A6"/>
    <w:rsid w:val="00902A0D"/>
    <w:rsid w:val="00902C11"/>
    <w:rsid w:val="00902C1F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40E2"/>
    <w:rsid w:val="009043EA"/>
    <w:rsid w:val="0090466C"/>
    <w:rsid w:val="0090467B"/>
    <w:rsid w:val="0090471C"/>
    <w:rsid w:val="00904967"/>
    <w:rsid w:val="00904B66"/>
    <w:rsid w:val="00904C4C"/>
    <w:rsid w:val="00904F50"/>
    <w:rsid w:val="00905012"/>
    <w:rsid w:val="00905125"/>
    <w:rsid w:val="009051B4"/>
    <w:rsid w:val="00905253"/>
    <w:rsid w:val="00905357"/>
    <w:rsid w:val="009059C2"/>
    <w:rsid w:val="00905E24"/>
    <w:rsid w:val="00905EC9"/>
    <w:rsid w:val="0090627E"/>
    <w:rsid w:val="00906422"/>
    <w:rsid w:val="009065A4"/>
    <w:rsid w:val="009067D6"/>
    <w:rsid w:val="0090694E"/>
    <w:rsid w:val="00906DEE"/>
    <w:rsid w:val="00906E56"/>
    <w:rsid w:val="00906FAF"/>
    <w:rsid w:val="00907038"/>
    <w:rsid w:val="0090768F"/>
    <w:rsid w:val="009077B7"/>
    <w:rsid w:val="009078A8"/>
    <w:rsid w:val="00907CF1"/>
    <w:rsid w:val="00907CF8"/>
    <w:rsid w:val="009100F8"/>
    <w:rsid w:val="009104CC"/>
    <w:rsid w:val="0091055E"/>
    <w:rsid w:val="009105C1"/>
    <w:rsid w:val="00910622"/>
    <w:rsid w:val="00910630"/>
    <w:rsid w:val="009107D4"/>
    <w:rsid w:val="009109D4"/>
    <w:rsid w:val="009109E3"/>
    <w:rsid w:val="009109F4"/>
    <w:rsid w:val="00910AF0"/>
    <w:rsid w:val="00910DC8"/>
    <w:rsid w:val="00910E1D"/>
    <w:rsid w:val="00910EF5"/>
    <w:rsid w:val="009113FE"/>
    <w:rsid w:val="00911470"/>
    <w:rsid w:val="009114EF"/>
    <w:rsid w:val="00911597"/>
    <w:rsid w:val="0091185E"/>
    <w:rsid w:val="00911950"/>
    <w:rsid w:val="00911C1D"/>
    <w:rsid w:val="009121A4"/>
    <w:rsid w:val="0091239D"/>
    <w:rsid w:val="00912721"/>
    <w:rsid w:val="0091297D"/>
    <w:rsid w:val="00912C79"/>
    <w:rsid w:val="009133A1"/>
    <w:rsid w:val="009133B9"/>
    <w:rsid w:val="009134A2"/>
    <w:rsid w:val="00913C23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017"/>
    <w:rsid w:val="009151AF"/>
    <w:rsid w:val="009156AC"/>
    <w:rsid w:val="0091574B"/>
    <w:rsid w:val="00915770"/>
    <w:rsid w:val="0091596A"/>
    <w:rsid w:val="00915A44"/>
    <w:rsid w:val="00915B1A"/>
    <w:rsid w:val="00915BED"/>
    <w:rsid w:val="00915F61"/>
    <w:rsid w:val="00916004"/>
    <w:rsid w:val="009161CB"/>
    <w:rsid w:val="00916296"/>
    <w:rsid w:val="009165E2"/>
    <w:rsid w:val="009165E8"/>
    <w:rsid w:val="00916662"/>
    <w:rsid w:val="00916896"/>
    <w:rsid w:val="009169E7"/>
    <w:rsid w:val="00916A25"/>
    <w:rsid w:val="00916AD0"/>
    <w:rsid w:val="00916D97"/>
    <w:rsid w:val="00916E59"/>
    <w:rsid w:val="00917262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9EF"/>
    <w:rsid w:val="00920AF9"/>
    <w:rsid w:val="00920DD9"/>
    <w:rsid w:val="00920DFE"/>
    <w:rsid w:val="0092128B"/>
    <w:rsid w:val="00921341"/>
    <w:rsid w:val="00921504"/>
    <w:rsid w:val="009216BD"/>
    <w:rsid w:val="00921777"/>
    <w:rsid w:val="009217A8"/>
    <w:rsid w:val="00921C13"/>
    <w:rsid w:val="00921D50"/>
    <w:rsid w:val="0092205A"/>
    <w:rsid w:val="00922488"/>
    <w:rsid w:val="00922503"/>
    <w:rsid w:val="00922587"/>
    <w:rsid w:val="00922B3E"/>
    <w:rsid w:val="00922CCE"/>
    <w:rsid w:val="00922D7F"/>
    <w:rsid w:val="009231D8"/>
    <w:rsid w:val="00923452"/>
    <w:rsid w:val="00923560"/>
    <w:rsid w:val="00923B25"/>
    <w:rsid w:val="00923D09"/>
    <w:rsid w:val="00923F65"/>
    <w:rsid w:val="009243E1"/>
    <w:rsid w:val="00924761"/>
    <w:rsid w:val="00924934"/>
    <w:rsid w:val="009254B2"/>
    <w:rsid w:val="009254CF"/>
    <w:rsid w:val="00925916"/>
    <w:rsid w:val="00925CF5"/>
    <w:rsid w:val="00925D23"/>
    <w:rsid w:val="00925DFC"/>
    <w:rsid w:val="00925E16"/>
    <w:rsid w:val="00925E80"/>
    <w:rsid w:val="00926036"/>
    <w:rsid w:val="00926521"/>
    <w:rsid w:val="0092658C"/>
    <w:rsid w:val="0092659B"/>
    <w:rsid w:val="00926763"/>
    <w:rsid w:val="0092689A"/>
    <w:rsid w:val="00926D6F"/>
    <w:rsid w:val="00926F2C"/>
    <w:rsid w:val="0092732D"/>
    <w:rsid w:val="00927411"/>
    <w:rsid w:val="00927690"/>
    <w:rsid w:val="0092778D"/>
    <w:rsid w:val="009279A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145"/>
    <w:rsid w:val="009312EE"/>
    <w:rsid w:val="0093146D"/>
    <w:rsid w:val="00931980"/>
    <w:rsid w:val="009319D5"/>
    <w:rsid w:val="00931B10"/>
    <w:rsid w:val="00931B23"/>
    <w:rsid w:val="00931BC1"/>
    <w:rsid w:val="00931D38"/>
    <w:rsid w:val="00931EA5"/>
    <w:rsid w:val="009321EC"/>
    <w:rsid w:val="009324DD"/>
    <w:rsid w:val="00932AD8"/>
    <w:rsid w:val="00932FB7"/>
    <w:rsid w:val="0093324F"/>
    <w:rsid w:val="00933661"/>
    <w:rsid w:val="009339AE"/>
    <w:rsid w:val="00933BB9"/>
    <w:rsid w:val="00933BC5"/>
    <w:rsid w:val="00933BF2"/>
    <w:rsid w:val="00933F72"/>
    <w:rsid w:val="009340D4"/>
    <w:rsid w:val="0093444C"/>
    <w:rsid w:val="00934648"/>
    <w:rsid w:val="00934942"/>
    <w:rsid w:val="009350C9"/>
    <w:rsid w:val="0093519D"/>
    <w:rsid w:val="0093525F"/>
    <w:rsid w:val="009355D1"/>
    <w:rsid w:val="00935818"/>
    <w:rsid w:val="00935936"/>
    <w:rsid w:val="00935BB2"/>
    <w:rsid w:val="00935D4F"/>
    <w:rsid w:val="00935DA9"/>
    <w:rsid w:val="00936256"/>
    <w:rsid w:val="0093639F"/>
    <w:rsid w:val="009365D3"/>
    <w:rsid w:val="009369FF"/>
    <w:rsid w:val="00936FC2"/>
    <w:rsid w:val="009371EA"/>
    <w:rsid w:val="0093733C"/>
    <w:rsid w:val="0093745A"/>
    <w:rsid w:val="00937723"/>
    <w:rsid w:val="00937972"/>
    <w:rsid w:val="00937E2F"/>
    <w:rsid w:val="0094000E"/>
    <w:rsid w:val="00940EA7"/>
    <w:rsid w:val="00941564"/>
    <w:rsid w:val="0094188A"/>
    <w:rsid w:val="00941C26"/>
    <w:rsid w:val="00942051"/>
    <w:rsid w:val="009424D0"/>
    <w:rsid w:val="00942728"/>
    <w:rsid w:val="00942743"/>
    <w:rsid w:val="009428FD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5253"/>
    <w:rsid w:val="009452B2"/>
    <w:rsid w:val="0094535E"/>
    <w:rsid w:val="009455D4"/>
    <w:rsid w:val="0094567E"/>
    <w:rsid w:val="00945822"/>
    <w:rsid w:val="00945974"/>
    <w:rsid w:val="00945B3A"/>
    <w:rsid w:val="00945C99"/>
    <w:rsid w:val="00945FCA"/>
    <w:rsid w:val="00946181"/>
    <w:rsid w:val="0094623E"/>
    <w:rsid w:val="0094671F"/>
    <w:rsid w:val="0094694A"/>
    <w:rsid w:val="0094703C"/>
    <w:rsid w:val="0094707F"/>
    <w:rsid w:val="00947BCF"/>
    <w:rsid w:val="00947D85"/>
    <w:rsid w:val="00950212"/>
    <w:rsid w:val="00950424"/>
    <w:rsid w:val="0095050D"/>
    <w:rsid w:val="00950770"/>
    <w:rsid w:val="00950EAA"/>
    <w:rsid w:val="00950EE9"/>
    <w:rsid w:val="00950EFC"/>
    <w:rsid w:val="0095131D"/>
    <w:rsid w:val="00951489"/>
    <w:rsid w:val="009514CE"/>
    <w:rsid w:val="0095169D"/>
    <w:rsid w:val="009518DA"/>
    <w:rsid w:val="009523E7"/>
    <w:rsid w:val="0095267F"/>
    <w:rsid w:val="009527C0"/>
    <w:rsid w:val="0095280A"/>
    <w:rsid w:val="00952853"/>
    <w:rsid w:val="0095287A"/>
    <w:rsid w:val="00952933"/>
    <w:rsid w:val="0095293B"/>
    <w:rsid w:val="009529FD"/>
    <w:rsid w:val="00952C18"/>
    <w:rsid w:val="00952D89"/>
    <w:rsid w:val="00952E6C"/>
    <w:rsid w:val="0095302C"/>
    <w:rsid w:val="00953079"/>
    <w:rsid w:val="00953160"/>
    <w:rsid w:val="00953791"/>
    <w:rsid w:val="009537B4"/>
    <w:rsid w:val="00953AAA"/>
    <w:rsid w:val="00953B13"/>
    <w:rsid w:val="00953E9E"/>
    <w:rsid w:val="00953EB0"/>
    <w:rsid w:val="00954069"/>
    <w:rsid w:val="00954AB5"/>
    <w:rsid w:val="00954B99"/>
    <w:rsid w:val="00954D9B"/>
    <w:rsid w:val="00954DD5"/>
    <w:rsid w:val="009550CD"/>
    <w:rsid w:val="00955190"/>
    <w:rsid w:val="00955882"/>
    <w:rsid w:val="00955BDC"/>
    <w:rsid w:val="00955C88"/>
    <w:rsid w:val="00955CDF"/>
    <w:rsid w:val="00955D7B"/>
    <w:rsid w:val="0095617A"/>
    <w:rsid w:val="0095626A"/>
    <w:rsid w:val="00956543"/>
    <w:rsid w:val="0095681D"/>
    <w:rsid w:val="00956891"/>
    <w:rsid w:val="00956A09"/>
    <w:rsid w:val="00956D3E"/>
    <w:rsid w:val="0095761E"/>
    <w:rsid w:val="0095765C"/>
    <w:rsid w:val="00957FB0"/>
    <w:rsid w:val="00957FD2"/>
    <w:rsid w:val="009601AD"/>
    <w:rsid w:val="0096038E"/>
    <w:rsid w:val="009604A8"/>
    <w:rsid w:val="009605EE"/>
    <w:rsid w:val="0096069C"/>
    <w:rsid w:val="009609CC"/>
    <w:rsid w:val="009609CD"/>
    <w:rsid w:val="00960A01"/>
    <w:rsid w:val="00960CB6"/>
    <w:rsid w:val="00960E62"/>
    <w:rsid w:val="00960F52"/>
    <w:rsid w:val="00961173"/>
    <w:rsid w:val="0096150B"/>
    <w:rsid w:val="00961549"/>
    <w:rsid w:val="009616C9"/>
    <w:rsid w:val="009617A2"/>
    <w:rsid w:val="0096190E"/>
    <w:rsid w:val="00961D34"/>
    <w:rsid w:val="00961D52"/>
    <w:rsid w:val="0096217E"/>
    <w:rsid w:val="0096227D"/>
    <w:rsid w:val="0096228F"/>
    <w:rsid w:val="00962ADA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3E3E"/>
    <w:rsid w:val="00964054"/>
    <w:rsid w:val="009640E3"/>
    <w:rsid w:val="00964271"/>
    <w:rsid w:val="00964384"/>
    <w:rsid w:val="00964448"/>
    <w:rsid w:val="00964A12"/>
    <w:rsid w:val="00964B46"/>
    <w:rsid w:val="009650C7"/>
    <w:rsid w:val="009654E4"/>
    <w:rsid w:val="009655CA"/>
    <w:rsid w:val="009656DC"/>
    <w:rsid w:val="009656F9"/>
    <w:rsid w:val="0096579F"/>
    <w:rsid w:val="00965981"/>
    <w:rsid w:val="00965B83"/>
    <w:rsid w:val="00966504"/>
    <w:rsid w:val="00966601"/>
    <w:rsid w:val="00966692"/>
    <w:rsid w:val="00966988"/>
    <w:rsid w:val="009669E4"/>
    <w:rsid w:val="00966BC4"/>
    <w:rsid w:val="00966FF5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38B"/>
    <w:rsid w:val="009705F7"/>
    <w:rsid w:val="009706AE"/>
    <w:rsid w:val="00970B0A"/>
    <w:rsid w:val="00970FC4"/>
    <w:rsid w:val="009710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41C"/>
    <w:rsid w:val="009736B0"/>
    <w:rsid w:val="009737F4"/>
    <w:rsid w:val="00973C5A"/>
    <w:rsid w:val="00973D60"/>
    <w:rsid w:val="00973E0B"/>
    <w:rsid w:val="00974020"/>
    <w:rsid w:val="0097411F"/>
    <w:rsid w:val="0097463B"/>
    <w:rsid w:val="00974752"/>
    <w:rsid w:val="009749E4"/>
    <w:rsid w:val="00974E2C"/>
    <w:rsid w:val="00974E4A"/>
    <w:rsid w:val="00974FC5"/>
    <w:rsid w:val="00975231"/>
    <w:rsid w:val="00975673"/>
    <w:rsid w:val="00975DE7"/>
    <w:rsid w:val="00976154"/>
    <w:rsid w:val="00976179"/>
    <w:rsid w:val="00976297"/>
    <w:rsid w:val="0097649A"/>
    <w:rsid w:val="00976AE5"/>
    <w:rsid w:val="00976AE6"/>
    <w:rsid w:val="00976E0D"/>
    <w:rsid w:val="00976F26"/>
    <w:rsid w:val="00976FE3"/>
    <w:rsid w:val="0097704D"/>
    <w:rsid w:val="009770E5"/>
    <w:rsid w:val="0097740A"/>
    <w:rsid w:val="009775F1"/>
    <w:rsid w:val="0097779E"/>
    <w:rsid w:val="00977B61"/>
    <w:rsid w:val="00977E51"/>
    <w:rsid w:val="009802D3"/>
    <w:rsid w:val="00980446"/>
    <w:rsid w:val="009805F5"/>
    <w:rsid w:val="0098065C"/>
    <w:rsid w:val="009807AD"/>
    <w:rsid w:val="009807DA"/>
    <w:rsid w:val="009809E5"/>
    <w:rsid w:val="00980D5C"/>
    <w:rsid w:val="00980E8A"/>
    <w:rsid w:val="00980F1E"/>
    <w:rsid w:val="00980FB8"/>
    <w:rsid w:val="00981384"/>
    <w:rsid w:val="009815E6"/>
    <w:rsid w:val="0098178C"/>
    <w:rsid w:val="00981B04"/>
    <w:rsid w:val="00981EFA"/>
    <w:rsid w:val="00981F29"/>
    <w:rsid w:val="00981FD3"/>
    <w:rsid w:val="0098204B"/>
    <w:rsid w:val="0098207F"/>
    <w:rsid w:val="00982404"/>
    <w:rsid w:val="009824B0"/>
    <w:rsid w:val="0098260C"/>
    <w:rsid w:val="00982B23"/>
    <w:rsid w:val="00982F6F"/>
    <w:rsid w:val="0098303B"/>
    <w:rsid w:val="0098307C"/>
    <w:rsid w:val="0098313B"/>
    <w:rsid w:val="00983D1F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F20"/>
    <w:rsid w:val="009864A2"/>
    <w:rsid w:val="009864FB"/>
    <w:rsid w:val="009868FA"/>
    <w:rsid w:val="00986F54"/>
    <w:rsid w:val="00986FAC"/>
    <w:rsid w:val="00987409"/>
    <w:rsid w:val="00987998"/>
    <w:rsid w:val="00987C20"/>
    <w:rsid w:val="00987C47"/>
    <w:rsid w:val="00987DBD"/>
    <w:rsid w:val="00987E13"/>
    <w:rsid w:val="009901CC"/>
    <w:rsid w:val="0099042B"/>
    <w:rsid w:val="00990785"/>
    <w:rsid w:val="00990E03"/>
    <w:rsid w:val="00990E8B"/>
    <w:rsid w:val="00990F01"/>
    <w:rsid w:val="009911EA"/>
    <w:rsid w:val="00991426"/>
    <w:rsid w:val="00991559"/>
    <w:rsid w:val="00991937"/>
    <w:rsid w:val="00991D9E"/>
    <w:rsid w:val="00991E74"/>
    <w:rsid w:val="00991E7E"/>
    <w:rsid w:val="00991F92"/>
    <w:rsid w:val="0099224B"/>
    <w:rsid w:val="00992263"/>
    <w:rsid w:val="009922B4"/>
    <w:rsid w:val="0099257E"/>
    <w:rsid w:val="00992E8A"/>
    <w:rsid w:val="00992FDB"/>
    <w:rsid w:val="00993019"/>
    <w:rsid w:val="00993A29"/>
    <w:rsid w:val="00994043"/>
    <w:rsid w:val="009941E5"/>
    <w:rsid w:val="009947CE"/>
    <w:rsid w:val="00994A28"/>
    <w:rsid w:val="00994E18"/>
    <w:rsid w:val="00994E33"/>
    <w:rsid w:val="00994F71"/>
    <w:rsid w:val="00994FCD"/>
    <w:rsid w:val="00995154"/>
    <w:rsid w:val="0099515C"/>
    <w:rsid w:val="00995456"/>
    <w:rsid w:val="00995BAE"/>
    <w:rsid w:val="00995E17"/>
    <w:rsid w:val="009960DA"/>
    <w:rsid w:val="0099610F"/>
    <w:rsid w:val="009965BB"/>
    <w:rsid w:val="009969B2"/>
    <w:rsid w:val="00996B2A"/>
    <w:rsid w:val="00996B92"/>
    <w:rsid w:val="00996D87"/>
    <w:rsid w:val="00996FC8"/>
    <w:rsid w:val="00997013"/>
    <w:rsid w:val="0099713E"/>
    <w:rsid w:val="009974BD"/>
    <w:rsid w:val="009977DB"/>
    <w:rsid w:val="0099797A"/>
    <w:rsid w:val="00997A24"/>
    <w:rsid w:val="00997E40"/>
    <w:rsid w:val="00997E73"/>
    <w:rsid w:val="009A004B"/>
    <w:rsid w:val="009A036E"/>
    <w:rsid w:val="009A040B"/>
    <w:rsid w:val="009A04C3"/>
    <w:rsid w:val="009A0805"/>
    <w:rsid w:val="009A0838"/>
    <w:rsid w:val="009A0C28"/>
    <w:rsid w:val="009A0C99"/>
    <w:rsid w:val="009A0F0C"/>
    <w:rsid w:val="009A0F89"/>
    <w:rsid w:val="009A133A"/>
    <w:rsid w:val="009A18F9"/>
    <w:rsid w:val="009A195D"/>
    <w:rsid w:val="009A1B2A"/>
    <w:rsid w:val="009A1B71"/>
    <w:rsid w:val="009A1E63"/>
    <w:rsid w:val="009A1ED0"/>
    <w:rsid w:val="009A2361"/>
    <w:rsid w:val="009A275B"/>
    <w:rsid w:val="009A2772"/>
    <w:rsid w:val="009A2A6C"/>
    <w:rsid w:val="009A2A74"/>
    <w:rsid w:val="009A2D9E"/>
    <w:rsid w:val="009A2EF9"/>
    <w:rsid w:val="009A2F14"/>
    <w:rsid w:val="009A2F4B"/>
    <w:rsid w:val="009A3046"/>
    <w:rsid w:val="009A306F"/>
    <w:rsid w:val="009A313D"/>
    <w:rsid w:val="009A34EF"/>
    <w:rsid w:val="009A398B"/>
    <w:rsid w:val="009A3BB3"/>
    <w:rsid w:val="009A3D08"/>
    <w:rsid w:val="009A3F4D"/>
    <w:rsid w:val="009A4071"/>
    <w:rsid w:val="009A40BA"/>
    <w:rsid w:val="009A459F"/>
    <w:rsid w:val="009A45A4"/>
    <w:rsid w:val="009A47CC"/>
    <w:rsid w:val="009A4C1A"/>
    <w:rsid w:val="009A4D72"/>
    <w:rsid w:val="009A4D94"/>
    <w:rsid w:val="009A506D"/>
    <w:rsid w:val="009A53C3"/>
    <w:rsid w:val="009A5432"/>
    <w:rsid w:val="009A5709"/>
    <w:rsid w:val="009A57EA"/>
    <w:rsid w:val="009A5CA9"/>
    <w:rsid w:val="009A5CC1"/>
    <w:rsid w:val="009A5D10"/>
    <w:rsid w:val="009A6013"/>
    <w:rsid w:val="009A617F"/>
    <w:rsid w:val="009A62AA"/>
    <w:rsid w:val="009A6C0E"/>
    <w:rsid w:val="009A7300"/>
    <w:rsid w:val="009A7379"/>
    <w:rsid w:val="009A74C6"/>
    <w:rsid w:val="009A758B"/>
    <w:rsid w:val="009A7BA3"/>
    <w:rsid w:val="009A7CE2"/>
    <w:rsid w:val="009A7D22"/>
    <w:rsid w:val="009B0149"/>
    <w:rsid w:val="009B0241"/>
    <w:rsid w:val="009B0342"/>
    <w:rsid w:val="009B0569"/>
    <w:rsid w:val="009B070D"/>
    <w:rsid w:val="009B0928"/>
    <w:rsid w:val="009B0E55"/>
    <w:rsid w:val="009B10FE"/>
    <w:rsid w:val="009B1123"/>
    <w:rsid w:val="009B12BC"/>
    <w:rsid w:val="009B171C"/>
    <w:rsid w:val="009B17CD"/>
    <w:rsid w:val="009B1883"/>
    <w:rsid w:val="009B18D9"/>
    <w:rsid w:val="009B1C52"/>
    <w:rsid w:val="009B1F04"/>
    <w:rsid w:val="009B210F"/>
    <w:rsid w:val="009B23EB"/>
    <w:rsid w:val="009B258F"/>
    <w:rsid w:val="009B2658"/>
    <w:rsid w:val="009B26CF"/>
    <w:rsid w:val="009B28E7"/>
    <w:rsid w:val="009B2B1B"/>
    <w:rsid w:val="009B2B9C"/>
    <w:rsid w:val="009B3156"/>
    <w:rsid w:val="009B3175"/>
    <w:rsid w:val="009B359D"/>
    <w:rsid w:val="009B3A71"/>
    <w:rsid w:val="009B3B77"/>
    <w:rsid w:val="009B3D4C"/>
    <w:rsid w:val="009B3D69"/>
    <w:rsid w:val="009B446B"/>
    <w:rsid w:val="009B44FF"/>
    <w:rsid w:val="009B471B"/>
    <w:rsid w:val="009B48AA"/>
    <w:rsid w:val="009B4D06"/>
    <w:rsid w:val="009B5014"/>
    <w:rsid w:val="009B576C"/>
    <w:rsid w:val="009B57B4"/>
    <w:rsid w:val="009B599B"/>
    <w:rsid w:val="009B59BB"/>
    <w:rsid w:val="009B5A23"/>
    <w:rsid w:val="009B5CA0"/>
    <w:rsid w:val="009B5EE2"/>
    <w:rsid w:val="009B6417"/>
    <w:rsid w:val="009B65D6"/>
    <w:rsid w:val="009B65DF"/>
    <w:rsid w:val="009B663B"/>
    <w:rsid w:val="009B6CD0"/>
    <w:rsid w:val="009B7183"/>
    <w:rsid w:val="009B7279"/>
    <w:rsid w:val="009B72B7"/>
    <w:rsid w:val="009B7367"/>
    <w:rsid w:val="009B7681"/>
    <w:rsid w:val="009B7943"/>
    <w:rsid w:val="009B7BA8"/>
    <w:rsid w:val="009B7C08"/>
    <w:rsid w:val="009B7D15"/>
    <w:rsid w:val="009B7ECF"/>
    <w:rsid w:val="009B7F06"/>
    <w:rsid w:val="009C057D"/>
    <w:rsid w:val="009C05F9"/>
    <w:rsid w:val="009C0755"/>
    <w:rsid w:val="009C090F"/>
    <w:rsid w:val="009C0A54"/>
    <w:rsid w:val="009C0B8C"/>
    <w:rsid w:val="009C0BAB"/>
    <w:rsid w:val="009C0C17"/>
    <w:rsid w:val="009C0DBE"/>
    <w:rsid w:val="009C0E52"/>
    <w:rsid w:val="009C0F9F"/>
    <w:rsid w:val="009C1021"/>
    <w:rsid w:val="009C10A5"/>
    <w:rsid w:val="009C10D0"/>
    <w:rsid w:val="009C1321"/>
    <w:rsid w:val="009C13EB"/>
    <w:rsid w:val="009C13FE"/>
    <w:rsid w:val="009C1798"/>
    <w:rsid w:val="009C1A1E"/>
    <w:rsid w:val="009C1A66"/>
    <w:rsid w:val="009C1B92"/>
    <w:rsid w:val="009C1C4A"/>
    <w:rsid w:val="009C1CE0"/>
    <w:rsid w:val="009C1D66"/>
    <w:rsid w:val="009C20E9"/>
    <w:rsid w:val="009C2224"/>
    <w:rsid w:val="009C2258"/>
    <w:rsid w:val="009C27FB"/>
    <w:rsid w:val="009C28A6"/>
    <w:rsid w:val="009C28DE"/>
    <w:rsid w:val="009C2BDE"/>
    <w:rsid w:val="009C2F3B"/>
    <w:rsid w:val="009C3208"/>
    <w:rsid w:val="009C32E5"/>
    <w:rsid w:val="009C32F7"/>
    <w:rsid w:val="009C34AB"/>
    <w:rsid w:val="009C3842"/>
    <w:rsid w:val="009C3A8F"/>
    <w:rsid w:val="009C3C62"/>
    <w:rsid w:val="009C3DDA"/>
    <w:rsid w:val="009C4235"/>
    <w:rsid w:val="009C4353"/>
    <w:rsid w:val="009C45B3"/>
    <w:rsid w:val="009C478B"/>
    <w:rsid w:val="009C498F"/>
    <w:rsid w:val="009C4AC6"/>
    <w:rsid w:val="009C4B7A"/>
    <w:rsid w:val="009C58BC"/>
    <w:rsid w:val="009C5990"/>
    <w:rsid w:val="009C5BE2"/>
    <w:rsid w:val="009C5D06"/>
    <w:rsid w:val="009C63FA"/>
    <w:rsid w:val="009C6A43"/>
    <w:rsid w:val="009C707E"/>
    <w:rsid w:val="009C767B"/>
    <w:rsid w:val="009C7921"/>
    <w:rsid w:val="009C7E5F"/>
    <w:rsid w:val="009D0096"/>
    <w:rsid w:val="009D0124"/>
    <w:rsid w:val="009D0774"/>
    <w:rsid w:val="009D0B51"/>
    <w:rsid w:val="009D0BBE"/>
    <w:rsid w:val="009D0E40"/>
    <w:rsid w:val="009D0E8E"/>
    <w:rsid w:val="009D0F96"/>
    <w:rsid w:val="009D11A8"/>
    <w:rsid w:val="009D134B"/>
    <w:rsid w:val="009D15F7"/>
    <w:rsid w:val="009D16E7"/>
    <w:rsid w:val="009D2077"/>
    <w:rsid w:val="009D2134"/>
    <w:rsid w:val="009D287C"/>
    <w:rsid w:val="009D2976"/>
    <w:rsid w:val="009D29D4"/>
    <w:rsid w:val="009D2A5D"/>
    <w:rsid w:val="009D2AD7"/>
    <w:rsid w:val="009D2C56"/>
    <w:rsid w:val="009D350A"/>
    <w:rsid w:val="009D352A"/>
    <w:rsid w:val="009D3A45"/>
    <w:rsid w:val="009D3D4C"/>
    <w:rsid w:val="009D3D68"/>
    <w:rsid w:val="009D3DB1"/>
    <w:rsid w:val="009D4047"/>
    <w:rsid w:val="009D410E"/>
    <w:rsid w:val="009D41A8"/>
    <w:rsid w:val="009D43A6"/>
    <w:rsid w:val="009D4490"/>
    <w:rsid w:val="009D462B"/>
    <w:rsid w:val="009D484E"/>
    <w:rsid w:val="009D48E9"/>
    <w:rsid w:val="009D494E"/>
    <w:rsid w:val="009D5206"/>
    <w:rsid w:val="009D545D"/>
    <w:rsid w:val="009D5C85"/>
    <w:rsid w:val="009D5CF0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449"/>
    <w:rsid w:val="009D76D8"/>
    <w:rsid w:val="009D780A"/>
    <w:rsid w:val="009D7E44"/>
    <w:rsid w:val="009E0090"/>
    <w:rsid w:val="009E027F"/>
    <w:rsid w:val="009E0302"/>
    <w:rsid w:val="009E046A"/>
    <w:rsid w:val="009E047E"/>
    <w:rsid w:val="009E0CB9"/>
    <w:rsid w:val="009E0DF2"/>
    <w:rsid w:val="009E0E76"/>
    <w:rsid w:val="009E1344"/>
    <w:rsid w:val="009E13D6"/>
    <w:rsid w:val="009E1407"/>
    <w:rsid w:val="009E18BE"/>
    <w:rsid w:val="009E18C1"/>
    <w:rsid w:val="009E1D94"/>
    <w:rsid w:val="009E22E8"/>
    <w:rsid w:val="009E24D4"/>
    <w:rsid w:val="009E29DE"/>
    <w:rsid w:val="009E2B02"/>
    <w:rsid w:val="009E2F85"/>
    <w:rsid w:val="009E324C"/>
    <w:rsid w:val="009E325F"/>
    <w:rsid w:val="009E3297"/>
    <w:rsid w:val="009E36C8"/>
    <w:rsid w:val="009E3955"/>
    <w:rsid w:val="009E4148"/>
    <w:rsid w:val="009E42F4"/>
    <w:rsid w:val="009E4870"/>
    <w:rsid w:val="009E4ADC"/>
    <w:rsid w:val="009E4D84"/>
    <w:rsid w:val="009E4FC6"/>
    <w:rsid w:val="009E582B"/>
    <w:rsid w:val="009E5F94"/>
    <w:rsid w:val="009E62D4"/>
    <w:rsid w:val="009E6364"/>
    <w:rsid w:val="009E640E"/>
    <w:rsid w:val="009E6905"/>
    <w:rsid w:val="009E6AF8"/>
    <w:rsid w:val="009E6C7B"/>
    <w:rsid w:val="009E6E35"/>
    <w:rsid w:val="009E75E1"/>
    <w:rsid w:val="009E7671"/>
    <w:rsid w:val="009E76CA"/>
    <w:rsid w:val="009E7936"/>
    <w:rsid w:val="009E7A11"/>
    <w:rsid w:val="009E7C97"/>
    <w:rsid w:val="009F00AB"/>
    <w:rsid w:val="009F06F4"/>
    <w:rsid w:val="009F0744"/>
    <w:rsid w:val="009F0B16"/>
    <w:rsid w:val="009F13D0"/>
    <w:rsid w:val="009F13DF"/>
    <w:rsid w:val="009F1533"/>
    <w:rsid w:val="009F1558"/>
    <w:rsid w:val="009F1D19"/>
    <w:rsid w:val="009F1EDD"/>
    <w:rsid w:val="009F200F"/>
    <w:rsid w:val="009F227E"/>
    <w:rsid w:val="009F2616"/>
    <w:rsid w:val="009F26B8"/>
    <w:rsid w:val="009F2738"/>
    <w:rsid w:val="009F27D3"/>
    <w:rsid w:val="009F2859"/>
    <w:rsid w:val="009F290E"/>
    <w:rsid w:val="009F2CBD"/>
    <w:rsid w:val="009F3428"/>
    <w:rsid w:val="009F366C"/>
    <w:rsid w:val="009F3A05"/>
    <w:rsid w:val="009F3B05"/>
    <w:rsid w:val="009F46EA"/>
    <w:rsid w:val="009F47D6"/>
    <w:rsid w:val="009F4A2A"/>
    <w:rsid w:val="009F4A7C"/>
    <w:rsid w:val="009F4D4E"/>
    <w:rsid w:val="009F4D5C"/>
    <w:rsid w:val="009F52B8"/>
    <w:rsid w:val="009F5352"/>
    <w:rsid w:val="009F5449"/>
    <w:rsid w:val="009F54CD"/>
    <w:rsid w:val="009F5625"/>
    <w:rsid w:val="009F5732"/>
    <w:rsid w:val="009F5B93"/>
    <w:rsid w:val="009F5D2D"/>
    <w:rsid w:val="009F6383"/>
    <w:rsid w:val="009F63CD"/>
    <w:rsid w:val="009F66F8"/>
    <w:rsid w:val="009F67B7"/>
    <w:rsid w:val="009F692F"/>
    <w:rsid w:val="009F69E5"/>
    <w:rsid w:val="009F6D78"/>
    <w:rsid w:val="009F7042"/>
    <w:rsid w:val="009F71DD"/>
    <w:rsid w:val="009F735D"/>
    <w:rsid w:val="009F749C"/>
    <w:rsid w:val="009F7591"/>
    <w:rsid w:val="009F7B5A"/>
    <w:rsid w:val="00A0040A"/>
    <w:rsid w:val="00A007F4"/>
    <w:rsid w:val="00A00C18"/>
    <w:rsid w:val="00A00DDB"/>
    <w:rsid w:val="00A00E91"/>
    <w:rsid w:val="00A015A1"/>
    <w:rsid w:val="00A0162D"/>
    <w:rsid w:val="00A017BD"/>
    <w:rsid w:val="00A01DBF"/>
    <w:rsid w:val="00A01DE7"/>
    <w:rsid w:val="00A02224"/>
    <w:rsid w:val="00A0228B"/>
    <w:rsid w:val="00A0269F"/>
    <w:rsid w:val="00A028A1"/>
    <w:rsid w:val="00A02957"/>
    <w:rsid w:val="00A02BB2"/>
    <w:rsid w:val="00A02C56"/>
    <w:rsid w:val="00A02DA5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41"/>
    <w:rsid w:val="00A04CC0"/>
    <w:rsid w:val="00A054FA"/>
    <w:rsid w:val="00A05553"/>
    <w:rsid w:val="00A05B23"/>
    <w:rsid w:val="00A05BCC"/>
    <w:rsid w:val="00A06074"/>
    <w:rsid w:val="00A061D9"/>
    <w:rsid w:val="00A06292"/>
    <w:rsid w:val="00A06296"/>
    <w:rsid w:val="00A0660D"/>
    <w:rsid w:val="00A068D4"/>
    <w:rsid w:val="00A06983"/>
    <w:rsid w:val="00A06E8D"/>
    <w:rsid w:val="00A06EE2"/>
    <w:rsid w:val="00A0707C"/>
    <w:rsid w:val="00A072C3"/>
    <w:rsid w:val="00A0757C"/>
    <w:rsid w:val="00A079A7"/>
    <w:rsid w:val="00A07AB5"/>
    <w:rsid w:val="00A07CCC"/>
    <w:rsid w:val="00A10043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BBF"/>
    <w:rsid w:val="00A12E3E"/>
    <w:rsid w:val="00A12FAB"/>
    <w:rsid w:val="00A13A69"/>
    <w:rsid w:val="00A13AAA"/>
    <w:rsid w:val="00A13B40"/>
    <w:rsid w:val="00A146A2"/>
    <w:rsid w:val="00A14712"/>
    <w:rsid w:val="00A147C4"/>
    <w:rsid w:val="00A1489E"/>
    <w:rsid w:val="00A14A0F"/>
    <w:rsid w:val="00A14BDA"/>
    <w:rsid w:val="00A14DA0"/>
    <w:rsid w:val="00A15327"/>
    <w:rsid w:val="00A15BA6"/>
    <w:rsid w:val="00A15C87"/>
    <w:rsid w:val="00A16B39"/>
    <w:rsid w:val="00A16B3E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EA9"/>
    <w:rsid w:val="00A20436"/>
    <w:rsid w:val="00A2068B"/>
    <w:rsid w:val="00A20819"/>
    <w:rsid w:val="00A20A3B"/>
    <w:rsid w:val="00A20AB4"/>
    <w:rsid w:val="00A213AE"/>
    <w:rsid w:val="00A216A5"/>
    <w:rsid w:val="00A217FA"/>
    <w:rsid w:val="00A219C0"/>
    <w:rsid w:val="00A21B8A"/>
    <w:rsid w:val="00A21EF5"/>
    <w:rsid w:val="00A228CC"/>
    <w:rsid w:val="00A22929"/>
    <w:rsid w:val="00A22D61"/>
    <w:rsid w:val="00A22D79"/>
    <w:rsid w:val="00A22F30"/>
    <w:rsid w:val="00A2308E"/>
    <w:rsid w:val="00A23100"/>
    <w:rsid w:val="00A23169"/>
    <w:rsid w:val="00A235A6"/>
    <w:rsid w:val="00A236EB"/>
    <w:rsid w:val="00A23853"/>
    <w:rsid w:val="00A23FB6"/>
    <w:rsid w:val="00A240B8"/>
    <w:rsid w:val="00A24355"/>
    <w:rsid w:val="00A243DE"/>
    <w:rsid w:val="00A2441D"/>
    <w:rsid w:val="00A2445C"/>
    <w:rsid w:val="00A246B1"/>
    <w:rsid w:val="00A2471C"/>
    <w:rsid w:val="00A248B0"/>
    <w:rsid w:val="00A24953"/>
    <w:rsid w:val="00A24DD3"/>
    <w:rsid w:val="00A250A6"/>
    <w:rsid w:val="00A2514D"/>
    <w:rsid w:val="00A251EE"/>
    <w:rsid w:val="00A25206"/>
    <w:rsid w:val="00A256D4"/>
    <w:rsid w:val="00A2589B"/>
    <w:rsid w:val="00A25901"/>
    <w:rsid w:val="00A25F0A"/>
    <w:rsid w:val="00A26100"/>
    <w:rsid w:val="00A26578"/>
    <w:rsid w:val="00A26983"/>
    <w:rsid w:val="00A26A2E"/>
    <w:rsid w:val="00A26D66"/>
    <w:rsid w:val="00A26EC0"/>
    <w:rsid w:val="00A26F34"/>
    <w:rsid w:val="00A27333"/>
    <w:rsid w:val="00A273BD"/>
    <w:rsid w:val="00A2742D"/>
    <w:rsid w:val="00A27BF9"/>
    <w:rsid w:val="00A3001D"/>
    <w:rsid w:val="00A30266"/>
    <w:rsid w:val="00A30384"/>
    <w:rsid w:val="00A309FE"/>
    <w:rsid w:val="00A30D44"/>
    <w:rsid w:val="00A3157E"/>
    <w:rsid w:val="00A3170F"/>
    <w:rsid w:val="00A317E2"/>
    <w:rsid w:val="00A3184F"/>
    <w:rsid w:val="00A319BB"/>
    <w:rsid w:val="00A31E9C"/>
    <w:rsid w:val="00A32AE9"/>
    <w:rsid w:val="00A32B1F"/>
    <w:rsid w:val="00A32B4E"/>
    <w:rsid w:val="00A32BC0"/>
    <w:rsid w:val="00A330C9"/>
    <w:rsid w:val="00A33544"/>
    <w:rsid w:val="00A33554"/>
    <w:rsid w:val="00A33579"/>
    <w:rsid w:val="00A339BC"/>
    <w:rsid w:val="00A33CEB"/>
    <w:rsid w:val="00A33EB0"/>
    <w:rsid w:val="00A34142"/>
    <w:rsid w:val="00A34384"/>
    <w:rsid w:val="00A34A4A"/>
    <w:rsid w:val="00A34BB5"/>
    <w:rsid w:val="00A34DB8"/>
    <w:rsid w:val="00A35043"/>
    <w:rsid w:val="00A351B3"/>
    <w:rsid w:val="00A35396"/>
    <w:rsid w:val="00A358C2"/>
    <w:rsid w:val="00A3598B"/>
    <w:rsid w:val="00A35C6E"/>
    <w:rsid w:val="00A35CCE"/>
    <w:rsid w:val="00A35E02"/>
    <w:rsid w:val="00A361F2"/>
    <w:rsid w:val="00A3681C"/>
    <w:rsid w:val="00A3686C"/>
    <w:rsid w:val="00A3696D"/>
    <w:rsid w:val="00A36A32"/>
    <w:rsid w:val="00A36B06"/>
    <w:rsid w:val="00A36B71"/>
    <w:rsid w:val="00A36C36"/>
    <w:rsid w:val="00A36C67"/>
    <w:rsid w:val="00A36F0B"/>
    <w:rsid w:val="00A37AF6"/>
    <w:rsid w:val="00A37CB8"/>
    <w:rsid w:val="00A402E5"/>
    <w:rsid w:val="00A40488"/>
    <w:rsid w:val="00A40567"/>
    <w:rsid w:val="00A40634"/>
    <w:rsid w:val="00A4071E"/>
    <w:rsid w:val="00A40806"/>
    <w:rsid w:val="00A40AFE"/>
    <w:rsid w:val="00A40C04"/>
    <w:rsid w:val="00A40CBE"/>
    <w:rsid w:val="00A40F75"/>
    <w:rsid w:val="00A411C7"/>
    <w:rsid w:val="00A4120A"/>
    <w:rsid w:val="00A41799"/>
    <w:rsid w:val="00A417EF"/>
    <w:rsid w:val="00A41966"/>
    <w:rsid w:val="00A41A52"/>
    <w:rsid w:val="00A41B93"/>
    <w:rsid w:val="00A41E0C"/>
    <w:rsid w:val="00A41F28"/>
    <w:rsid w:val="00A42703"/>
    <w:rsid w:val="00A4275A"/>
    <w:rsid w:val="00A4288C"/>
    <w:rsid w:val="00A42ACA"/>
    <w:rsid w:val="00A42B42"/>
    <w:rsid w:val="00A42C54"/>
    <w:rsid w:val="00A430BB"/>
    <w:rsid w:val="00A4318A"/>
    <w:rsid w:val="00A43253"/>
    <w:rsid w:val="00A439AC"/>
    <w:rsid w:val="00A43BCA"/>
    <w:rsid w:val="00A43E3E"/>
    <w:rsid w:val="00A43F36"/>
    <w:rsid w:val="00A43FAC"/>
    <w:rsid w:val="00A4404F"/>
    <w:rsid w:val="00A4408A"/>
    <w:rsid w:val="00A44114"/>
    <w:rsid w:val="00A4439C"/>
    <w:rsid w:val="00A4445C"/>
    <w:rsid w:val="00A44950"/>
    <w:rsid w:val="00A44A23"/>
    <w:rsid w:val="00A44B31"/>
    <w:rsid w:val="00A44F32"/>
    <w:rsid w:val="00A45208"/>
    <w:rsid w:val="00A45518"/>
    <w:rsid w:val="00A4557E"/>
    <w:rsid w:val="00A45AFB"/>
    <w:rsid w:val="00A45CA1"/>
    <w:rsid w:val="00A45D64"/>
    <w:rsid w:val="00A45DF6"/>
    <w:rsid w:val="00A45E27"/>
    <w:rsid w:val="00A46073"/>
    <w:rsid w:val="00A46810"/>
    <w:rsid w:val="00A46C86"/>
    <w:rsid w:val="00A46E2F"/>
    <w:rsid w:val="00A46EC9"/>
    <w:rsid w:val="00A4706E"/>
    <w:rsid w:val="00A475B7"/>
    <w:rsid w:val="00A47799"/>
    <w:rsid w:val="00A477A8"/>
    <w:rsid w:val="00A477E1"/>
    <w:rsid w:val="00A47AE3"/>
    <w:rsid w:val="00A500A4"/>
    <w:rsid w:val="00A50121"/>
    <w:rsid w:val="00A50375"/>
    <w:rsid w:val="00A508E2"/>
    <w:rsid w:val="00A51009"/>
    <w:rsid w:val="00A51057"/>
    <w:rsid w:val="00A51AA0"/>
    <w:rsid w:val="00A51BFB"/>
    <w:rsid w:val="00A5214D"/>
    <w:rsid w:val="00A52C50"/>
    <w:rsid w:val="00A5322A"/>
    <w:rsid w:val="00A53613"/>
    <w:rsid w:val="00A53689"/>
    <w:rsid w:val="00A53734"/>
    <w:rsid w:val="00A538CC"/>
    <w:rsid w:val="00A539AC"/>
    <w:rsid w:val="00A53F3E"/>
    <w:rsid w:val="00A5417C"/>
    <w:rsid w:val="00A5460D"/>
    <w:rsid w:val="00A54F20"/>
    <w:rsid w:val="00A55129"/>
    <w:rsid w:val="00A55293"/>
    <w:rsid w:val="00A55468"/>
    <w:rsid w:val="00A556AD"/>
    <w:rsid w:val="00A55C27"/>
    <w:rsid w:val="00A55F86"/>
    <w:rsid w:val="00A56597"/>
    <w:rsid w:val="00A56A7E"/>
    <w:rsid w:val="00A56ACE"/>
    <w:rsid w:val="00A56FBE"/>
    <w:rsid w:val="00A572B2"/>
    <w:rsid w:val="00A57C24"/>
    <w:rsid w:val="00A57C99"/>
    <w:rsid w:val="00A600FE"/>
    <w:rsid w:val="00A6024B"/>
    <w:rsid w:val="00A602F2"/>
    <w:rsid w:val="00A606DB"/>
    <w:rsid w:val="00A6071E"/>
    <w:rsid w:val="00A6091A"/>
    <w:rsid w:val="00A60BD0"/>
    <w:rsid w:val="00A60C68"/>
    <w:rsid w:val="00A611C3"/>
    <w:rsid w:val="00A6193A"/>
    <w:rsid w:val="00A61B95"/>
    <w:rsid w:val="00A6208F"/>
    <w:rsid w:val="00A621B3"/>
    <w:rsid w:val="00A62789"/>
    <w:rsid w:val="00A62A33"/>
    <w:rsid w:val="00A62C01"/>
    <w:rsid w:val="00A62E4D"/>
    <w:rsid w:val="00A634B4"/>
    <w:rsid w:val="00A63664"/>
    <w:rsid w:val="00A6367A"/>
    <w:rsid w:val="00A63B38"/>
    <w:rsid w:val="00A64371"/>
    <w:rsid w:val="00A64461"/>
    <w:rsid w:val="00A645A1"/>
    <w:rsid w:val="00A64686"/>
    <w:rsid w:val="00A64782"/>
    <w:rsid w:val="00A6478D"/>
    <w:rsid w:val="00A64D06"/>
    <w:rsid w:val="00A6524B"/>
    <w:rsid w:val="00A65583"/>
    <w:rsid w:val="00A65AAE"/>
    <w:rsid w:val="00A65DCD"/>
    <w:rsid w:val="00A65FE9"/>
    <w:rsid w:val="00A66002"/>
    <w:rsid w:val="00A66050"/>
    <w:rsid w:val="00A662E3"/>
    <w:rsid w:val="00A66362"/>
    <w:rsid w:val="00A669E5"/>
    <w:rsid w:val="00A66ADE"/>
    <w:rsid w:val="00A672A4"/>
    <w:rsid w:val="00A67482"/>
    <w:rsid w:val="00A67657"/>
    <w:rsid w:val="00A6768A"/>
    <w:rsid w:val="00A67D52"/>
    <w:rsid w:val="00A67DB8"/>
    <w:rsid w:val="00A67ECE"/>
    <w:rsid w:val="00A7038B"/>
    <w:rsid w:val="00A70478"/>
    <w:rsid w:val="00A7052B"/>
    <w:rsid w:val="00A705DA"/>
    <w:rsid w:val="00A70730"/>
    <w:rsid w:val="00A70B0C"/>
    <w:rsid w:val="00A70B6E"/>
    <w:rsid w:val="00A70E09"/>
    <w:rsid w:val="00A719F4"/>
    <w:rsid w:val="00A71BA4"/>
    <w:rsid w:val="00A71C3F"/>
    <w:rsid w:val="00A71CC8"/>
    <w:rsid w:val="00A71D32"/>
    <w:rsid w:val="00A71DFB"/>
    <w:rsid w:val="00A7296A"/>
    <w:rsid w:val="00A72B49"/>
    <w:rsid w:val="00A72B6B"/>
    <w:rsid w:val="00A72BC4"/>
    <w:rsid w:val="00A72BD6"/>
    <w:rsid w:val="00A72C18"/>
    <w:rsid w:val="00A72C82"/>
    <w:rsid w:val="00A7350F"/>
    <w:rsid w:val="00A735F8"/>
    <w:rsid w:val="00A73C0A"/>
    <w:rsid w:val="00A73EA1"/>
    <w:rsid w:val="00A743D4"/>
    <w:rsid w:val="00A744BD"/>
    <w:rsid w:val="00A746E6"/>
    <w:rsid w:val="00A746EC"/>
    <w:rsid w:val="00A74CBA"/>
    <w:rsid w:val="00A74DFD"/>
    <w:rsid w:val="00A750A0"/>
    <w:rsid w:val="00A751A5"/>
    <w:rsid w:val="00A75A8C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949"/>
    <w:rsid w:val="00A77C6D"/>
    <w:rsid w:val="00A77ED0"/>
    <w:rsid w:val="00A801EC"/>
    <w:rsid w:val="00A80335"/>
    <w:rsid w:val="00A80D48"/>
    <w:rsid w:val="00A80ED8"/>
    <w:rsid w:val="00A80F64"/>
    <w:rsid w:val="00A815BB"/>
    <w:rsid w:val="00A81B1A"/>
    <w:rsid w:val="00A81C52"/>
    <w:rsid w:val="00A81F77"/>
    <w:rsid w:val="00A81FC1"/>
    <w:rsid w:val="00A82345"/>
    <w:rsid w:val="00A82BCF"/>
    <w:rsid w:val="00A82C01"/>
    <w:rsid w:val="00A8314A"/>
    <w:rsid w:val="00A831E2"/>
    <w:rsid w:val="00A83261"/>
    <w:rsid w:val="00A83313"/>
    <w:rsid w:val="00A836DD"/>
    <w:rsid w:val="00A836F8"/>
    <w:rsid w:val="00A843E6"/>
    <w:rsid w:val="00A849ED"/>
    <w:rsid w:val="00A84C82"/>
    <w:rsid w:val="00A84DE7"/>
    <w:rsid w:val="00A84E24"/>
    <w:rsid w:val="00A85023"/>
    <w:rsid w:val="00A85038"/>
    <w:rsid w:val="00A852A1"/>
    <w:rsid w:val="00A85366"/>
    <w:rsid w:val="00A8556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6B77"/>
    <w:rsid w:val="00A86D70"/>
    <w:rsid w:val="00A872A9"/>
    <w:rsid w:val="00A8740D"/>
    <w:rsid w:val="00A877EA"/>
    <w:rsid w:val="00A87A9C"/>
    <w:rsid w:val="00A87BFD"/>
    <w:rsid w:val="00A87E2F"/>
    <w:rsid w:val="00A900CA"/>
    <w:rsid w:val="00A90145"/>
    <w:rsid w:val="00A901EF"/>
    <w:rsid w:val="00A90428"/>
    <w:rsid w:val="00A905C8"/>
    <w:rsid w:val="00A905FE"/>
    <w:rsid w:val="00A9068F"/>
    <w:rsid w:val="00A90909"/>
    <w:rsid w:val="00A90F49"/>
    <w:rsid w:val="00A90F78"/>
    <w:rsid w:val="00A911F0"/>
    <w:rsid w:val="00A91384"/>
    <w:rsid w:val="00A91569"/>
    <w:rsid w:val="00A91695"/>
    <w:rsid w:val="00A916C6"/>
    <w:rsid w:val="00A91AFF"/>
    <w:rsid w:val="00A91CD6"/>
    <w:rsid w:val="00A9238B"/>
    <w:rsid w:val="00A9245F"/>
    <w:rsid w:val="00A92766"/>
    <w:rsid w:val="00A929DE"/>
    <w:rsid w:val="00A92DBE"/>
    <w:rsid w:val="00A92F2D"/>
    <w:rsid w:val="00A9300F"/>
    <w:rsid w:val="00A9320B"/>
    <w:rsid w:val="00A933A5"/>
    <w:rsid w:val="00A936FE"/>
    <w:rsid w:val="00A93868"/>
    <w:rsid w:val="00A93CE4"/>
    <w:rsid w:val="00A93EE8"/>
    <w:rsid w:val="00A94396"/>
    <w:rsid w:val="00A9440F"/>
    <w:rsid w:val="00A94485"/>
    <w:rsid w:val="00A9457F"/>
    <w:rsid w:val="00A949DF"/>
    <w:rsid w:val="00A94F7B"/>
    <w:rsid w:val="00A9510B"/>
    <w:rsid w:val="00A953EB"/>
    <w:rsid w:val="00A9558E"/>
    <w:rsid w:val="00A955C6"/>
    <w:rsid w:val="00A957E1"/>
    <w:rsid w:val="00A95894"/>
    <w:rsid w:val="00A958F1"/>
    <w:rsid w:val="00A95936"/>
    <w:rsid w:val="00A959A3"/>
    <w:rsid w:val="00A959F6"/>
    <w:rsid w:val="00A95ACE"/>
    <w:rsid w:val="00A95B80"/>
    <w:rsid w:val="00A95CB3"/>
    <w:rsid w:val="00A96073"/>
    <w:rsid w:val="00A96082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446"/>
    <w:rsid w:val="00A97502"/>
    <w:rsid w:val="00A975DC"/>
    <w:rsid w:val="00A97684"/>
    <w:rsid w:val="00A97703"/>
    <w:rsid w:val="00A97A92"/>
    <w:rsid w:val="00A97B13"/>
    <w:rsid w:val="00A97CD9"/>
    <w:rsid w:val="00A97CF5"/>
    <w:rsid w:val="00AA0136"/>
    <w:rsid w:val="00AA026A"/>
    <w:rsid w:val="00AA02F8"/>
    <w:rsid w:val="00AA03C3"/>
    <w:rsid w:val="00AA05B1"/>
    <w:rsid w:val="00AA05DE"/>
    <w:rsid w:val="00AA0A09"/>
    <w:rsid w:val="00AA0A15"/>
    <w:rsid w:val="00AA0E21"/>
    <w:rsid w:val="00AA0F00"/>
    <w:rsid w:val="00AA10D6"/>
    <w:rsid w:val="00AA1231"/>
    <w:rsid w:val="00AA1305"/>
    <w:rsid w:val="00AA13DC"/>
    <w:rsid w:val="00AA1579"/>
    <w:rsid w:val="00AA1A09"/>
    <w:rsid w:val="00AA1D25"/>
    <w:rsid w:val="00AA1DAC"/>
    <w:rsid w:val="00AA237E"/>
    <w:rsid w:val="00AA23F8"/>
    <w:rsid w:val="00AA26F7"/>
    <w:rsid w:val="00AA2753"/>
    <w:rsid w:val="00AA2818"/>
    <w:rsid w:val="00AA2897"/>
    <w:rsid w:val="00AA30F6"/>
    <w:rsid w:val="00AA31AD"/>
    <w:rsid w:val="00AA3384"/>
    <w:rsid w:val="00AA3421"/>
    <w:rsid w:val="00AA3A75"/>
    <w:rsid w:val="00AA40D9"/>
    <w:rsid w:val="00AA40ED"/>
    <w:rsid w:val="00AA43F6"/>
    <w:rsid w:val="00AA43FE"/>
    <w:rsid w:val="00AA4657"/>
    <w:rsid w:val="00AA4809"/>
    <w:rsid w:val="00AA4A6A"/>
    <w:rsid w:val="00AA4F48"/>
    <w:rsid w:val="00AA5259"/>
    <w:rsid w:val="00AA5A89"/>
    <w:rsid w:val="00AA5FB8"/>
    <w:rsid w:val="00AA62AF"/>
    <w:rsid w:val="00AA62B0"/>
    <w:rsid w:val="00AA6329"/>
    <w:rsid w:val="00AA6451"/>
    <w:rsid w:val="00AA6744"/>
    <w:rsid w:val="00AA6B36"/>
    <w:rsid w:val="00AA6D53"/>
    <w:rsid w:val="00AA6ED9"/>
    <w:rsid w:val="00AA73BC"/>
    <w:rsid w:val="00AA743C"/>
    <w:rsid w:val="00AA784B"/>
    <w:rsid w:val="00AA7891"/>
    <w:rsid w:val="00AA7A96"/>
    <w:rsid w:val="00AA7A98"/>
    <w:rsid w:val="00AA7BAF"/>
    <w:rsid w:val="00AA7C0C"/>
    <w:rsid w:val="00AA7F6D"/>
    <w:rsid w:val="00AB0143"/>
    <w:rsid w:val="00AB0536"/>
    <w:rsid w:val="00AB079E"/>
    <w:rsid w:val="00AB0AE7"/>
    <w:rsid w:val="00AB0C10"/>
    <w:rsid w:val="00AB0D26"/>
    <w:rsid w:val="00AB0EE3"/>
    <w:rsid w:val="00AB12F6"/>
    <w:rsid w:val="00AB1341"/>
    <w:rsid w:val="00AB14E6"/>
    <w:rsid w:val="00AB14F3"/>
    <w:rsid w:val="00AB1726"/>
    <w:rsid w:val="00AB1755"/>
    <w:rsid w:val="00AB1A13"/>
    <w:rsid w:val="00AB1B8E"/>
    <w:rsid w:val="00AB1CC2"/>
    <w:rsid w:val="00AB1CDA"/>
    <w:rsid w:val="00AB1CE0"/>
    <w:rsid w:val="00AB1E66"/>
    <w:rsid w:val="00AB207D"/>
    <w:rsid w:val="00AB21C4"/>
    <w:rsid w:val="00AB223D"/>
    <w:rsid w:val="00AB22AC"/>
    <w:rsid w:val="00AB2572"/>
    <w:rsid w:val="00AB26BB"/>
    <w:rsid w:val="00AB28DF"/>
    <w:rsid w:val="00AB2B47"/>
    <w:rsid w:val="00AB2F04"/>
    <w:rsid w:val="00AB3064"/>
    <w:rsid w:val="00AB3142"/>
    <w:rsid w:val="00AB321E"/>
    <w:rsid w:val="00AB32E1"/>
    <w:rsid w:val="00AB32F9"/>
    <w:rsid w:val="00AB3365"/>
    <w:rsid w:val="00AB385F"/>
    <w:rsid w:val="00AB3865"/>
    <w:rsid w:val="00AB3FE0"/>
    <w:rsid w:val="00AB3FF7"/>
    <w:rsid w:val="00AB401A"/>
    <w:rsid w:val="00AB4137"/>
    <w:rsid w:val="00AB4779"/>
    <w:rsid w:val="00AB4B3D"/>
    <w:rsid w:val="00AB5184"/>
    <w:rsid w:val="00AB538D"/>
    <w:rsid w:val="00AB54D6"/>
    <w:rsid w:val="00AB5792"/>
    <w:rsid w:val="00AB5CB0"/>
    <w:rsid w:val="00AB6288"/>
    <w:rsid w:val="00AB62DC"/>
    <w:rsid w:val="00AB6321"/>
    <w:rsid w:val="00AB69B1"/>
    <w:rsid w:val="00AB6A36"/>
    <w:rsid w:val="00AB6CAE"/>
    <w:rsid w:val="00AB6CC0"/>
    <w:rsid w:val="00AB6D61"/>
    <w:rsid w:val="00AB713D"/>
    <w:rsid w:val="00AB73FB"/>
    <w:rsid w:val="00AB7823"/>
    <w:rsid w:val="00AB7909"/>
    <w:rsid w:val="00AB7BFE"/>
    <w:rsid w:val="00AB7C0F"/>
    <w:rsid w:val="00AC044E"/>
    <w:rsid w:val="00AC0654"/>
    <w:rsid w:val="00AC0F81"/>
    <w:rsid w:val="00AC13F0"/>
    <w:rsid w:val="00AC14A4"/>
    <w:rsid w:val="00AC14D9"/>
    <w:rsid w:val="00AC15CC"/>
    <w:rsid w:val="00AC19C4"/>
    <w:rsid w:val="00AC1EA8"/>
    <w:rsid w:val="00AC203F"/>
    <w:rsid w:val="00AC20D3"/>
    <w:rsid w:val="00AC20FE"/>
    <w:rsid w:val="00AC2192"/>
    <w:rsid w:val="00AC23F1"/>
    <w:rsid w:val="00AC246B"/>
    <w:rsid w:val="00AC29EA"/>
    <w:rsid w:val="00AC2B59"/>
    <w:rsid w:val="00AC3066"/>
    <w:rsid w:val="00AC3385"/>
    <w:rsid w:val="00AC385D"/>
    <w:rsid w:val="00AC3916"/>
    <w:rsid w:val="00AC4073"/>
    <w:rsid w:val="00AC4123"/>
    <w:rsid w:val="00AC416D"/>
    <w:rsid w:val="00AC422D"/>
    <w:rsid w:val="00AC4346"/>
    <w:rsid w:val="00AC437C"/>
    <w:rsid w:val="00AC44B9"/>
    <w:rsid w:val="00AC4932"/>
    <w:rsid w:val="00AC4B32"/>
    <w:rsid w:val="00AC4D21"/>
    <w:rsid w:val="00AC4F37"/>
    <w:rsid w:val="00AC51F3"/>
    <w:rsid w:val="00AC55CC"/>
    <w:rsid w:val="00AC55FD"/>
    <w:rsid w:val="00AC57B6"/>
    <w:rsid w:val="00AC57F8"/>
    <w:rsid w:val="00AC594D"/>
    <w:rsid w:val="00AC5A7F"/>
    <w:rsid w:val="00AC5FD1"/>
    <w:rsid w:val="00AC628A"/>
    <w:rsid w:val="00AC63AD"/>
    <w:rsid w:val="00AC698C"/>
    <w:rsid w:val="00AC6C1E"/>
    <w:rsid w:val="00AC6C81"/>
    <w:rsid w:val="00AC6EF4"/>
    <w:rsid w:val="00AC6F4D"/>
    <w:rsid w:val="00AC71E0"/>
    <w:rsid w:val="00AC72E8"/>
    <w:rsid w:val="00AC72F4"/>
    <w:rsid w:val="00AC78DD"/>
    <w:rsid w:val="00AC7E71"/>
    <w:rsid w:val="00AC7EE8"/>
    <w:rsid w:val="00AD00F0"/>
    <w:rsid w:val="00AD0764"/>
    <w:rsid w:val="00AD0F04"/>
    <w:rsid w:val="00AD0F95"/>
    <w:rsid w:val="00AD0FE8"/>
    <w:rsid w:val="00AD11A9"/>
    <w:rsid w:val="00AD14BE"/>
    <w:rsid w:val="00AD158C"/>
    <w:rsid w:val="00AD15D6"/>
    <w:rsid w:val="00AD15FD"/>
    <w:rsid w:val="00AD16D8"/>
    <w:rsid w:val="00AD1A6F"/>
    <w:rsid w:val="00AD1D41"/>
    <w:rsid w:val="00AD1E61"/>
    <w:rsid w:val="00AD1F38"/>
    <w:rsid w:val="00AD21CC"/>
    <w:rsid w:val="00AD229C"/>
    <w:rsid w:val="00AD2830"/>
    <w:rsid w:val="00AD2F22"/>
    <w:rsid w:val="00AD2F37"/>
    <w:rsid w:val="00AD2FA2"/>
    <w:rsid w:val="00AD361D"/>
    <w:rsid w:val="00AD3765"/>
    <w:rsid w:val="00AD39C8"/>
    <w:rsid w:val="00AD3B72"/>
    <w:rsid w:val="00AD3C28"/>
    <w:rsid w:val="00AD3FB4"/>
    <w:rsid w:val="00AD4272"/>
    <w:rsid w:val="00AD48A5"/>
    <w:rsid w:val="00AD4B83"/>
    <w:rsid w:val="00AD4D2F"/>
    <w:rsid w:val="00AD4E5A"/>
    <w:rsid w:val="00AD5451"/>
    <w:rsid w:val="00AD574B"/>
    <w:rsid w:val="00AD57B3"/>
    <w:rsid w:val="00AD5A8D"/>
    <w:rsid w:val="00AD5AEB"/>
    <w:rsid w:val="00AD5D19"/>
    <w:rsid w:val="00AD5D8E"/>
    <w:rsid w:val="00AD5E07"/>
    <w:rsid w:val="00AD5F26"/>
    <w:rsid w:val="00AD688E"/>
    <w:rsid w:val="00AD6895"/>
    <w:rsid w:val="00AD68EF"/>
    <w:rsid w:val="00AD6A6E"/>
    <w:rsid w:val="00AD6B66"/>
    <w:rsid w:val="00AD6D87"/>
    <w:rsid w:val="00AD6ED7"/>
    <w:rsid w:val="00AD6F23"/>
    <w:rsid w:val="00AD6F74"/>
    <w:rsid w:val="00AD7945"/>
    <w:rsid w:val="00AD7A7D"/>
    <w:rsid w:val="00AD7BE5"/>
    <w:rsid w:val="00AD7C84"/>
    <w:rsid w:val="00AD7DC9"/>
    <w:rsid w:val="00AE0005"/>
    <w:rsid w:val="00AE001D"/>
    <w:rsid w:val="00AE0094"/>
    <w:rsid w:val="00AE0511"/>
    <w:rsid w:val="00AE0575"/>
    <w:rsid w:val="00AE0628"/>
    <w:rsid w:val="00AE066D"/>
    <w:rsid w:val="00AE06E3"/>
    <w:rsid w:val="00AE0781"/>
    <w:rsid w:val="00AE0BA7"/>
    <w:rsid w:val="00AE1024"/>
    <w:rsid w:val="00AE11F5"/>
    <w:rsid w:val="00AE126B"/>
    <w:rsid w:val="00AE1412"/>
    <w:rsid w:val="00AE1567"/>
    <w:rsid w:val="00AE173E"/>
    <w:rsid w:val="00AE17D3"/>
    <w:rsid w:val="00AE199A"/>
    <w:rsid w:val="00AE1B01"/>
    <w:rsid w:val="00AE1B3A"/>
    <w:rsid w:val="00AE1BF3"/>
    <w:rsid w:val="00AE1DFC"/>
    <w:rsid w:val="00AE1E0A"/>
    <w:rsid w:val="00AE1F35"/>
    <w:rsid w:val="00AE1F59"/>
    <w:rsid w:val="00AE1FB9"/>
    <w:rsid w:val="00AE24A6"/>
    <w:rsid w:val="00AE26A2"/>
    <w:rsid w:val="00AE26F4"/>
    <w:rsid w:val="00AE28C4"/>
    <w:rsid w:val="00AE2C6E"/>
    <w:rsid w:val="00AE2D18"/>
    <w:rsid w:val="00AE2E6C"/>
    <w:rsid w:val="00AE3248"/>
    <w:rsid w:val="00AE32C0"/>
    <w:rsid w:val="00AE38D2"/>
    <w:rsid w:val="00AE3AAC"/>
    <w:rsid w:val="00AE3E3B"/>
    <w:rsid w:val="00AE3F00"/>
    <w:rsid w:val="00AE403E"/>
    <w:rsid w:val="00AE416F"/>
    <w:rsid w:val="00AE466F"/>
    <w:rsid w:val="00AE4B5B"/>
    <w:rsid w:val="00AE4D87"/>
    <w:rsid w:val="00AE4F4E"/>
    <w:rsid w:val="00AE5046"/>
    <w:rsid w:val="00AE5A09"/>
    <w:rsid w:val="00AE5A6F"/>
    <w:rsid w:val="00AE5C3A"/>
    <w:rsid w:val="00AE60FD"/>
    <w:rsid w:val="00AE6203"/>
    <w:rsid w:val="00AE627C"/>
    <w:rsid w:val="00AE63BD"/>
    <w:rsid w:val="00AE693C"/>
    <w:rsid w:val="00AE6C80"/>
    <w:rsid w:val="00AE6F6B"/>
    <w:rsid w:val="00AE7135"/>
    <w:rsid w:val="00AE7455"/>
    <w:rsid w:val="00AE74DC"/>
    <w:rsid w:val="00AE7CB9"/>
    <w:rsid w:val="00AF019A"/>
    <w:rsid w:val="00AF022B"/>
    <w:rsid w:val="00AF07EB"/>
    <w:rsid w:val="00AF0DDB"/>
    <w:rsid w:val="00AF0FBE"/>
    <w:rsid w:val="00AF1055"/>
    <w:rsid w:val="00AF1278"/>
    <w:rsid w:val="00AF1642"/>
    <w:rsid w:val="00AF166A"/>
    <w:rsid w:val="00AF1736"/>
    <w:rsid w:val="00AF19B9"/>
    <w:rsid w:val="00AF19DE"/>
    <w:rsid w:val="00AF1A0C"/>
    <w:rsid w:val="00AF1E77"/>
    <w:rsid w:val="00AF1E85"/>
    <w:rsid w:val="00AF2286"/>
    <w:rsid w:val="00AF22B4"/>
    <w:rsid w:val="00AF23C5"/>
    <w:rsid w:val="00AF2470"/>
    <w:rsid w:val="00AF25D2"/>
    <w:rsid w:val="00AF26DC"/>
    <w:rsid w:val="00AF2878"/>
    <w:rsid w:val="00AF28FF"/>
    <w:rsid w:val="00AF2BA7"/>
    <w:rsid w:val="00AF3246"/>
    <w:rsid w:val="00AF32CA"/>
    <w:rsid w:val="00AF34C0"/>
    <w:rsid w:val="00AF4110"/>
    <w:rsid w:val="00AF42BF"/>
    <w:rsid w:val="00AF4377"/>
    <w:rsid w:val="00AF44FE"/>
    <w:rsid w:val="00AF4667"/>
    <w:rsid w:val="00AF4A93"/>
    <w:rsid w:val="00AF4CAA"/>
    <w:rsid w:val="00AF4CDB"/>
    <w:rsid w:val="00AF52F0"/>
    <w:rsid w:val="00AF539E"/>
    <w:rsid w:val="00AF55F6"/>
    <w:rsid w:val="00AF568C"/>
    <w:rsid w:val="00AF56E0"/>
    <w:rsid w:val="00AF5902"/>
    <w:rsid w:val="00AF6386"/>
    <w:rsid w:val="00AF638C"/>
    <w:rsid w:val="00AF6417"/>
    <w:rsid w:val="00AF6809"/>
    <w:rsid w:val="00AF6936"/>
    <w:rsid w:val="00AF6E8A"/>
    <w:rsid w:val="00AF72B1"/>
    <w:rsid w:val="00AF7493"/>
    <w:rsid w:val="00AF7CEC"/>
    <w:rsid w:val="00AF7FF0"/>
    <w:rsid w:val="00B00532"/>
    <w:rsid w:val="00B007F8"/>
    <w:rsid w:val="00B00D16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1A5"/>
    <w:rsid w:val="00B025B1"/>
    <w:rsid w:val="00B02AD7"/>
    <w:rsid w:val="00B02BF8"/>
    <w:rsid w:val="00B03387"/>
    <w:rsid w:val="00B0344E"/>
    <w:rsid w:val="00B036E4"/>
    <w:rsid w:val="00B03914"/>
    <w:rsid w:val="00B03C82"/>
    <w:rsid w:val="00B040B5"/>
    <w:rsid w:val="00B040CF"/>
    <w:rsid w:val="00B0410D"/>
    <w:rsid w:val="00B04330"/>
    <w:rsid w:val="00B04625"/>
    <w:rsid w:val="00B0481C"/>
    <w:rsid w:val="00B04831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A43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0A80"/>
    <w:rsid w:val="00B110D3"/>
    <w:rsid w:val="00B113B9"/>
    <w:rsid w:val="00B11732"/>
    <w:rsid w:val="00B117D2"/>
    <w:rsid w:val="00B1194D"/>
    <w:rsid w:val="00B119E6"/>
    <w:rsid w:val="00B11AF0"/>
    <w:rsid w:val="00B11F42"/>
    <w:rsid w:val="00B12109"/>
    <w:rsid w:val="00B124D3"/>
    <w:rsid w:val="00B128A6"/>
    <w:rsid w:val="00B129A7"/>
    <w:rsid w:val="00B12A13"/>
    <w:rsid w:val="00B12D06"/>
    <w:rsid w:val="00B12D67"/>
    <w:rsid w:val="00B12E4E"/>
    <w:rsid w:val="00B12EC2"/>
    <w:rsid w:val="00B12ECA"/>
    <w:rsid w:val="00B1305B"/>
    <w:rsid w:val="00B1386F"/>
    <w:rsid w:val="00B13A0E"/>
    <w:rsid w:val="00B13B7A"/>
    <w:rsid w:val="00B13C0A"/>
    <w:rsid w:val="00B13DEF"/>
    <w:rsid w:val="00B140E3"/>
    <w:rsid w:val="00B14D0C"/>
    <w:rsid w:val="00B14E1F"/>
    <w:rsid w:val="00B14E31"/>
    <w:rsid w:val="00B15189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950"/>
    <w:rsid w:val="00B16AEE"/>
    <w:rsid w:val="00B16B6F"/>
    <w:rsid w:val="00B16C3E"/>
    <w:rsid w:val="00B16D40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625"/>
    <w:rsid w:val="00B21B39"/>
    <w:rsid w:val="00B21B84"/>
    <w:rsid w:val="00B21BC2"/>
    <w:rsid w:val="00B21E1B"/>
    <w:rsid w:val="00B21E37"/>
    <w:rsid w:val="00B21FC7"/>
    <w:rsid w:val="00B2202B"/>
    <w:rsid w:val="00B22141"/>
    <w:rsid w:val="00B222D1"/>
    <w:rsid w:val="00B22336"/>
    <w:rsid w:val="00B22AD0"/>
    <w:rsid w:val="00B22B69"/>
    <w:rsid w:val="00B22D66"/>
    <w:rsid w:val="00B22EE1"/>
    <w:rsid w:val="00B23109"/>
    <w:rsid w:val="00B2340A"/>
    <w:rsid w:val="00B23613"/>
    <w:rsid w:val="00B23656"/>
    <w:rsid w:val="00B23A8E"/>
    <w:rsid w:val="00B2416E"/>
    <w:rsid w:val="00B242AC"/>
    <w:rsid w:val="00B2451A"/>
    <w:rsid w:val="00B2472D"/>
    <w:rsid w:val="00B247B5"/>
    <w:rsid w:val="00B2481A"/>
    <w:rsid w:val="00B2484D"/>
    <w:rsid w:val="00B24A32"/>
    <w:rsid w:val="00B24A62"/>
    <w:rsid w:val="00B24D52"/>
    <w:rsid w:val="00B24D7D"/>
    <w:rsid w:val="00B2513F"/>
    <w:rsid w:val="00B25173"/>
    <w:rsid w:val="00B2533D"/>
    <w:rsid w:val="00B258AF"/>
    <w:rsid w:val="00B25A05"/>
    <w:rsid w:val="00B25E00"/>
    <w:rsid w:val="00B260DB"/>
    <w:rsid w:val="00B2637A"/>
    <w:rsid w:val="00B266FD"/>
    <w:rsid w:val="00B26720"/>
    <w:rsid w:val="00B26764"/>
    <w:rsid w:val="00B26783"/>
    <w:rsid w:val="00B26B6B"/>
    <w:rsid w:val="00B26CE5"/>
    <w:rsid w:val="00B26E3B"/>
    <w:rsid w:val="00B27044"/>
    <w:rsid w:val="00B27068"/>
    <w:rsid w:val="00B27693"/>
    <w:rsid w:val="00B279ED"/>
    <w:rsid w:val="00B27AD0"/>
    <w:rsid w:val="00B27E21"/>
    <w:rsid w:val="00B27F3C"/>
    <w:rsid w:val="00B3011E"/>
    <w:rsid w:val="00B303DC"/>
    <w:rsid w:val="00B308B2"/>
    <w:rsid w:val="00B309C0"/>
    <w:rsid w:val="00B30BF0"/>
    <w:rsid w:val="00B30C2D"/>
    <w:rsid w:val="00B30C3A"/>
    <w:rsid w:val="00B30CA8"/>
    <w:rsid w:val="00B3107A"/>
    <w:rsid w:val="00B3135A"/>
    <w:rsid w:val="00B313FB"/>
    <w:rsid w:val="00B315D2"/>
    <w:rsid w:val="00B317C4"/>
    <w:rsid w:val="00B317CF"/>
    <w:rsid w:val="00B31952"/>
    <w:rsid w:val="00B31AB0"/>
    <w:rsid w:val="00B31BBF"/>
    <w:rsid w:val="00B31C23"/>
    <w:rsid w:val="00B32080"/>
    <w:rsid w:val="00B32288"/>
    <w:rsid w:val="00B325E4"/>
    <w:rsid w:val="00B32780"/>
    <w:rsid w:val="00B328B6"/>
    <w:rsid w:val="00B32F63"/>
    <w:rsid w:val="00B33032"/>
    <w:rsid w:val="00B330C3"/>
    <w:rsid w:val="00B331AF"/>
    <w:rsid w:val="00B33681"/>
    <w:rsid w:val="00B33921"/>
    <w:rsid w:val="00B3392B"/>
    <w:rsid w:val="00B339A3"/>
    <w:rsid w:val="00B33D75"/>
    <w:rsid w:val="00B33E4E"/>
    <w:rsid w:val="00B340D3"/>
    <w:rsid w:val="00B342D7"/>
    <w:rsid w:val="00B3458A"/>
    <w:rsid w:val="00B34815"/>
    <w:rsid w:val="00B34B24"/>
    <w:rsid w:val="00B34F9B"/>
    <w:rsid w:val="00B350F9"/>
    <w:rsid w:val="00B35259"/>
    <w:rsid w:val="00B354E1"/>
    <w:rsid w:val="00B35535"/>
    <w:rsid w:val="00B355AB"/>
    <w:rsid w:val="00B355B9"/>
    <w:rsid w:val="00B356B6"/>
    <w:rsid w:val="00B35967"/>
    <w:rsid w:val="00B35C97"/>
    <w:rsid w:val="00B3620B"/>
    <w:rsid w:val="00B362E5"/>
    <w:rsid w:val="00B364BB"/>
    <w:rsid w:val="00B3661E"/>
    <w:rsid w:val="00B366A2"/>
    <w:rsid w:val="00B36B44"/>
    <w:rsid w:val="00B36D67"/>
    <w:rsid w:val="00B37107"/>
    <w:rsid w:val="00B37225"/>
    <w:rsid w:val="00B37E3E"/>
    <w:rsid w:val="00B40243"/>
    <w:rsid w:val="00B40395"/>
    <w:rsid w:val="00B40580"/>
    <w:rsid w:val="00B405C3"/>
    <w:rsid w:val="00B40831"/>
    <w:rsid w:val="00B40999"/>
    <w:rsid w:val="00B40AB7"/>
    <w:rsid w:val="00B40AD1"/>
    <w:rsid w:val="00B40DA7"/>
    <w:rsid w:val="00B40DDA"/>
    <w:rsid w:val="00B40FF3"/>
    <w:rsid w:val="00B40FF8"/>
    <w:rsid w:val="00B413D6"/>
    <w:rsid w:val="00B41685"/>
    <w:rsid w:val="00B41839"/>
    <w:rsid w:val="00B418A6"/>
    <w:rsid w:val="00B41A8F"/>
    <w:rsid w:val="00B41B19"/>
    <w:rsid w:val="00B41D7B"/>
    <w:rsid w:val="00B41F15"/>
    <w:rsid w:val="00B41F85"/>
    <w:rsid w:val="00B41F9A"/>
    <w:rsid w:val="00B42444"/>
    <w:rsid w:val="00B424F1"/>
    <w:rsid w:val="00B427A9"/>
    <w:rsid w:val="00B429CE"/>
    <w:rsid w:val="00B431D1"/>
    <w:rsid w:val="00B432AD"/>
    <w:rsid w:val="00B43350"/>
    <w:rsid w:val="00B434A0"/>
    <w:rsid w:val="00B44250"/>
    <w:rsid w:val="00B44847"/>
    <w:rsid w:val="00B4485B"/>
    <w:rsid w:val="00B449C0"/>
    <w:rsid w:val="00B44C38"/>
    <w:rsid w:val="00B452BE"/>
    <w:rsid w:val="00B453D7"/>
    <w:rsid w:val="00B4565B"/>
    <w:rsid w:val="00B457B7"/>
    <w:rsid w:val="00B458C3"/>
    <w:rsid w:val="00B45BF9"/>
    <w:rsid w:val="00B45D0D"/>
    <w:rsid w:val="00B461FF"/>
    <w:rsid w:val="00B46389"/>
    <w:rsid w:val="00B4650F"/>
    <w:rsid w:val="00B47634"/>
    <w:rsid w:val="00B47697"/>
    <w:rsid w:val="00B47739"/>
    <w:rsid w:val="00B478F9"/>
    <w:rsid w:val="00B478FE"/>
    <w:rsid w:val="00B4793C"/>
    <w:rsid w:val="00B47A67"/>
    <w:rsid w:val="00B47B98"/>
    <w:rsid w:val="00B47CCF"/>
    <w:rsid w:val="00B47DA0"/>
    <w:rsid w:val="00B47FB9"/>
    <w:rsid w:val="00B50227"/>
    <w:rsid w:val="00B50B1B"/>
    <w:rsid w:val="00B50D15"/>
    <w:rsid w:val="00B50FFC"/>
    <w:rsid w:val="00B51093"/>
    <w:rsid w:val="00B5109E"/>
    <w:rsid w:val="00B510AA"/>
    <w:rsid w:val="00B51610"/>
    <w:rsid w:val="00B516BD"/>
    <w:rsid w:val="00B5188B"/>
    <w:rsid w:val="00B519DB"/>
    <w:rsid w:val="00B51A9B"/>
    <w:rsid w:val="00B51AB4"/>
    <w:rsid w:val="00B51FE7"/>
    <w:rsid w:val="00B5285A"/>
    <w:rsid w:val="00B529A4"/>
    <w:rsid w:val="00B529AF"/>
    <w:rsid w:val="00B52AEB"/>
    <w:rsid w:val="00B532B5"/>
    <w:rsid w:val="00B53C14"/>
    <w:rsid w:val="00B53C7A"/>
    <w:rsid w:val="00B5408B"/>
    <w:rsid w:val="00B54090"/>
    <w:rsid w:val="00B54331"/>
    <w:rsid w:val="00B5497C"/>
    <w:rsid w:val="00B54ADE"/>
    <w:rsid w:val="00B54AE1"/>
    <w:rsid w:val="00B54B45"/>
    <w:rsid w:val="00B54D25"/>
    <w:rsid w:val="00B54F31"/>
    <w:rsid w:val="00B553C7"/>
    <w:rsid w:val="00B55BBD"/>
    <w:rsid w:val="00B55D33"/>
    <w:rsid w:val="00B5608E"/>
    <w:rsid w:val="00B56355"/>
    <w:rsid w:val="00B569CD"/>
    <w:rsid w:val="00B56BA5"/>
    <w:rsid w:val="00B56D7B"/>
    <w:rsid w:val="00B5713D"/>
    <w:rsid w:val="00B573B4"/>
    <w:rsid w:val="00B57545"/>
    <w:rsid w:val="00B57A62"/>
    <w:rsid w:val="00B57BB8"/>
    <w:rsid w:val="00B57DB6"/>
    <w:rsid w:val="00B57DE3"/>
    <w:rsid w:val="00B60344"/>
    <w:rsid w:val="00B603FC"/>
    <w:rsid w:val="00B604C6"/>
    <w:rsid w:val="00B607A7"/>
    <w:rsid w:val="00B612B1"/>
    <w:rsid w:val="00B6153A"/>
    <w:rsid w:val="00B617AA"/>
    <w:rsid w:val="00B61941"/>
    <w:rsid w:val="00B61C51"/>
    <w:rsid w:val="00B61E77"/>
    <w:rsid w:val="00B62014"/>
    <w:rsid w:val="00B627A0"/>
    <w:rsid w:val="00B62E0B"/>
    <w:rsid w:val="00B62E75"/>
    <w:rsid w:val="00B6338A"/>
    <w:rsid w:val="00B633C1"/>
    <w:rsid w:val="00B635E8"/>
    <w:rsid w:val="00B63A3C"/>
    <w:rsid w:val="00B63A60"/>
    <w:rsid w:val="00B63D77"/>
    <w:rsid w:val="00B63FFE"/>
    <w:rsid w:val="00B6400C"/>
    <w:rsid w:val="00B640A1"/>
    <w:rsid w:val="00B640D0"/>
    <w:rsid w:val="00B64BD0"/>
    <w:rsid w:val="00B64BFD"/>
    <w:rsid w:val="00B64D53"/>
    <w:rsid w:val="00B64D64"/>
    <w:rsid w:val="00B64D80"/>
    <w:rsid w:val="00B64F03"/>
    <w:rsid w:val="00B653F8"/>
    <w:rsid w:val="00B65E1B"/>
    <w:rsid w:val="00B65E6E"/>
    <w:rsid w:val="00B65F72"/>
    <w:rsid w:val="00B6601A"/>
    <w:rsid w:val="00B6620D"/>
    <w:rsid w:val="00B66499"/>
    <w:rsid w:val="00B664D4"/>
    <w:rsid w:val="00B668BD"/>
    <w:rsid w:val="00B669D6"/>
    <w:rsid w:val="00B66C71"/>
    <w:rsid w:val="00B66CA3"/>
    <w:rsid w:val="00B66F28"/>
    <w:rsid w:val="00B670FE"/>
    <w:rsid w:val="00B671FF"/>
    <w:rsid w:val="00B6722C"/>
    <w:rsid w:val="00B6746B"/>
    <w:rsid w:val="00B674FC"/>
    <w:rsid w:val="00B6778A"/>
    <w:rsid w:val="00B67A36"/>
    <w:rsid w:val="00B67B2C"/>
    <w:rsid w:val="00B67CBE"/>
    <w:rsid w:val="00B67CFD"/>
    <w:rsid w:val="00B700D8"/>
    <w:rsid w:val="00B702C4"/>
    <w:rsid w:val="00B7049C"/>
    <w:rsid w:val="00B7052E"/>
    <w:rsid w:val="00B707D8"/>
    <w:rsid w:val="00B709D0"/>
    <w:rsid w:val="00B70D44"/>
    <w:rsid w:val="00B70FC6"/>
    <w:rsid w:val="00B71073"/>
    <w:rsid w:val="00B710B7"/>
    <w:rsid w:val="00B711B1"/>
    <w:rsid w:val="00B71602"/>
    <w:rsid w:val="00B71621"/>
    <w:rsid w:val="00B7181D"/>
    <w:rsid w:val="00B71955"/>
    <w:rsid w:val="00B71AFD"/>
    <w:rsid w:val="00B71D34"/>
    <w:rsid w:val="00B71D83"/>
    <w:rsid w:val="00B72235"/>
    <w:rsid w:val="00B723B4"/>
    <w:rsid w:val="00B724F9"/>
    <w:rsid w:val="00B725CE"/>
    <w:rsid w:val="00B72814"/>
    <w:rsid w:val="00B72869"/>
    <w:rsid w:val="00B728CE"/>
    <w:rsid w:val="00B72A71"/>
    <w:rsid w:val="00B72B13"/>
    <w:rsid w:val="00B72C3F"/>
    <w:rsid w:val="00B72CF5"/>
    <w:rsid w:val="00B72E06"/>
    <w:rsid w:val="00B72F58"/>
    <w:rsid w:val="00B7327D"/>
    <w:rsid w:val="00B7340D"/>
    <w:rsid w:val="00B737E0"/>
    <w:rsid w:val="00B73B3E"/>
    <w:rsid w:val="00B73D1F"/>
    <w:rsid w:val="00B73E62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5EFD"/>
    <w:rsid w:val="00B7615D"/>
    <w:rsid w:val="00B7633F"/>
    <w:rsid w:val="00B763F1"/>
    <w:rsid w:val="00B7671F"/>
    <w:rsid w:val="00B7689E"/>
    <w:rsid w:val="00B7692B"/>
    <w:rsid w:val="00B76A5F"/>
    <w:rsid w:val="00B76AB5"/>
    <w:rsid w:val="00B7744C"/>
    <w:rsid w:val="00B77ACA"/>
    <w:rsid w:val="00B77C86"/>
    <w:rsid w:val="00B77CC1"/>
    <w:rsid w:val="00B77D98"/>
    <w:rsid w:val="00B77E06"/>
    <w:rsid w:val="00B77FD4"/>
    <w:rsid w:val="00B8003E"/>
    <w:rsid w:val="00B80253"/>
    <w:rsid w:val="00B8033A"/>
    <w:rsid w:val="00B8044E"/>
    <w:rsid w:val="00B808D8"/>
    <w:rsid w:val="00B80D6E"/>
    <w:rsid w:val="00B811F5"/>
    <w:rsid w:val="00B817A8"/>
    <w:rsid w:val="00B81A77"/>
    <w:rsid w:val="00B81CD3"/>
    <w:rsid w:val="00B81E05"/>
    <w:rsid w:val="00B82206"/>
    <w:rsid w:val="00B8269B"/>
    <w:rsid w:val="00B82A69"/>
    <w:rsid w:val="00B82A7A"/>
    <w:rsid w:val="00B8310C"/>
    <w:rsid w:val="00B834B6"/>
    <w:rsid w:val="00B83792"/>
    <w:rsid w:val="00B83936"/>
    <w:rsid w:val="00B83CF4"/>
    <w:rsid w:val="00B84F2E"/>
    <w:rsid w:val="00B850CD"/>
    <w:rsid w:val="00B853A5"/>
    <w:rsid w:val="00B853D3"/>
    <w:rsid w:val="00B8553E"/>
    <w:rsid w:val="00B856C8"/>
    <w:rsid w:val="00B85AFF"/>
    <w:rsid w:val="00B85B04"/>
    <w:rsid w:val="00B85D47"/>
    <w:rsid w:val="00B86804"/>
    <w:rsid w:val="00B8680D"/>
    <w:rsid w:val="00B869B9"/>
    <w:rsid w:val="00B86A1A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87FDF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029"/>
    <w:rsid w:val="00B93575"/>
    <w:rsid w:val="00B93708"/>
    <w:rsid w:val="00B93888"/>
    <w:rsid w:val="00B93AF5"/>
    <w:rsid w:val="00B93B98"/>
    <w:rsid w:val="00B93DB6"/>
    <w:rsid w:val="00B93F15"/>
    <w:rsid w:val="00B94459"/>
    <w:rsid w:val="00B94721"/>
    <w:rsid w:val="00B94AEB"/>
    <w:rsid w:val="00B94B9F"/>
    <w:rsid w:val="00B94C4B"/>
    <w:rsid w:val="00B94C7F"/>
    <w:rsid w:val="00B94CC7"/>
    <w:rsid w:val="00B94E80"/>
    <w:rsid w:val="00B94EF9"/>
    <w:rsid w:val="00B94F0E"/>
    <w:rsid w:val="00B94F91"/>
    <w:rsid w:val="00B954CC"/>
    <w:rsid w:val="00B95730"/>
    <w:rsid w:val="00B95A05"/>
    <w:rsid w:val="00B95C78"/>
    <w:rsid w:val="00B96003"/>
    <w:rsid w:val="00B961AB"/>
    <w:rsid w:val="00B961D0"/>
    <w:rsid w:val="00B962B5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97FAD"/>
    <w:rsid w:val="00BA00FF"/>
    <w:rsid w:val="00BA0301"/>
    <w:rsid w:val="00BA053E"/>
    <w:rsid w:val="00BA0645"/>
    <w:rsid w:val="00BA0814"/>
    <w:rsid w:val="00BA09E8"/>
    <w:rsid w:val="00BA0CC8"/>
    <w:rsid w:val="00BA0E00"/>
    <w:rsid w:val="00BA0E4F"/>
    <w:rsid w:val="00BA0F8F"/>
    <w:rsid w:val="00BA1680"/>
    <w:rsid w:val="00BA168E"/>
    <w:rsid w:val="00BA16DA"/>
    <w:rsid w:val="00BA1E6D"/>
    <w:rsid w:val="00BA1EBD"/>
    <w:rsid w:val="00BA2257"/>
    <w:rsid w:val="00BA25B5"/>
    <w:rsid w:val="00BA2793"/>
    <w:rsid w:val="00BA2AD4"/>
    <w:rsid w:val="00BA2C55"/>
    <w:rsid w:val="00BA2DE3"/>
    <w:rsid w:val="00BA2F5E"/>
    <w:rsid w:val="00BA316E"/>
    <w:rsid w:val="00BA3173"/>
    <w:rsid w:val="00BA3717"/>
    <w:rsid w:val="00BA37BD"/>
    <w:rsid w:val="00BA3975"/>
    <w:rsid w:val="00BA3C63"/>
    <w:rsid w:val="00BA3F78"/>
    <w:rsid w:val="00BA4378"/>
    <w:rsid w:val="00BA4619"/>
    <w:rsid w:val="00BA489C"/>
    <w:rsid w:val="00BA48C3"/>
    <w:rsid w:val="00BA4942"/>
    <w:rsid w:val="00BA4B43"/>
    <w:rsid w:val="00BA4CBF"/>
    <w:rsid w:val="00BA4F81"/>
    <w:rsid w:val="00BA4FF6"/>
    <w:rsid w:val="00BA5428"/>
    <w:rsid w:val="00BA571A"/>
    <w:rsid w:val="00BA583E"/>
    <w:rsid w:val="00BA5AFC"/>
    <w:rsid w:val="00BA641D"/>
    <w:rsid w:val="00BA68BC"/>
    <w:rsid w:val="00BA6CB3"/>
    <w:rsid w:val="00BA6D01"/>
    <w:rsid w:val="00BA6DCB"/>
    <w:rsid w:val="00BA7164"/>
    <w:rsid w:val="00BA732A"/>
    <w:rsid w:val="00BA74C1"/>
    <w:rsid w:val="00BA7513"/>
    <w:rsid w:val="00BA7813"/>
    <w:rsid w:val="00BA78B5"/>
    <w:rsid w:val="00BA7CF2"/>
    <w:rsid w:val="00BB0112"/>
    <w:rsid w:val="00BB0353"/>
    <w:rsid w:val="00BB04A9"/>
    <w:rsid w:val="00BB060A"/>
    <w:rsid w:val="00BB0C23"/>
    <w:rsid w:val="00BB0EF2"/>
    <w:rsid w:val="00BB0F6F"/>
    <w:rsid w:val="00BB172E"/>
    <w:rsid w:val="00BB176E"/>
    <w:rsid w:val="00BB1F32"/>
    <w:rsid w:val="00BB2089"/>
    <w:rsid w:val="00BB221E"/>
    <w:rsid w:val="00BB2498"/>
    <w:rsid w:val="00BB2557"/>
    <w:rsid w:val="00BB262F"/>
    <w:rsid w:val="00BB264D"/>
    <w:rsid w:val="00BB2C72"/>
    <w:rsid w:val="00BB2DF6"/>
    <w:rsid w:val="00BB2F44"/>
    <w:rsid w:val="00BB2FC9"/>
    <w:rsid w:val="00BB306C"/>
    <w:rsid w:val="00BB312B"/>
    <w:rsid w:val="00BB327F"/>
    <w:rsid w:val="00BB34AA"/>
    <w:rsid w:val="00BB367B"/>
    <w:rsid w:val="00BB3ADE"/>
    <w:rsid w:val="00BB3C65"/>
    <w:rsid w:val="00BB3CC9"/>
    <w:rsid w:val="00BB40C7"/>
    <w:rsid w:val="00BB4278"/>
    <w:rsid w:val="00BB42D3"/>
    <w:rsid w:val="00BB42E1"/>
    <w:rsid w:val="00BB4315"/>
    <w:rsid w:val="00BB4601"/>
    <w:rsid w:val="00BB4870"/>
    <w:rsid w:val="00BB4954"/>
    <w:rsid w:val="00BB4C4A"/>
    <w:rsid w:val="00BB4DEA"/>
    <w:rsid w:val="00BB4F78"/>
    <w:rsid w:val="00BB4F91"/>
    <w:rsid w:val="00BB501D"/>
    <w:rsid w:val="00BB5047"/>
    <w:rsid w:val="00BB509A"/>
    <w:rsid w:val="00BB5476"/>
    <w:rsid w:val="00BB5975"/>
    <w:rsid w:val="00BB5D34"/>
    <w:rsid w:val="00BB645A"/>
    <w:rsid w:val="00BB6619"/>
    <w:rsid w:val="00BB6DA3"/>
    <w:rsid w:val="00BB6F52"/>
    <w:rsid w:val="00BB6FF8"/>
    <w:rsid w:val="00BB71D9"/>
    <w:rsid w:val="00BB7291"/>
    <w:rsid w:val="00BB74CF"/>
    <w:rsid w:val="00BB7631"/>
    <w:rsid w:val="00BB767D"/>
    <w:rsid w:val="00BB770E"/>
    <w:rsid w:val="00BB790E"/>
    <w:rsid w:val="00BB7F75"/>
    <w:rsid w:val="00BC023C"/>
    <w:rsid w:val="00BC06EB"/>
    <w:rsid w:val="00BC0862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C84"/>
    <w:rsid w:val="00BC3E05"/>
    <w:rsid w:val="00BC3ECE"/>
    <w:rsid w:val="00BC40C5"/>
    <w:rsid w:val="00BC4150"/>
    <w:rsid w:val="00BC4379"/>
    <w:rsid w:val="00BC45A0"/>
    <w:rsid w:val="00BC4CF7"/>
    <w:rsid w:val="00BC4EF9"/>
    <w:rsid w:val="00BC5618"/>
    <w:rsid w:val="00BC575E"/>
    <w:rsid w:val="00BC5897"/>
    <w:rsid w:val="00BC5E30"/>
    <w:rsid w:val="00BC5F6A"/>
    <w:rsid w:val="00BC621A"/>
    <w:rsid w:val="00BC632B"/>
    <w:rsid w:val="00BC6627"/>
    <w:rsid w:val="00BC682D"/>
    <w:rsid w:val="00BC6C54"/>
    <w:rsid w:val="00BC6CFF"/>
    <w:rsid w:val="00BC6E8C"/>
    <w:rsid w:val="00BC7130"/>
    <w:rsid w:val="00BC7288"/>
    <w:rsid w:val="00BC73FD"/>
    <w:rsid w:val="00BC7B28"/>
    <w:rsid w:val="00BC7BBC"/>
    <w:rsid w:val="00BD0260"/>
    <w:rsid w:val="00BD02A1"/>
    <w:rsid w:val="00BD030F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3D9"/>
    <w:rsid w:val="00BD24A6"/>
    <w:rsid w:val="00BD2947"/>
    <w:rsid w:val="00BD298B"/>
    <w:rsid w:val="00BD2B54"/>
    <w:rsid w:val="00BD30C6"/>
    <w:rsid w:val="00BD3199"/>
    <w:rsid w:val="00BD349C"/>
    <w:rsid w:val="00BD35D2"/>
    <w:rsid w:val="00BD3680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B93"/>
    <w:rsid w:val="00BD5DA5"/>
    <w:rsid w:val="00BD60C5"/>
    <w:rsid w:val="00BD6366"/>
    <w:rsid w:val="00BD6797"/>
    <w:rsid w:val="00BD69BE"/>
    <w:rsid w:val="00BD69D9"/>
    <w:rsid w:val="00BD6F6E"/>
    <w:rsid w:val="00BD71C7"/>
    <w:rsid w:val="00BD742B"/>
    <w:rsid w:val="00BD74AC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6AD"/>
    <w:rsid w:val="00BE27D0"/>
    <w:rsid w:val="00BE2C20"/>
    <w:rsid w:val="00BE30EA"/>
    <w:rsid w:val="00BE32B0"/>
    <w:rsid w:val="00BE330C"/>
    <w:rsid w:val="00BE33E1"/>
    <w:rsid w:val="00BE3518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5109"/>
    <w:rsid w:val="00BE524C"/>
    <w:rsid w:val="00BE5C37"/>
    <w:rsid w:val="00BE5D12"/>
    <w:rsid w:val="00BE5E01"/>
    <w:rsid w:val="00BE5E11"/>
    <w:rsid w:val="00BE5E56"/>
    <w:rsid w:val="00BE5EB5"/>
    <w:rsid w:val="00BE6440"/>
    <w:rsid w:val="00BE66EA"/>
    <w:rsid w:val="00BE6716"/>
    <w:rsid w:val="00BE67C3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E7D77"/>
    <w:rsid w:val="00BE7F97"/>
    <w:rsid w:val="00BF01C3"/>
    <w:rsid w:val="00BF02B4"/>
    <w:rsid w:val="00BF05A6"/>
    <w:rsid w:val="00BF0BCD"/>
    <w:rsid w:val="00BF0E2F"/>
    <w:rsid w:val="00BF108B"/>
    <w:rsid w:val="00BF12C6"/>
    <w:rsid w:val="00BF1861"/>
    <w:rsid w:val="00BF187B"/>
    <w:rsid w:val="00BF1B10"/>
    <w:rsid w:val="00BF2322"/>
    <w:rsid w:val="00BF2527"/>
    <w:rsid w:val="00BF2627"/>
    <w:rsid w:val="00BF267F"/>
    <w:rsid w:val="00BF2810"/>
    <w:rsid w:val="00BF2A0D"/>
    <w:rsid w:val="00BF2A23"/>
    <w:rsid w:val="00BF2AAE"/>
    <w:rsid w:val="00BF2B66"/>
    <w:rsid w:val="00BF2BCB"/>
    <w:rsid w:val="00BF2F54"/>
    <w:rsid w:val="00BF3234"/>
    <w:rsid w:val="00BF3271"/>
    <w:rsid w:val="00BF32B6"/>
    <w:rsid w:val="00BF3408"/>
    <w:rsid w:val="00BF397C"/>
    <w:rsid w:val="00BF39BD"/>
    <w:rsid w:val="00BF3C78"/>
    <w:rsid w:val="00BF41D9"/>
    <w:rsid w:val="00BF4644"/>
    <w:rsid w:val="00BF474E"/>
    <w:rsid w:val="00BF4E9D"/>
    <w:rsid w:val="00BF4F18"/>
    <w:rsid w:val="00BF51AB"/>
    <w:rsid w:val="00BF53A5"/>
    <w:rsid w:val="00BF54C8"/>
    <w:rsid w:val="00BF5573"/>
    <w:rsid w:val="00BF57EA"/>
    <w:rsid w:val="00BF5A61"/>
    <w:rsid w:val="00BF5D30"/>
    <w:rsid w:val="00BF5DD8"/>
    <w:rsid w:val="00BF5E45"/>
    <w:rsid w:val="00BF6154"/>
    <w:rsid w:val="00BF6181"/>
    <w:rsid w:val="00BF6C0C"/>
    <w:rsid w:val="00BF6FA1"/>
    <w:rsid w:val="00BF700F"/>
    <w:rsid w:val="00BF72BE"/>
    <w:rsid w:val="00BF7449"/>
    <w:rsid w:val="00BF7757"/>
    <w:rsid w:val="00BF78D0"/>
    <w:rsid w:val="00BF7A73"/>
    <w:rsid w:val="00BF7BA2"/>
    <w:rsid w:val="00BF7DC3"/>
    <w:rsid w:val="00BF7E72"/>
    <w:rsid w:val="00C000ED"/>
    <w:rsid w:val="00C00195"/>
    <w:rsid w:val="00C0033B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BA2"/>
    <w:rsid w:val="00C02CBC"/>
    <w:rsid w:val="00C02F53"/>
    <w:rsid w:val="00C030D5"/>
    <w:rsid w:val="00C03215"/>
    <w:rsid w:val="00C03821"/>
    <w:rsid w:val="00C0389C"/>
    <w:rsid w:val="00C038FA"/>
    <w:rsid w:val="00C0391F"/>
    <w:rsid w:val="00C039D5"/>
    <w:rsid w:val="00C04072"/>
    <w:rsid w:val="00C047F9"/>
    <w:rsid w:val="00C04FE2"/>
    <w:rsid w:val="00C055DF"/>
    <w:rsid w:val="00C05A10"/>
    <w:rsid w:val="00C060BC"/>
    <w:rsid w:val="00C0615A"/>
    <w:rsid w:val="00C0639C"/>
    <w:rsid w:val="00C0651B"/>
    <w:rsid w:val="00C06636"/>
    <w:rsid w:val="00C0688B"/>
    <w:rsid w:val="00C06939"/>
    <w:rsid w:val="00C0696C"/>
    <w:rsid w:val="00C06EBB"/>
    <w:rsid w:val="00C07284"/>
    <w:rsid w:val="00C072B2"/>
    <w:rsid w:val="00C07394"/>
    <w:rsid w:val="00C07701"/>
    <w:rsid w:val="00C07BE6"/>
    <w:rsid w:val="00C07C84"/>
    <w:rsid w:val="00C07DA7"/>
    <w:rsid w:val="00C07EF0"/>
    <w:rsid w:val="00C10494"/>
    <w:rsid w:val="00C1059C"/>
    <w:rsid w:val="00C105CF"/>
    <w:rsid w:val="00C10740"/>
    <w:rsid w:val="00C10B61"/>
    <w:rsid w:val="00C10F48"/>
    <w:rsid w:val="00C1126C"/>
    <w:rsid w:val="00C117C9"/>
    <w:rsid w:val="00C11990"/>
    <w:rsid w:val="00C11C2B"/>
    <w:rsid w:val="00C12070"/>
    <w:rsid w:val="00C1238E"/>
    <w:rsid w:val="00C123B1"/>
    <w:rsid w:val="00C12446"/>
    <w:rsid w:val="00C127F2"/>
    <w:rsid w:val="00C12961"/>
    <w:rsid w:val="00C12975"/>
    <w:rsid w:val="00C12AF5"/>
    <w:rsid w:val="00C12D15"/>
    <w:rsid w:val="00C12F14"/>
    <w:rsid w:val="00C1314F"/>
    <w:rsid w:val="00C1318A"/>
    <w:rsid w:val="00C13340"/>
    <w:rsid w:val="00C139C4"/>
    <w:rsid w:val="00C13C89"/>
    <w:rsid w:val="00C14164"/>
    <w:rsid w:val="00C14302"/>
    <w:rsid w:val="00C144B9"/>
    <w:rsid w:val="00C147DD"/>
    <w:rsid w:val="00C14912"/>
    <w:rsid w:val="00C14AE3"/>
    <w:rsid w:val="00C14B11"/>
    <w:rsid w:val="00C15110"/>
    <w:rsid w:val="00C1563C"/>
    <w:rsid w:val="00C1592A"/>
    <w:rsid w:val="00C15C9C"/>
    <w:rsid w:val="00C16054"/>
    <w:rsid w:val="00C1605D"/>
    <w:rsid w:val="00C16509"/>
    <w:rsid w:val="00C165BD"/>
    <w:rsid w:val="00C16785"/>
    <w:rsid w:val="00C167DF"/>
    <w:rsid w:val="00C16C86"/>
    <w:rsid w:val="00C16D05"/>
    <w:rsid w:val="00C16E53"/>
    <w:rsid w:val="00C16FEC"/>
    <w:rsid w:val="00C170AA"/>
    <w:rsid w:val="00C170E5"/>
    <w:rsid w:val="00C170F7"/>
    <w:rsid w:val="00C17618"/>
    <w:rsid w:val="00C1762A"/>
    <w:rsid w:val="00C2005C"/>
    <w:rsid w:val="00C201AA"/>
    <w:rsid w:val="00C20360"/>
    <w:rsid w:val="00C209AF"/>
    <w:rsid w:val="00C20C92"/>
    <w:rsid w:val="00C21125"/>
    <w:rsid w:val="00C212B0"/>
    <w:rsid w:val="00C2135D"/>
    <w:rsid w:val="00C21724"/>
    <w:rsid w:val="00C21968"/>
    <w:rsid w:val="00C219A8"/>
    <w:rsid w:val="00C21B59"/>
    <w:rsid w:val="00C21EE4"/>
    <w:rsid w:val="00C221E1"/>
    <w:rsid w:val="00C222A0"/>
    <w:rsid w:val="00C22995"/>
    <w:rsid w:val="00C22BFE"/>
    <w:rsid w:val="00C2318E"/>
    <w:rsid w:val="00C23422"/>
    <w:rsid w:val="00C23455"/>
    <w:rsid w:val="00C2398C"/>
    <w:rsid w:val="00C23B6F"/>
    <w:rsid w:val="00C24122"/>
    <w:rsid w:val="00C241EE"/>
    <w:rsid w:val="00C242A8"/>
    <w:rsid w:val="00C24566"/>
    <w:rsid w:val="00C249CF"/>
    <w:rsid w:val="00C24AB1"/>
    <w:rsid w:val="00C24E26"/>
    <w:rsid w:val="00C25652"/>
    <w:rsid w:val="00C257F4"/>
    <w:rsid w:val="00C25867"/>
    <w:rsid w:val="00C25987"/>
    <w:rsid w:val="00C25A88"/>
    <w:rsid w:val="00C26002"/>
    <w:rsid w:val="00C260EA"/>
    <w:rsid w:val="00C2620C"/>
    <w:rsid w:val="00C26412"/>
    <w:rsid w:val="00C26C97"/>
    <w:rsid w:val="00C26D25"/>
    <w:rsid w:val="00C26ECF"/>
    <w:rsid w:val="00C2705B"/>
    <w:rsid w:val="00C27790"/>
    <w:rsid w:val="00C27A48"/>
    <w:rsid w:val="00C27B56"/>
    <w:rsid w:val="00C27C88"/>
    <w:rsid w:val="00C30061"/>
    <w:rsid w:val="00C3006A"/>
    <w:rsid w:val="00C300A8"/>
    <w:rsid w:val="00C3014A"/>
    <w:rsid w:val="00C3042B"/>
    <w:rsid w:val="00C30544"/>
    <w:rsid w:val="00C3072A"/>
    <w:rsid w:val="00C309BA"/>
    <w:rsid w:val="00C30C4D"/>
    <w:rsid w:val="00C30C6E"/>
    <w:rsid w:val="00C312BB"/>
    <w:rsid w:val="00C31616"/>
    <w:rsid w:val="00C31713"/>
    <w:rsid w:val="00C31C13"/>
    <w:rsid w:val="00C31FCC"/>
    <w:rsid w:val="00C320A8"/>
    <w:rsid w:val="00C323CD"/>
    <w:rsid w:val="00C3241F"/>
    <w:rsid w:val="00C328A4"/>
    <w:rsid w:val="00C32B55"/>
    <w:rsid w:val="00C32D36"/>
    <w:rsid w:val="00C332F9"/>
    <w:rsid w:val="00C335BB"/>
    <w:rsid w:val="00C33715"/>
    <w:rsid w:val="00C337D5"/>
    <w:rsid w:val="00C3391F"/>
    <w:rsid w:val="00C34008"/>
    <w:rsid w:val="00C3402B"/>
    <w:rsid w:val="00C3493E"/>
    <w:rsid w:val="00C35459"/>
    <w:rsid w:val="00C35489"/>
    <w:rsid w:val="00C3553A"/>
    <w:rsid w:val="00C35688"/>
    <w:rsid w:val="00C35712"/>
    <w:rsid w:val="00C35898"/>
    <w:rsid w:val="00C35A63"/>
    <w:rsid w:val="00C36037"/>
    <w:rsid w:val="00C3638E"/>
    <w:rsid w:val="00C364E7"/>
    <w:rsid w:val="00C365C5"/>
    <w:rsid w:val="00C36AE9"/>
    <w:rsid w:val="00C36C25"/>
    <w:rsid w:val="00C36D58"/>
    <w:rsid w:val="00C3717C"/>
    <w:rsid w:val="00C3725A"/>
    <w:rsid w:val="00C3731F"/>
    <w:rsid w:val="00C37A9B"/>
    <w:rsid w:val="00C37AB8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AFB"/>
    <w:rsid w:val="00C41C4A"/>
    <w:rsid w:val="00C41DA3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2EB6"/>
    <w:rsid w:val="00C4312C"/>
    <w:rsid w:val="00C43378"/>
    <w:rsid w:val="00C435B4"/>
    <w:rsid w:val="00C4376B"/>
    <w:rsid w:val="00C43826"/>
    <w:rsid w:val="00C43CE2"/>
    <w:rsid w:val="00C43EED"/>
    <w:rsid w:val="00C44038"/>
    <w:rsid w:val="00C44467"/>
    <w:rsid w:val="00C444FB"/>
    <w:rsid w:val="00C44601"/>
    <w:rsid w:val="00C4497D"/>
    <w:rsid w:val="00C44ADA"/>
    <w:rsid w:val="00C44CED"/>
    <w:rsid w:val="00C4507B"/>
    <w:rsid w:val="00C451EE"/>
    <w:rsid w:val="00C453E8"/>
    <w:rsid w:val="00C4545C"/>
    <w:rsid w:val="00C4559F"/>
    <w:rsid w:val="00C45685"/>
    <w:rsid w:val="00C456A4"/>
    <w:rsid w:val="00C45770"/>
    <w:rsid w:val="00C45C9C"/>
    <w:rsid w:val="00C4645B"/>
    <w:rsid w:val="00C4648B"/>
    <w:rsid w:val="00C467D4"/>
    <w:rsid w:val="00C46A38"/>
    <w:rsid w:val="00C46BE4"/>
    <w:rsid w:val="00C46D77"/>
    <w:rsid w:val="00C475E3"/>
    <w:rsid w:val="00C47887"/>
    <w:rsid w:val="00C47DA4"/>
    <w:rsid w:val="00C503B2"/>
    <w:rsid w:val="00C504E7"/>
    <w:rsid w:val="00C50B4F"/>
    <w:rsid w:val="00C50F21"/>
    <w:rsid w:val="00C51030"/>
    <w:rsid w:val="00C5118E"/>
    <w:rsid w:val="00C5128B"/>
    <w:rsid w:val="00C513A0"/>
    <w:rsid w:val="00C513EE"/>
    <w:rsid w:val="00C515EC"/>
    <w:rsid w:val="00C516EC"/>
    <w:rsid w:val="00C51935"/>
    <w:rsid w:val="00C519CC"/>
    <w:rsid w:val="00C519F0"/>
    <w:rsid w:val="00C51B13"/>
    <w:rsid w:val="00C51B9D"/>
    <w:rsid w:val="00C51BD7"/>
    <w:rsid w:val="00C5278A"/>
    <w:rsid w:val="00C52A3C"/>
    <w:rsid w:val="00C52A98"/>
    <w:rsid w:val="00C52CD6"/>
    <w:rsid w:val="00C52D3B"/>
    <w:rsid w:val="00C52EBA"/>
    <w:rsid w:val="00C53846"/>
    <w:rsid w:val="00C5389A"/>
    <w:rsid w:val="00C53CFE"/>
    <w:rsid w:val="00C53D5E"/>
    <w:rsid w:val="00C53DED"/>
    <w:rsid w:val="00C53E4E"/>
    <w:rsid w:val="00C5435D"/>
    <w:rsid w:val="00C5474B"/>
    <w:rsid w:val="00C54971"/>
    <w:rsid w:val="00C54B32"/>
    <w:rsid w:val="00C54C28"/>
    <w:rsid w:val="00C54CFC"/>
    <w:rsid w:val="00C54DC1"/>
    <w:rsid w:val="00C54F23"/>
    <w:rsid w:val="00C551C8"/>
    <w:rsid w:val="00C5546B"/>
    <w:rsid w:val="00C5549B"/>
    <w:rsid w:val="00C55863"/>
    <w:rsid w:val="00C55900"/>
    <w:rsid w:val="00C55A85"/>
    <w:rsid w:val="00C55BF4"/>
    <w:rsid w:val="00C55F77"/>
    <w:rsid w:val="00C55F79"/>
    <w:rsid w:val="00C56308"/>
    <w:rsid w:val="00C563BA"/>
    <w:rsid w:val="00C565AE"/>
    <w:rsid w:val="00C568CC"/>
    <w:rsid w:val="00C56B71"/>
    <w:rsid w:val="00C56C89"/>
    <w:rsid w:val="00C56CAB"/>
    <w:rsid w:val="00C56DDD"/>
    <w:rsid w:val="00C56FD1"/>
    <w:rsid w:val="00C574E6"/>
    <w:rsid w:val="00C57535"/>
    <w:rsid w:val="00C5767A"/>
    <w:rsid w:val="00C578AA"/>
    <w:rsid w:val="00C57A90"/>
    <w:rsid w:val="00C57ABF"/>
    <w:rsid w:val="00C60064"/>
    <w:rsid w:val="00C6069D"/>
    <w:rsid w:val="00C6079F"/>
    <w:rsid w:val="00C6092F"/>
    <w:rsid w:val="00C61395"/>
    <w:rsid w:val="00C614B3"/>
    <w:rsid w:val="00C61698"/>
    <w:rsid w:val="00C61816"/>
    <w:rsid w:val="00C6184F"/>
    <w:rsid w:val="00C61B84"/>
    <w:rsid w:val="00C61D61"/>
    <w:rsid w:val="00C61F81"/>
    <w:rsid w:val="00C61FD5"/>
    <w:rsid w:val="00C622B9"/>
    <w:rsid w:val="00C62419"/>
    <w:rsid w:val="00C624A5"/>
    <w:rsid w:val="00C625A5"/>
    <w:rsid w:val="00C626B4"/>
    <w:rsid w:val="00C626E7"/>
    <w:rsid w:val="00C62D2F"/>
    <w:rsid w:val="00C63160"/>
    <w:rsid w:val="00C63221"/>
    <w:rsid w:val="00C63B6B"/>
    <w:rsid w:val="00C645C7"/>
    <w:rsid w:val="00C64705"/>
    <w:rsid w:val="00C648EB"/>
    <w:rsid w:val="00C64900"/>
    <w:rsid w:val="00C64AAD"/>
    <w:rsid w:val="00C64CDA"/>
    <w:rsid w:val="00C64F26"/>
    <w:rsid w:val="00C64F97"/>
    <w:rsid w:val="00C65087"/>
    <w:rsid w:val="00C65312"/>
    <w:rsid w:val="00C658E2"/>
    <w:rsid w:val="00C6594A"/>
    <w:rsid w:val="00C660AE"/>
    <w:rsid w:val="00C66616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131B"/>
    <w:rsid w:val="00C714EE"/>
    <w:rsid w:val="00C71743"/>
    <w:rsid w:val="00C7192C"/>
    <w:rsid w:val="00C7231E"/>
    <w:rsid w:val="00C7239C"/>
    <w:rsid w:val="00C7245A"/>
    <w:rsid w:val="00C72913"/>
    <w:rsid w:val="00C72BF7"/>
    <w:rsid w:val="00C72CE7"/>
    <w:rsid w:val="00C72DE3"/>
    <w:rsid w:val="00C72EE4"/>
    <w:rsid w:val="00C72F14"/>
    <w:rsid w:val="00C72FDA"/>
    <w:rsid w:val="00C732EE"/>
    <w:rsid w:val="00C733B4"/>
    <w:rsid w:val="00C73587"/>
    <w:rsid w:val="00C73775"/>
    <w:rsid w:val="00C73786"/>
    <w:rsid w:val="00C73952"/>
    <w:rsid w:val="00C739A5"/>
    <w:rsid w:val="00C73AEE"/>
    <w:rsid w:val="00C73D8C"/>
    <w:rsid w:val="00C73DCC"/>
    <w:rsid w:val="00C73F80"/>
    <w:rsid w:val="00C74235"/>
    <w:rsid w:val="00C74905"/>
    <w:rsid w:val="00C74A3C"/>
    <w:rsid w:val="00C74DB0"/>
    <w:rsid w:val="00C74EAB"/>
    <w:rsid w:val="00C74FAC"/>
    <w:rsid w:val="00C74FDD"/>
    <w:rsid w:val="00C750A7"/>
    <w:rsid w:val="00C75264"/>
    <w:rsid w:val="00C75692"/>
    <w:rsid w:val="00C7581A"/>
    <w:rsid w:val="00C75B11"/>
    <w:rsid w:val="00C75F65"/>
    <w:rsid w:val="00C76387"/>
    <w:rsid w:val="00C766EC"/>
    <w:rsid w:val="00C76902"/>
    <w:rsid w:val="00C7692A"/>
    <w:rsid w:val="00C76A32"/>
    <w:rsid w:val="00C76F35"/>
    <w:rsid w:val="00C77110"/>
    <w:rsid w:val="00C7712A"/>
    <w:rsid w:val="00C7767A"/>
    <w:rsid w:val="00C776C5"/>
    <w:rsid w:val="00C77A7C"/>
    <w:rsid w:val="00C77C04"/>
    <w:rsid w:val="00C803B7"/>
    <w:rsid w:val="00C804D0"/>
    <w:rsid w:val="00C80562"/>
    <w:rsid w:val="00C80600"/>
    <w:rsid w:val="00C8070B"/>
    <w:rsid w:val="00C80806"/>
    <w:rsid w:val="00C80849"/>
    <w:rsid w:val="00C809D6"/>
    <w:rsid w:val="00C80CF2"/>
    <w:rsid w:val="00C80D08"/>
    <w:rsid w:val="00C80D25"/>
    <w:rsid w:val="00C80EE7"/>
    <w:rsid w:val="00C8150F"/>
    <w:rsid w:val="00C81638"/>
    <w:rsid w:val="00C8178D"/>
    <w:rsid w:val="00C8182B"/>
    <w:rsid w:val="00C821F6"/>
    <w:rsid w:val="00C82422"/>
    <w:rsid w:val="00C82A86"/>
    <w:rsid w:val="00C82BBB"/>
    <w:rsid w:val="00C82D6E"/>
    <w:rsid w:val="00C82E61"/>
    <w:rsid w:val="00C82FA3"/>
    <w:rsid w:val="00C830C9"/>
    <w:rsid w:val="00C83208"/>
    <w:rsid w:val="00C835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196"/>
    <w:rsid w:val="00C856C2"/>
    <w:rsid w:val="00C85ABA"/>
    <w:rsid w:val="00C85B18"/>
    <w:rsid w:val="00C85B98"/>
    <w:rsid w:val="00C85D08"/>
    <w:rsid w:val="00C85EAD"/>
    <w:rsid w:val="00C85EDF"/>
    <w:rsid w:val="00C86062"/>
    <w:rsid w:val="00C86152"/>
    <w:rsid w:val="00C865D4"/>
    <w:rsid w:val="00C8683A"/>
    <w:rsid w:val="00C86887"/>
    <w:rsid w:val="00C86961"/>
    <w:rsid w:val="00C86D36"/>
    <w:rsid w:val="00C86DDA"/>
    <w:rsid w:val="00C86EDD"/>
    <w:rsid w:val="00C86EDF"/>
    <w:rsid w:val="00C870B7"/>
    <w:rsid w:val="00C87D61"/>
    <w:rsid w:val="00C902B6"/>
    <w:rsid w:val="00C908EF"/>
    <w:rsid w:val="00C90958"/>
    <w:rsid w:val="00C90AD4"/>
    <w:rsid w:val="00C90C85"/>
    <w:rsid w:val="00C90E34"/>
    <w:rsid w:val="00C90EA5"/>
    <w:rsid w:val="00C91372"/>
    <w:rsid w:val="00C9147C"/>
    <w:rsid w:val="00C914DF"/>
    <w:rsid w:val="00C915B9"/>
    <w:rsid w:val="00C91649"/>
    <w:rsid w:val="00C917C0"/>
    <w:rsid w:val="00C91954"/>
    <w:rsid w:val="00C91A8B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60E"/>
    <w:rsid w:val="00C92ECA"/>
    <w:rsid w:val="00C92FFD"/>
    <w:rsid w:val="00C93081"/>
    <w:rsid w:val="00C93214"/>
    <w:rsid w:val="00C9351B"/>
    <w:rsid w:val="00C936B9"/>
    <w:rsid w:val="00C93942"/>
    <w:rsid w:val="00C939C1"/>
    <w:rsid w:val="00C93CA1"/>
    <w:rsid w:val="00C93CD8"/>
    <w:rsid w:val="00C93D9E"/>
    <w:rsid w:val="00C94143"/>
    <w:rsid w:val="00C9414C"/>
    <w:rsid w:val="00C94198"/>
    <w:rsid w:val="00C94645"/>
    <w:rsid w:val="00C94709"/>
    <w:rsid w:val="00C947C0"/>
    <w:rsid w:val="00C94968"/>
    <w:rsid w:val="00C94E5A"/>
    <w:rsid w:val="00C95396"/>
    <w:rsid w:val="00C953EA"/>
    <w:rsid w:val="00C95458"/>
    <w:rsid w:val="00C95548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2A6"/>
    <w:rsid w:val="00CA04B3"/>
    <w:rsid w:val="00CA07BB"/>
    <w:rsid w:val="00CA07C8"/>
    <w:rsid w:val="00CA07E8"/>
    <w:rsid w:val="00CA084C"/>
    <w:rsid w:val="00CA08B6"/>
    <w:rsid w:val="00CA0D07"/>
    <w:rsid w:val="00CA0D7E"/>
    <w:rsid w:val="00CA1053"/>
    <w:rsid w:val="00CA12C2"/>
    <w:rsid w:val="00CA1328"/>
    <w:rsid w:val="00CA1A02"/>
    <w:rsid w:val="00CA1ADB"/>
    <w:rsid w:val="00CA1C6B"/>
    <w:rsid w:val="00CA1DA7"/>
    <w:rsid w:val="00CA2221"/>
    <w:rsid w:val="00CA27C4"/>
    <w:rsid w:val="00CA2902"/>
    <w:rsid w:val="00CA2C13"/>
    <w:rsid w:val="00CA2D24"/>
    <w:rsid w:val="00CA32E5"/>
    <w:rsid w:val="00CA34FA"/>
    <w:rsid w:val="00CA3642"/>
    <w:rsid w:val="00CA36DA"/>
    <w:rsid w:val="00CA37C2"/>
    <w:rsid w:val="00CA391F"/>
    <w:rsid w:val="00CA3981"/>
    <w:rsid w:val="00CA3CD7"/>
    <w:rsid w:val="00CA3DBE"/>
    <w:rsid w:val="00CA4027"/>
    <w:rsid w:val="00CA412E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CEA"/>
    <w:rsid w:val="00CA6D40"/>
    <w:rsid w:val="00CA7301"/>
    <w:rsid w:val="00CA75FF"/>
    <w:rsid w:val="00CA760E"/>
    <w:rsid w:val="00CA7818"/>
    <w:rsid w:val="00CA7B7B"/>
    <w:rsid w:val="00CA7C53"/>
    <w:rsid w:val="00CA7EBA"/>
    <w:rsid w:val="00CA7F5B"/>
    <w:rsid w:val="00CB0579"/>
    <w:rsid w:val="00CB078D"/>
    <w:rsid w:val="00CB0CB4"/>
    <w:rsid w:val="00CB119F"/>
    <w:rsid w:val="00CB138F"/>
    <w:rsid w:val="00CB15A5"/>
    <w:rsid w:val="00CB160A"/>
    <w:rsid w:val="00CB190B"/>
    <w:rsid w:val="00CB1982"/>
    <w:rsid w:val="00CB1C47"/>
    <w:rsid w:val="00CB1EB8"/>
    <w:rsid w:val="00CB2098"/>
    <w:rsid w:val="00CB2179"/>
    <w:rsid w:val="00CB2263"/>
    <w:rsid w:val="00CB22DB"/>
    <w:rsid w:val="00CB2518"/>
    <w:rsid w:val="00CB2587"/>
    <w:rsid w:val="00CB2679"/>
    <w:rsid w:val="00CB270F"/>
    <w:rsid w:val="00CB2A07"/>
    <w:rsid w:val="00CB2B59"/>
    <w:rsid w:val="00CB2B64"/>
    <w:rsid w:val="00CB2F2F"/>
    <w:rsid w:val="00CB301A"/>
    <w:rsid w:val="00CB30C0"/>
    <w:rsid w:val="00CB3A27"/>
    <w:rsid w:val="00CB3B8F"/>
    <w:rsid w:val="00CB3C29"/>
    <w:rsid w:val="00CB3C52"/>
    <w:rsid w:val="00CB3ED7"/>
    <w:rsid w:val="00CB445F"/>
    <w:rsid w:val="00CB4BCD"/>
    <w:rsid w:val="00CB4E34"/>
    <w:rsid w:val="00CB4F4E"/>
    <w:rsid w:val="00CB5040"/>
    <w:rsid w:val="00CB51A6"/>
    <w:rsid w:val="00CB5764"/>
    <w:rsid w:val="00CB5C83"/>
    <w:rsid w:val="00CB5D2F"/>
    <w:rsid w:val="00CB6006"/>
    <w:rsid w:val="00CB6598"/>
    <w:rsid w:val="00CB66A6"/>
    <w:rsid w:val="00CB68FE"/>
    <w:rsid w:val="00CB6CD9"/>
    <w:rsid w:val="00CB6D50"/>
    <w:rsid w:val="00CB6F80"/>
    <w:rsid w:val="00CB6FA7"/>
    <w:rsid w:val="00CB6FEC"/>
    <w:rsid w:val="00CB7310"/>
    <w:rsid w:val="00CB7333"/>
    <w:rsid w:val="00CB7500"/>
    <w:rsid w:val="00CB7766"/>
    <w:rsid w:val="00CB7C71"/>
    <w:rsid w:val="00CB7F01"/>
    <w:rsid w:val="00CC0046"/>
    <w:rsid w:val="00CC02C6"/>
    <w:rsid w:val="00CC0431"/>
    <w:rsid w:val="00CC04CC"/>
    <w:rsid w:val="00CC0744"/>
    <w:rsid w:val="00CC0807"/>
    <w:rsid w:val="00CC08C0"/>
    <w:rsid w:val="00CC091F"/>
    <w:rsid w:val="00CC0FA3"/>
    <w:rsid w:val="00CC1004"/>
    <w:rsid w:val="00CC109C"/>
    <w:rsid w:val="00CC11AE"/>
    <w:rsid w:val="00CC12CB"/>
    <w:rsid w:val="00CC14C3"/>
    <w:rsid w:val="00CC159E"/>
    <w:rsid w:val="00CC1726"/>
    <w:rsid w:val="00CC17EC"/>
    <w:rsid w:val="00CC1A8E"/>
    <w:rsid w:val="00CC1D73"/>
    <w:rsid w:val="00CC1D93"/>
    <w:rsid w:val="00CC1E17"/>
    <w:rsid w:val="00CC1F9C"/>
    <w:rsid w:val="00CC2045"/>
    <w:rsid w:val="00CC20FF"/>
    <w:rsid w:val="00CC211A"/>
    <w:rsid w:val="00CC230A"/>
    <w:rsid w:val="00CC245C"/>
    <w:rsid w:val="00CC2A98"/>
    <w:rsid w:val="00CC2C46"/>
    <w:rsid w:val="00CC33CC"/>
    <w:rsid w:val="00CC39FE"/>
    <w:rsid w:val="00CC3C64"/>
    <w:rsid w:val="00CC3D7C"/>
    <w:rsid w:val="00CC3E81"/>
    <w:rsid w:val="00CC3F97"/>
    <w:rsid w:val="00CC4097"/>
    <w:rsid w:val="00CC463D"/>
    <w:rsid w:val="00CC48B4"/>
    <w:rsid w:val="00CC4922"/>
    <w:rsid w:val="00CC496C"/>
    <w:rsid w:val="00CC4A24"/>
    <w:rsid w:val="00CC4BD9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D0074"/>
    <w:rsid w:val="00CD03B2"/>
    <w:rsid w:val="00CD04A7"/>
    <w:rsid w:val="00CD05E5"/>
    <w:rsid w:val="00CD06A6"/>
    <w:rsid w:val="00CD074C"/>
    <w:rsid w:val="00CD07A2"/>
    <w:rsid w:val="00CD0D04"/>
    <w:rsid w:val="00CD0D9D"/>
    <w:rsid w:val="00CD107E"/>
    <w:rsid w:val="00CD10CC"/>
    <w:rsid w:val="00CD1324"/>
    <w:rsid w:val="00CD1982"/>
    <w:rsid w:val="00CD1D48"/>
    <w:rsid w:val="00CD24E3"/>
    <w:rsid w:val="00CD2819"/>
    <w:rsid w:val="00CD2932"/>
    <w:rsid w:val="00CD2A2F"/>
    <w:rsid w:val="00CD2A5A"/>
    <w:rsid w:val="00CD2B12"/>
    <w:rsid w:val="00CD2C3E"/>
    <w:rsid w:val="00CD2C65"/>
    <w:rsid w:val="00CD2E01"/>
    <w:rsid w:val="00CD3384"/>
    <w:rsid w:val="00CD341D"/>
    <w:rsid w:val="00CD3536"/>
    <w:rsid w:val="00CD3889"/>
    <w:rsid w:val="00CD39FD"/>
    <w:rsid w:val="00CD3C79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0E"/>
    <w:rsid w:val="00CD49C8"/>
    <w:rsid w:val="00CD4B22"/>
    <w:rsid w:val="00CD4BB1"/>
    <w:rsid w:val="00CD4F9A"/>
    <w:rsid w:val="00CD5067"/>
    <w:rsid w:val="00CD5173"/>
    <w:rsid w:val="00CD5592"/>
    <w:rsid w:val="00CD57A9"/>
    <w:rsid w:val="00CD5A49"/>
    <w:rsid w:val="00CD5D6D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4AA"/>
    <w:rsid w:val="00CE1640"/>
    <w:rsid w:val="00CE187E"/>
    <w:rsid w:val="00CE1974"/>
    <w:rsid w:val="00CE1BB3"/>
    <w:rsid w:val="00CE1CED"/>
    <w:rsid w:val="00CE1E70"/>
    <w:rsid w:val="00CE20FB"/>
    <w:rsid w:val="00CE2215"/>
    <w:rsid w:val="00CE2263"/>
    <w:rsid w:val="00CE26A4"/>
    <w:rsid w:val="00CE26DB"/>
    <w:rsid w:val="00CE2758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88B"/>
    <w:rsid w:val="00CE3BE1"/>
    <w:rsid w:val="00CE3C81"/>
    <w:rsid w:val="00CE3CA5"/>
    <w:rsid w:val="00CE3CE0"/>
    <w:rsid w:val="00CE4007"/>
    <w:rsid w:val="00CE424C"/>
    <w:rsid w:val="00CE4318"/>
    <w:rsid w:val="00CE43B4"/>
    <w:rsid w:val="00CE445F"/>
    <w:rsid w:val="00CE4475"/>
    <w:rsid w:val="00CE471A"/>
    <w:rsid w:val="00CE4953"/>
    <w:rsid w:val="00CE4A2B"/>
    <w:rsid w:val="00CE4A2F"/>
    <w:rsid w:val="00CE4A88"/>
    <w:rsid w:val="00CE4ABD"/>
    <w:rsid w:val="00CE5052"/>
    <w:rsid w:val="00CE5094"/>
    <w:rsid w:val="00CE5287"/>
    <w:rsid w:val="00CE5339"/>
    <w:rsid w:val="00CE5383"/>
    <w:rsid w:val="00CE5467"/>
    <w:rsid w:val="00CE5A79"/>
    <w:rsid w:val="00CE5AF6"/>
    <w:rsid w:val="00CE5EE1"/>
    <w:rsid w:val="00CE6007"/>
    <w:rsid w:val="00CE631D"/>
    <w:rsid w:val="00CE639A"/>
    <w:rsid w:val="00CE65B0"/>
    <w:rsid w:val="00CE65F8"/>
    <w:rsid w:val="00CE6F71"/>
    <w:rsid w:val="00CE7941"/>
    <w:rsid w:val="00CE7AD3"/>
    <w:rsid w:val="00CE7AF0"/>
    <w:rsid w:val="00CE7B6A"/>
    <w:rsid w:val="00CE7CA4"/>
    <w:rsid w:val="00CE7DCA"/>
    <w:rsid w:val="00CE7EA8"/>
    <w:rsid w:val="00CF0263"/>
    <w:rsid w:val="00CF04BE"/>
    <w:rsid w:val="00CF052D"/>
    <w:rsid w:val="00CF05B9"/>
    <w:rsid w:val="00CF0697"/>
    <w:rsid w:val="00CF07F9"/>
    <w:rsid w:val="00CF0854"/>
    <w:rsid w:val="00CF0D2C"/>
    <w:rsid w:val="00CF118A"/>
    <w:rsid w:val="00CF11C3"/>
    <w:rsid w:val="00CF1284"/>
    <w:rsid w:val="00CF1744"/>
    <w:rsid w:val="00CF1B41"/>
    <w:rsid w:val="00CF1B98"/>
    <w:rsid w:val="00CF1C5B"/>
    <w:rsid w:val="00CF20DC"/>
    <w:rsid w:val="00CF23E0"/>
    <w:rsid w:val="00CF250E"/>
    <w:rsid w:val="00CF2678"/>
    <w:rsid w:val="00CF26A0"/>
    <w:rsid w:val="00CF2863"/>
    <w:rsid w:val="00CF2DB2"/>
    <w:rsid w:val="00CF3368"/>
    <w:rsid w:val="00CF3C7D"/>
    <w:rsid w:val="00CF3D52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3E6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BB7"/>
    <w:rsid w:val="00CF7C05"/>
    <w:rsid w:val="00CF7CDD"/>
    <w:rsid w:val="00CF7CF5"/>
    <w:rsid w:val="00CF7F6D"/>
    <w:rsid w:val="00D00584"/>
    <w:rsid w:val="00D0088B"/>
    <w:rsid w:val="00D00B20"/>
    <w:rsid w:val="00D00DB6"/>
    <w:rsid w:val="00D00F3C"/>
    <w:rsid w:val="00D00F8B"/>
    <w:rsid w:val="00D01076"/>
    <w:rsid w:val="00D01244"/>
    <w:rsid w:val="00D0144F"/>
    <w:rsid w:val="00D01578"/>
    <w:rsid w:val="00D0181D"/>
    <w:rsid w:val="00D01F45"/>
    <w:rsid w:val="00D01FFD"/>
    <w:rsid w:val="00D021E4"/>
    <w:rsid w:val="00D021F1"/>
    <w:rsid w:val="00D02554"/>
    <w:rsid w:val="00D02B01"/>
    <w:rsid w:val="00D02E40"/>
    <w:rsid w:val="00D02F06"/>
    <w:rsid w:val="00D02F3F"/>
    <w:rsid w:val="00D0300C"/>
    <w:rsid w:val="00D031F7"/>
    <w:rsid w:val="00D03484"/>
    <w:rsid w:val="00D03632"/>
    <w:rsid w:val="00D03887"/>
    <w:rsid w:val="00D03B53"/>
    <w:rsid w:val="00D03B7D"/>
    <w:rsid w:val="00D03D61"/>
    <w:rsid w:val="00D03F53"/>
    <w:rsid w:val="00D03F8D"/>
    <w:rsid w:val="00D04AAA"/>
    <w:rsid w:val="00D04ADD"/>
    <w:rsid w:val="00D04BA3"/>
    <w:rsid w:val="00D04FB8"/>
    <w:rsid w:val="00D05625"/>
    <w:rsid w:val="00D056D2"/>
    <w:rsid w:val="00D05CA9"/>
    <w:rsid w:val="00D06056"/>
    <w:rsid w:val="00D061E0"/>
    <w:rsid w:val="00D06359"/>
    <w:rsid w:val="00D064F5"/>
    <w:rsid w:val="00D067E6"/>
    <w:rsid w:val="00D0692D"/>
    <w:rsid w:val="00D06CD5"/>
    <w:rsid w:val="00D06D3A"/>
    <w:rsid w:val="00D06D8F"/>
    <w:rsid w:val="00D06ECD"/>
    <w:rsid w:val="00D07036"/>
    <w:rsid w:val="00D0747F"/>
    <w:rsid w:val="00D0786A"/>
    <w:rsid w:val="00D0792A"/>
    <w:rsid w:val="00D07BF0"/>
    <w:rsid w:val="00D07C60"/>
    <w:rsid w:val="00D106BC"/>
    <w:rsid w:val="00D106DD"/>
    <w:rsid w:val="00D10881"/>
    <w:rsid w:val="00D10C68"/>
    <w:rsid w:val="00D10C6D"/>
    <w:rsid w:val="00D10EE7"/>
    <w:rsid w:val="00D11CB4"/>
    <w:rsid w:val="00D1225A"/>
    <w:rsid w:val="00D123BE"/>
    <w:rsid w:val="00D123C8"/>
    <w:rsid w:val="00D125DA"/>
    <w:rsid w:val="00D12A0F"/>
    <w:rsid w:val="00D12B80"/>
    <w:rsid w:val="00D1304D"/>
    <w:rsid w:val="00D1313F"/>
    <w:rsid w:val="00D13203"/>
    <w:rsid w:val="00D1362C"/>
    <w:rsid w:val="00D13B45"/>
    <w:rsid w:val="00D1432B"/>
    <w:rsid w:val="00D14945"/>
    <w:rsid w:val="00D1499C"/>
    <w:rsid w:val="00D1548E"/>
    <w:rsid w:val="00D155C6"/>
    <w:rsid w:val="00D1572D"/>
    <w:rsid w:val="00D1577D"/>
    <w:rsid w:val="00D15A4B"/>
    <w:rsid w:val="00D15AA0"/>
    <w:rsid w:val="00D15B96"/>
    <w:rsid w:val="00D16288"/>
    <w:rsid w:val="00D162DD"/>
    <w:rsid w:val="00D16312"/>
    <w:rsid w:val="00D16422"/>
    <w:rsid w:val="00D1645E"/>
    <w:rsid w:val="00D16503"/>
    <w:rsid w:val="00D16841"/>
    <w:rsid w:val="00D16B50"/>
    <w:rsid w:val="00D16B94"/>
    <w:rsid w:val="00D16E0B"/>
    <w:rsid w:val="00D17173"/>
    <w:rsid w:val="00D17200"/>
    <w:rsid w:val="00D172B9"/>
    <w:rsid w:val="00D17677"/>
    <w:rsid w:val="00D1793B"/>
    <w:rsid w:val="00D17A98"/>
    <w:rsid w:val="00D17B63"/>
    <w:rsid w:val="00D17DF6"/>
    <w:rsid w:val="00D17EC7"/>
    <w:rsid w:val="00D17F36"/>
    <w:rsid w:val="00D203D4"/>
    <w:rsid w:val="00D20492"/>
    <w:rsid w:val="00D2063D"/>
    <w:rsid w:val="00D2068C"/>
    <w:rsid w:val="00D207EF"/>
    <w:rsid w:val="00D20A80"/>
    <w:rsid w:val="00D20B14"/>
    <w:rsid w:val="00D20BBC"/>
    <w:rsid w:val="00D20BFF"/>
    <w:rsid w:val="00D20E07"/>
    <w:rsid w:val="00D21284"/>
    <w:rsid w:val="00D21332"/>
    <w:rsid w:val="00D214E8"/>
    <w:rsid w:val="00D214F1"/>
    <w:rsid w:val="00D2165C"/>
    <w:rsid w:val="00D2171E"/>
    <w:rsid w:val="00D21721"/>
    <w:rsid w:val="00D21C27"/>
    <w:rsid w:val="00D21C7C"/>
    <w:rsid w:val="00D21DB1"/>
    <w:rsid w:val="00D21EB9"/>
    <w:rsid w:val="00D2216D"/>
    <w:rsid w:val="00D221FD"/>
    <w:rsid w:val="00D222DF"/>
    <w:rsid w:val="00D22527"/>
    <w:rsid w:val="00D226E8"/>
    <w:rsid w:val="00D2270A"/>
    <w:rsid w:val="00D2286A"/>
    <w:rsid w:val="00D22897"/>
    <w:rsid w:val="00D22973"/>
    <w:rsid w:val="00D22AD8"/>
    <w:rsid w:val="00D22B6D"/>
    <w:rsid w:val="00D22BE6"/>
    <w:rsid w:val="00D22D00"/>
    <w:rsid w:val="00D231A8"/>
    <w:rsid w:val="00D235F9"/>
    <w:rsid w:val="00D241C0"/>
    <w:rsid w:val="00D245BE"/>
    <w:rsid w:val="00D247E1"/>
    <w:rsid w:val="00D24989"/>
    <w:rsid w:val="00D249C6"/>
    <w:rsid w:val="00D24ADA"/>
    <w:rsid w:val="00D24C6D"/>
    <w:rsid w:val="00D24D2E"/>
    <w:rsid w:val="00D25309"/>
    <w:rsid w:val="00D253B8"/>
    <w:rsid w:val="00D25434"/>
    <w:rsid w:val="00D259AB"/>
    <w:rsid w:val="00D25A32"/>
    <w:rsid w:val="00D25AC8"/>
    <w:rsid w:val="00D25C3E"/>
    <w:rsid w:val="00D25E4B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F0"/>
    <w:rsid w:val="00D27B6F"/>
    <w:rsid w:val="00D27D19"/>
    <w:rsid w:val="00D27DA1"/>
    <w:rsid w:val="00D27E7C"/>
    <w:rsid w:val="00D27FDB"/>
    <w:rsid w:val="00D300CE"/>
    <w:rsid w:val="00D3057D"/>
    <w:rsid w:val="00D30BD3"/>
    <w:rsid w:val="00D30E7C"/>
    <w:rsid w:val="00D312E9"/>
    <w:rsid w:val="00D315C9"/>
    <w:rsid w:val="00D31F9F"/>
    <w:rsid w:val="00D31FA6"/>
    <w:rsid w:val="00D31FB2"/>
    <w:rsid w:val="00D31FB7"/>
    <w:rsid w:val="00D32781"/>
    <w:rsid w:val="00D327F7"/>
    <w:rsid w:val="00D332B0"/>
    <w:rsid w:val="00D336F4"/>
    <w:rsid w:val="00D33812"/>
    <w:rsid w:val="00D33F6D"/>
    <w:rsid w:val="00D34354"/>
    <w:rsid w:val="00D346F6"/>
    <w:rsid w:val="00D34F7F"/>
    <w:rsid w:val="00D34FD6"/>
    <w:rsid w:val="00D3544E"/>
    <w:rsid w:val="00D3550C"/>
    <w:rsid w:val="00D35698"/>
    <w:rsid w:val="00D35858"/>
    <w:rsid w:val="00D358DF"/>
    <w:rsid w:val="00D35973"/>
    <w:rsid w:val="00D362D7"/>
    <w:rsid w:val="00D363B3"/>
    <w:rsid w:val="00D36429"/>
    <w:rsid w:val="00D36439"/>
    <w:rsid w:val="00D365A3"/>
    <w:rsid w:val="00D365B6"/>
    <w:rsid w:val="00D366E0"/>
    <w:rsid w:val="00D36B6D"/>
    <w:rsid w:val="00D371B3"/>
    <w:rsid w:val="00D37475"/>
    <w:rsid w:val="00D37AF1"/>
    <w:rsid w:val="00D37C01"/>
    <w:rsid w:val="00D37D2C"/>
    <w:rsid w:val="00D400F3"/>
    <w:rsid w:val="00D40D38"/>
    <w:rsid w:val="00D410E5"/>
    <w:rsid w:val="00D4130C"/>
    <w:rsid w:val="00D41376"/>
    <w:rsid w:val="00D414B0"/>
    <w:rsid w:val="00D415F8"/>
    <w:rsid w:val="00D41685"/>
    <w:rsid w:val="00D416F3"/>
    <w:rsid w:val="00D417CA"/>
    <w:rsid w:val="00D41B4D"/>
    <w:rsid w:val="00D41B9F"/>
    <w:rsid w:val="00D41BDB"/>
    <w:rsid w:val="00D42096"/>
    <w:rsid w:val="00D420B1"/>
    <w:rsid w:val="00D4249B"/>
    <w:rsid w:val="00D425DB"/>
    <w:rsid w:val="00D42F99"/>
    <w:rsid w:val="00D430F1"/>
    <w:rsid w:val="00D431EF"/>
    <w:rsid w:val="00D433C5"/>
    <w:rsid w:val="00D435C5"/>
    <w:rsid w:val="00D437F3"/>
    <w:rsid w:val="00D43D07"/>
    <w:rsid w:val="00D43E0C"/>
    <w:rsid w:val="00D4414B"/>
    <w:rsid w:val="00D444BB"/>
    <w:rsid w:val="00D44579"/>
    <w:rsid w:val="00D44659"/>
    <w:rsid w:val="00D44B1E"/>
    <w:rsid w:val="00D44BF7"/>
    <w:rsid w:val="00D44DCE"/>
    <w:rsid w:val="00D44EE2"/>
    <w:rsid w:val="00D44F0B"/>
    <w:rsid w:val="00D4535D"/>
    <w:rsid w:val="00D45B3B"/>
    <w:rsid w:val="00D45C2D"/>
    <w:rsid w:val="00D45C73"/>
    <w:rsid w:val="00D462D4"/>
    <w:rsid w:val="00D464CE"/>
    <w:rsid w:val="00D4651E"/>
    <w:rsid w:val="00D46635"/>
    <w:rsid w:val="00D467A6"/>
    <w:rsid w:val="00D46DCB"/>
    <w:rsid w:val="00D46E19"/>
    <w:rsid w:val="00D46EC4"/>
    <w:rsid w:val="00D47970"/>
    <w:rsid w:val="00D47F9F"/>
    <w:rsid w:val="00D501E7"/>
    <w:rsid w:val="00D5042A"/>
    <w:rsid w:val="00D504EC"/>
    <w:rsid w:val="00D50643"/>
    <w:rsid w:val="00D50CA5"/>
    <w:rsid w:val="00D5143E"/>
    <w:rsid w:val="00D51460"/>
    <w:rsid w:val="00D5162B"/>
    <w:rsid w:val="00D51737"/>
    <w:rsid w:val="00D5192F"/>
    <w:rsid w:val="00D51B53"/>
    <w:rsid w:val="00D51B58"/>
    <w:rsid w:val="00D51E3F"/>
    <w:rsid w:val="00D51ED4"/>
    <w:rsid w:val="00D51EDD"/>
    <w:rsid w:val="00D51F19"/>
    <w:rsid w:val="00D52138"/>
    <w:rsid w:val="00D52541"/>
    <w:rsid w:val="00D525B2"/>
    <w:rsid w:val="00D52606"/>
    <w:rsid w:val="00D52711"/>
    <w:rsid w:val="00D52795"/>
    <w:rsid w:val="00D52A68"/>
    <w:rsid w:val="00D52CE1"/>
    <w:rsid w:val="00D52D7E"/>
    <w:rsid w:val="00D53138"/>
    <w:rsid w:val="00D53F8C"/>
    <w:rsid w:val="00D541CE"/>
    <w:rsid w:val="00D54A48"/>
    <w:rsid w:val="00D54C70"/>
    <w:rsid w:val="00D54CF0"/>
    <w:rsid w:val="00D54EBB"/>
    <w:rsid w:val="00D54F00"/>
    <w:rsid w:val="00D550AC"/>
    <w:rsid w:val="00D550E6"/>
    <w:rsid w:val="00D55483"/>
    <w:rsid w:val="00D555B1"/>
    <w:rsid w:val="00D55946"/>
    <w:rsid w:val="00D55A03"/>
    <w:rsid w:val="00D55A61"/>
    <w:rsid w:val="00D55F47"/>
    <w:rsid w:val="00D5603F"/>
    <w:rsid w:val="00D560B8"/>
    <w:rsid w:val="00D5616F"/>
    <w:rsid w:val="00D566AD"/>
    <w:rsid w:val="00D56C9C"/>
    <w:rsid w:val="00D56CD0"/>
    <w:rsid w:val="00D572CF"/>
    <w:rsid w:val="00D57508"/>
    <w:rsid w:val="00D5773F"/>
    <w:rsid w:val="00D57859"/>
    <w:rsid w:val="00D5792D"/>
    <w:rsid w:val="00D57C78"/>
    <w:rsid w:val="00D57F3D"/>
    <w:rsid w:val="00D6004F"/>
    <w:rsid w:val="00D6046C"/>
    <w:rsid w:val="00D60841"/>
    <w:rsid w:val="00D608B0"/>
    <w:rsid w:val="00D60AAC"/>
    <w:rsid w:val="00D60B79"/>
    <w:rsid w:val="00D60C86"/>
    <w:rsid w:val="00D60EDC"/>
    <w:rsid w:val="00D61042"/>
    <w:rsid w:val="00D61158"/>
    <w:rsid w:val="00D61194"/>
    <w:rsid w:val="00D61291"/>
    <w:rsid w:val="00D612B7"/>
    <w:rsid w:val="00D61519"/>
    <w:rsid w:val="00D61967"/>
    <w:rsid w:val="00D619C2"/>
    <w:rsid w:val="00D61B9D"/>
    <w:rsid w:val="00D61C9B"/>
    <w:rsid w:val="00D61CFD"/>
    <w:rsid w:val="00D61E02"/>
    <w:rsid w:val="00D61E08"/>
    <w:rsid w:val="00D62238"/>
    <w:rsid w:val="00D622DA"/>
    <w:rsid w:val="00D623D4"/>
    <w:rsid w:val="00D6270E"/>
    <w:rsid w:val="00D627D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54C"/>
    <w:rsid w:val="00D647F6"/>
    <w:rsid w:val="00D648FB"/>
    <w:rsid w:val="00D64A90"/>
    <w:rsid w:val="00D64C11"/>
    <w:rsid w:val="00D64D19"/>
    <w:rsid w:val="00D64DE5"/>
    <w:rsid w:val="00D64E70"/>
    <w:rsid w:val="00D64F03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2AC"/>
    <w:rsid w:val="00D71561"/>
    <w:rsid w:val="00D7157E"/>
    <w:rsid w:val="00D716A7"/>
    <w:rsid w:val="00D7174B"/>
    <w:rsid w:val="00D717C8"/>
    <w:rsid w:val="00D7186E"/>
    <w:rsid w:val="00D71892"/>
    <w:rsid w:val="00D718CE"/>
    <w:rsid w:val="00D71A5E"/>
    <w:rsid w:val="00D72183"/>
    <w:rsid w:val="00D7225D"/>
    <w:rsid w:val="00D72371"/>
    <w:rsid w:val="00D72963"/>
    <w:rsid w:val="00D72A44"/>
    <w:rsid w:val="00D72B4F"/>
    <w:rsid w:val="00D72C44"/>
    <w:rsid w:val="00D72E2D"/>
    <w:rsid w:val="00D72F76"/>
    <w:rsid w:val="00D731B7"/>
    <w:rsid w:val="00D7350B"/>
    <w:rsid w:val="00D73520"/>
    <w:rsid w:val="00D73776"/>
    <w:rsid w:val="00D73870"/>
    <w:rsid w:val="00D73BEA"/>
    <w:rsid w:val="00D7401D"/>
    <w:rsid w:val="00D74212"/>
    <w:rsid w:val="00D742CB"/>
    <w:rsid w:val="00D747CF"/>
    <w:rsid w:val="00D747F6"/>
    <w:rsid w:val="00D7485D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F9"/>
    <w:rsid w:val="00D75EE9"/>
    <w:rsid w:val="00D75F42"/>
    <w:rsid w:val="00D76535"/>
    <w:rsid w:val="00D76619"/>
    <w:rsid w:val="00D76823"/>
    <w:rsid w:val="00D770AA"/>
    <w:rsid w:val="00D7733D"/>
    <w:rsid w:val="00D77344"/>
    <w:rsid w:val="00D77363"/>
    <w:rsid w:val="00D7743B"/>
    <w:rsid w:val="00D77B1D"/>
    <w:rsid w:val="00D77B91"/>
    <w:rsid w:val="00D77C35"/>
    <w:rsid w:val="00D77E75"/>
    <w:rsid w:val="00D802A5"/>
    <w:rsid w:val="00D80563"/>
    <w:rsid w:val="00D80A60"/>
    <w:rsid w:val="00D80F95"/>
    <w:rsid w:val="00D81311"/>
    <w:rsid w:val="00D813EC"/>
    <w:rsid w:val="00D81809"/>
    <w:rsid w:val="00D81E39"/>
    <w:rsid w:val="00D82049"/>
    <w:rsid w:val="00D820F6"/>
    <w:rsid w:val="00D823E8"/>
    <w:rsid w:val="00D824F3"/>
    <w:rsid w:val="00D82690"/>
    <w:rsid w:val="00D82877"/>
    <w:rsid w:val="00D82BC0"/>
    <w:rsid w:val="00D82E14"/>
    <w:rsid w:val="00D830F0"/>
    <w:rsid w:val="00D8327C"/>
    <w:rsid w:val="00D83533"/>
    <w:rsid w:val="00D835F6"/>
    <w:rsid w:val="00D83670"/>
    <w:rsid w:val="00D836B0"/>
    <w:rsid w:val="00D837C4"/>
    <w:rsid w:val="00D83896"/>
    <w:rsid w:val="00D83D57"/>
    <w:rsid w:val="00D83DBA"/>
    <w:rsid w:val="00D83EBC"/>
    <w:rsid w:val="00D83FF5"/>
    <w:rsid w:val="00D8404F"/>
    <w:rsid w:val="00D8412D"/>
    <w:rsid w:val="00D84132"/>
    <w:rsid w:val="00D8450A"/>
    <w:rsid w:val="00D8493A"/>
    <w:rsid w:val="00D8496F"/>
    <w:rsid w:val="00D849C0"/>
    <w:rsid w:val="00D85496"/>
    <w:rsid w:val="00D85552"/>
    <w:rsid w:val="00D8572F"/>
    <w:rsid w:val="00D85785"/>
    <w:rsid w:val="00D85880"/>
    <w:rsid w:val="00D85972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469"/>
    <w:rsid w:val="00D877EC"/>
    <w:rsid w:val="00D878E7"/>
    <w:rsid w:val="00D87919"/>
    <w:rsid w:val="00D87C9E"/>
    <w:rsid w:val="00D87E36"/>
    <w:rsid w:val="00D90055"/>
    <w:rsid w:val="00D900BA"/>
    <w:rsid w:val="00D90181"/>
    <w:rsid w:val="00D90442"/>
    <w:rsid w:val="00D90638"/>
    <w:rsid w:val="00D90783"/>
    <w:rsid w:val="00D90B49"/>
    <w:rsid w:val="00D90D61"/>
    <w:rsid w:val="00D91015"/>
    <w:rsid w:val="00D91269"/>
    <w:rsid w:val="00D9150F"/>
    <w:rsid w:val="00D9170C"/>
    <w:rsid w:val="00D919E9"/>
    <w:rsid w:val="00D91DD3"/>
    <w:rsid w:val="00D92069"/>
    <w:rsid w:val="00D920BA"/>
    <w:rsid w:val="00D920D6"/>
    <w:rsid w:val="00D922B9"/>
    <w:rsid w:val="00D92323"/>
    <w:rsid w:val="00D92663"/>
    <w:rsid w:val="00D92725"/>
    <w:rsid w:val="00D9295F"/>
    <w:rsid w:val="00D92969"/>
    <w:rsid w:val="00D92B2F"/>
    <w:rsid w:val="00D92B30"/>
    <w:rsid w:val="00D92BCE"/>
    <w:rsid w:val="00D92BF8"/>
    <w:rsid w:val="00D92C7E"/>
    <w:rsid w:val="00D92D1A"/>
    <w:rsid w:val="00D9312F"/>
    <w:rsid w:val="00D93317"/>
    <w:rsid w:val="00D93385"/>
    <w:rsid w:val="00D939EC"/>
    <w:rsid w:val="00D93CBD"/>
    <w:rsid w:val="00D94125"/>
    <w:rsid w:val="00D941D4"/>
    <w:rsid w:val="00D94E96"/>
    <w:rsid w:val="00D94EA1"/>
    <w:rsid w:val="00D95005"/>
    <w:rsid w:val="00D9501C"/>
    <w:rsid w:val="00D951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5EA3"/>
    <w:rsid w:val="00D96268"/>
    <w:rsid w:val="00D96533"/>
    <w:rsid w:val="00D966C2"/>
    <w:rsid w:val="00D9670A"/>
    <w:rsid w:val="00D96F30"/>
    <w:rsid w:val="00D96FD9"/>
    <w:rsid w:val="00D9762E"/>
    <w:rsid w:val="00D9770A"/>
    <w:rsid w:val="00D977F9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717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4B5E"/>
    <w:rsid w:val="00DA5608"/>
    <w:rsid w:val="00DA5764"/>
    <w:rsid w:val="00DA5965"/>
    <w:rsid w:val="00DA59AE"/>
    <w:rsid w:val="00DA5AD8"/>
    <w:rsid w:val="00DA5B3F"/>
    <w:rsid w:val="00DA5D44"/>
    <w:rsid w:val="00DA63DC"/>
    <w:rsid w:val="00DA64A9"/>
    <w:rsid w:val="00DA66CF"/>
    <w:rsid w:val="00DA6903"/>
    <w:rsid w:val="00DA69D3"/>
    <w:rsid w:val="00DA6A03"/>
    <w:rsid w:val="00DA6A25"/>
    <w:rsid w:val="00DA6B76"/>
    <w:rsid w:val="00DA6C3D"/>
    <w:rsid w:val="00DA6CC5"/>
    <w:rsid w:val="00DA75CA"/>
    <w:rsid w:val="00DA7A40"/>
    <w:rsid w:val="00DA7C0E"/>
    <w:rsid w:val="00DA7DD5"/>
    <w:rsid w:val="00DB086B"/>
    <w:rsid w:val="00DB08EC"/>
    <w:rsid w:val="00DB0C4A"/>
    <w:rsid w:val="00DB0F25"/>
    <w:rsid w:val="00DB1378"/>
    <w:rsid w:val="00DB13CD"/>
    <w:rsid w:val="00DB1595"/>
    <w:rsid w:val="00DB1876"/>
    <w:rsid w:val="00DB1CE0"/>
    <w:rsid w:val="00DB1D61"/>
    <w:rsid w:val="00DB23D8"/>
    <w:rsid w:val="00DB24FD"/>
    <w:rsid w:val="00DB27CB"/>
    <w:rsid w:val="00DB27CD"/>
    <w:rsid w:val="00DB2CC4"/>
    <w:rsid w:val="00DB3090"/>
    <w:rsid w:val="00DB345B"/>
    <w:rsid w:val="00DB374D"/>
    <w:rsid w:val="00DB4104"/>
    <w:rsid w:val="00DB4337"/>
    <w:rsid w:val="00DB45EB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63"/>
    <w:rsid w:val="00DB528C"/>
    <w:rsid w:val="00DB5304"/>
    <w:rsid w:val="00DB5579"/>
    <w:rsid w:val="00DB5A82"/>
    <w:rsid w:val="00DB5AF9"/>
    <w:rsid w:val="00DB5B8B"/>
    <w:rsid w:val="00DB5F74"/>
    <w:rsid w:val="00DB5F91"/>
    <w:rsid w:val="00DB617C"/>
    <w:rsid w:val="00DB61FD"/>
    <w:rsid w:val="00DB63CE"/>
    <w:rsid w:val="00DB66D3"/>
    <w:rsid w:val="00DB6885"/>
    <w:rsid w:val="00DB69DE"/>
    <w:rsid w:val="00DB6A24"/>
    <w:rsid w:val="00DB6B5E"/>
    <w:rsid w:val="00DB6E8A"/>
    <w:rsid w:val="00DB700C"/>
    <w:rsid w:val="00DB7028"/>
    <w:rsid w:val="00DB7312"/>
    <w:rsid w:val="00DB7429"/>
    <w:rsid w:val="00DB77DC"/>
    <w:rsid w:val="00DB77F1"/>
    <w:rsid w:val="00DB780D"/>
    <w:rsid w:val="00DB7D5D"/>
    <w:rsid w:val="00DC037C"/>
    <w:rsid w:val="00DC04F3"/>
    <w:rsid w:val="00DC06C4"/>
    <w:rsid w:val="00DC06E4"/>
    <w:rsid w:val="00DC0C24"/>
    <w:rsid w:val="00DC0C7C"/>
    <w:rsid w:val="00DC0CDF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2D76"/>
    <w:rsid w:val="00DC31D4"/>
    <w:rsid w:val="00DC32F4"/>
    <w:rsid w:val="00DC3594"/>
    <w:rsid w:val="00DC3927"/>
    <w:rsid w:val="00DC4257"/>
    <w:rsid w:val="00DC44D6"/>
    <w:rsid w:val="00DC44E3"/>
    <w:rsid w:val="00DC4505"/>
    <w:rsid w:val="00DC45AF"/>
    <w:rsid w:val="00DC46CA"/>
    <w:rsid w:val="00DC493C"/>
    <w:rsid w:val="00DC497B"/>
    <w:rsid w:val="00DC4BB7"/>
    <w:rsid w:val="00DC4CB2"/>
    <w:rsid w:val="00DC5366"/>
    <w:rsid w:val="00DC577F"/>
    <w:rsid w:val="00DC5C06"/>
    <w:rsid w:val="00DC5C0A"/>
    <w:rsid w:val="00DC6145"/>
    <w:rsid w:val="00DC6E2F"/>
    <w:rsid w:val="00DC7121"/>
    <w:rsid w:val="00DC727C"/>
    <w:rsid w:val="00DC740C"/>
    <w:rsid w:val="00DC76D7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470"/>
    <w:rsid w:val="00DD15AA"/>
    <w:rsid w:val="00DD193D"/>
    <w:rsid w:val="00DD1D6C"/>
    <w:rsid w:val="00DD1DD7"/>
    <w:rsid w:val="00DD2071"/>
    <w:rsid w:val="00DD212F"/>
    <w:rsid w:val="00DD27A5"/>
    <w:rsid w:val="00DD295E"/>
    <w:rsid w:val="00DD2AB7"/>
    <w:rsid w:val="00DD2B28"/>
    <w:rsid w:val="00DD2BBD"/>
    <w:rsid w:val="00DD2C9E"/>
    <w:rsid w:val="00DD2FFD"/>
    <w:rsid w:val="00DD30C6"/>
    <w:rsid w:val="00DD3596"/>
    <w:rsid w:val="00DD3679"/>
    <w:rsid w:val="00DD3D3F"/>
    <w:rsid w:val="00DD3FD9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5B49"/>
    <w:rsid w:val="00DD60C7"/>
    <w:rsid w:val="00DD6491"/>
    <w:rsid w:val="00DD6724"/>
    <w:rsid w:val="00DD68EC"/>
    <w:rsid w:val="00DD6955"/>
    <w:rsid w:val="00DD6A7A"/>
    <w:rsid w:val="00DD6BED"/>
    <w:rsid w:val="00DD6E24"/>
    <w:rsid w:val="00DD6F72"/>
    <w:rsid w:val="00DD7045"/>
    <w:rsid w:val="00DD70A7"/>
    <w:rsid w:val="00DD70AD"/>
    <w:rsid w:val="00DD75D7"/>
    <w:rsid w:val="00DD7729"/>
    <w:rsid w:val="00DD7AD3"/>
    <w:rsid w:val="00DE003B"/>
    <w:rsid w:val="00DE0358"/>
    <w:rsid w:val="00DE0394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1B2"/>
    <w:rsid w:val="00DE1259"/>
    <w:rsid w:val="00DE140B"/>
    <w:rsid w:val="00DE1478"/>
    <w:rsid w:val="00DE152E"/>
    <w:rsid w:val="00DE17AC"/>
    <w:rsid w:val="00DE19AF"/>
    <w:rsid w:val="00DE1A36"/>
    <w:rsid w:val="00DE1AF9"/>
    <w:rsid w:val="00DE1DDE"/>
    <w:rsid w:val="00DE1FDE"/>
    <w:rsid w:val="00DE2678"/>
    <w:rsid w:val="00DE28EB"/>
    <w:rsid w:val="00DE2950"/>
    <w:rsid w:val="00DE2AB5"/>
    <w:rsid w:val="00DE2BA5"/>
    <w:rsid w:val="00DE2F24"/>
    <w:rsid w:val="00DE2F5D"/>
    <w:rsid w:val="00DE30C8"/>
    <w:rsid w:val="00DE325A"/>
    <w:rsid w:val="00DE35FB"/>
    <w:rsid w:val="00DE3605"/>
    <w:rsid w:val="00DE3C7B"/>
    <w:rsid w:val="00DE3C7F"/>
    <w:rsid w:val="00DE3C99"/>
    <w:rsid w:val="00DE403B"/>
    <w:rsid w:val="00DE4359"/>
    <w:rsid w:val="00DE47EA"/>
    <w:rsid w:val="00DE48AD"/>
    <w:rsid w:val="00DE49AF"/>
    <w:rsid w:val="00DE4B4C"/>
    <w:rsid w:val="00DE4D2B"/>
    <w:rsid w:val="00DE5244"/>
    <w:rsid w:val="00DE552C"/>
    <w:rsid w:val="00DE58AF"/>
    <w:rsid w:val="00DE58DD"/>
    <w:rsid w:val="00DE6121"/>
    <w:rsid w:val="00DE62AA"/>
    <w:rsid w:val="00DE6618"/>
    <w:rsid w:val="00DE6657"/>
    <w:rsid w:val="00DE698F"/>
    <w:rsid w:val="00DE6BF5"/>
    <w:rsid w:val="00DE6C3A"/>
    <w:rsid w:val="00DE6D70"/>
    <w:rsid w:val="00DE6E9C"/>
    <w:rsid w:val="00DE6F1F"/>
    <w:rsid w:val="00DE7403"/>
    <w:rsid w:val="00DE766E"/>
    <w:rsid w:val="00DE76D4"/>
    <w:rsid w:val="00DE7E5C"/>
    <w:rsid w:val="00DE7EEF"/>
    <w:rsid w:val="00DF065F"/>
    <w:rsid w:val="00DF0709"/>
    <w:rsid w:val="00DF07E4"/>
    <w:rsid w:val="00DF07ED"/>
    <w:rsid w:val="00DF0BA7"/>
    <w:rsid w:val="00DF0EB8"/>
    <w:rsid w:val="00DF12D9"/>
    <w:rsid w:val="00DF1922"/>
    <w:rsid w:val="00DF19B0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353"/>
    <w:rsid w:val="00DF48E3"/>
    <w:rsid w:val="00DF4CBA"/>
    <w:rsid w:val="00DF4FC3"/>
    <w:rsid w:val="00DF5376"/>
    <w:rsid w:val="00DF53A2"/>
    <w:rsid w:val="00DF5663"/>
    <w:rsid w:val="00DF5CD8"/>
    <w:rsid w:val="00DF5E0E"/>
    <w:rsid w:val="00DF5F5A"/>
    <w:rsid w:val="00DF6603"/>
    <w:rsid w:val="00DF69E1"/>
    <w:rsid w:val="00DF6A02"/>
    <w:rsid w:val="00DF6E39"/>
    <w:rsid w:val="00DF7128"/>
    <w:rsid w:val="00DF7409"/>
    <w:rsid w:val="00DF7546"/>
    <w:rsid w:val="00DF76F0"/>
    <w:rsid w:val="00E002ED"/>
    <w:rsid w:val="00E0031C"/>
    <w:rsid w:val="00E00B00"/>
    <w:rsid w:val="00E01186"/>
    <w:rsid w:val="00E01514"/>
    <w:rsid w:val="00E01AD4"/>
    <w:rsid w:val="00E01B25"/>
    <w:rsid w:val="00E01D7F"/>
    <w:rsid w:val="00E01D82"/>
    <w:rsid w:val="00E01F66"/>
    <w:rsid w:val="00E021C3"/>
    <w:rsid w:val="00E0226B"/>
    <w:rsid w:val="00E02368"/>
    <w:rsid w:val="00E024C2"/>
    <w:rsid w:val="00E02549"/>
    <w:rsid w:val="00E0266B"/>
    <w:rsid w:val="00E0267F"/>
    <w:rsid w:val="00E02708"/>
    <w:rsid w:val="00E028A3"/>
    <w:rsid w:val="00E02E2F"/>
    <w:rsid w:val="00E02FC6"/>
    <w:rsid w:val="00E03526"/>
    <w:rsid w:val="00E03574"/>
    <w:rsid w:val="00E03806"/>
    <w:rsid w:val="00E039F1"/>
    <w:rsid w:val="00E03BE5"/>
    <w:rsid w:val="00E03E97"/>
    <w:rsid w:val="00E03EC4"/>
    <w:rsid w:val="00E03EC7"/>
    <w:rsid w:val="00E0413D"/>
    <w:rsid w:val="00E0439F"/>
    <w:rsid w:val="00E04916"/>
    <w:rsid w:val="00E04961"/>
    <w:rsid w:val="00E049A2"/>
    <w:rsid w:val="00E05753"/>
    <w:rsid w:val="00E057E7"/>
    <w:rsid w:val="00E05C61"/>
    <w:rsid w:val="00E061D9"/>
    <w:rsid w:val="00E063E7"/>
    <w:rsid w:val="00E0648A"/>
    <w:rsid w:val="00E06588"/>
    <w:rsid w:val="00E066A3"/>
    <w:rsid w:val="00E0678F"/>
    <w:rsid w:val="00E06B65"/>
    <w:rsid w:val="00E06EAB"/>
    <w:rsid w:val="00E06F28"/>
    <w:rsid w:val="00E0713C"/>
    <w:rsid w:val="00E07213"/>
    <w:rsid w:val="00E072E5"/>
    <w:rsid w:val="00E07655"/>
    <w:rsid w:val="00E07882"/>
    <w:rsid w:val="00E078F7"/>
    <w:rsid w:val="00E07924"/>
    <w:rsid w:val="00E07B08"/>
    <w:rsid w:val="00E07C99"/>
    <w:rsid w:val="00E07D8E"/>
    <w:rsid w:val="00E07E1B"/>
    <w:rsid w:val="00E07FC7"/>
    <w:rsid w:val="00E10061"/>
    <w:rsid w:val="00E100A6"/>
    <w:rsid w:val="00E1040C"/>
    <w:rsid w:val="00E1042D"/>
    <w:rsid w:val="00E10A58"/>
    <w:rsid w:val="00E10B82"/>
    <w:rsid w:val="00E10BAA"/>
    <w:rsid w:val="00E10C08"/>
    <w:rsid w:val="00E10E07"/>
    <w:rsid w:val="00E10E46"/>
    <w:rsid w:val="00E113F7"/>
    <w:rsid w:val="00E11478"/>
    <w:rsid w:val="00E117F3"/>
    <w:rsid w:val="00E1220A"/>
    <w:rsid w:val="00E12282"/>
    <w:rsid w:val="00E1257C"/>
    <w:rsid w:val="00E12F5A"/>
    <w:rsid w:val="00E12FCB"/>
    <w:rsid w:val="00E12FD2"/>
    <w:rsid w:val="00E13077"/>
    <w:rsid w:val="00E13122"/>
    <w:rsid w:val="00E1313D"/>
    <w:rsid w:val="00E1361C"/>
    <w:rsid w:val="00E1394D"/>
    <w:rsid w:val="00E13B27"/>
    <w:rsid w:val="00E13B57"/>
    <w:rsid w:val="00E146B5"/>
    <w:rsid w:val="00E147B2"/>
    <w:rsid w:val="00E14AD9"/>
    <w:rsid w:val="00E14B29"/>
    <w:rsid w:val="00E14CBC"/>
    <w:rsid w:val="00E14D3E"/>
    <w:rsid w:val="00E14E36"/>
    <w:rsid w:val="00E1525C"/>
    <w:rsid w:val="00E15651"/>
    <w:rsid w:val="00E15B12"/>
    <w:rsid w:val="00E15C18"/>
    <w:rsid w:val="00E15C1B"/>
    <w:rsid w:val="00E15E33"/>
    <w:rsid w:val="00E16214"/>
    <w:rsid w:val="00E163C8"/>
    <w:rsid w:val="00E16516"/>
    <w:rsid w:val="00E16556"/>
    <w:rsid w:val="00E168E8"/>
    <w:rsid w:val="00E16A44"/>
    <w:rsid w:val="00E16ABF"/>
    <w:rsid w:val="00E16C09"/>
    <w:rsid w:val="00E16ECC"/>
    <w:rsid w:val="00E16EE4"/>
    <w:rsid w:val="00E17407"/>
    <w:rsid w:val="00E174CA"/>
    <w:rsid w:val="00E1757D"/>
    <w:rsid w:val="00E175DB"/>
    <w:rsid w:val="00E20425"/>
    <w:rsid w:val="00E204BE"/>
    <w:rsid w:val="00E20527"/>
    <w:rsid w:val="00E2053B"/>
    <w:rsid w:val="00E2067C"/>
    <w:rsid w:val="00E2097F"/>
    <w:rsid w:val="00E209B6"/>
    <w:rsid w:val="00E20F2E"/>
    <w:rsid w:val="00E21191"/>
    <w:rsid w:val="00E2123E"/>
    <w:rsid w:val="00E215EC"/>
    <w:rsid w:val="00E217E1"/>
    <w:rsid w:val="00E21BE0"/>
    <w:rsid w:val="00E21DB2"/>
    <w:rsid w:val="00E21F33"/>
    <w:rsid w:val="00E222AA"/>
    <w:rsid w:val="00E224FA"/>
    <w:rsid w:val="00E2265E"/>
    <w:rsid w:val="00E2266D"/>
    <w:rsid w:val="00E22D48"/>
    <w:rsid w:val="00E23327"/>
    <w:rsid w:val="00E23346"/>
    <w:rsid w:val="00E233E5"/>
    <w:rsid w:val="00E23777"/>
    <w:rsid w:val="00E24138"/>
    <w:rsid w:val="00E2475D"/>
    <w:rsid w:val="00E24EF9"/>
    <w:rsid w:val="00E2508E"/>
    <w:rsid w:val="00E25264"/>
    <w:rsid w:val="00E25494"/>
    <w:rsid w:val="00E256B0"/>
    <w:rsid w:val="00E26332"/>
    <w:rsid w:val="00E2677E"/>
    <w:rsid w:val="00E26A2C"/>
    <w:rsid w:val="00E26B82"/>
    <w:rsid w:val="00E26D2F"/>
    <w:rsid w:val="00E270B0"/>
    <w:rsid w:val="00E2736D"/>
    <w:rsid w:val="00E274F0"/>
    <w:rsid w:val="00E275C7"/>
    <w:rsid w:val="00E27789"/>
    <w:rsid w:val="00E27D23"/>
    <w:rsid w:val="00E30209"/>
    <w:rsid w:val="00E30831"/>
    <w:rsid w:val="00E3095B"/>
    <w:rsid w:val="00E30D08"/>
    <w:rsid w:val="00E31085"/>
    <w:rsid w:val="00E311ED"/>
    <w:rsid w:val="00E31880"/>
    <w:rsid w:val="00E3199C"/>
    <w:rsid w:val="00E31B5F"/>
    <w:rsid w:val="00E31BFB"/>
    <w:rsid w:val="00E31CD5"/>
    <w:rsid w:val="00E325F6"/>
    <w:rsid w:val="00E3265B"/>
    <w:rsid w:val="00E32D79"/>
    <w:rsid w:val="00E32DA3"/>
    <w:rsid w:val="00E32E82"/>
    <w:rsid w:val="00E330E9"/>
    <w:rsid w:val="00E338D0"/>
    <w:rsid w:val="00E34055"/>
    <w:rsid w:val="00E340CD"/>
    <w:rsid w:val="00E341D2"/>
    <w:rsid w:val="00E34259"/>
    <w:rsid w:val="00E34B1E"/>
    <w:rsid w:val="00E34B92"/>
    <w:rsid w:val="00E34CBF"/>
    <w:rsid w:val="00E34F58"/>
    <w:rsid w:val="00E3570E"/>
    <w:rsid w:val="00E3571D"/>
    <w:rsid w:val="00E3600F"/>
    <w:rsid w:val="00E3633D"/>
    <w:rsid w:val="00E3652F"/>
    <w:rsid w:val="00E36C85"/>
    <w:rsid w:val="00E36F4F"/>
    <w:rsid w:val="00E36FBB"/>
    <w:rsid w:val="00E37424"/>
    <w:rsid w:val="00E374FF"/>
    <w:rsid w:val="00E375E5"/>
    <w:rsid w:val="00E3791E"/>
    <w:rsid w:val="00E379AC"/>
    <w:rsid w:val="00E37DCD"/>
    <w:rsid w:val="00E37F4E"/>
    <w:rsid w:val="00E4003B"/>
    <w:rsid w:val="00E40145"/>
    <w:rsid w:val="00E403F5"/>
    <w:rsid w:val="00E4048A"/>
    <w:rsid w:val="00E404EA"/>
    <w:rsid w:val="00E407EE"/>
    <w:rsid w:val="00E40848"/>
    <w:rsid w:val="00E40C15"/>
    <w:rsid w:val="00E416F8"/>
    <w:rsid w:val="00E41AA0"/>
    <w:rsid w:val="00E41D3E"/>
    <w:rsid w:val="00E420A2"/>
    <w:rsid w:val="00E420F4"/>
    <w:rsid w:val="00E42431"/>
    <w:rsid w:val="00E42685"/>
    <w:rsid w:val="00E426A9"/>
    <w:rsid w:val="00E4293A"/>
    <w:rsid w:val="00E42AB3"/>
    <w:rsid w:val="00E42BCA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82F"/>
    <w:rsid w:val="00E4693A"/>
    <w:rsid w:val="00E46B9D"/>
    <w:rsid w:val="00E471F6"/>
    <w:rsid w:val="00E47313"/>
    <w:rsid w:val="00E4740C"/>
    <w:rsid w:val="00E47554"/>
    <w:rsid w:val="00E47673"/>
    <w:rsid w:val="00E4767D"/>
    <w:rsid w:val="00E476E2"/>
    <w:rsid w:val="00E47AAB"/>
    <w:rsid w:val="00E47B4D"/>
    <w:rsid w:val="00E47CE7"/>
    <w:rsid w:val="00E47CF1"/>
    <w:rsid w:val="00E47D91"/>
    <w:rsid w:val="00E5037E"/>
    <w:rsid w:val="00E50B4E"/>
    <w:rsid w:val="00E50D54"/>
    <w:rsid w:val="00E50ED1"/>
    <w:rsid w:val="00E5104A"/>
    <w:rsid w:val="00E5119C"/>
    <w:rsid w:val="00E5121A"/>
    <w:rsid w:val="00E512C1"/>
    <w:rsid w:val="00E514E5"/>
    <w:rsid w:val="00E516FA"/>
    <w:rsid w:val="00E5175D"/>
    <w:rsid w:val="00E517B9"/>
    <w:rsid w:val="00E519E2"/>
    <w:rsid w:val="00E51EB8"/>
    <w:rsid w:val="00E51F0C"/>
    <w:rsid w:val="00E5208C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2E75"/>
    <w:rsid w:val="00E5320C"/>
    <w:rsid w:val="00E53346"/>
    <w:rsid w:val="00E536F8"/>
    <w:rsid w:val="00E538A1"/>
    <w:rsid w:val="00E539F4"/>
    <w:rsid w:val="00E53AFC"/>
    <w:rsid w:val="00E53D4B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B9D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4BB"/>
    <w:rsid w:val="00E60725"/>
    <w:rsid w:val="00E6074C"/>
    <w:rsid w:val="00E6097A"/>
    <w:rsid w:val="00E60B7C"/>
    <w:rsid w:val="00E60EBD"/>
    <w:rsid w:val="00E6163A"/>
    <w:rsid w:val="00E6184F"/>
    <w:rsid w:val="00E6198A"/>
    <w:rsid w:val="00E61AA4"/>
    <w:rsid w:val="00E61BA5"/>
    <w:rsid w:val="00E625A0"/>
    <w:rsid w:val="00E6295C"/>
    <w:rsid w:val="00E629D9"/>
    <w:rsid w:val="00E62C86"/>
    <w:rsid w:val="00E62F09"/>
    <w:rsid w:val="00E63052"/>
    <w:rsid w:val="00E63578"/>
    <w:rsid w:val="00E640E1"/>
    <w:rsid w:val="00E64638"/>
    <w:rsid w:val="00E64706"/>
    <w:rsid w:val="00E64893"/>
    <w:rsid w:val="00E64B49"/>
    <w:rsid w:val="00E64B76"/>
    <w:rsid w:val="00E64B80"/>
    <w:rsid w:val="00E64C14"/>
    <w:rsid w:val="00E64C22"/>
    <w:rsid w:val="00E64F90"/>
    <w:rsid w:val="00E6504C"/>
    <w:rsid w:val="00E65CE1"/>
    <w:rsid w:val="00E65F66"/>
    <w:rsid w:val="00E66153"/>
    <w:rsid w:val="00E66907"/>
    <w:rsid w:val="00E66D9A"/>
    <w:rsid w:val="00E6701E"/>
    <w:rsid w:val="00E67432"/>
    <w:rsid w:val="00E67693"/>
    <w:rsid w:val="00E6772F"/>
    <w:rsid w:val="00E67A63"/>
    <w:rsid w:val="00E67EA7"/>
    <w:rsid w:val="00E700ED"/>
    <w:rsid w:val="00E70128"/>
    <w:rsid w:val="00E70557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08A"/>
    <w:rsid w:val="00E71286"/>
    <w:rsid w:val="00E71407"/>
    <w:rsid w:val="00E7175B"/>
    <w:rsid w:val="00E71836"/>
    <w:rsid w:val="00E7194D"/>
    <w:rsid w:val="00E71B1E"/>
    <w:rsid w:val="00E71B72"/>
    <w:rsid w:val="00E72049"/>
    <w:rsid w:val="00E72070"/>
    <w:rsid w:val="00E721AA"/>
    <w:rsid w:val="00E7243F"/>
    <w:rsid w:val="00E7248A"/>
    <w:rsid w:val="00E724C2"/>
    <w:rsid w:val="00E72559"/>
    <w:rsid w:val="00E72865"/>
    <w:rsid w:val="00E72A18"/>
    <w:rsid w:val="00E72A27"/>
    <w:rsid w:val="00E72B0D"/>
    <w:rsid w:val="00E72CCD"/>
    <w:rsid w:val="00E73050"/>
    <w:rsid w:val="00E73666"/>
    <w:rsid w:val="00E738A4"/>
    <w:rsid w:val="00E73D20"/>
    <w:rsid w:val="00E74141"/>
    <w:rsid w:val="00E742A2"/>
    <w:rsid w:val="00E74376"/>
    <w:rsid w:val="00E74605"/>
    <w:rsid w:val="00E747E1"/>
    <w:rsid w:val="00E74A2C"/>
    <w:rsid w:val="00E74AF1"/>
    <w:rsid w:val="00E75027"/>
    <w:rsid w:val="00E7511A"/>
    <w:rsid w:val="00E75202"/>
    <w:rsid w:val="00E75C82"/>
    <w:rsid w:val="00E75D3A"/>
    <w:rsid w:val="00E75E06"/>
    <w:rsid w:val="00E76095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886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941"/>
    <w:rsid w:val="00E81AC5"/>
    <w:rsid w:val="00E81ED4"/>
    <w:rsid w:val="00E821FB"/>
    <w:rsid w:val="00E822B3"/>
    <w:rsid w:val="00E82452"/>
    <w:rsid w:val="00E8275E"/>
    <w:rsid w:val="00E827A9"/>
    <w:rsid w:val="00E82A15"/>
    <w:rsid w:val="00E82B82"/>
    <w:rsid w:val="00E82C82"/>
    <w:rsid w:val="00E82E09"/>
    <w:rsid w:val="00E82E72"/>
    <w:rsid w:val="00E83331"/>
    <w:rsid w:val="00E83434"/>
    <w:rsid w:val="00E83487"/>
    <w:rsid w:val="00E83A07"/>
    <w:rsid w:val="00E83D09"/>
    <w:rsid w:val="00E83EEC"/>
    <w:rsid w:val="00E84044"/>
    <w:rsid w:val="00E84164"/>
    <w:rsid w:val="00E8427E"/>
    <w:rsid w:val="00E847D0"/>
    <w:rsid w:val="00E849E3"/>
    <w:rsid w:val="00E84B0D"/>
    <w:rsid w:val="00E84D2E"/>
    <w:rsid w:val="00E84F46"/>
    <w:rsid w:val="00E850CD"/>
    <w:rsid w:val="00E850DF"/>
    <w:rsid w:val="00E852D3"/>
    <w:rsid w:val="00E85718"/>
    <w:rsid w:val="00E8572E"/>
    <w:rsid w:val="00E8592C"/>
    <w:rsid w:val="00E85AFB"/>
    <w:rsid w:val="00E85FDD"/>
    <w:rsid w:val="00E8648F"/>
    <w:rsid w:val="00E869BD"/>
    <w:rsid w:val="00E86B53"/>
    <w:rsid w:val="00E86F84"/>
    <w:rsid w:val="00E8714F"/>
    <w:rsid w:val="00E87346"/>
    <w:rsid w:val="00E87575"/>
    <w:rsid w:val="00E875FB"/>
    <w:rsid w:val="00E8763E"/>
    <w:rsid w:val="00E877E9"/>
    <w:rsid w:val="00E87A53"/>
    <w:rsid w:val="00E902D0"/>
    <w:rsid w:val="00E9032D"/>
    <w:rsid w:val="00E90654"/>
    <w:rsid w:val="00E90B97"/>
    <w:rsid w:val="00E90C7E"/>
    <w:rsid w:val="00E90CB4"/>
    <w:rsid w:val="00E91242"/>
    <w:rsid w:val="00E913EF"/>
    <w:rsid w:val="00E91665"/>
    <w:rsid w:val="00E9173E"/>
    <w:rsid w:val="00E91801"/>
    <w:rsid w:val="00E91ADC"/>
    <w:rsid w:val="00E91AFB"/>
    <w:rsid w:val="00E91B36"/>
    <w:rsid w:val="00E91B5C"/>
    <w:rsid w:val="00E91B9C"/>
    <w:rsid w:val="00E91C77"/>
    <w:rsid w:val="00E91F6B"/>
    <w:rsid w:val="00E92083"/>
    <w:rsid w:val="00E921D5"/>
    <w:rsid w:val="00E92239"/>
    <w:rsid w:val="00E92426"/>
    <w:rsid w:val="00E92552"/>
    <w:rsid w:val="00E92A2D"/>
    <w:rsid w:val="00E92D28"/>
    <w:rsid w:val="00E9320E"/>
    <w:rsid w:val="00E9327B"/>
    <w:rsid w:val="00E93547"/>
    <w:rsid w:val="00E936D7"/>
    <w:rsid w:val="00E93DCC"/>
    <w:rsid w:val="00E93FD3"/>
    <w:rsid w:val="00E94126"/>
    <w:rsid w:val="00E948CF"/>
    <w:rsid w:val="00E94AAC"/>
    <w:rsid w:val="00E94B29"/>
    <w:rsid w:val="00E94EC3"/>
    <w:rsid w:val="00E94FC4"/>
    <w:rsid w:val="00E95160"/>
    <w:rsid w:val="00E95916"/>
    <w:rsid w:val="00E95A64"/>
    <w:rsid w:val="00E95AB1"/>
    <w:rsid w:val="00E95CE2"/>
    <w:rsid w:val="00E95DAE"/>
    <w:rsid w:val="00E95DC9"/>
    <w:rsid w:val="00E95EBF"/>
    <w:rsid w:val="00E9628C"/>
    <w:rsid w:val="00E96F4E"/>
    <w:rsid w:val="00E970F8"/>
    <w:rsid w:val="00E9742D"/>
    <w:rsid w:val="00E97596"/>
    <w:rsid w:val="00E9794F"/>
    <w:rsid w:val="00E97C16"/>
    <w:rsid w:val="00E97DB1"/>
    <w:rsid w:val="00EA06A7"/>
    <w:rsid w:val="00EA0757"/>
    <w:rsid w:val="00EA0B51"/>
    <w:rsid w:val="00EA0B88"/>
    <w:rsid w:val="00EA0C2E"/>
    <w:rsid w:val="00EA0D25"/>
    <w:rsid w:val="00EA0EB8"/>
    <w:rsid w:val="00EA153D"/>
    <w:rsid w:val="00EA161A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466"/>
    <w:rsid w:val="00EA49B6"/>
    <w:rsid w:val="00EA4B28"/>
    <w:rsid w:val="00EA4C9D"/>
    <w:rsid w:val="00EA4D00"/>
    <w:rsid w:val="00EA4F6B"/>
    <w:rsid w:val="00EA5023"/>
    <w:rsid w:val="00EA5150"/>
    <w:rsid w:val="00EA5D56"/>
    <w:rsid w:val="00EA5E47"/>
    <w:rsid w:val="00EA5EBB"/>
    <w:rsid w:val="00EA5F33"/>
    <w:rsid w:val="00EA5F47"/>
    <w:rsid w:val="00EA6126"/>
    <w:rsid w:val="00EA6196"/>
    <w:rsid w:val="00EA6300"/>
    <w:rsid w:val="00EA6387"/>
    <w:rsid w:val="00EA6AEC"/>
    <w:rsid w:val="00EA6C07"/>
    <w:rsid w:val="00EA6C15"/>
    <w:rsid w:val="00EA6FA8"/>
    <w:rsid w:val="00EA7236"/>
    <w:rsid w:val="00EA72AF"/>
    <w:rsid w:val="00EA752A"/>
    <w:rsid w:val="00EA787F"/>
    <w:rsid w:val="00EA7A21"/>
    <w:rsid w:val="00EA7FFE"/>
    <w:rsid w:val="00EB026D"/>
    <w:rsid w:val="00EB02C0"/>
    <w:rsid w:val="00EB07A0"/>
    <w:rsid w:val="00EB0930"/>
    <w:rsid w:val="00EB0BBD"/>
    <w:rsid w:val="00EB0DF1"/>
    <w:rsid w:val="00EB1071"/>
    <w:rsid w:val="00EB1385"/>
    <w:rsid w:val="00EB13CB"/>
    <w:rsid w:val="00EB1651"/>
    <w:rsid w:val="00EB17AC"/>
    <w:rsid w:val="00EB1B3B"/>
    <w:rsid w:val="00EB1E5E"/>
    <w:rsid w:val="00EB2138"/>
    <w:rsid w:val="00EB23AF"/>
    <w:rsid w:val="00EB2980"/>
    <w:rsid w:val="00EB2AA8"/>
    <w:rsid w:val="00EB2AEB"/>
    <w:rsid w:val="00EB2D1E"/>
    <w:rsid w:val="00EB2D33"/>
    <w:rsid w:val="00EB2EF3"/>
    <w:rsid w:val="00EB36F1"/>
    <w:rsid w:val="00EB397D"/>
    <w:rsid w:val="00EB3BFD"/>
    <w:rsid w:val="00EB3FA8"/>
    <w:rsid w:val="00EB4323"/>
    <w:rsid w:val="00EB439C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233"/>
    <w:rsid w:val="00EB54B3"/>
    <w:rsid w:val="00EB54E9"/>
    <w:rsid w:val="00EB5886"/>
    <w:rsid w:val="00EB601A"/>
    <w:rsid w:val="00EB6372"/>
    <w:rsid w:val="00EB6574"/>
    <w:rsid w:val="00EB6D4C"/>
    <w:rsid w:val="00EB6F11"/>
    <w:rsid w:val="00EB6F26"/>
    <w:rsid w:val="00EB7085"/>
    <w:rsid w:val="00EB70F0"/>
    <w:rsid w:val="00EB74BC"/>
    <w:rsid w:val="00EB791C"/>
    <w:rsid w:val="00EB7D90"/>
    <w:rsid w:val="00EB7ED0"/>
    <w:rsid w:val="00EC03A6"/>
    <w:rsid w:val="00EC03AA"/>
    <w:rsid w:val="00EC062A"/>
    <w:rsid w:val="00EC0683"/>
    <w:rsid w:val="00EC0B24"/>
    <w:rsid w:val="00EC1320"/>
    <w:rsid w:val="00EC1AB7"/>
    <w:rsid w:val="00EC1C0E"/>
    <w:rsid w:val="00EC1E02"/>
    <w:rsid w:val="00EC2079"/>
    <w:rsid w:val="00EC20D3"/>
    <w:rsid w:val="00EC21B6"/>
    <w:rsid w:val="00EC23C8"/>
    <w:rsid w:val="00EC2431"/>
    <w:rsid w:val="00EC252B"/>
    <w:rsid w:val="00EC25F8"/>
    <w:rsid w:val="00EC272C"/>
    <w:rsid w:val="00EC2758"/>
    <w:rsid w:val="00EC2886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5AB"/>
    <w:rsid w:val="00EC471C"/>
    <w:rsid w:val="00EC49F3"/>
    <w:rsid w:val="00EC4B73"/>
    <w:rsid w:val="00EC53AE"/>
    <w:rsid w:val="00EC5420"/>
    <w:rsid w:val="00EC5497"/>
    <w:rsid w:val="00EC55CA"/>
    <w:rsid w:val="00EC5933"/>
    <w:rsid w:val="00EC5C47"/>
    <w:rsid w:val="00EC5D79"/>
    <w:rsid w:val="00EC64A1"/>
    <w:rsid w:val="00EC6599"/>
    <w:rsid w:val="00EC6B34"/>
    <w:rsid w:val="00EC71C9"/>
    <w:rsid w:val="00EC7593"/>
    <w:rsid w:val="00EC7C42"/>
    <w:rsid w:val="00EC7C57"/>
    <w:rsid w:val="00EC7FE3"/>
    <w:rsid w:val="00ED04FD"/>
    <w:rsid w:val="00ED064A"/>
    <w:rsid w:val="00ED0847"/>
    <w:rsid w:val="00ED0933"/>
    <w:rsid w:val="00ED09B0"/>
    <w:rsid w:val="00ED1184"/>
    <w:rsid w:val="00ED11B6"/>
    <w:rsid w:val="00ED1253"/>
    <w:rsid w:val="00ED1311"/>
    <w:rsid w:val="00ED13F6"/>
    <w:rsid w:val="00ED1B1C"/>
    <w:rsid w:val="00ED1D76"/>
    <w:rsid w:val="00ED20EF"/>
    <w:rsid w:val="00ED2358"/>
    <w:rsid w:val="00ED29BD"/>
    <w:rsid w:val="00ED29F3"/>
    <w:rsid w:val="00ED2B26"/>
    <w:rsid w:val="00ED2C15"/>
    <w:rsid w:val="00ED2ECB"/>
    <w:rsid w:val="00ED2F9D"/>
    <w:rsid w:val="00ED31F0"/>
    <w:rsid w:val="00ED3631"/>
    <w:rsid w:val="00ED3719"/>
    <w:rsid w:val="00ED379D"/>
    <w:rsid w:val="00ED38C4"/>
    <w:rsid w:val="00ED396D"/>
    <w:rsid w:val="00ED39B9"/>
    <w:rsid w:val="00ED3D29"/>
    <w:rsid w:val="00ED3D48"/>
    <w:rsid w:val="00ED3F7D"/>
    <w:rsid w:val="00ED4CA6"/>
    <w:rsid w:val="00ED4D48"/>
    <w:rsid w:val="00ED529C"/>
    <w:rsid w:val="00ED53B6"/>
    <w:rsid w:val="00ED59A9"/>
    <w:rsid w:val="00ED693F"/>
    <w:rsid w:val="00ED6BFC"/>
    <w:rsid w:val="00ED6C4B"/>
    <w:rsid w:val="00ED6F6C"/>
    <w:rsid w:val="00ED7043"/>
    <w:rsid w:val="00ED71E4"/>
    <w:rsid w:val="00ED7495"/>
    <w:rsid w:val="00ED754E"/>
    <w:rsid w:val="00ED7884"/>
    <w:rsid w:val="00ED79F2"/>
    <w:rsid w:val="00ED7C10"/>
    <w:rsid w:val="00ED7C11"/>
    <w:rsid w:val="00ED7C82"/>
    <w:rsid w:val="00ED7F0C"/>
    <w:rsid w:val="00ED7F34"/>
    <w:rsid w:val="00EE0350"/>
    <w:rsid w:val="00EE0429"/>
    <w:rsid w:val="00EE0734"/>
    <w:rsid w:val="00EE0A7D"/>
    <w:rsid w:val="00EE0C90"/>
    <w:rsid w:val="00EE0CE1"/>
    <w:rsid w:val="00EE0E24"/>
    <w:rsid w:val="00EE0E8D"/>
    <w:rsid w:val="00EE0EE5"/>
    <w:rsid w:val="00EE1100"/>
    <w:rsid w:val="00EE13A3"/>
    <w:rsid w:val="00EE16E9"/>
    <w:rsid w:val="00EE1AD4"/>
    <w:rsid w:val="00EE20D6"/>
    <w:rsid w:val="00EE244C"/>
    <w:rsid w:val="00EE251F"/>
    <w:rsid w:val="00EE259A"/>
    <w:rsid w:val="00EE27F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B7E"/>
    <w:rsid w:val="00EE4E1D"/>
    <w:rsid w:val="00EE4F26"/>
    <w:rsid w:val="00EE50CA"/>
    <w:rsid w:val="00EE583E"/>
    <w:rsid w:val="00EE58C3"/>
    <w:rsid w:val="00EE5B31"/>
    <w:rsid w:val="00EE5C8A"/>
    <w:rsid w:val="00EE5C9A"/>
    <w:rsid w:val="00EE5E22"/>
    <w:rsid w:val="00EE6129"/>
    <w:rsid w:val="00EE6433"/>
    <w:rsid w:val="00EE6442"/>
    <w:rsid w:val="00EE667E"/>
    <w:rsid w:val="00EE6868"/>
    <w:rsid w:val="00EE6A2B"/>
    <w:rsid w:val="00EE6B7E"/>
    <w:rsid w:val="00EE6BBA"/>
    <w:rsid w:val="00EE6C89"/>
    <w:rsid w:val="00EE6CAA"/>
    <w:rsid w:val="00EE6FB0"/>
    <w:rsid w:val="00EE70EA"/>
    <w:rsid w:val="00EE737B"/>
    <w:rsid w:val="00EE741B"/>
    <w:rsid w:val="00EE7A51"/>
    <w:rsid w:val="00EE7CCD"/>
    <w:rsid w:val="00EF00D2"/>
    <w:rsid w:val="00EF06FB"/>
    <w:rsid w:val="00EF0702"/>
    <w:rsid w:val="00EF0B46"/>
    <w:rsid w:val="00EF0C04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20DE"/>
    <w:rsid w:val="00EF2328"/>
    <w:rsid w:val="00EF2346"/>
    <w:rsid w:val="00EF273E"/>
    <w:rsid w:val="00EF27DC"/>
    <w:rsid w:val="00EF3202"/>
    <w:rsid w:val="00EF3223"/>
    <w:rsid w:val="00EF33B2"/>
    <w:rsid w:val="00EF34E1"/>
    <w:rsid w:val="00EF3A35"/>
    <w:rsid w:val="00EF3B88"/>
    <w:rsid w:val="00EF3BC3"/>
    <w:rsid w:val="00EF3CAA"/>
    <w:rsid w:val="00EF411F"/>
    <w:rsid w:val="00EF4329"/>
    <w:rsid w:val="00EF46F4"/>
    <w:rsid w:val="00EF494D"/>
    <w:rsid w:val="00EF4BE6"/>
    <w:rsid w:val="00EF50BA"/>
    <w:rsid w:val="00EF5159"/>
    <w:rsid w:val="00EF5480"/>
    <w:rsid w:val="00EF627A"/>
    <w:rsid w:val="00EF679B"/>
    <w:rsid w:val="00EF69FD"/>
    <w:rsid w:val="00EF6C03"/>
    <w:rsid w:val="00EF6CA4"/>
    <w:rsid w:val="00EF6CFC"/>
    <w:rsid w:val="00EF6E22"/>
    <w:rsid w:val="00EF7135"/>
    <w:rsid w:val="00EF743D"/>
    <w:rsid w:val="00EF762B"/>
    <w:rsid w:val="00EF774D"/>
    <w:rsid w:val="00EF7A78"/>
    <w:rsid w:val="00EF7CAB"/>
    <w:rsid w:val="00EF7D95"/>
    <w:rsid w:val="00EF7FEE"/>
    <w:rsid w:val="00EF7FF8"/>
    <w:rsid w:val="00F00026"/>
    <w:rsid w:val="00F001AF"/>
    <w:rsid w:val="00F001B3"/>
    <w:rsid w:val="00F001FE"/>
    <w:rsid w:val="00F004A9"/>
    <w:rsid w:val="00F0064B"/>
    <w:rsid w:val="00F009F4"/>
    <w:rsid w:val="00F00A02"/>
    <w:rsid w:val="00F00C84"/>
    <w:rsid w:val="00F00DA1"/>
    <w:rsid w:val="00F010FD"/>
    <w:rsid w:val="00F01108"/>
    <w:rsid w:val="00F012E2"/>
    <w:rsid w:val="00F01AC7"/>
    <w:rsid w:val="00F01C16"/>
    <w:rsid w:val="00F01CA0"/>
    <w:rsid w:val="00F020E6"/>
    <w:rsid w:val="00F021EF"/>
    <w:rsid w:val="00F0280A"/>
    <w:rsid w:val="00F028EF"/>
    <w:rsid w:val="00F02921"/>
    <w:rsid w:val="00F02CFE"/>
    <w:rsid w:val="00F02F2A"/>
    <w:rsid w:val="00F03007"/>
    <w:rsid w:val="00F0319B"/>
    <w:rsid w:val="00F03561"/>
    <w:rsid w:val="00F036FE"/>
    <w:rsid w:val="00F03732"/>
    <w:rsid w:val="00F038E2"/>
    <w:rsid w:val="00F03F45"/>
    <w:rsid w:val="00F041DE"/>
    <w:rsid w:val="00F0422E"/>
    <w:rsid w:val="00F044A1"/>
    <w:rsid w:val="00F0454A"/>
    <w:rsid w:val="00F04AF4"/>
    <w:rsid w:val="00F04D9D"/>
    <w:rsid w:val="00F04ED7"/>
    <w:rsid w:val="00F053A5"/>
    <w:rsid w:val="00F05503"/>
    <w:rsid w:val="00F05678"/>
    <w:rsid w:val="00F059A4"/>
    <w:rsid w:val="00F05AE0"/>
    <w:rsid w:val="00F05FC0"/>
    <w:rsid w:val="00F06485"/>
    <w:rsid w:val="00F067AB"/>
    <w:rsid w:val="00F067E2"/>
    <w:rsid w:val="00F0684B"/>
    <w:rsid w:val="00F06864"/>
    <w:rsid w:val="00F0715D"/>
    <w:rsid w:val="00F075A6"/>
    <w:rsid w:val="00F078D8"/>
    <w:rsid w:val="00F07976"/>
    <w:rsid w:val="00F07990"/>
    <w:rsid w:val="00F07B9F"/>
    <w:rsid w:val="00F07DD5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35F"/>
    <w:rsid w:val="00F1260D"/>
    <w:rsid w:val="00F12B3B"/>
    <w:rsid w:val="00F12F6B"/>
    <w:rsid w:val="00F131B5"/>
    <w:rsid w:val="00F132EF"/>
    <w:rsid w:val="00F13528"/>
    <w:rsid w:val="00F13539"/>
    <w:rsid w:val="00F135AF"/>
    <w:rsid w:val="00F13BAA"/>
    <w:rsid w:val="00F140C8"/>
    <w:rsid w:val="00F142E2"/>
    <w:rsid w:val="00F14B74"/>
    <w:rsid w:val="00F14BC1"/>
    <w:rsid w:val="00F1509B"/>
    <w:rsid w:val="00F153E9"/>
    <w:rsid w:val="00F15439"/>
    <w:rsid w:val="00F15713"/>
    <w:rsid w:val="00F15A24"/>
    <w:rsid w:val="00F15B2E"/>
    <w:rsid w:val="00F15C94"/>
    <w:rsid w:val="00F16366"/>
    <w:rsid w:val="00F16AFB"/>
    <w:rsid w:val="00F17B78"/>
    <w:rsid w:val="00F17D7B"/>
    <w:rsid w:val="00F17EB3"/>
    <w:rsid w:val="00F17ED9"/>
    <w:rsid w:val="00F17FBC"/>
    <w:rsid w:val="00F202D9"/>
    <w:rsid w:val="00F20427"/>
    <w:rsid w:val="00F20755"/>
    <w:rsid w:val="00F209FA"/>
    <w:rsid w:val="00F20F62"/>
    <w:rsid w:val="00F210C2"/>
    <w:rsid w:val="00F212AF"/>
    <w:rsid w:val="00F21578"/>
    <w:rsid w:val="00F216DB"/>
    <w:rsid w:val="00F218C9"/>
    <w:rsid w:val="00F218FF"/>
    <w:rsid w:val="00F21965"/>
    <w:rsid w:val="00F21AD2"/>
    <w:rsid w:val="00F21C10"/>
    <w:rsid w:val="00F21F46"/>
    <w:rsid w:val="00F22186"/>
    <w:rsid w:val="00F2231D"/>
    <w:rsid w:val="00F226CD"/>
    <w:rsid w:val="00F2279B"/>
    <w:rsid w:val="00F22895"/>
    <w:rsid w:val="00F22B2D"/>
    <w:rsid w:val="00F22D4E"/>
    <w:rsid w:val="00F22DD3"/>
    <w:rsid w:val="00F22E0F"/>
    <w:rsid w:val="00F22F35"/>
    <w:rsid w:val="00F23021"/>
    <w:rsid w:val="00F234DA"/>
    <w:rsid w:val="00F23566"/>
    <w:rsid w:val="00F23914"/>
    <w:rsid w:val="00F239A2"/>
    <w:rsid w:val="00F23D49"/>
    <w:rsid w:val="00F23DC9"/>
    <w:rsid w:val="00F241DC"/>
    <w:rsid w:val="00F24533"/>
    <w:rsid w:val="00F24544"/>
    <w:rsid w:val="00F247FC"/>
    <w:rsid w:val="00F24886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90D"/>
    <w:rsid w:val="00F259A6"/>
    <w:rsid w:val="00F25AE6"/>
    <w:rsid w:val="00F25C46"/>
    <w:rsid w:val="00F25CC4"/>
    <w:rsid w:val="00F2621A"/>
    <w:rsid w:val="00F26274"/>
    <w:rsid w:val="00F26818"/>
    <w:rsid w:val="00F2686E"/>
    <w:rsid w:val="00F26CFB"/>
    <w:rsid w:val="00F26E1E"/>
    <w:rsid w:val="00F27705"/>
    <w:rsid w:val="00F2771C"/>
    <w:rsid w:val="00F27936"/>
    <w:rsid w:val="00F27E25"/>
    <w:rsid w:val="00F27EFC"/>
    <w:rsid w:val="00F27FD1"/>
    <w:rsid w:val="00F30025"/>
    <w:rsid w:val="00F304E2"/>
    <w:rsid w:val="00F3059E"/>
    <w:rsid w:val="00F308EF"/>
    <w:rsid w:val="00F30A5F"/>
    <w:rsid w:val="00F30AC2"/>
    <w:rsid w:val="00F30B3C"/>
    <w:rsid w:val="00F30BB6"/>
    <w:rsid w:val="00F30EE9"/>
    <w:rsid w:val="00F31174"/>
    <w:rsid w:val="00F3142D"/>
    <w:rsid w:val="00F3184D"/>
    <w:rsid w:val="00F31908"/>
    <w:rsid w:val="00F31AA7"/>
    <w:rsid w:val="00F31B83"/>
    <w:rsid w:val="00F31CDC"/>
    <w:rsid w:val="00F31EA9"/>
    <w:rsid w:val="00F32202"/>
    <w:rsid w:val="00F32373"/>
    <w:rsid w:val="00F32485"/>
    <w:rsid w:val="00F32593"/>
    <w:rsid w:val="00F325F7"/>
    <w:rsid w:val="00F327C8"/>
    <w:rsid w:val="00F3290F"/>
    <w:rsid w:val="00F32928"/>
    <w:rsid w:val="00F32A25"/>
    <w:rsid w:val="00F32A4C"/>
    <w:rsid w:val="00F32BD4"/>
    <w:rsid w:val="00F32CFC"/>
    <w:rsid w:val="00F33074"/>
    <w:rsid w:val="00F331E1"/>
    <w:rsid w:val="00F33291"/>
    <w:rsid w:val="00F33711"/>
    <w:rsid w:val="00F33742"/>
    <w:rsid w:val="00F339AE"/>
    <w:rsid w:val="00F33CD0"/>
    <w:rsid w:val="00F33D0F"/>
    <w:rsid w:val="00F33E3D"/>
    <w:rsid w:val="00F33FAE"/>
    <w:rsid w:val="00F3403B"/>
    <w:rsid w:val="00F342EB"/>
    <w:rsid w:val="00F347E3"/>
    <w:rsid w:val="00F34921"/>
    <w:rsid w:val="00F34AB8"/>
    <w:rsid w:val="00F34BAD"/>
    <w:rsid w:val="00F34BDE"/>
    <w:rsid w:val="00F34D66"/>
    <w:rsid w:val="00F35044"/>
    <w:rsid w:val="00F35318"/>
    <w:rsid w:val="00F3549C"/>
    <w:rsid w:val="00F35B6B"/>
    <w:rsid w:val="00F35DCC"/>
    <w:rsid w:val="00F36190"/>
    <w:rsid w:val="00F362DD"/>
    <w:rsid w:val="00F3631A"/>
    <w:rsid w:val="00F36FE2"/>
    <w:rsid w:val="00F37095"/>
    <w:rsid w:val="00F37597"/>
    <w:rsid w:val="00F3773E"/>
    <w:rsid w:val="00F37898"/>
    <w:rsid w:val="00F379C1"/>
    <w:rsid w:val="00F37BDE"/>
    <w:rsid w:val="00F37DA5"/>
    <w:rsid w:val="00F37EBA"/>
    <w:rsid w:val="00F400CF"/>
    <w:rsid w:val="00F40BB7"/>
    <w:rsid w:val="00F40D29"/>
    <w:rsid w:val="00F40D5B"/>
    <w:rsid w:val="00F411D9"/>
    <w:rsid w:val="00F4152B"/>
    <w:rsid w:val="00F415AE"/>
    <w:rsid w:val="00F41628"/>
    <w:rsid w:val="00F41B32"/>
    <w:rsid w:val="00F42247"/>
    <w:rsid w:val="00F426DC"/>
    <w:rsid w:val="00F426F3"/>
    <w:rsid w:val="00F42A30"/>
    <w:rsid w:val="00F42B26"/>
    <w:rsid w:val="00F4344E"/>
    <w:rsid w:val="00F436DE"/>
    <w:rsid w:val="00F43933"/>
    <w:rsid w:val="00F43ACE"/>
    <w:rsid w:val="00F43B93"/>
    <w:rsid w:val="00F43FB7"/>
    <w:rsid w:val="00F44464"/>
    <w:rsid w:val="00F44613"/>
    <w:rsid w:val="00F446EA"/>
    <w:rsid w:val="00F44732"/>
    <w:rsid w:val="00F4484E"/>
    <w:rsid w:val="00F448CA"/>
    <w:rsid w:val="00F449D0"/>
    <w:rsid w:val="00F44CBA"/>
    <w:rsid w:val="00F44EF7"/>
    <w:rsid w:val="00F44FBF"/>
    <w:rsid w:val="00F451CB"/>
    <w:rsid w:val="00F45672"/>
    <w:rsid w:val="00F45789"/>
    <w:rsid w:val="00F45AD7"/>
    <w:rsid w:val="00F45C37"/>
    <w:rsid w:val="00F45CAF"/>
    <w:rsid w:val="00F45E90"/>
    <w:rsid w:val="00F45FE6"/>
    <w:rsid w:val="00F460A9"/>
    <w:rsid w:val="00F460D2"/>
    <w:rsid w:val="00F461D1"/>
    <w:rsid w:val="00F4635D"/>
    <w:rsid w:val="00F4668D"/>
    <w:rsid w:val="00F468B4"/>
    <w:rsid w:val="00F46AFF"/>
    <w:rsid w:val="00F47413"/>
    <w:rsid w:val="00F4755A"/>
    <w:rsid w:val="00F4758B"/>
    <w:rsid w:val="00F475A2"/>
    <w:rsid w:val="00F478BB"/>
    <w:rsid w:val="00F478FD"/>
    <w:rsid w:val="00F47BCB"/>
    <w:rsid w:val="00F47E4B"/>
    <w:rsid w:val="00F47EFC"/>
    <w:rsid w:val="00F47F5B"/>
    <w:rsid w:val="00F47F70"/>
    <w:rsid w:val="00F5021B"/>
    <w:rsid w:val="00F50278"/>
    <w:rsid w:val="00F5032C"/>
    <w:rsid w:val="00F507FF"/>
    <w:rsid w:val="00F50802"/>
    <w:rsid w:val="00F508A4"/>
    <w:rsid w:val="00F50A8A"/>
    <w:rsid w:val="00F50AEE"/>
    <w:rsid w:val="00F50D19"/>
    <w:rsid w:val="00F51354"/>
    <w:rsid w:val="00F5151A"/>
    <w:rsid w:val="00F518DF"/>
    <w:rsid w:val="00F51960"/>
    <w:rsid w:val="00F51B40"/>
    <w:rsid w:val="00F51EC4"/>
    <w:rsid w:val="00F5210E"/>
    <w:rsid w:val="00F5284D"/>
    <w:rsid w:val="00F5286A"/>
    <w:rsid w:val="00F52C40"/>
    <w:rsid w:val="00F52F97"/>
    <w:rsid w:val="00F531E6"/>
    <w:rsid w:val="00F531F2"/>
    <w:rsid w:val="00F53290"/>
    <w:rsid w:val="00F532BB"/>
    <w:rsid w:val="00F5339B"/>
    <w:rsid w:val="00F535D8"/>
    <w:rsid w:val="00F53A81"/>
    <w:rsid w:val="00F53C28"/>
    <w:rsid w:val="00F53E29"/>
    <w:rsid w:val="00F544E3"/>
    <w:rsid w:val="00F54642"/>
    <w:rsid w:val="00F54B35"/>
    <w:rsid w:val="00F54C5A"/>
    <w:rsid w:val="00F54E72"/>
    <w:rsid w:val="00F553CA"/>
    <w:rsid w:val="00F555EF"/>
    <w:rsid w:val="00F55915"/>
    <w:rsid w:val="00F55A09"/>
    <w:rsid w:val="00F55AC0"/>
    <w:rsid w:val="00F55ED9"/>
    <w:rsid w:val="00F55F08"/>
    <w:rsid w:val="00F56115"/>
    <w:rsid w:val="00F56209"/>
    <w:rsid w:val="00F5634B"/>
    <w:rsid w:val="00F56686"/>
    <w:rsid w:val="00F5678F"/>
    <w:rsid w:val="00F567C8"/>
    <w:rsid w:val="00F568D8"/>
    <w:rsid w:val="00F56EA9"/>
    <w:rsid w:val="00F57140"/>
    <w:rsid w:val="00F5787F"/>
    <w:rsid w:val="00F57967"/>
    <w:rsid w:val="00F57A77"/>
    <w:rsid w:val="00F57AA6"/>
    <w:rsid w:val="00F57B3F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0BE3"/>
    <w:rsid w:val="00F60D84"/>
    <w:rsid w:val="00F61983"/>
    <w:rsid w:val="00F619C1"/>
    <w:rsid w:val="00F61EF3"/>
    <w:rsid w:val="00F6209F"/>
    <w:rsid w:val="00F62118"/>
    <w:rsid w:val="00F6216D"/>
    <w:rsid w:val="00F6242D"/>
    <w:rsid w:val="00F6251B"/>
    <w:rsid w:val="00F62693"/>
    <w:rsid w:val="00F629C0"/>
    <w:rsid w:val="00F629FC"/>
    <w:rsid w:val="00F62A38"/>
    <w:rsid w:val="00F62A74"/>
    <w:rsid w:val="00F62A7A"/>
    <w:rsid w:val="00F62A98"/>
    <w:rsid w:val="00F63204"/>
    <w:rsid w:val="00F633E2"/>
    <w:rsid w:val="00F63550"/>
    <w:rsid w:val="00F635C1"/>
    <w:rsid w:val="00F63674"/>
    <w:rsid w:val="00F63A30"/>
    <w:rsid w:val="00F63B8F"/>
    <w:rsid w:val="00F63D00"/>
    <w:rsid w:val="00F63F2F"/>
    <w:rsid w:val="00F6455F"/>
    <w:rsid w:val="00F646AF"/>
    <w:rsid w:val="00F64AC3"/>
    <w:rsid w:val="00F65B66"/>
    <w:rsid w:val="00F65CAF"/>
    <w:rsid w:val="00F65EDB"/>
    <w:rsid w:val="00F65FF1"/>
    <w:rsid w:val="00F65FF9"/>
    <w:rsid w:val="00F6637C"/>
    <w:rsid w:val="00F6685F"/>
    <w:rsid w:val="00F668EE"/>
    <w:rsid w:val="00F66951"/>
    <w:rsid w:val="00F669CC"/>
    <w:rsid w:val="00F66A00"/>
    <w:rsid w:val="00F66A2D"/>
    <w:rsid w:val="00F66D0F"/>
    <w:rsid w:val="00F6725D"/>
    <w:rsid w:val="00F67285"/>
    <w:rsid w:val="00F672B3"/>
    <w:rsid w:val="00F67681"/>
    <w:rsid w:val="00F6791A"/>
    <w:rsid w:val="00F70126"/>
    <w:rsid w:val="00F701E9"/>
    <w:rsid w:val="00F70236"/>
    <w:rsid w:val="00F70342"/>
    <w:rsid w:val="00F707F0"/>
    <w:rsid w:val="00F70D76"/>
    <w:rsid w:val="00F70E4B"/>
    <w:rsid w:val="00F70FB3"/>
    <w:rsid w:val="00F71386"/>
    <w:rsid w:val="00F71729"/>
    <w:rsid w:val="00F7184E"/>
    <w:rsid w:val="00F71945"/>
    <w:rsid w:val="00F71A04"/>
    <w:rsid w:val="00F71A82"/>
    <w:rsid w:val="00F71BBF"/>
    <w:rsid w:val="00F71FEF"/>
    <w:rsid w:val="00F720C0"/>
    <w:rsid w:val="00F72238"/>
    <w:rsid w:val="00F7239C"/>
    <w:rsid w:val="00F723F8"/>
    <w:rsid w:val="00F725CB"/>
    <w:rsid w:val="00F727C7"/>
    <w:rsid w:val="00F727EC"/>
    <w:rsid w:val="00F72B3C"/>
    <w:rsid w:val="00F72DE5"/>
    <w:rsid w:val="00F72FC9"/>
    <w:rsid w:val="00F73229"/>
    <w:rsid w:val="00F73597"/>
    <w:rsid w:val="00F73810"/>
    <w:rsid w:val="00F739D1"/>
    <w:rsid w:val="00F739D8"/>
    <w:rsid w:val="00F73D0A"/>
    <w:rsid w:val="00F73E48"/>
    <w:rsid w:val="00F74093"/>
    <w:rsid w:val="00F7420B"/>
    <w:rsid w:val="00F74240"/>
    <w:rsid w:val="00F74737"/>
    <w:rsid w:val="00F748E1"/>
    <w:rsid w:val="00F74F78"/>
    <w:rsid w:val="00F75069"/>
    <w:rsid w:val="00F75194"/>
    <w:rsid w:val="00F75224"/>
    <w:rsid w:val="00F752AE"/>
    <w:rsid w:val="00F7575F"/>
    <w:rsid w:val="00F75888"/>
    <w:rsid w:val="00F75B75"/>
    <w:rsid w:val="00F75D1D"/>
    <w:rsid w:val="00F7650A"/>
    <w:rsid w:val="00F76792"/>
    <w:rsid w:val="00F767B4"/>
    <w:rsid w:val="00F768BA"/>
    <w:rsid w:val="00F76951"/>
    <w:rsid w:val="00F76AC5"/>
    <w:rsid w:val="00F76B2B"/>
    <w:rsid w:val="00F76BF5"/>
    <w:rsid w:val="00F76D82"/>
    <w:rsid w:val="00F76F58"/>
    <w:rsid w:val="00F77499"/>
    <w:rsid w:val="00F7767B"/>
    <w:rsid w:val="00F77AC1"/>
    <w:rsid w:val="00F801E4"/>
    <w:rsid w:val="00F80328"/>
    <w:rsid w:val="00F80368"/>
    <w:rsid w:val="00F8045A"/>
    <w:rsid w:val="00F8063C"/>
    <w:rsid w:val="00F80953"/>
    <w:rsid w:val="00F80B17"/>
    <w:rsid w:val="00F80E5A"/>
    <w:rsid w:val="00F80EBD"/>
    <w:rsid w:val="00F8109B"/>
    <w:rsid w:val="00F81403"/>
    <w:rsid w:val="00F81518"/>
    <w:rsid w:val="00F81710"/>
    <w:rsid w:val="00F81850"/>
    <w:rsid w:val="00F81AE7"/>
    <w:rsid w:val="00F81D0C"/>
    <w:rsid w:val="00F82098"/>
    <w:rsid w:val="00F8224D"/>
    <w:rsid w:val="00F82713"/>
    <w:rsid w:val="00F8286A"/>
    <w:rsid w:val="00F82D6D"/>
    <w:rsid w:val="00F82E51"/>
    <w:rsid w:val="00F8306D"/>
    <w:rsid w:val="00F83309"/>
    <w:rsid w:val="00F8351E"/>
    <w:rsid w:val="00F835C6"/>
    <w:rsid w:val="00F8391B"/>
    <w:rsid w:val="00F83EA2"/>
    <w:rsid w:val="00F8429A"/>
    <w:rsid w:val="00F843ED"/>
    <w:rsid w:val="00F846D7"/>
    <w:rsid w:val="00F8473A"/>
    <w:rsid w:val="00F8490C"/>
    <w:rsid w:val="00F84B76"/>
    <w:rsid w:val="00F84D51"/>
    <w:rsid w:val="00F84F46"/>
    <w:rsid w:val="00F859CE"/>
    <w:rsid w:val="00F85E3B"/>
    <w:rsid w:val="00F86164"/>
    <w:rsid w:val="00F862C4"/>
    <w:rsid w:val="00F863E4"/>
    <w:rsid w:val="00F86B95"/>
    <w:rsid w:val="00F86B99"/>
    <w:rsid w:val="00F86F6D"/>
    <w:rsid w:val="00F8717B"/>
    <w:rsid w:val="00F8764B"/>
    <w:rsid w:val="00F87670"/>
    <w:rsid w:val="00F877BB"/>
    <w:rsid w:val="00F87870"/>
    <w:rsid w:val="00F87D7A"/>
    <w:rsid w:val="00F87E09"/>
    <w:rsid w:val="00F87E7E"/>
    <w:rsid w:val="00F9020A"/>
    <w:rsid w:val="00F9027D"/>
    <w:rsid w:val="00F90411"/>
    <w:rsid w:val="00F9052E"/>
    <w:rsid w:val="00F906A0"/>
    <w:rsid w:val="00F90ACC"/>
    <w:rsid w:val="00F90D7F"/>
    <w:rsid w:val="00F910D1"/>
    <w:rsid w:val="00F91142"/>
    <w:rsid w:val="00F913DF"/>
    <w:rsid w:val="00F91419"/>
    <w:rsid w:val="00F9168E"/>
    <w:rsid w:val="00F91695"/>
    <w:rsid w:val="00F91B66"/>
    <w:rsid w:val="00F91BEB"/>
    <w:rsid w:val="00F92152"/>
    <w:rsid w:val="00F9222C"/>
    <w:rsid w:val="00F92302"/>
    <w:rsid w:val="00F924F7"/>
    <w:rsid w:val="00F925DD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866"/>
    <w:rsid w:val="00F93A83"/>
    <w:rsid w:val="00F93C9B"/>
    <w:rsid w:val="00F94221"/>
    <w:rsid w:val="00F9437A"/>
    <w:rsid w:val="00F943A1"/>
    <w:rsid w:val="00F944EA"/>
    <w:rsid w:val="00F94544"/>
    <w:rsid w:val="00F94664"/>
    <w:rsid w:val="00F948F1"/>
    <w:rsid w:val="00F94B46"/>
    <w:rsid w:val="00F94D67"/>
    <w:rsid w:val="00F9547D"/>
    <w:rsid w:val="00F9555B"/>
    <w:rsid w:val="00F95936"/>
    <w:rsid w:val="00F95953"/>
    <w:rsid w:val="00F95B6B"/>
    <w:rsid w:val="00F95C3F"/>
    <w:rsid w:val="00F95F55"/>
    <w:rsid w:val="00F9616C"/>
    <w:rsid w:val="00F96249"/>
    <w:rsid w:val="00F965F1"/>
    <w:rsid w:val="00F96627"/>
    <w:rsid w:val="00F966EF"/>
    <w:rsid w:val="00F96F29"/>
    <w:rsid w:val="00F976B7"/>
    <w:rsid w:val="00F9797D"/>
    <w:rsid w:val="00F979B7"/>
    <w:rsid w:val="00FA0001"/>
    <w:rsid w:val="00FA028C"/>
    <w:rsid w:val="00FA0969"/>
    <w:rsid w:val="00FA09D3"/>
    <w:rsid w:val="00FA0BF0"/>
    <w:rsid w:val="00FA0D6A"/>
    <w:rsid w:val="00FA0D85"/>
    <w:rsid w:val="00FA0EDE"/>
    <w:rsid w:val="00FA1287"/>
    <w:rsid w:val="00FA1417"/>
    <w:rsid w:val="00FA16FE"/>
    <w:rsid w:val="00FA17A0"/>
    <w:rsid w:val="00FA181A"/>
    <w:rsid w:val="00FA1AEB"/>
    <w:rsid w:val="00FA1C71"/>
    <w:rsid w:val="00FA1D25"/>
    <w:rsid w:val="00FA20DB"/>
    <w:rsid w:val="00FA2215"/>
    <w:rsid w:val="00FA22AA"/>
    <w:rsid w:val="00FA2314"/>
    <w:rsid w:val="00FA2808"/>
    <w:rsid w:val="00FA2B08"/>
    <w:rsid w:val="00FA2E36"/>
    <w:rsid w:val="00FA2FCA"/>
    <w:rsid w:val="00FA37A8"/>
    <w:rsid w:val="00FA3924"/>
    <w:rsid w:val="00FA3B07"/>
    <w:rsid w:val="00FA3BA5"/>
    <w:rsid w:val="00FA3C23"/>
    <w:rsid w:val="00FA3D7C"/>
    <w:rsid w:val="00FA3E74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88F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7A9"/>
    <w:rsid w:val="00FA6EE0"/>
    <w:rsid w:val="00FA71A9"/>
    <w:rsid w:val="00FA7244"/>
    <w:rsid w:val="00FA7247"/>
    <w:rsid w:val="00FA7513"/>
    <w:rsid w:val="00FA7532"/>
    <w:rsid w:val="00FA770A"/>
    <w:rsid w:val="00FA7771"/>
    <w:rsid w:val="00FA790A"/>
    <w:rsid w:val="00FA7A4B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FB4"/>
    <w:rsid w:val="00FB100F"/>
    <w:rsid w:val="00FB10A4"/>
    <w:rsid w:val="00FB175B"/>
    <w:rsid w:val="00FB1991"/>
    <w:rsid w:val="00FB1C5F"/>
    <w:rsid w:val="00FB1ED7"/>
    <w:rsid w:val="00FB20DD"/>
    <w:rsid w:val="00FB240F"/>
    <w:rsid w:val="00FB2C5A"/>
    <w:rsid w:val="00FB2EF7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4F1"/>
    <w:rsid w:val="00FB458F"/>
    <w:rsid w:val="00FB4EFA"/>
    <w:rsid w:val="00FB5192"/>
    <w:rsid w:val="00FB51B4"/>
    <w:rsid w:val="00FB554F"/>
    <w:rsid w:val="00FB5695"/>
    <w:rsid w:val="00FB56BE"/>
    <w:rsid w:val="00FB5B09"/>
    <w:rsid w:val="00FB6120"/>
    <w:rsid w:val="00FB62ED"/>
    <w:rsid w:val="00FB6370"/>
    <w:rsid w:val="00FB63BD"/>
    <w:rsid w:val="00FB6670"/>
    <w:rsid w:val="00FB6A37"/>
    <w:rsid w:val="00FB6B33"/>
    <w:rsid w:val="00FB6DC5"/>
    <w:rsid w:val="00FB6E8B"/>
    <w:rsid w:val="00FB6FA8"/>
    <w:rsid w:val="00FB7634"/>
    <w:rsid w:val="00FB790A"/>
    <w:rsid w:val="00FB7970"/>
    <w:rsid w:val="00FB7FD4"/>
    <w:rsid w:val="00FC008D"/>
    <w:rsid w:val="00FC024D"/>
    <w:rsid w:val="00FC069C"/>
    <w:rsid w:val="00FC0B52"/>
    <w:rsid w:val="00FC0C3C"/>
    <w:rsid w:val="00FC0DB9"/>
    <w:rsid w:val="00FC0F91"/>
    <w:rsid w:val="00FC157B"/>
    <w:rsid w:val="00FC15A8"/>
    <w:rsid w:val="00FC19F6"/>
    <w:rsid w:val="00FC1B38"/>
    <w:rsid w:val="00FC1C7B"/>
    <w:rsid w:val="00FC1D7A"/>
    <w:rsid w:val="00FC1E21"/>
    <w:rsid w:val="00FC22D8"/>
    <w:rsid w:val="00FC23E1"/>
    <w:rsid w:val="00FC240A"/>
    <w:rsid w:val="00FC25D7"/>
    <w:rsid w:val="00FC25F4"/>
    <w:rsid w:val="00FC2707"/>
    <w:rsid w:val="00FC292B"/>
    <w:rsid w:val="00FC2DB7"/>
    <w:rsid w:val="00FC2EEA"/>
    <w:rsid w:val="00FC320E"/>
    <w:rsid w:val="00FC3873"/>
    <w:rsid w:val="00FC3B20"/>
    <w:rsid w:val="00FC3C2C"/>
    <w:rsid w:val="00FC3DB7"/>
    <w:rsid w:val="00FC45BE"/>
    <w:rsid w:val="00FC45CD"/>
    <w:rsid w:val="00FC479F"/>
    <w:rsid w:val="00FC480C"/>
    <w:rsid w:val="00FC49FF"/>
    <w:rsid w:val="00FC4A71"/>
    <w:rsid w:val="00FC4DF8"/>
    <w:rsid w:val="00FC4F7C"/>
    <w:rsid w:val="00FC5048"/>
    <w:rsid w:val="00FC50D9"/>
    <w:rsid w:val="00FC5425"/>
    <w:rsid w:val="00FC54BC"/>
    <w:rsid w:val="00FC5754"/>
    <w:rsid w:val="00FC57A4"/>
    <w:rsid w:val="00FC5A6E"/>
    <w:rsid w:val="00FC5D29"/>
    <w:rsid w:val="00FC5D56"/>
    <w:rsid w:val="00FC616C"/>
    <w:rsid w:val="00FC6402"/>
    <w:rsid w:val="00FC6466"/>
    <w:rsid w:val="00FC673D"/>
    <w:rsid w:val="00FC6746"/>
    <w:rsid w:val="00FC6AA7"/>
    <w:rsid w:val="00FC6E97"/>
    <w:rsid w:val="00FC6F44"/>
    <w:rsid w:val="00FC7037"/>
    <w:rsid w:val="00FC7519"/>
    <w:rsid w:val="00FC754D"/>
    <w:rsid w:val="00FC77FA"/>
    <w:rsid w:val="00FC7831"/>
    <w:rsid w:val="00FC7B21"/>
    <w:rsid w:val="00FC7B9F"/>
    <w:rsid w:val="00FD0226"/>
    <w:rsid w:val="00FD032B"/>
    <w:rsid w:val="00FD06BE"/>
    <w:rsid w:val="00FD0A35"/>
    <w:rsid w:val="00FD0C4A"/>
    <w:rsid w:val="00FD0EC4"/>
    <w:rsid w:val="00FD11E7"/>
    <w:rsid w:val="00FD1222"/>
    <w:rsid w:val="00FD1322"/>
    <w:rsid w:val="00FD140A"/>
    <w:rsid w:val="00FD15EE"/>
    <w:rsid w:val="00FD1759"/>
    <w:rsid w:val="00FD1792"/>
    <w:rsid w:val="00FD18B1"/>
    <w:rsid w:val="00FD19C4"/>
    <w:rsid w:val="00FD1C40"/>
    <w:rsid w:val="00FD2111"/>
    <w:rsid w:val="00FD238D"/>
    <w:rsid w:val="00FD248B"/>
    <w:rsid w:val="00FD26EA"/>
    <w:rsid w:val="00FD2879"/>
    <w:rsid w:val="00FD2F2C"/>
    <w:rsid w:val="00FD3096"/>
    <w:rsid w:val="00FD314A"/>
    <w:rsid w:val="00FD31F1"/>
    <w:rsid w:val="00FD321E"/>
    <w:rsid w:val="00FD345D"/>
    <w:rsid w:val="00FD354E"/>
    <w:rsid w:val="00FD3552"/>
    <w:rsid w:val="00FD3A8D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33C"/>
    <w:rsid w:val="00FD56FE"/>
    <w:rsid w:val="00FD57BC"/>
    <w:rsid w:val="00FD5E70"/>
    <w:rsid w:val="00FD6013"/>
    <w:rsid w:val="00FD6167"/>
    <w:rsid w:val="00FD65B5"/>
    <w:rsid w:val="00FD679F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D7BB3"/>
    <w:rsid w:val="00FD7DA3"/>
    <w:rsid w:val="00FE0101"/>
    <w:rsid w:val="00FE06C5"/>
    <w:rsid w:val="00FE0A76"/>
    <w:rsid w:val="00FE0C64"/>
    <w:rsid w:val="00FE0D56"/>
    <w:rsid w:val="00FE0DE0"/>
    <w:rsid w:val="00FE0E5C"/>
    <w:rsid w:val="00FE10FA"/>
    <w:rsid w:val="00FE1347"/>
    <w:rsid w:val="00FE14DD"/>
    <w:rsid w:val="00FE161E"/>
    <w:rsid w:val="00FE1786"/>
    <w:rsid w:val="00FE1993"/>
    <w:rsid w:val="00FE1AEF"/>
    <w:rsid w:val="00FE1B6E"/>
    <w:rsid w:val="00FE1F3A"/>
    <w:rsid w:val="00FE21A0"/>
    <w:rsid w:val="00FE235C"/>
    <w:rsid w:val="00FE2443"/>
    <w:rsid w:val="00FE26D9"/>
    <w:rsid w:val="00FE27A0"/>
    <w:rsid w:val="00FE2800"/>
    <w:rsid w:val="00FE2A0B"/>
    <w:rsid w:val="00FE2BDF"/>
    <w:rsid w:val="00FE2F1D"/>
    <w:rsid w:val="00FE2F7A"/>
    <w:rsid w:val="00FE30CF"/>
    <w:rsid w:val="00FE3101"/>
    <w:rsid w:val="00FE319B"/>
    <w:rsid w:val="00FE3289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CF0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A88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746"/>
    <w:rsid w:val="00FE5940"/>
    <w:rsid w:val="00FE5A76"/>
    <w:rsid w:val="00FE5A8B"/>
    <w:rsid w:val="00FE5CCA"/>
    <w:rsid w:val="00FE5E50"/>
    <w:rsid w:val="00FE5EE1"/>
    <w:rsid w:val="00FE6A46"/>
    <w:rsid w:val="00FE6DC6"/>
    <w:rsid w:val="00FE6E97"/>
    <w:rsid w:val="00FE6EEC"/>
    <w:rsid w:val="00FE73D6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35D"/>
    <w:rsid w:val="00FF13B2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2F2B"/>
    <w:rsid w:val="00FF30A3"/>
    <w:rsid w:val="00FF30E6"/>
    <w:rsid w:val="00FF3104"/>
    <w:rsid w:val="00FF3226"/>
    <w:rsid w:val="00FF335D"/>
    <w:rsid w:val="00FF3E71"/>
    <w:rsid w:val="00FF41F6"/>
    <w:rsid w:val="00FF43DA"/>
    <w:rsid w:val="00FF471E"/>
    <w:rsid w:val="00FF49F8"/>
    <w:rsid w:val="00FF4CC2"/>
    <w:rsid w:val="00FF4EB0"/>
    <w:rsid w:val="00FF4FCA"/>
    <w:rsid w:val="00FF50B3"/>
    <w:rsid w:val="00FF5187"/>
    <w:rsid w:val="00FF5345"/>
    <w:rsid w:val="00FF54C7"/>
    <w:rsid w:val="00FF5753"/>
    <w:rsid w:val="00FF5868"/>
    <w:rsid w:val="00FF5CD4"/>
    <w:rsid w:val="00FF5D28"/>
    <w:rsid w:val="00FF5D3C"/>
    <w:rsid w:val="00FF5DCC"/>
    <w:rsid w:val="00FF5E13"/>
    <w:rsid w:val="00FF60BE"/>
    <w:rsid w:val="00FF6278"/>
    <w:rsid w:val="00FF635A"/>
    <w:rsid w:val="00FF68BB"/>
    <w:rsid w:val="00FF68DE"/>
    <w:rsid w:val="00FF6A59"/>
    <w:rsid w:val="00FF6A79"/>
    <w:rsid w:val="00FF6EBF"/>
    <w:rsid w:val="00FF742E"/>
    <w:rsid w:val="00FF763D"/>
    <w:rsid w:val="00FF776A"/>
    <w:rsid w:val="00FF7A90"/>
    <w:rsid w:val="00FF7B60"/>
    <w:rsid w:val="00FF7C1D"/>
    <w:rsid w:val="00FF7C6D"/>
    <w:rsid w:val="00FF7DD7"/>
    <w:rsid w:val="00FF7FE2"/>
    <w:rsid w:val="3A2B2BD2"/>
    <w:rsid w:val="6512A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4F6AD18"/>
  <w15:docId w15:val="{70FAF322-4F62-4897-A009-11E1D209F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7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830DF4"/>
    <w:pPr>
      <w:spacing w:after="120"/>
    </w:p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uiPriority w:val="20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uiPriority w:val="99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uiPriority w:val="99"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68</Pages>
  <Words>15091</Words>
  <Characters>82700</Characters>
  <Application>Microsoft Office Word</Application>
  <DocSecurity>0</DocSecurity>
  <Lines>8270</Lines>
  <Paragraphs>3621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94170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Sukanya, Rodkroh</cp:lastModifiedBy>
  <cp:revision>4</cp:revision>
  <cp:lastPrinted>2022-11-29T22:48:00Z</cp:lastPrinted>
  <dcterms:created xsi:type="dcterms:W3CDTF">2022-11-29T23:59:00Z</dcterms:created>
  <dcterms:modified xsi:type="dcterms:W3CDTF">2022-11-30T00:51:00Z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  <property fmtid="{D5CDD505-2E9C-101B-9397-08002B2CF9AE}" pid="13" name="GrammarlyDocumentId">
    <vt:lpwstr>03c625b0d36f06cb5ca3fa371af81b22bd5b1f723afeb8a5359c1248bc15f995</vt:lpwstr>
  </property>
</Properties>
</file>